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:rsidR="008D5952" w:rsidRPr="00957BD5" w:rsidRDefault="00BA263F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A263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:rsidR="00A041C4" w:rsidRDefault="00BA263F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A041C4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:rsidR="00BE7333" w:rsidRPr="00BA263F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9</w:t>
      </w: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D5952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10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F0CAB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</w:t>
      </w:r>
      <w:r w:rsidR="008D5952" w:rsidRPr="00957BD5">
        <w:rPr>
          <w:rFonts w:asciiTheme="majorBidi" w:hAnsiTheme="majorBidi" w:cstheme="majorBidi"/>
          <w:sz w:val="30"/>
          <w:szCs w:val="30"/>
          <w:cs/>
          <w:lang w:bidi="th-TH"/>
        </w:rPr>
        <w:t>รายงาน</w:t>
      </w:r>
    </w:p>
    <w:p w:rsidR="00BE7333" w:rsidRPr="00BE7333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214C3B" w:rsidRPr="00957BD5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982385" w:rsidRPr="00957BD5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22"/>
          <w:szCs w:val="22"/>
        </w:rPr>
        <w:br w:type="page"/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57B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957BD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57BD5">
        <w:rPr>
          <w:rFonts w:asciiTheme="majorBidi" w:hAnsiTheme="majorBidi" w:cstheme="majorBidi"/>
          <w:sz w:val="30"/>
          <w:szCs w:val="30"/>
          <w:cs/>
        </w:rPr>
        <w:t>คณะ</w:t>
      </w:r>
      <w:r w:rsidRPr="00957BD5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310E51" w:rsidRPr="00310E51">
        <w:rPr>
          <w:rFonts w:asciiTheme="majorBidi" w:hAnsiTheme="majorBidi" w:cstheme="majorBidi"/>
          <w:sz w:val="30"/>
          <w:szCs w:val="30"/>
        </w:rPr>
        <w:t xml:space="preserve">11 </w:t>
      </w:r>
      <w:r w:rsidR="00310E51" w:rsidRPr="00310E51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310E51" w:rsidRPr="00310E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0E51" w:rsidRPr="00310E51">
        <w:rPr>
          <w:rFonts w:asciiTheme="majorBidi" w:hAnsiTheme="majorBidi" w:cstheme="majorBidi"/>
          <w:sz w:val="30"/>
          <w:szCs w:val="30"/>
        </w:rPr>
        <w:t xml:space="preserve">2561  </w:t>
      </w:r>
    </w:p>
    <w:p w:rsidR="00C31E08" w:rsidRPr="00957BD5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982385" w:rsidRPr="00957BD5" w:rsidRDefault="00B36327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บริษัท ซีพี</w:t>
      </w:r>
      <w:proofErr w:type="spellStart"/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โกมุ </w:t>
      </w:r>
      <w:proofErr w:type="spellStart"/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เตรียล จำกัด</w:t>
      </w:r>
      <w:r w:rsidR="00CE167F" w:rsidRPr="00957BD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(มหาชน)</w:t>
      </w:r>
      <w:r w:rsidR="004A4505"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</w:rPr>
        <w:t>“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</w:rPr>
        <w:t>”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85663D" w:rsidRPr="00957BD5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ที่อยู่จดทะเบียนตั้งอยู่เลขที่</w:t>
      </w:r>
      <w:r w:rsidR="00C52072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2072" w:rsidRPr="00957BD5">
        <w:rPr>
          <w:rFonts w:asciiTheme="majorBidi" w:hAnsiTheme="majorBidi" w:cstheme="majorBidi"/>
          <w:sz w:val="30"/>
          <w:szCs w:val="30"/>
          <w:lang w:val="en-GB"/>
        </w:rPr>
        <w:t xml:space="preserve">78 </w:t>
      </w:r>
      <w:r w:rsidR="00C52072" w:rsidRPr="00957BD5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หมู่ </w:t>
      </w:r>
      <w:r w:rsidR="00C52072" w:rsidRPr="00957BD5">
        <w:rPr>
          <w:rFonts w:asciiTheme="majorBidi" w:hAnsiTheme="majorBidi" w:cstheme="majorBidi"/>
          <w:sz w:val="30"/>
          <w:szCs w:val="30"/>
          <w:lang w:val="en-GB"/>
        </w:rPr>
        <w:t xml:space="preserve">2 </w:t>
      </w:r>
      <w:r w:rsidR="00C52072" w:rsidRPr="00957BD5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ตำบลสนับทึบ อำเภอวังน้อย จังหวัดพระนครศรีอยุธยา 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บริษัทจดทะเบีย</w:t>
      </w:r>
      <w:r w:rsidR="00CE068D" w:rsidRPr="00957BD5">
        <w:rPr>
          <w:rFonts w:asciiTheme="majorBidi" w:hAnsiTheme="majorBidi" w:cstheme="majorBidi"/>
          <w:sz w:val="30"/>
          <w:szCs w:val="30"/>
          <w:cs/>
        </w:rPr>
        <w:t>นกับ</w:t>
      </w:r>
      <w:r w:rsidR="00310E12" w:rsidRPr="00957BD5">
        <w:rPr>
          <w:rFonts w:asciiTheme="majorBidi" w:hAnsiTheme="majorBidi" w:cstheme="majorBidi"/>
          <w:sz w:val="30"/>
          <w:szCs w:val="30"/>
          <w:cs/>
        </w:rPr>
        <w:t>ตลาดหลักทรัพย์</w:t>
      </w:r>
      <w:proofErr w:type="spellStart"/>
      <w:r w:rsidR="00310E12" w:rsidRPr="00957BD5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="00310E12" w:rsidRPr="00957BD5">
        <w:rPr>
          <w:rFonts w:asciiTheme="majorBidi" w:hAnsiTheme="majorBidi" w:cstheme="majorBidi"/>
          <w:sz w:val="30"/>
          <w:szCs w:val="30"/>
          <w:cs/>
        </w:rPr>
        <w:t>เอไอ</w:t>
      </w:r>
      <w:r w:rsidR="00A73DD4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DD4" w:rsidRPr="00957BD5">
        <w:rPr>
          <w:rFonts w:asciiTheme="majorBidi" w:hAnsiTheme="majorBidi" w:cstheme="majorBidi"/>
          <w:sz w:val="30"/>
          <w:szCs w:val="30"/>
        </w:rPr>
        <w:t xml:space="preserve">(MAI) </w:t>
      </w:r>
      <w:r w:rsidR="00A73DD4" w:rsidRPr="00957BD5">
        <w:rPr>
          <w:rFonts w:asciiTheme="majorBidi" w:hAnsiTheme="majorBidi" w:cstheme="majorBidi"/>
          <w:sz w:val="30"/>
          <w:szCs w:val="30"/>
          <w:cs/>
        </w:rPr>
        <w:t>เมื่อ</w:t>
      </w:r>
      <w:r w:rsidR="00CE068D" w:rsidRPr="00957BD5">
        <w:rPr>
          <w:rFonts w:asciiTheme="majorBidi" w:hAnsiTheme="majorBidi" w:cstheme="majorBidi"/>
          <w:sz w:val="30"/>
          <w:szCs w:val="30"/>
          <w:cs/>
        </w:rPr>
        <w:t xml:space="preserve">เดือนกรกฎาคม </w:t>
      </w:r>
      <w:r w:rsidR="00CE068D" w:rsidRPr="00957BD5">
        <w:rPr>
          <w:rFonts w:asciiTheme="majorBidi" w:hAnsiTheme="majorBidi" w:cstheme="majorBidi"/>
          <w:sz w:val="30"/>
          <w:szCs w:val="30"/>
          <w:lang w:val="en-GB"/>
        </w:rPr>
        <w:t>2547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AB0F6C" w:rsidRPr="00957BD5" w:rsidRDefault="00982385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color w:val="0000FF"/>
          <w:spacing w:val="4"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บริษัทใหญ่ในระหว่างงวด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คือ</w:t>
      </w:r>
      <w:r w:rsidR="00FD1EDB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280FC6" w:rsidRPr="00957BD5">
        <w:rPr>
          <w:rFonts w:asciiTheme="majorBidi" w:hAnsiTheme="majorBidi" w:cstheme="majorBidi"/>
          <w:spacing w:val="4"/>
          <w:sz w:val="30"/>
          <w:szCs w:val="30"/>
          <w:lang w:val="en-US"/>
        </w:rPr>
        <w:t>Kinugawa Rubber Industrial Co., Ltd</w:t>
      </w:r>
      <w:r w:rsidR="00444287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.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(</w:t>
      </w:r>
      <w:r w:rsidR="00964AB7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ถือหุ้น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ร้อยละ 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49) </w:t>
      </w:r>
      <w:r w:rsidR="006F30BF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ซึ่ง</w:t>
      </w:r>
      <w:r w:rsidR="0021287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บริษัท</w:t>
      </w:r>
      <w:r w:rsidR="002F40B8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ดังกล่าว</w:t>
      </w:r>
      <w:r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เป็นนิติบุคคลที่จัดตั้งขึ้นใน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ประเทศญี่ปุ่น</w:t>
      </w:r>
      <w:r w:rsidR="0021287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</w:p>
    <w:p w:rsidR="00A638B9" w:rsidRPr="00957BD5" w:rsidRDefault="00A638B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FF6411" w:rsidRPr="00957BD5" w:rsidRDefault="00A638B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</w:t>
      </w:r>
      <w:r w:rsidR="00FF6411" w:rsidRPr="00957BD5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ผลิตและจำหน่ายชิ้นส่วนยาง และยางติดเหล็ก สำหรับใช้เป็นชิ้นส่วนประกอบรถยนต์ </w:t>
      </w:r>
      <w:r w:rsidR="001905D1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รถจักรยานยนต์ และผลิตภัณฑ์ยางทุกชนิดจากยางธรรมชาติ และยางสังเคราะห์ </w:t>
      </w:r>
      <w:r w:rsidR="00215113" w:rsidRPr="00957BD5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F96CD9">
        <w:rPr>
          <w:rFonts w:asciiTheme="majorBidi" w:hAnsiTheme="majorBidi" w:cstheme="majorBidi"/>
          <w:sz w:val="30"/>
          <w:szCs w:val="30"/>
        </w:rPr>
        <w:br/>
      </w:r>
      <w:r w:rsidR="00215113" w:rsidRPr="00957BD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5092F" w:rsidRPr="00957BD5">
        <w:rPr>
          <w:rFonts w:asciiTheme="majorBidi" w:hAnsiTheme="majorBidi" w:cstheme="majorBidi"/>
          <w:sz w:val="30"/>
          <w:szCs w:val="30"/>
          <w:cs/>
        </w:rPr>
        <w:t>31 มีนาคม 25</w:t>
      </w:r>
      <w:r w:rsidR="002F04C6">
        <w:rPr>
          <w:rFonts w:asciiTheme="majorBidi" w:hAnsiTheme="majorBidi" w:cstheme="majorBidi"/>
          <w:sz w:val="30"/>
          <w:szCs w:val="30"/>
        </w:rPr>
        <w:t>61</w:t>
      </w:r>
      <w:r w:rsidR="0054259E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65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35E0" w:rsidRPr="00957BD5">
        <w:rPr>
          <w:rFonts w:asciiTheme="majorBidi" w:hAnsiTheme="majorBidi" w:cstheme="majorBidi"/>
          <w:sz w:val="30"/>
          <w:szCs w:val="30"/>
        </w:rPr>
        <w:t>31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F04C6">
        <w:rPr>
          <w:rFonts w:asciiTheme="majorBidi" w:hAnsiTheme="majorBidi" w:cstheme="majorBidi"/>
          <w:sz w:val="30"/>
          <w:szCs w:val="30"/>
        </w:rPr>
        <w:t>2560</w:t>
      </w:r>
      <w:r w:rsidR="0054259E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6567" w:rsidRPr="00957BD5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ได้เปิดเผยไว้ในหมายเหตุประกอบงบการเงิน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A36567" w:rsidRPr="00957BD5">
        <w:rPr>
          <w:rFonts w:asciiTheme="majorBidi" w:hAnsiTheme="majorBidi" w:cstheme="majorBidi"/>
          <w:sz w:val="30"/>
          <w:szCs w:val="30"/>
          <w:cs/>
        </w:rPr>
        <w:t>ข้อ 6</w:t>
      </w:r>
    </w:p>
    <w:p w:rsidR="00EB266D" w:rsidRPr="00957BD5" w:rsidRDefault="00EB266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E7DFF" w:rsidRPr="00957BD5" w:rsidRDefault="001E7DF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:rsidR="001E7DFF" w:rsidRPr="00957BD5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01746" w:rsidRPr="00964AB7" w:rsidRDefault="0030174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:rsidR="00301746" w:rsidRPr="00957BD5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297F58" w:rsidRPr="00957BD5" w:rsidRDefault="00297F5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34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="002F04C6">
        <w:rPr>
          <w:rFonts w:asciiTheme="majorBidi" w:hAnsiTheme="majorBidi" w:cstheme="majorBidi"/>
          <w:sz w:val="30"/>
          <w:szCs w:val="30"/>
        </w:rPr>
        <w:t>2560</w:t>
      </w:r>
      <w:r w:rsidRPr="00957BD5">
        <w:rPr>
          <w:rFonts w:asciiTheme="majorBidi" w:hAnsiTheme="majorBidi" w:cstheme="majorBidi"/>
          <w:sz w:val="30"/>
          <w:szCs w:val="30"/>
        </w:rPr>
        <w:t xml:space="preserve">)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8076C6" w:rsidRPr="00957BD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</w:t>
      </w:r>
      <w:r w:rsidRPr="00957BD5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ระหว่างกาล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F96CD9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</w:p>
    <w:p w:rsidR="00745C4F" w:rsidRPr="00957BD5" w:rsidRDefault="00745C4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6C3157" w:rsidRPr="00957BD5" w:rsidRDefault="00297F5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</w:t>
      </w:r>
      <w:r w:rsidR="002F04C6">
        <w:rPr>
          <w:rFonts w:asciiTheme="majorBidi" w:hAnsiTheme="majorBidi" w:cstheme="majorBidi"/>
          <w:sz w:val="30"/>
          <w:szCs w:val="30"/>
          <w:cs/>
        </w:rPr>
        <w:t>5</w:t>
      </w:r>
      <w:r w:rsidR="002F04C6">
        <w:rPr>
          <w:rFonts w:asciiTheme="majorBidi" w:hAnsiTheme="majorBidi" w:cstheme="majorBidi"/>
          <w:sz w:val="30"/>
          <w:szCs w:val="30"/>
        </w:rPr>
        <w:t>60</w:t>
      </w:r>
      <w:r w:rsidRPr="00957BD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2F04C6">
        <w:rPr>
          <w:rFonts w:asciiTheme="majorBidi" w:hAnsiTheme="majorBidi" w:cstheme="majorBidi"/>
          <w:sz w:val="30"/>
          <w:szCs w:val="30"/>
          <w:cs/>
        </w:rPr>
        <w:t>ับปีสิ้นสุดวันที่ 31 ธันวาคม 25</w:t>
      </w:r>
      <w:r w:rsidR="002F04C6">
        <w:rPr>
          <w:rFonts w:asciiTheme="majorBidi" w:hAnsiTheme="majorBidi" w:cstheme="majorBidi"/>
          <w:sz w:val="30"/>
          <w:szCs w:val="30"/>
        </w:rPr>
        <w:t>60</w:t>
      </w:r>
    </w:p>
    <w:p w:rsidR="002F04C6" w:rsidRPr="002F04C6" w:rsidRDefault="00576C27" w:rsidP="002F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br w:type="page"/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</w:t>
      </w:r>
      <w:r w:rsidR="002F04C6">
        <w:rPr>
          <w:rFonts w:asciiTheme="majorBidi" w:hAnsiTheme="majorBidi" w:cstheme="majorBidi"/>
          <w:sz w:val="30"/>
          <w:szCs w:val="30"/>
        </w:rPr>
        <w:t>2560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0A30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1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F04C6">
        <w:rPr>
          <w:rFonts w:asciiTheme="majorBidi" w:hAnsiTheme="majorBidi" w:cstheme="majorBidi"/>
          <w:sz w:val="30"/>
          <w:szCs w:val="30"/>
        </w:rPr>
        <w:t>2561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ทุกฉบับมาถือปฏิบัติ</w:t>
      </w:r>
      <w:r w:rsidR="002F04C6"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การนำมาตรฐานการรายงานทางการเงินที</w:t>
      </w:r>
      <w:r w:rsidR="00B57D4B">
        <w:rPr>
          <w:rFonts w:asciiTheme="majorBidi" w:hAnsiTheme="majorBidi" w:cs="Angsana New" w:hint="cs"/>
          <w:sz w:val="30"/>
          <w:szCs w:val="30"/>
          <w:cs/>
        </w:rPr>
        <w:t>่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ออกและปรับปรุงใหม่มาถือปฏิบัติดังกล่าวไม่มีผลกระทบอย่างมีสาระสำคัญต่อนโยบายการบัญชี</w:t>
      </w:r>
      <w:r w:rsidR="002F04C6"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วิธีการคำนวณ</w:t>
      </w:r>
      <w:r w:rsidR="002F04C6"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และผลการดำเนินงานหรือฐานะการเงินของกลุ่มบริษัท</w:t>
      </w:r>
    </w:p>
    <w:p w:rsidR="002F04C6" w:rsidRPr="002F04C6" w:rsidRDefault="002F04C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2F04C6" w:rsidRPr="002F04C6" w:rsidRDefault="002F04C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F04C6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2F04C6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</w:t>
      </w:r>
      <w:r w:rsidRPr="002D4C04">
        <w:rPr>
          <w:rFonts w:ascii="Angsana New" w:hAnsi="Angsana New" w:cs="Angsana New" w:hint="cs"/>
          <w:sz w:val="30"/>
          <w:szCs w:val="30"/>
          <w:cs/>
        </w:rPr>
        <w:t>ปรับปรุงใหม่</w:t>
      </w:r>
      <w:r w:rsidRPr="002D4C04">
        <w:rPr>
          <w:rFonts w:ascii="Angsana New" w:hAnsi="Angsana New" w:cs="Angsana New"/>
          <w:sz w:val="30"/>
          <w:szCs w:val="30"/>
          <w:cs/>
        </w:rPr>
        <w:t>ข้างต้น</w:t>
      </w:r>
      <w:r w:rsidR="002D4C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4C6">
        <w:rPr>
          <w:rFonts w:ascii="Angsana New" w:hAnsi="Angsana New" w:cs="Angsana New"/>
          <w:sz w:val="30"/>
          <w:szCs w:val="30"/>
          <w:cs/>
        </w:rPr>
        <w:t>สภาวิชาชีพบัญชีได้ออก</w:t>
      </w:r>
      <w:r w:rsidRPr="002F04C6">
        <w:rPr>
          <w:rFonts w:ascii="Angsana New" w:hAnsi="Angsana New" w:cs="Angsana New" w:hint="cs"/>
          <w:sz w:val="30"/>
          <w:szCs w:val="30"/>
          <w:cs/>
        </w:rPr>
        <w:t>มาตรฐาน การรายงานทางการเงิน</w:t>
      </w:r>
      <w:r w:rsidRPr="002F04C6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2F04C6">
        <w:rPr>
          <w:rFonts w:ascii="Angsana New" w:hAnsi="Angsana New" w:cs="Angsana New"/>
          <w:sz w:val="30"/>
          <w:szCs w:val="30"/>
        </w:rPr>
        <w:t>15</w:t>
      </w:r>
      <w:r w:rsidRPr="002F04C6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 w:cs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2F04C6">
        <w:rPr>
          <w:rFonts w:ascii="Angsana New" w:hAnsi="Angsana New" w:cs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2F04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4C6">
        <w:rPr>
          <w:rFonts w:ascii="Angsana New" w:hAnsi="Angsana New" w:cs="Angsana New"/>
          <w:sz w:val="30"/>
          <w:szCs w:val="30"/>
          <w:cs/>
        </w:rPr>
        <w:t>เริ่มในหรือหลังวันที่</w:t>
      </w:r>
      <w:r w:rsidRPr="002F04C6">
        <w:rPr>
          <w:rFonts w:ascii="Angsana New" w:hAnsi="Angsana New" w:cs="Angsana New"/>
          <w:sz w:val="30"/>
          <w:szCs w:val="30"/>
        </w:rPr>
        <w:t xml:space="preserve"> 1</w:t>
      </w:r>
      <w:r w:rsidRPr="002F04C6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F04C6">
        <w:rPr>
          <w:rFonts w:ascii="Angsana New" w:hAnsi="Angsana New" w:cs="Angsana New"/>
          <w:sz w:val="30"/>
          <w:szCs w:val="30"/>
        </w:rPr>
        <w:t xml:space="preserve">2562 </w:t>
      </w:r>
      <w:r w:rsidR="002D4C0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F04C6">
        <w:rPr>
          <w:rFonts w:ascii="Angsana New" w:hAnsi="Angsana New" w:cs="Angsana New" w:hint="cs"/>
          <w:sz w:val="30"/>
          <w:szCs w:val="30"/>
          <w:cs/>
        </w:rPr>
        <w:t>ไม่ได้ใช้มาตรฐานการรายงานทางการเงินดังกล่าวใน</w:t>
      </w:r>
      <w:r w:rsidRPr="002F04C6">
        <w:rPr>
          <w:rFonts w:ascii="Angsana New" w:hAnsi="Angsana New" w:cs="Angsana New"/>
          <w:sz w:val="30"/>
          <w:szCs w:val="30"/>
          <w:cs/>
        </w:rPr>
        <w:t>การจัดทำ</w:t>
      </w:r>
      <w:r w:rsidR="004F5FCE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2F04C6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Pr="002F04C6">
        <w:rPr>
          <w:rFonts w:ascii="Angsana New" w:hAnsi="Angsana New" w:cs="Angsana New" w:hint="cs"/>
          <w:sz w:val="30"/>
          <w:szCs w:val="30"/>
          <w:cs/>
        </w:rPr>
        <w:t>ก่อนวันที่มีผลบังคับใช้</w:t>
      </w:r>
    </w:p>
    <w:p w:rsidR="002F04C6" w:rsidRPr="002F04C6" w:rsidRDefault="002F04C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2F04C6" w:rsidRPr="002F04C6" w:rsidRDefault="00964AB7" w:rsidP="002F04C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 xml:space="preserve">ฉบับที่ </w:t>
      </w:r>
      <w:r w:rsidR="002F04C6" w:rsidRPr="002F04C6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ให้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หลักการ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โดยรวม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ในการรับรู้รายได้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ทั้ง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กิจการ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="002F04C6" w:rsidRPr="002F04C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มาตรฐาน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การรายงานทางการเงิน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ฉบับนี้นำมาใช้แทนมาตรฐาน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11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</w:t>
      </w:r>
      <w:r w:rsidRPr="002F04C6">
        <w:rPr>
          <w:rFonts w:ascii="Angsana New" w:hAnsi="Angsana New"/>
          <w:color w:val="000000"/>
          <w:sz w:val="30"/>
          <w:szCs w:val="30"/>
          <w:cs/>
        </w:rPr>
        <w:t>)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2F04C6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2F04C6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2560)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>31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F96CD9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2F04C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2560)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>15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2F04C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>18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2F04C6" w:rsidRPr="002F04C6" w:rsidRDefault="002F04C6" w:rsidP="002F04C6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lang w:val="en-US" w:bidi="th-TH"/>
        </w:rPr>
      </w:pPr>
    </w:p>
    <w:p w:rsidR="002F04C6" w:rsidRDefault="002F04C6" w:rsidP="002F04C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F04C6">
        <w:rPr>
          <w:rFonts w:ascii="Angsana New" w:hAnsi="Angsana New" w:cs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2F04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ฉบับที่ </w:t>
      </w:r>
      <w:r w:rsidRPr="002F04C6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2F04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F04C6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</w:t>
      </w:r>
      <w:r w:rsidRPr="00415DA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</w:t>
      </w:r>
      <w:r w:rsidRPr="00415DA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415DA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งบการเงินเฉพาะกิจการ</w:t>
      </w:r>
      <w:r w:rsidR="00964AB7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ของบริษัท</w:t>
      </w:r>
    </w:p>
    <w:p w:rsidR="00810EE8" w:rsidRPr="00957BD5" w:rsidRDefault="00810EE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F6C9F" w:rsidRPr="00964AB7" w:rsidRDefault="005F6C9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AD756D" w:rsidRPr="00964AB7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BB1382" w:rsidRPr="00957BD5" w:rsidRDefault="00BB138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9F5B2C" w:rsidRPr="00957BD5" w:rsidRDefault="00415DAF" w:rsidP="008A2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415DAF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415D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ข้อมูลทางการเงินทั้งหมดมีการปัดเศษ</w:t>
      </w:r>
      <w:r w:rsidR="00390062">
        <w:rPr>
          <w:rFonts w:asciiTheme="majorBidi" w:hAnsiTheme="majorBidi" w:cstheme="majorBidi" w:hint="cs"/>
          <w:sz w:val="30"/>
          <w:szCs w:val="30"/>
          <w:cs/>
        </w:rPr>
        <w:t>ในหมายเหตุประกอบงบการเงิน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เพื่อให้แสดงเป็นหลักพัน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:rsidR="009F5B2C" w:rsidRPr="005E5B12" w:rsidRDefault="00EB266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5E5B1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 </w:t>
      </w:r>
      <w:r w:rsidR="009F5B2C" w:rsidRPr="005E5B12">
        <w:rPr>
          <w:rFonts w:asciiTheme="majorBidi" w:hAnsiTheme="majorBidi" w:cstheme="majorBidi"/>
          <w:i/>
          <w:iCs/>
          <w:sz w:val="30"/>
          <w:szCs w:val="30"/>
          <w:cs/>
        </w:rPr>
        <w:t>(ค)</w:t>
      </w:r>
      <w:r w:rsidR="009F5B2C" w:rsidRPr="005E5B1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1F29E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9B5A9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ใช้วิจารณญาณและการ</w:t>
      </w:r>
      <w:r w:rsidR="001F29E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</w:p>
    <w:p w:rsidR="005F6C9F" w:rsidRPr="00957BD5" w:rsidRDefault="005F6C9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1F29E5" w:rsidRPr="00957BD5" w:rsidRDefault="00024D7C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415DAF">
        <w:rPr>
          <w:rFonts w:asciiTheme="majorBidi" w:hAnsiTheme="majorBidi" w:cstheme="majorBidi"/>
          <w:sz w:val="30"/>
          <w:szCs w:val="30"/>
          <w:cs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</w:t>
      </w:r>
      <w:r w:rsidR="00415DAF">
        <w:rPr>
          <w:rFonts w:asciiTheme="majorBidi" w:hAnsiTheme="majorBidi" w:cstheme="majorBidi"/>
          <w:sz w:val="30"/>
          <w:szCs w:val="30"/>
          <w:cs/>
        </w:rPr>
        <w:br/>
      </w:r>
      <w:r w:rsidR="00BF0A30">
        <w:rPr>
          <w:rFonts w:asciiTheme="majorBidi" w:hAnsiTheme="majorBidi" w:cstheme="majorBidi"/>
          <w:sz w:val="30"/>
          <w:szCs w:val="30"/>
          <w:cs/>
        </w:rPr>
        <w:t>จำนวนเงินที่เกี่ยวกับ</w:t>
      </w:r>
      <w:r w:rsidRPr="00957BD5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745C4F" w:rsidRPr="00957BD5" w:rsidRDefault="00745C4F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024D7C" w:rsidRDefault="006342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31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5DAF">
        <w:rPr>
          <w:rFonts w:asciiTheme="majorBidi" w:hAnsiTheme="majorBidi" w:cstheme="majorBidi"/>
          <w:sz w:val="30"/>
          <w:szCs w:val="30"/>
        </w:rPr>
        <w:t>2560</w:t>
      </w:r>
    </w:p>
    <w:p w:rsidR="001970E8" w:rsidRDefault="001970E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1970E8" w:rsidRPr="00175DF6" w:rsidRDefault="001970E8" w:rsidP="001970E8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 w:rsidRPr="00175D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การวัดมูลค่ายุติธรรม </w:t>
      </w:r>
    </w:p>
    <w:p w:rsidR="001970E8" w:rsidRPr="001970E8" w:rsidRDefault="001970E8" w:rsidP="001970E8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970E8" w:rsidRDefault="001970E8" w:rsidP="001970E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1970E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1970E8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1970E8" w:rsidRDefault="001970E8" w:rsidP="001970E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1970E8" w:rsidRDefault="001970E8" w:rsidP="001970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B11812" w:rsidRPr="001970E8" w:rsidRDefault="00B11812" w:rsidP="001970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970E8" w:rsidRPr="001970E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1970E8" w:rsidRPr="001970E8" w:rsidRDefault="001970E8" w:rsidP="001970E8">
      <w:pPr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970E8" w:rsidRPr="001970E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1970E8" w:rsidRPr="009235EA" w:rsidRDefault="001970E8" w:rsidP="001970E8">
      <w:pPr>
        <w:spacing w:line="240" w:lineRule="auto"/>
        <w:ind w:left="540" w:right="-45"/>
        <w:rPr>
          <w:rFonts w:ascii="Angsana New" w:hAnsi="Angsana New" w:cs="Angsana New"/>
        </w:rPr>
      </w:pPr>
    </w:p>
    <w:p w:rsidR="001970E8" w:rsidRPr="00115DC3" w:rsidRDefault="001970E8" w:rsidP="001970E8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E06B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EE06B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115DC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115DC3">
        <w:rPr>
          <w:rFonts w:ascii="Angsana New" w:hAnsi="Angsana New" w:cs="Angsana New"/>
          <w:sz w:val="30"/>
          <w:szCs w:val="30"/>
          <w:lang w:bidi="th-TH"/>
        </w:rPr>
        <w:t>(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1970E8" w:rsidRPr="00115DC3" w:rsidRDefault="001970E8" w:rsidP="001970E8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E06B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EE06B5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115DC3">
        <w:rPr>
          <w:rFonts w:ascii="Angsana New" w:hAnsi="Angsana New" w:cs="Angsana New"/>
          <w:sz w:val="30"/>
          <w:szCs w:val="30"/>
          <w:lang w:bidi="th-TH"/>
        </w:rPr>
        <w:t>(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15DC3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1970E8" w:rsidRPr="00115DC3" w:rsidRDefault="001970E8" w:rsidP="001970E8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E06B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EE06B5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1970E8" w:rsidRPr="009235EA" w:rsidRDefault="001970E8" w:rsidP="001970E8">
      <w:pPr>
        <w:spacing w:line="240" w:lineRule="auto"/>
        <w:ind w:left="540" w:right="-45"/>
        <w:rPr>
          <w:rFonts w:ascii="Angsana New" w:hAnsi="Angsana New" w:cs="Angsana New"/>
        </w:rPr>
      </w:pPr>
    </w:p>
    <w:p w:rsidR="001970E8" w:rsidRPr="008269D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69D8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24D7C" w:rsidRPr="00957BD5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7A12F2" w:rsidRPr="00957BD5" w:rsidRDefault="00534512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467AE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7A12F2" w:rsidRPr="00957BD5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BB1382" w:rsidRPr="00957BD5" w:rsidRDefault="006056D3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415DAF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="003C4C4B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อยู่ภายใต้</w:t>
      </w:r>
      <w:r w:rsidR="006E2BB6">
        <w:rPr>
          <w:rFonts w:asciiTheme="majorBidi" w:hAnsiTheme="majorBidi" w:cstheme="majorBidi"/>
          <w:b/>
          <w:sz w:val="30"/>
          <w:szCs w:val="30"/>
          <w:cs/>
        </w:rPr>
        <w:t>การควบคุมเดียวกันหรืออยู่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ภายใต้</w:t>
      </w:r>
      <w:r w:rsidR="006E2BB6">
        <w:rPr>
          <w:rFonts w:asciiTheme="majorBidi" w:hAnsiTheme="majorBidi" w:cstheme="majorBidi"/>
          <w:b/>
          <w:sz w:val="30"/>
          <w:szCs w:val="30"/>
          <w:cs/>
        </w:rPr>
        <w:t>อิทธิพลอย่างมีนัย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สำคัญเดียวกัน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4B04B7">
        <w:rPr>
          <w:rFonts w:asciiTheme="majorBidi" w:hAnsiTheme="majorBidi" w:cstheme="majorBidi" w:hint="cs"/>
          <w:b/>
          <w:sz w:val="30"/>
          <w:szCs w:val="30"/>
          <w:cs/>
        </w:rPr>
        <w:t>บุคคลหรือ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กิจการนั้น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415DAF" w:rsidRDefault="00415DAF" w:rsidP="0057326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A37EB" w:rsidRDefault="00415DA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ความสัมพันธ์ที่มีกับบริษัทร่วมและบริษัทย่อย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ได้เปิดเผยในหมายเหตุ</w:t>
      </w:r>
      <w:r w:rsidR="00175DF6">
        <w:rPr>
          <w:rFonts w:asciiTheme="majorBidi" w:hAnsiTheme="majorBidi" w:cs="Angsana New" w:hint="cs"/>
          <w:b/>
          <w:sz w:val="30"/>
          <w:szCs w:val="30"/>
          <w:cs/>
        </w:rPr>
        <w:t>ประกอบงบการเงินระหว่างกาล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ข้อ</w:t>
      </w:r>
      <w:r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/>
          <w:bCs/>
          <w:sz w:val="30"/>
          <w:szCs w:val="30"/>
        </w:rPr>
        <w:t>5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/>
          <w:bCs/>
          <w:sz w:val="30"/>
          <w:szCs w:val="30"/>
        </w:rPr>
        <w:t>6</w:t>
      </w:r>
      <w:r w:rsidRPr="00415DA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สำหรับความสัมพันธ์กับผู้บริหารสำคัญและกิจการที่เกี่ยวข้องกันอื่น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มีดังนี้</w:t>
      </w:r>
    </w:p>
    <w:p w:rsidR="00415DAF" w:rsidRPr="00957BD5" w:rsidRDefault="00415DA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4050"/>
      </w:tblGrid>
      <w:tr w:rsidR="006056D3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EB0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EB08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0358D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30358D" w:rsidRPr="00957BD5" w:rsidRDefault="0030358D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  <w:shd w:val="clear" w:color="auto" w:fill="auto"/>
          </w:tcPr>
          <w:p w:rsidR="0030358D" w:rsidRPr="00957BD5" w:rsidRDefault="0030358D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ไทยและญี่ปุ่น</w:t>
            </w:r>
          </w:p>
        </w:tc>
        <w:tc>
          <w:tcPr>
            <w:tcW w:w="4050" w:type="dxa"/>
            <w:shd w:val="clear" w:color="auto" w:fill="auto"/>
          </w:tcPr>
          <w:p w:rsidR="0030358D" w:rsidRPr="00957BD5" w:rsidRDefault="0030358D" w:rsidP="0030358D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</w:t>
            </w:r>
            <w:r w:rsidR="00D6228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ของกิจการไม่ว่าทางตรงหรือทางอ้อม </w:t>
            </w:r>
            <w:r w:rsidR="00D6228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รวมถึงกรรมการของกลุ่มบริษัท (ไม่ว่า</w:t>
            </w:r>
            <w:r w:rsidR="00D6228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  <w:tr w:rsidR="006056D3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Kinugawa Rubber Industrial Co., Ltd.</w:t>
            </w:r>
          </w:p>
        </w:tc>
        <w:tc>
          <w:tcPr>
            <w:tcW w:w="162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6056D3" w:rsidRPr="00957BD5" w:rsidRDefault="00202832" w:rsidP="00202832">
            <w:pPr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</w:t>
            </w:r>
          </w:p>
        </w:tc>
      </w:tr>
      <w:tr w:rsidR="00310E51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9B2C54">
              <w:rPr>
                <w:rFonts w:ascii="Angsana New" w:hAnsi="Angsana New" w:cs="Angsana New"/>
                <w:sz w:val="30"/>
                <w:szCs w:val="30"/>
              </w:rPr>
              <w:t>Tepro</w:t>
            </w:r>
            <w:proofErr w:type="spellEnd"/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Inc. Co., Ltd.</w:t>
            </w:r>
          </w:p>
        </w:tc>
        <w:tc>
          <w:tcPr>
            <w:tcW w:w="162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</w:tbl>
    <w:p w:rsidR="00773B1F" w:rsidRPr="00957BD5" w:rsidRDefault="00773B1F" w:rsidP="0057326C">
      <w:pPr>
        <w:pStyle w:val="block"/>
        <w:spacing w:after="0" w:line="240" w:lineRule="auto"/>
        <w:ind w:left="540" w:right="20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B1382" w:rsidRPr="008B3A63" w:rsidRDefault="000A2FC1" w:rsidP="00962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  <w:r w:rsidR="00BB1382" w:rsidRPr="00957BD5">
        <w:rPr>
          <w:rFonts w:asciiTheme="majorBidi" w:hAnsiTheme="majorBidi" w:cstheme="majorBidi"/>
          <w:b/>
          <w:sz w:val="30"/>
          <w:szCs w:val="30"/>
          <w:cs/>
        </w:rPr>
        <w:lastRenderedPageBreak/>
        <w:t>นโยบายการกำหนดราคาสำหรับ</w:t>
      </w:r>
      <w:r w:rsidR="00B451CB">
        <w:rPr>
          <w:rFonts w:ascii="Angsana New" w:hAnsi="Angsana New" w:cs="Angsana New"/>
          <w:b/>
          <w:sz w:val="30"/>
          <w:szCs w:val="30"/>
          <w:cs/>
        </w:rPr>
        <w:t>รายการ</w:t>
      </w:r>
      <w:r w:rsidR="00B451CB">
        <w:rPr>
          <w:rFonts w:ascii="Angsana New" w:hAnsi="Angsana New" w:cs="Angsana New" w:hint="cs"/>
          <w:b/>
          <w:sz w:val="30"/>
          <w:szCs w:val="30"/>
          <w:cs/>
        </w:rPr>
        <w:t>แต่ละประเภท</w:t>
      </w:r>
      <w:r w:rsidR="00B451CB">
        <w:rPr>
          <w:rFonts w:ascii="Angsana New" w:hAnsi="Angsana New" w:cs="Angsana New"/>
          <w:b/>
          <w:sz w:val="30"/>
          <w:szCs w:val="30"/>
          <w:cs/>
        </w:rPr>
        <w:t>อธิบาย</w:t>
      </w:r>
      <w:r w:rsidR="00BB1382" w:rsidRPr="00957BD5">
        <w:rPr>
          <w:rFonts w:asciiTheme="majorBidi" w:hAnsiTheme="majorBidi" w:cstheme="majorBidi"/>
          <w:b/>
          <w:sz w:val="30"/>
          <w:szCs w:val="30"/>
          <w:cs/>
        </w:rPr>
        <w:t>ได้ดังต่อไปนี้</w:t>
      </w:r>
    </w:p>
    <w:p w:rsidR="00BD2E29" w:rsidRPr="00957BD5" w:rsidRDefault="00BD2E29" w:rsidP="0057326C">
      <w:pPr>
        <w:pStyle w:val="block"/>
        <w:spacing w:after="0" w:line="240" w:lineRule="auto"/>
        <w:ind w:left="540" w:right="2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4680"/>
      </w:tblGrid>
      <w:tr w:rsidR="00384902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384902" w:rsidRPr="00957BD5" w:rsidRDefault="00384902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680" w:type="dxa"/>
            <w:shd w:val="clear" w:color="auto" w:fill="auto"/>
          </w:tcPr>
          <w:p w:rsidR="00384902" w:rsidRPr="00957BD5" w:rsidRDefault="00384902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6E15AE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0A2FC1"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าคา</w:t>
            </w: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ที่ตกลง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กันตามสัญญา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:rsidR="006F5B58" w:rsidRDefault="006F5B58" w:rsidP="00E44D5E">
      <w:pPr>
        <w:pStyle w:val="block"/>
        <w:spacing w:after="0" w:line="240" w:lineRule="auto"/>
        <w:ind w:left="0" w:right="14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B1382" w:rsidRPr="00526209" w:rsidRDefault="00BB1382" w:rsidP="0057326C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รายการที่สำคัญ</w:t>
      </w:r>
      <w:r w:rsidR="00CF57FB"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กับบุคคลหรือกิจการที่เกี่ยวข้องกัน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สำหรับแต่ละงวด</w:t>
      </w:r>
      <w:r w:rsidR="009840A4"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สามเดือน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สิ้นสุดวันที่</w:t>
      </w:r>
      <w:r w:rsidRPr="00957BD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="00872363">
        <w:rPr>
          <w:rFonts w:asciiTheme="majorBidi" w:hAnsiTheme="majorBidi" w:cstheme="majorBidi"/>
          <w:b/>
          <w:sz w:val="30"/>
          <w:szCs w:val="30"/>
          <w:cs/>
          <w:lang w:bidi="th-TH"/>
        </w:rPr>
        <w:t>31 มีนาคม</w:t>
      </w:r>
      <w:r w:rsidR="00576C27" w:rsidRPr="00957BD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สรุปได้ดังนี้</w:t>
      </w:r>
    </w:p>
    <w:p w:rsidR="00773B1F" w:rsidRPr="00957BD5" w:rsidRDefault="00773B1F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1"/>
        <w:gridCol w:w="293"/>
        <w:gridCol w:w="1092"/>
        <w:gridCol w:w="270"/>
        <w:gridCol w:w="1063"/>
        <w:gridCol w:w="244"/>
        <w:gridCol w:w="1076"/>
      </w:tblGrid>
      <w:tr w:rsidR="00773B1F" w:rsidRPr="00957BD5" w:rsidTr="007A3612">
        <w:tc>
          <w:tcPr>
            <w:tcW w:w="2246" w:type="pct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1A7" w:rsidRPr="00957BD5" w:rsidTr="007A4BFA">
        <w:tc>
          <w:tcPr>
            <w:tcW w:w="2246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3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612" w:rsidRPr="00957B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8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541A7" w:rsidRPr="00957BD5" w:rsidRDefault="007A3612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612" w:rsidRPr="00957B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A541A7" w:rsidRPr="00957BD5" w:rsidRDefault="007A3612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541A7" w:rsidRPr="00957BD5" w:rsidTr="007A3612">
        <w:tc>
          <w:tcPr>
            <w:tcW w:w="2246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4" w:type="pct"/>
            <w:gridSpan w:val="7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41A7" w:rsidRPr="00957BD5" w:rsidTr="007A4BFA">
        <w:tc>
          <w:tcPr>
            <w:tcW w:w="2246" w:type="pct"/>
          </w:tcPr>
          <w:p w:rsidR="00A541A7" w:rsidRPr="00957BD5" w:rsidRDefault="00A541A7" w:rsidP="00A5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73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A3612" w:rsidRPr="00957BD5" w:rsidTr="007A4BFA">
        <w:tc>
          <w:tcPr>
            <w:tcW w:w="2246" w:type="pct"/>
          </w:tcPr>
          <w:p w:rsidR="007A3612" w:rsidRPr="00957BD5" w:rsidRDefault="007A3612" w:rsidP="007A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3" w:type="pct"/>
          </w:tcPr>
          <w:p w:rsidR="007A3612" w:rsidRPr="00957BD5" w:rsidRDefault="00C02F08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7,738</w:t>
            </w:r>
          </w:p>
        </w:tc>
        <w:tc>
          <w:tcPr>
            <w:tcW w:w="158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11,753</w:t>
            </w:r>
          </w:p>
        </w:tc>
        <w:tc>
          <w:tcPr>
            <w:tcW w:w="146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A3612" w:rsidRPr="00957BD5" w:rsidRDefault="00C02F08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7,738</w:t>
            </w:r>
          </w:p>
        </w:tc>
        <w:tc>
          <w:tcPr>
            <w:tcW w:w="132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11,753</w:t>
            </w:r>
          </w:p>
        </w:tc>
      </w:tr>
      <w:tr w:rsidR="007A3612" w:rsidRPr="00957BD5" w:rsidTr="007A4BFA">
        <w:tc>
          <w:tcPr>
            <w:tcW w:w="2246" w:type="pct"/>
          </w:tcPr>
          <w:p w:rsidR="007A3612" w:rsidRPr="00957BD5" w:rsidRDefault="007A3612" w:rsidP="007A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</w:tcPr>
          <w:p w:rsidR="007A3612" w:rsidRPr="00957BD5" w:rsidRDefault="00C02F08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  <w:tc>
          <w:tcPr>
            <w:tcW w:w="158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4,166</w:t>
            </w:r>
          </w:p>
        </w:tc>
        <w:tc>
          <w:tcPr>
            <w:tcW w:w="146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A3612" w:rsidRPr="00957BD5" w:rsidRDefault="00C02F08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  <w:tc>
          <w:tcPr>
            <w:tcW w:w="132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4,166</w:t>
            </w:r>
          </w:p>
        </w:tc>
      </w:tr>
      <w:tr w:rsidR="00C02F08" w:rsidRPr="00957BD5" w:rsidTr="007A4BFA">
        <w:tc>
          <w:tcPr>
            <w:tcW w:w="2246" w:type="pct"/>
          </w:tcPr>
          <w:p w:rsidR="00C02F08" w:rsidRPr="00957BD5" w:rsidRDefault="00C02F08" w:rsidP="00C02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:rsidR="00C02F08" w:rsidRPr="00C02F08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6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C02F08" w:rsidRPr="00C02F08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C02F08" w:rsidRPr="00957BD5" w:rsidTr="007A4BFA">
        <w:tc>
          <w:tcPr>
            <w:tcW w:w="2246" w:type="pct"/>
          </w:tcPr>
          <w:p w:rsidR="00C02F08" w:rsidRPr="00957BD5" w:rsidRDefault="00C02F08" w:rsidP="00C02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F08" w:rsidRPr="00957BD5" w:rsidTr="007A4BFA">
        <w:tc>
          <w:tcPr>
            <w:tcW w:w="2246" w:type="pct"/>
          </w:tcPr>
          <w:p w:rsidR="00C02F08" w:rsidRPr="00957BD5" w:rsidRDefault="00C02F08" w:rsidP="00C02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92"/>
              </w:tabs>
              <w:spacing w:after="0" w:line="240" w:lineRule="auto"/>
              <w:ind w:left="-10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C02F08" w:rsidRPr="00957BD5" w:rsidRDefault="00C02F08" w:rsidP="00C0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92"/>
              </w:tabs>
              <w:spacing w:after="0" w:line="240" w:lineRule="auto"/>
              <w:ind w:left="-10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046" w:rsidRPr="00796046" w:rsidTr="007A4BFA">
        <w:tc>
          <w:tcPr>
            <w:tcW w:w="2246" w:type="pct"/>
          </w:tcPr>
          <w:p w:rsidR="00796046" w:rsidRPr="00476F9B" w:rsidRDefault="00796046" w:rsidP="007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3" w:type="pct"/>
          </w:tcPr>
          <w:p w:rsidR="00796046" w:rsidRPr="00C02F08" w:rsidRDefault="00796046" w:rsidP="007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796046" w:rsidRPr="00957BD5" w:rsidRDefault="00796046" w:rsidP="007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96046" w:rsidRPr="00957BD5" w:rsidRDefault="00796046" w:rsidP="007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60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6046" w:rsidRPr="00957BD5" w:rsidRDefault="00796046" w:rsidP="007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96046" w:rsidRPr="00957BD5" w:rsidRDefault="00796046" w:rsidP="007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92"/>
              </w:tabs>
              <w:spacing w:after="0" w:line="240" w:lineRule="auto"/>
              <w:ind w:left="-10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1,282</w:t>
            </w:r>
          </w:p>
        </w:tc>
        <w:tc>
          <w:tcPr>
            <w:tcW w:w="132" w:type="pct"/>
          </w:tcPr>
          <w:p w:rsidR="00796046" w:rsidRPr="00957BD5" w:rsidRDefault="00796046" w:rsidP="007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96046" w:rsidRPr="00957BD5" w:rsidRDefault="00796046" w:rsidP="007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1,282</w:t>
            </w:r>
          </w:p>
        </w:tc>
      </w:tr>
      <w:tr w:rsidR="008263F9" w:rsidRPr="00796046" w:rsidTr="007A4BFA">
        <w:tc>
          <w:tcPr>
            <w:tcW w:w="2246" w:type="pct"/>
          </w:tcPr>
          <w:p w:rsidR="008263F9" w:rsidRPr="00957BD5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3" w:type="pct"/>
          </w:tcPr>
          <w:p w:rsidR="008263F9" w:rsidRPr="00C02F08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8263F9" w:rsidRPr="00957BD5" w:rsidTr="007A4BFA">
        <w:tc>
          <w:tcPr>
            <w:tcW w:w="2246" w:type="pct"/>
          </w:tcPr>
          <w:p w:rsidR="008263F9" w:rsidRPr="00957BD5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</w:tcPr>
          <w:p w:rsidR="008263F9" w:rsidRPr="00C02F08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15,948</w:t>
            </w: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13,821</w:t>
            </w:r>
          </w:p>
        </w:tc>
      </w:tr>
      <w:tr w:rsidR="008263F9" w:rsidRPr="00957BD5" w:rsidTr="007A4BFA">
        <w:tc>
          <w:tcPr>
            <w:tcW w:w="2246" w:type="pct"/>
          </w:tcPr>
          <w:p w:rsidR="008263F9" w:rsidRPr="00957BD5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:rsidR="008263F9" w:rsidRPr="00C02F08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8263F9" w:rsidRPr="00957BD5" w:rsidTr="007A4BFA">
        <w:tc>
          <w:tcPr>
            <w:tcW w:w="2246" w:type="pct"/>
          </w:tcPr>
          <w:p w:rsidR="008263F9" w:rsidRPr="00957BD5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63F9" w:rsidRPr="00957BD5" w:rsidTr="007A4BFA">
        <w:tc>
          <w:tcPr>
            <w:tcW w:w="2246" w:type="pct"/>
          </w:tcPr>
          <w:p w:rsidR="008263F9" w:rsidRPr="00957BD5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3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63F9" w:rsidRPr="00957BD5" w:rsidTr="007A4BFA">
        <w:tc>
          <w:tcPr>
            <w:tcW w:w="2246" w:type="pct"/>
          </w:tcPr>
          <w:p w:rsidR="008263F9" w:rsidRPr="00957BD5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3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27,020</w:t>
            </w: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23,921</w:t>
            </w: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26,734</w:t>
            </w: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23,921</w:t>
            </w:r>
          </w:p>
        </w:tc>
      </w:tr>
      <w:tr w:rsidR="008263F9" w:rsidRPr="00957BD5" w:rsidTr="007A4BFA">
        <w:tc>
          <w:tcPr>
            <w:tcW w:w="2246" w:type="pct"/>
          </w:tcPr>
          <w:p w:rsidR="008263F9" w:rsidRPr="00476F9B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3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3,957</w:t>
            </w: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3,934</w:t>
            </w: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3,957</w:t>
            </w: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3,934</w:t>
            </w:r>
          </w:p>
        </w:tc>
      </w:tr>
      <w:tr w:rsidR="008263F9" w:rsidRPr="00957BD5" w:rsidTr="007A4BFA">
        <w:tc>
          <w:tcPr>
            <w:tcW w:w="2246" w:type="pct"/>
          </w:tcPr>
          <w:p w:rsidR="008263F9" w:rsidRPr="00957BD5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3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</w:tr>
      <w:tr w:rsidR="008263F9" w:rsidRPr="00957BD5" w:rsidTr="007A4BFA">
        <w:tc>
          <w:tcPr>
            <w:tcW w:w="2246" w:type="pct"/>
          </w:tcPr>
          <w:p w:rsidR="008263F9" w:rsidRPr="00957BD5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2,734</w:t>
            </w: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2,734</w:t>
            </w:r>
          </w:p>
        </w:tc>
      </w:tr>
      <w:tr w:rsidR="008263F9" w:rsidRPr="00957BD5" w:rsidTr="007A4BFA">
        <w:tc>
          <w:tcPr>
            <w:tcW w:w="2246" w:type="pct"/>
          </w:tcPr>
          <w:p w:rsidR="008263F9" w:rsidRPr="00957BD5" w:rsidRDefault="008263F9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8263F9" w:rsidRPr="00957BD5" w:rsidRDefault="008263F9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D84" w:rsidRPr="00957BD5" w:rsidTr="007A4BFA">
        <w:tc>
          <w:tcPr>
            <w:tcW w:w="2246" w:type="pct"/>
          </w:tcPr>
          <w:p w:rsidR="005E3D84" w:rsidRPr="00957BD5" w:rsidRDefault="005E3D84" w:rsidP="0082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5E3D84" w:rsidRPr="00957BD5" w:rsidRDefault="005E3D84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5E3D84" w:rsidRPr="00957BD5" w:rsidRDefault="005E3D84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5E3D84" w:rsidRPr="00957BD5" w:rsidRDefault="005E3D84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E3D84" w:rsidRPr="00957BD5" w:rsidRDefault="005E3D84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5E3D84" w:rsidRPr="00957BD5" w:rsidRDefault="005E3D84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5E3D84" w:rsidRPr="00957BD5" w:rsidRDefault="005E3D84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5E3D84" w:rsidRPr="00957BD5" w:rsidRDefault="005E3D84" w:rsidP="0082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6ADD" w:rsidRPr="00957BD5" w:rsidTr="004B6ADD">
        <w:tc>
          <w:tcPr>
            <w:tcW w:w="2246" w:type="pct"/>
          </w:tcPr>
          <w:p w:rsidR="004B6ADD" w:rsidRPr="00CF2A77" w:rsidRDefault="004B6ADD" w:rsidP="004B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ADD" w:rsidRPr="00957BD5" w:rsidTr="007A4BFA">
        <w:tc>
          <w:tcPr>
            <w:tcW w:w="2246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3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8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B6ADD" w:rsidRPr="00957BD5" w:rsidTr="004B6ADD">
        <w:tc>
          <w:tcPr>
            <w:tcW w:w="2246" w:type="pct"/>
          </w:tcPr>
          <w:p w:rsidR="004B6ADD" w:rsidRPr="00CF2A77" w:rsidRDefault="004B6ADD" w:rsidP="004B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4" w:type="pct"/>
            <w:gridSpan w:val="7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ADD" w:rsidRPr="00957BD5" w:rsidTr="007A4BFA">
        <w:tc>
          <w:tcPr>
            <w:tcW w:w="2246" w:type="pct"/>
          </w:tcPr>
          <w:p w:rsidR="004B6ADD" w:rsidRPr="00CF2A77" w:rsidRDefault="004B6ADD" w:rsidP="004B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3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6ADD" w:rsidRPr="00957BD5" w:rsidTr="007A4BFA">
        <w:tc>
          <w:tcPr>
            <w:tcW w:w="2246" w:type="pct"/>
          </w:tcPr>
          <w:p w:rsidR="004B6ADD" w:rsidRPr="002F2437" w:rsidRDefault="004B6ADD" w:rsidP="004B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6ADD" w:rsidRPr="005E3D84" w:rsidTr="007A4BFA">
        <w:tc>
          <w:tcPr>
            <w:tcW w:w="2246" w:type="pct"/>
          </w:tcPr>
          <w:p w:rsidR="004B6ADD" w:rsidRPr="00957BD5" w:rsidRDefault="004B6ADD" w:rsidP="004B6ADD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73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4,490</w:t>
            </w:r>
          </w:p>
        </w:tc>
        <w:tc>
          <w:tcPr>
            <w:tcW w:w="158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4B6ADD" w:rsidRPr="00F94912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4912">
              <w:rPr>
                <w:rFonts w:asciiTheme="majorBidi" w:hAnsiTheme="majorBidi" w:cstheme="majorBidi"/>
                <w:sz w:val="30"/>
                <w:szCs w:val="30"/>
              </w:rPr>
              <w:t>4,553</w:t>
            </w:r>
          </w:p>
        </w:tc>
        <w:tc>
          <w:tcPr>
            <w:tcW w:w="146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3,149</w:t>
            </w:r>
          </w:p>
        </w:tc>
        <w:tc>
          <w:tcPr>
            <w:tcW w:w="132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B6ADD" w:rsidRPr="00F94912" w:rsidRDefault="00710211" w:rsidP="00710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3,230</w:t>
            </w:r>
          </w:p>
        </w:tc>
      </w:tr>
      <w:tr w:rsidR="004B6ADD" w:rsidRPr="00957BD5" w:rsidTr="007A4BFA">
        <w:tc>
          <w:tcPr>
            <w:tcW w:w="2246" w:type="pct"/>
          </w:tcPr>
          <w:p w:rsidR="004B6ADD" w:rsidRPr="00957BD5" w:rsidRDefault="004B6ADD" w:rsidP="004B6ADD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58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B6ADD" w:rsidRPr="00F94912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491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6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2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B6ADD" w:rsidRPr="00F94912" w:rsidRDefault="004B6ADD" w:rsidP="00710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491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4B6ADD" w:rsidRPr="00957BD5" w:rsidTr="007A4BFA">
        <w:tc>
          <w:tcPr>
            <w:tcW w:w="2246" w:type="pct"/>
          </w:tcPr>
          <w:p w:rsidR="004B6ADD" w:rsidRPr="002F2437" w:rsidRDefault="004B6ADD" w:rsidP="004B6A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4B6ADD" w:rsidRPr="009A3B7C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3B7C">
              <w:rPr>
                <w:rFonts w:asciiTheme="majorBidi" w:hAnsiTheme="majorBidi" w:cstheme="majorBidi"/>
                <w:sz w:val="30"/>
                <w:szCs w:val="30"/>
              </w:rPr>
              <w:t>4,553</w:t>
            </w:r>
          </w:p>
        </w:tc>
        <w:tc>
          <w:tcPr>
            <w:tcW w:w="158" w:type="pct"/>
          </w:tcPr>
          <w:p w:rsidR="004B6ADD" w:rsidRPr="007A4BFA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4B6ADD" w:rsidRPr="009A3B7C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3B7C">
              <w:rPr>
                <w:rFonts w:asciiTheme="majorBidi" w:hAnsiTheme="majorBidi" w:cstheme="majorBidi"/>
                <w:sz w:val="30"/>
                <w:szCs w:val="30"/>
              </w:rPr>
              <w:t>4,585</w:t>
            </w:r>
          </w:p>
        </w:tc>
        <w:tc>
          <w:tcPr>
            <w:tcW w:w="146" w:type="pct"/>
          </w:tcPr>
          <w:p w:rsidR="004B6ADD" w:rsidRPr="009A3B7C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4B6ADD" w:rsidRPr="009A3B7C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3B7C">
              <w:rPr>
                <w:rFonts w:asciiTheme="majorBidi" w:hAnsiTheme="majorBidi" w:cstheme="majorBidi"/>
                <w:sz w:val="30"/>
                <w:szCs w:val="30"/>
              </w:rPr>
              <w:t>3,212</w:t>
            </w:r>
          </w:p>
        </w:tc>
        <w:tc>
          <w:tcPr>
            <w:tcW w:w="132" w:type="pct"/>
          </w:tcPr>
          <w:p w:rsidR="004B6ADD" w:rsidRPr="009A3B7C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4B6ADD" w:rsidRPr="009A3B7C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3B7C">
              <w:rPr>
                <w:rFonts w:asciiTheme="majorBidi" w:hAnsiTheme="majorBidi" w:cstheme="majorBidi"/>
                <w:sz w:val="30"/>
                <w:szCs w:val="30"/>
              </w:rPr>
              <w:t>3,262</w:t>
            </w:r>
          </w:p>
        </w:tc>
      </w:tr>
      <w:tr w:rsidR="004B6ADD" w:rsidRPr="00957BD5" w:rsidTr="007A4BFA">
        <w:tc>
          <w:tcPr>
            <w:tcW w:w="2246" w:type="pct"/>
          </w:tcPr>
          <w:p w:rsidR="004B6ADD" w:rsidRPr="00957BD5" w:rsidRDefault="004B6ADD" w:rsidP="004B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6ADD" w:rsidRPr="00957BD5" w:rsidTr="007A4BFA">
        <w:trPr>
          <w:trHeight w:val="256"/>
        </w:trPr>
        <w:tc>
          <w:tcPr>
            <w:tcW w:w="2246" w:type="pct"/>
          </w:tcPr>
          <w:p w:rsidR="004B6ADD" w:rsidRPr="00162733" w:rsidRDefault="004B6ADD" w:rsidP="004B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627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3" w:type="pct"/>
          </w:tcPr>
          <w:p w:rsidR="004B6ADD" w:rsidRPr="00A20C89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" w:type="pct"/>
          </w:tcPr>
          <w:p w:rsidR="004B6ADD" w:rsidRPr="00306928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B6ADD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B6ADD" w:rsidRPr="00306928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4B6ADD" w:rsidRPr="00A20C89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4B6ADD" w:rsidRPr="00306928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4B6ADD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6ADD" w:rsidRPr="00957BD5" w:rsidTr="007A4BFA">
        <w:tc>
          <w:tcPr>
            <w:tcW w:w="2246" w:type="pct"/>
          </w:tcPr>
          <w:p w:rsidR="004B6ADD" w:rsidRDefault="004B6ADD" w:rsidP="004B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3" w:type="pct"/>
          </w:tcPr>
          <w:p w:rsidR="004B6ADD" w:rsidRPr="00C02F08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4B6ADD" w:rsidRPr="0063492E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410F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146" w:type="pct"/>
          </w:tcPr>
          <w:p w:rsidR="004B6ADD" w:rsidRPr="0063492E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4" w:type="pct"/>
          </w:tcPr>
          <w:p w:rsidR="004B6ADD" w:rsidRPr="00C02F08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4B6ADD" w:rsidRPr="00957BD5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B6ADD" w:rsidRDefault="004B6ADD" w:rsidP="004B6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</w:tr>
    </w:tbl>
    <w:p w:rsidR="00B72281" w:rsidRDefault="00B72281" w:rsidP="0066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516390" w:rsidRPr="00957BD5" w:rsidRDefault="0051639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ยอ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957BD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51437">
        <w:rPr>
          <w:rFonts w:asciiTheme="majorBidi" w:hAnsiTheme="majorBidi" w:cstheme="majorBidi"/>
          <w:sz w:val="30"/>
          <w:szCs w:val="30"/>
        </w:rPr>
        <w:t>2561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51437">
        <w:rPr>
          <w:rFonts w:asciiTheme="majorBidi" w:hAnsiTheme="majorBidi" w:cstheme="majorBidi"/>
          <w:sz w:val="30"/>
          <w:szCs w:val="30"/>
        </w:rPr>
        <w:t>2560</w:t>
      </w:r>
      <w:r w:rsidR="00576C27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E143E" w:rsidRPr="00957BD5" w:rsidRDefault="00641355" w:rsidP="0057326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5767A5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67A5" w:rsidRPr="00957BD5" w:rsidTr="005767A5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5767A5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767A5" w:rsidRPr="00957BD5" w:rsidTr="005767A5">
        <w:tc>
          <w:tcPr>
            <w:tcW w:w="226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5767A5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7A5" w:rsidRPr="00957BD5" w:rsidTr="005767A5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Kinugawa Rubber  Industrial  Co., Ltd.</w:t>
            </w:r>
          </w:p>
        </w:tc>
        <w:tc>
          <w:tcPr>
            <w:tcW w:w="577" w:type="pct"/>
          </w:tcPr>
          <w:p w:rsidR="005767A5" w:rsidRPr="00957BD5" w:rsidRDefault="0021444F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2,081</w:t>
            </w: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21444F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2,081</w:t>
            </w: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</w:tr>
      <w:tr w:rsidR="005767A5" w:rsidRPr="00957BD5" w:rsidTr="005767A5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7A5" w:rsidRPr="00957BD5" w:rsidTr="005767A5">
        <w:trPr>
          <w:trHeight w:hRule="exact" w:val="479"/>
        </w:trPr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คินู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งาว่า (ไทยแลนด์) จำกัด</w:t>
            </w:r>
          </w:p>
        </w:tc>
        <w:tc>
          <w:tcPr>
            <w:tcW w:w="577" w:type="pct"/>
          </w:tcPr>
          <w:p w:rsidR="005767A5" w:rsidRPr="0021444F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444F">
              <w:rPr>
                <w:rFonts w:asciiTheme="majorBidi" w:hAnsiTheme="majorBidi" w:cstheme="majorBidi"/>
                <w:sz w:val="30"/>
                <w:szCs w:val="30"/>
              </w:rPr>
              <w:t>20,921</w:t>
            </w:r>
          </w:p>
        </w:tc>
        <w:tc>
          <w:tcPr>
            <w:tcW w:w="144" w:type="pct"/>
            <w:gridSpan w:val="2"/>
          </w:tcPr>
          <w:p w:rsidR="005767A5" w:rsidRPr="00957BD5" w:rsidRDefault="005767A5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24,585</w:t>
            </w:r>
          </w:p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21444F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20,751</w:t>
            </w: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24,349</w:t>
            </w:r>
          </w:p>
        </w:tc>
      </w:tr>
      <w:tr w:rsidR="005767A5" w:rsidRPr="00957BD5" w:rsidTr="005767A5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44F" w:rsidRPr="00957BD5" w:rsidTr="005767A5">
        <w:tc>
          <w:tcPr>
            <w:tcW w:w="2267" w:type="pct"/>
          </w:tcPr>
          <w:p w:rsidR="0021444F" w:rsidRPr="00957BD5" w:rsidRDefault="0021444F" w:rsidP="0021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>Tepro</w:t>
            </w:r>
            <w:proofErr w:type="spellEnd"/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Inc. Co., </w:t>
            </w: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Ltd</w:t>
            </w:r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21444F" w:rsidRPr="00957BD5" w:rsidTr="005767A5">
        <w:tc>
          <w:tcPr>
            <w:tcW w:w="2267" w:type="pct"/>
          </w:tcPr>
          <w:p w:rsidR="0021444F" w:rsidRPr="00957BD5" w:rsidRDefault="0021444F" w:rsidP="0021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23,002</w:t>
            </w:r>
          </w:p>
        </w:tc>
        <w:tc>
          <w:tcPr>
            <w:tcW w:w="144" w:type="pct"/>
            <w:gridSpan w:val="2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27,072</w:t>
            </w:r>
          </w:p>
        </w:tc>
        <w:tc>
          <w:tcPr>
            <w:tcW w:w="144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22,832</w:t>
            </w:r>
          </w:p>
        </w:tc>
        <w:tc>
          <w:tcPr>
            <w:tcW w:w="14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26,836</w:t>
            </w:r>
          </w:p>
        </w:tc>
      </w:tr>
    </w:tbl>
    <w:p w:rsidR="005767A5" w:rsidRDefault="005767A5" w:rsidP="00B7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ED6991" w:rsidRDefault="00ED6991" w:rsidP="00B7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ED6991" w:rsidRDefault="00ED6991" w:rsidP="00B7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ED6991" w:rsidRDefault="00ED6991" w:rsidP="00B7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ED6991" w:rsidRPr="00957BD5" w:rsidRDefault="00ED6991" w:rsidP="00B7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2"/>
        <w:gridCol w:w="1082"/>
        <w:gridCol w:w="249"/>
        <w:gridCol w:w="21"/>
        <w:gridCol w:w="1082"/>
        <w:gridCol w:w="270"/>
        <w:gridCol w:w="1080"/>
        <w:gridCol w:w="274"/>
        <w:gridCol w:w="1069"/>
      </w:tblGrid>
      <w:tr w:rsidR="005767A5" w:rsidRPr="00957BD5" w:rsidTr="0021444F">
        <w:tc>
          <w:tcPr>
            <w:tcW w:w="2266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67A5" w:rsidRPr="00957BD5" w:rsidTr="0021444F">
        <w:tc>
          <w:tcPr>
            <w:tcW w:w="226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21444F">
        <w:tc>
          <w:tcPr>
            <w:tcW w:w="226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767A5" w:rsidRPr="00957BD5" w:rsidTr="0021444F">
        <w:tc>
          <w:tcPr>
            <w:tcW w:w="226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4" w:type="pct"/>
            <w:gridSpan w:val="8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21444F">
        <w:tc>
          <w:tcPr>
            <w:tcW w:w="2266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4F" w:rsidRPr="00957BD5" w:rsidTr="0021444F">
        <w:tc>
          <w:tcPr>
            <w:tcW w:w="2266" w:type="pct"/>
          </w:tcPr>
          <w:p w:rsidR="0021444F" w:rsidRPr="00957BD5" w:rsidRDefault="0021444F" w:rsidP="0021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ซีจีไอ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เมททัล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เตรียล จำกัด</w:t>
            </w:r>
          </w:p>
        </w:tc>
        <w:tc>
          <w:tcPr>
            <w:tcW w:w="577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14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21444F" w:rsidRPr="00957BD5" w:rsidTr="0021444F">
        <w:tc>
          <w:tcPr>
            <w:tcW w:w="2266" w:type="pct"/>
          </w:tcPr>
          <w:p w:rsidR="0021444F" w:rsidRPr="00957BD5" w:rsidRDefault="0021444F" w:rsidP="0021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ยูชอน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ไพพ์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577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1,298</w:t>
            </w:r>
          </w:p>
        </w:tc>
        <w:tc>
          <w:tcPr>
            <w:tcW w:w="14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</w:tr>
      <w:tr w:rsidR="0021444F" w:rsidRPr="00957BD5" w:rsidTr="0021444F">
        <w:tc>
          <w:tcPr>
            <w:tcW w:w="2266" w:type="pct"/>
          </w:tcPr>
          <w:p w:rsidR="0021444F" w:rsidRPr="00957BD5" w:rsidRDefault="0021444F" w:rsidP="0021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44F" w:rsidRPr="00957BD5" w:rsidTr="0021444F">
        <w:tc>
          <w:tcPr>
            <w:tcW w:w="2266" w:type="pct"/>
          </w:tcPr>
          <w:p w:rsidR="0021444F" w:rsidRPr="00957BD5" w:rsidRDefault="0021444F" w:rsidP="0021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คินู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งาว่า (ไทยแลนด์)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5,100</w:t>
            </w:r>
          </w:p>
        </w:tc>
        <w:tc>
          <w:tcPr>
            <w:tcW w:w="144" w:type="pct"/>
            <w:gridSpan w:val="2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5,376</w:t>
            </w:r>
          </w:p>
        </w:tc>
        <w:tc>
          <w:tcPr>
            <w:tcW w:w="144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5,060</w:t>
            </w:r>
          </w:p>
        </w:tc>
        <w:tc>
          <w:tcPr>
            <w:tcW w:w="14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5,338</w:t>
            </w:r>
          </w:p>
        </w:tc>
      </w:tr>
      <w:tr w:rsidR="0021444F" w:rsidRPr="00957BD5" w:rsidTr="0021444F">
        <w:tc>
          <w:tcPr>
            <w:tcW w:w="2266" w:type="pct"/>
          </w:tcPr>
          <w:p w:rsidR="0021444F" w:rsidRPr="00957BD5" w:rsidRDefault="0021444F" w:rsidP="0021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5,100</w:t>
            </w:r>
          </w:p>
        </w:tc>
        <w:tc>
          <w:tcPr>
            <w:tcW w:w="144" w:type="pct"/>
            <w:gridSpan w:val="2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5,376</w:t>
            </w:r>
          </w:p>
        </w:tc>
        <w:tc>
          <w:tcPr>
            <w:tcW w:w="144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6,635</w:t>
            </w:r>
          </w:p>
        </w:tc>
        <w:tc>
          <w:tcPr>
            <w:tcW w:w="146" w:type="pct"/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21444F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7,192</w:t>
            </w:r>
          </w:p>
        </w:tc>
      </w:tr>
    </w:tbl>
    <w:p w:rsidR="00994ECF" w:rsidRDefault="00994ECF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4C4329" w:rsidRPr="00994ECF" w:rsidRDefault="004C43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0A2FC1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021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br w:type="page"/>
            </w:r>
            <w:r w:rsidRPr="00957B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67A5" w:rsidRPr="00957BD5" w:rsidTr="000A2FC1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0A2FC1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Kinugawa Rubber  Industrial  Co., Ltd.</w:t>
            </w:r>
          </w:p>
        </w:tc>
        <w:tc>
          <w:tcPr>
            <w:tcW w:w="577" w:type="pct"/>
          </w:tcPr>
          <w:p w:rsidR="005767A5" w:rsidRPr="00957BD5" w:rsidRDefault="0021444F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3,948</w:t>
            </w: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7,844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21444F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3,948</w:t>
            </w: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7,844</w:t>
            </w: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ซีจีไอ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เมททัล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เตรียล จำกัด</w:t>
            </w:r>
          </w:p>
        </w:tc>
        <w:tc>
          <w:tcPr>
            <w:tcW w:w="577" w:type="pct"/>
          </w:tcPr>
          <w:p w:rsidR="005767A5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21444F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4,089</w:t>
            </w: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3,723</w:t>
            </w: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ยูชอน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ไพพ์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5767A5" w:rsidRPr="00957BD5" w:rsidRDefault="0021444F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5767A5" w:rsidRPr="00957BD5" w:rsidRDefault="005767A5" w:rsidP="0021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767A5" w:rsidRPr="00957BD5" w:rsidRDefault="0021444F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12,975</w:t>
            </w: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11,222</w:t>
            </w: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185B1A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3,948</w:t>
            </w: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7,844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21444F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21,012</w:t>
            </w: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22,789</w:t>
            </w:r>
          </w:p>
        </w:tc>
      </w:tr>
    </w:tbl>
    <w:p w:rsidR="005767A5" w:rsidRDefault="005767A5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Pr="00710211" w:rsidRDefault="004C4329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95"/>
        <w:gridCol w:w="270"/>
        <w:gridCol w:w="1088"/>
        <w:gridCol w:w="270"/>
        <w:gridCol w:w="1054"/>
        <w:gridCol w:w="246"/>
        <w:gridCol w:w="1101"/>
      </w:tblGrid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8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767A5" w:rsidRPr="00957BD5" w:rsidTr="00957BD5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7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ยูชอน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ไพพ์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584" w:type="pct"/>
          </w:tcPr>
          <w:p w:rsidR="005767A5" w:rsidRPr="00957BD5" w:rsidRDefault="00CA1B23" w:rsidP="00CA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767A5" w:rsidRPr="00957BD5" w:rsidRDefault="005767A5" w:rsidP="00185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5767A5" w:rsidRPr="00957BD5" w:rsidRDefault="00CA1B23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คินู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งาว่า (ไทยแลนด์) จำกัด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5767A5" w:rsidRPr="00957BD5" w:rsidRDefault="00CA1B23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2,641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2,592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5767A5" w:rsidRPr="00957BD5" w:rsidRDefault="00CA1B23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2,641</w:t>
            </w: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2,592</w:t>
            </w: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CA1B23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2,641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2,592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CA1B23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2,912</w:t>
            </w: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2,873</w:t>
            </w:r>
          </w:p>
        </w:tc>
      </w:tr>
    </w:tbl>
    <w:p w:rsidR="00A40086" w:rsidRPr="00957BD5" w:rsidRDefault="00A4008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FD5E49" w:rsidRPr="00957BD5" w:rsidRDefault="001E1A63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t>4</w:t>
      </w:r>
      <w:r w:rsidR="0084559F" w:rsidRPr="00957BD5">
        <w:rPr>
          <w:rFonts w:asciiTheme="majorBidi" w:hAnsiTheme="majorBidi" w:cstheme="majorBidi"/>
          <w:bCs/>
          <w:sz w:val="30"/>
          <w:szCs w:val="30"/>
          <w:cs/>
        </w:rPr>
        <w:tab/>
        <w:t>ลูกหนี้การค้า</w:t>
      </w:r>
    </w:p>
    <w:p w:rsidR="00F71AE4" w:rsidRPr="00957BD5" w:rsidRDefault="00F71AE4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5767A5" w:rsidRPr="00957BD5" w:rsidTr="00957BD5">
        <w:tc>
          <w:tcPr>
            <w:tcW w:w="333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7A5" w:rsidRPr="00957BD5" w:rsidTr="00957BD5">
        <w:tc>
          <w:tcPr>
            <w:tcW w:w="333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957BD5">
        <w:tc>
          <w:tcPr>
            <w:tcW w:w="333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767A5" w:rsidRPr="00957BD5" w:rsidTr="00957BD5">
        <w:tc>
          <w:tcPr>
            <w:tcW w:w="333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1C83" w:rsidRPr="00957BD5" w:rsidTr="00957BD5">
        <w:tc>
          <w:tcPr>
            <w:tcW w:w="3330" w:type="dxa"/>
          </w:tcPr>
          <w:p w:rsidR="00F11C83" w:rsidRPr="00957BD5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F11C83" w:rsidRPr="00957BD5" w:rsidRDefault="001A3718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23,002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27,072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1C83" w:rsidRPr="00F11C83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1C83">
              <w:rPr>
                <w:rFonts w:asciiTheme="majorBidi" w:hAnsiTheme="majorBidi" w:cstheme="majorBidi"/>
                <w:sz w:val="30"/>
                <w:szCs w:val="30"/>
              </w:rPr>
              <w:t>22,832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26,836</w:t>
            </w:r>
          </w:p>
        </w:tc>
      </w:tr>
      <w:tr w:rsidR="00F11C83" w:rsidRPr="00957BD5" w:rsidTr="00957BD5">
        <w:tc>
          <w:tcPr>
            <w:tcW w:w="3330" w:type="dxa"/>
          </w:tcPr>
          <w:p w:rsidR="00F11C83" w:rsidRPr="00957BD5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11C83" w:rsidRPr="00957BD5" w:rsidRDefault="001A3718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73,461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69,335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11C83" w:rsidRPr="00F11C83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1C83">
              <w:rPr>
                <w:rFonts w:asciiTheme="majorBidi" w:hAnsiTheme="majorBidi" w:cstheme="majorBidi"/>
                <w:sz w:val="30"/>
                <w:szCs w:val="30"/>
              </w:rPr>
              <w:t>63,912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61,447</w:t>
            </w:r>
          </w:p>
        </w:tc>
      </w:tr>
      <w:tr w:rsidR="005767A5" w:rsidRPr="00957BD5" w:rsidTr="00957BD5">
        <w:tc>
          <w:tcPr>
            <w:tcW w:w="333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767A5" w:rsidRPr="00957BD5" w:rsidRDefault="001A3718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96,463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96,407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767A5" w:rsidRPr="00957BD5" w:rsidRDefault="00F11C83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86,744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88,283</w:t>
            </w:r>
          </w:p>
        </w:tc>
      </w:tr>
      <w:tr w:rsidR="000A2FC1" w:rsidRPr="00957BD5" w:rsidTr="00957BD5">
        <w:tc>
          <w:tcPr>
            <w:tcW w:w="3330" w:type="dxa"/>
          </w:tcPr>
          <w:p w:rsidR="000A2FC1" w:rsidRPr="00957BD5" w:rsidRDefault="000A2FC1" w:rsidP="000A2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:rsidR="000A2FC1" w:rsidRPr="00957BD5" w:rsidRDefault="000A2FC1" w:rsidP="000A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2FC1" w:rsidRPr="00957BD5" w:rsidRDefault="000A2FC1" w:rsidP="000A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2FC1" w:rsidRPr="00957BD5" w:rsidRDefault="000A2FC1" w:rsidP="000A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2FC1" w:rsidRPr="00957BD5" w:rsidRDefault="000A2FC1" w:rsidP="000A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2FC1" w:rsidRPr="00957BD5" w:rsidRDefault="000A2FC1" w:rsidP="000A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2FC1" w:rsidRPr="00957BD5" w:rsidRDefault="000A2FC1" w:rsidP="000A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2FC1" w:rsidRPr="00957BD5" w:rsidRDefault="000A2FC1" w:rsidP="000A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2FC1" w:rsidRPr="00957BD5" w:rsidRDefault="000A2FC1" w:rsidP="000A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</w:tr>
      <w:tr w:rsidR="005767A5" w:rsidRPr="00957BD5" w:rsidTr="00957BD5">
        <w:tc>
          <w:tcPr>
            <w:tcW w:w="333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1A3718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96,463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5767A5" w:rsidP="000A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96,407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F11C83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86,744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88,283</w:t>
            </w:r>
          </w:p>
        </w:tc>
      </w:tr>
      <w:tr w:rsidR="005767A5" w:rsidRPr="00957BD5" w:rsidTr="00957BD5">
        <w:tc>
          <w:tcPr>
            <w:tcW w:w="333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F96CD9" w:rsidRPr="00957BD5" w:rsidTr="00F96CD9">
        <w:tc>
          <w:tcPr>
            <w:tcW w:w="4230" w:type="dxa"/>
            <w:gridSpan w:val="2"/>
          </w:tcPr>
          <w:p w:rsidR="00F96CD9" w:rsidRPr="00957BD5" w:rsidRDefault="00F96CD9" w:rsidP="00F96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96CD9" w:rsidRPr="00957BD5" w:rsidRDefault="00F96CD9" w:rsidP="00F96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96CD9" w:rsidRPr="00957BD5" w:rsidRDefault="00F96CD9" w:rsidP="00F96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6CD9" w:rsidRPr="00957BD5" w:rsidRDefault="00F96CD9" w:rsidP="00F96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96CD9" w:rsidRPr="00957BD5" w:rsidRDefault="00F96CD9" w:rsidP="00F96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6CD9" w:rsidRPr="00957BD5" w:rsidRDefault="00F96CD9" w:rsidP="00F96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96CD9" w:rsidRPr="00957BD5" w:rsidRDefault="00F96CD9" w:rsidP="00F96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B37BB" w:rsidRPr="00957BD5" w:rsidRDefault="00F96CD9" w:rsidP="000B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0B37BB" w:rsidRPr="000B37BB" w:rsidTr="00E62AC5">
        <w:tc>
          <w:tcPr>
            <w:tcW w:w="4230" w:type="dxa"/>
            <w:gridSpan w:val="2"/>
          </w:tcPr>
          <w:p w:rsidR="000B37BB" w:rsidRPr="00957BD5" w:rsidRDefault="000B37BB" w:rsidP="00F96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0B37BB" w:rsidRPr="000B37BB" w:rsidRDefault="000B37BB" w:rsidP="000B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1C83" w:rsidRPr="00957BD5" w:rsidTr="00957BD5">
        <w:tc>
          <w:tcPr>
            <w:tcW w:w="4230" w:type="dxa"/>
            <w:gridSpan w:val="2"/>
          </w:tcPr>
          <w:p w:rsidR="00F11C83" w:rsidRPr="00957BD5" w:rsidRDefault="00325B75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1C83"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F11C83"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F11C83" w:rsidRPr="00957BD5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25B75" w:rsidRPr="00325B75" w:rsidRDefault="00325B75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</w:p>
          <w:p w:rsidR="00F11C83" w:rsidRPr="00325B75" w:rsidRDefault="007352C0" w:rsidP="003E3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  <w:p w:rsidR="00F11C83" w:rsidRPr="00957BD5" w:rsidRDefault="00F11C83" w:rsidP="0032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(170</w:t>
            </w: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  <w:p w:rsidR="00F11C83" w:rsidRPr="00957BD5" w:rsidRDefault="009C58D3" w:rsidP="009C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</w:tbl>
    <w:p w:rsidR="005767A5" w:rsidRPr="00957BD5" w:rsidRDefault="005767A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:rsidR="00957BD5" w:rsidRDefault="0095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05B8A" w:rsidRPr="00957BD5" w:rsidRDefault="00970845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A40086" w:rsidRPr="00957BD5" w:rsidRDefault="00A40086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270"/>
        <w:gridCol w:w="1080"/>
        <w:gridCol w:w="270"/>
        <w:gridCol w:w="1080"/>
        <w:gridCol w:w="270"/>
        <w:gridCol w:w="1080"/>
      </w:tblGrid>
      <w:tr w:rsidR="005767A5" w:rsidRPr="00957BD5" w:rsidTr="005767A5">
        <w:tc>
          <w:tcPr>
            <w:tcW w:w="4113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7A5" w:rsidRPr="00957BD5" w:rsidTr="005767A5">
        <w:tc>
          <w:tcPr>
            <w:tcW w:w="4113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5767A5">
        <w:tc>
          <w:tcPr>
            <w:tcW w:w="4113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767A5" w:rsidRPr="00957BD5" w:rsidTr="005767A5">
        <w:tc>
          <w:tcPr>
            <w:tcW w:w="4113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5767A5">
        <w:tc>
          <w:tcPr>
            <w:tcW w:w="4113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C83" w:rsidRPr="00957BD5" w:rsidTr="005767A5">
        <w:tc>
          <w:tcPr>
            <w:tcW w:w="4113" w:type="dxa"/>
          </w:tcPr>
          <w:p w:rsidR="00F11C83" w:rsidRPr="009B2C54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F11C83" w:rsidRPr="00D54584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4584">
              <w:rPr>
                <w:rFonts w:asciiTheme="majorBidi" w:hAnsiTheme="majorBidi" w:cstheme="majorBidi"/>
                <w:sz w:val="30"/>
                <w:szCs w:val="30"/>
              </w:rPr>
              <w:t>22,841</w:t>
            </w:r>
          </w:p>
        </w:tc>
        <w:tc>
          <w:tcPr>
            <w:tcW w:w="270" w:type="dxa"/>
          </w:tcPr>
          <w:p w:rsidR="00F11C83" w:rsidRPr="00D54584" w:rsidRDefault="00F11C83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1C83" w:rsidRPr="00F96CD9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24,222</w:t>
            </w:r>
          </w:p>
        </w:tc>
        <w:tc>
          <w:tcPr>
            <w:tcW w:w="270" w:type="dxa"/>
          </w:tcPr>
          <w:p w:rsidR="00F11C83" w:rsidRPr="00F96CD9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1C83" w:rsidRPr="00F11C83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22,672</w:t>
            </w:r>
          </w:p>
        </w:tc>
        <w:tc>
          <w:tcPr>
            <w:tcW w:w="270" w:type="dxa"/>
          </w:tcPr>
          <w:p w:rsidR="00F11C83" w:rsidRPr="009B2C54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1C83" w:rsidRPr="009B2C54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2FE2">
              <w:rPr>
                <w:rFonts w:ascii="Angsana New" w:hAnsi="Angsana New" w:cs="Angsana New"/>
                <w:sz w:val="30"/>
                <w:szCs w:val="30"/>
              </w:rPr>
              <w:t>23,986</w:t>
            </w:r>
          </w:p>
        </w:tc>
      </w:tr>
      <w:tr w:rsidR="00F11C83" w:rsidRPr="00957BD5" w:rsidTr="005767A5">
        <w:tc>
          <w:tcPr>
            <w:tcW w:w="4113" w:type="dxa"/>
          </w:tcPr>
          <w:p w:rsidR="00F11C83" w:rsidRPr="009B2C54" w:rsidRDefault="000D79A7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</w:t>
            </w:r>
            <w:r w:rsidR="00F11C83" w:rsidRPr="009B2C5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1C83" w:rsidRPr="00F11C83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584" w:rsidRPr="00957BD5" w:rsidTr="005767A5">
        <w:tc>
          <w:tcPr>
            <w:tcW w:w="4113" w:type="dxa"/>
          </w:tcPr>
          <w:p w:rsidR="00D54584" w:rsidRPr="009B2C54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97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097CD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54584" w:rsidRPr="00F11C83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2,665</w:t>
            </w:r>
          </w:p>
        </w:tc>
        <w:tc>
          <w:tcPr>
            <w:tcW w:w="27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4584" w:rsidRPr="00F11C83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2FE2">
              <w:rPr>
                <w:rFonts w:asciiTheme="majorBidi" w:hAnsiTheme="majorBidi" w:cstheme="majorBidi"/>
                <w:sz w:val="30"/>
                <w:szCs w:val="30"/>
              </w:rPr>
              <w:t>2,665</w:t>
            </w:r>
          </w:p>
        </w:tc>
      </w:tr>
      <w:tr w:rsidR="00D54584" w:rsidRPr="00957BD5" w:rsidTr="005767A5">
        <w:tc>
          <w:tcPr>
            <w:tcW w:w="4113" w:type="dxa"/>
          </w:tcPr>
          <w:p w:rsidR="00D54584" w:rsidRPr="009B2C54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 w:rsidR="00097CD1">
              <w:rPr>
                <w:rFonts w:ascii="Angsana New" w:hAnsi="Angsana New" w:cs="Angsana New"/>
                <w:sz w:val="30"/>
                <w:szCs w:val="30"/>
              </w:rPr>
              <w:t>3 - 6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54584" w:rsidRPr="00F11C83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4584" w:rsidRPr="00F11C83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54584" w:rsidRPr="00957BD5" w:rsidTr="005767A5">
        <w:tc>
          <w:tcPr>
            <w:tcW w:w="4113" w:type="dxa"/>
          </w:tcPr>
          <w:p w:rsidR="00D54584" w:rsidRPr="009B2C54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 w:rsidR="00097CD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097CD1"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54584" w:rsidRPr="00957BD5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4584" w:rsidRPr="00F11C83" w:rsidRDefault="00F25C12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D54584" w:rsidRPr="00F11C8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D54584" w:rsidRPr="0059606F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4584" w:rsidRPr="0059606F" w:rsidRDefault="00D54584" w:rsidP="00D5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9606F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59606F" w:rsidRPr="00957BD5" w:rsidTr="00EC2FE2">
        <w:tc>
          <w:tcPr>
            <w:tcW w:w="4113" w:type="dxa"/>
          </w:tcPr>
          <w:p w:rsidR="0059606F" w:rsidRPr="009B2C54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097CD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="00097CD1"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606F" w:rsidRPr="00F11C83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606F" w:rsidRPr="00F11C83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59606F" w:rsidRPr="00957BD5" w:rsidTr="00EC2FE2">
        <w:tc>
          <w:tcPr>
            <w:tcW w:w="4113" w:type="dxa"/>
          </w:tcPr>
          <w:p w:rsidR="0059606F" w:rsidRPr="009B2C54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23,002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27,072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22,832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26,836</w:t>
            </w: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ารอื่น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73,320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69,307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59606F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9606F">
              <w:rPr>
                <w:rFonts w:ascii="Angsana New" w:hAnsi="Angsana New" w:cs="Angsana New"/>
                <w:sz w:val="30"/>
                <w:szCs w:val="30"/>
              </w:rPr>
              <w:t>63,876</w:t>
            </w:r>
          </w:p>
        </w:tc>
        <w:tc>
          <w:tcPr>
            <w:tcW w:w="270" w:type="dxa"/>
          </w:tcPr>
          <w:p w:rsidR="0059606F" w:rsidRPr="0059606F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61,444</w:t>
            </w: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097C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="00097C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CD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59606F" w:rsidRPr="00F11C83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F11C83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="00097CD1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59606F" w:rsidRPr="00F11C83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F11C83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097CD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มากกว่า </w:t>
            </w:r>
            <w:r w:rsidR="00097C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F11C83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73,461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69,335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63,912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61,447</w:t>
            </w: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606F" w:rsidRPr="00F11C83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1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73,461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69,335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63,912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61,447</w:t>
            </w:r>
          </w:p>
        </w:tc>
      </w:tr>
      <w:tr w:rsidR="0059606F" w:rsidRPr="00957BD5" w:rsidTr="005767A5">
        <w:tc>
          <w:tcPr>
            <w:tcW w:w="4113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96,463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96,407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86,744</w:t>
            </w:r>
          </w:p>
        </w:tc>
        <w:tc>
          <w:tcPr>
            <w:tcW w:w="270" w:type="dxa"/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9606F" w:rsidRPr="00957BD5" w:rsidRDefault="0059606F" w:rsidP="0059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88,283</w:t>
            </w:r>
          </w:p>
        </w:tc>
      </w:tr>
    </w:tbl>
    <w:p w:rsidR="005767A5" w:rsidRPr="00957BD5" w:rsidRDefault="005767A5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EA223E" w:rsidRPr="00957BD5" w:rsidRDefault="004238B1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</w:t>
      </w:r>
      <w:r w:rsidR="002B037C">
        <w:rPr>
          <w:rFonts w:asciiTheme="majorBidi" w:hAnsiTheme="majorBidi" w:cstheme="majorBidi"/>
          <w:sz w:val="30"/>
          <w:szCs w:val="30"/>
          <w:cs/>
        </w:rPr>
        <w:t>สินเชื่อแก่ลูกค้าของกลุ่มบริษัท</w:t>
      </w:r>
      <w:r w:rsidRPr="00957BD5">
        <w:rPr>
          <w:rFonts w:asciiTheme="majorBidi" w:hAnsiTheme="majorBidi" w:cstheme="majorBidi"/>
          <w:sz w:val="30"/>
          <w:szCs w:val="30"/>
          <w:cs/>
        </w:rPr>
        <w:t>มีระยะเวลาตั้ง</w:t>
      </w:r>
      <w:r w:rsidR="006B1743" w:rsidRPr="00957BD5">
        <w:rPr>
          <w:rFonts w:asciiTheme="majorBidi" w:hAnsiTheme="majorBidi" w:cstheme="majorBidi"/>
          <w:sz w:val="30"/>
          <w:szCs w:val="30"/>
          <w:cs/>
        </w:rPr>
        <w:t>แต่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</w:rPr>
        <w:t xml:space="preserve">30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957BD5">
        <w:rPr>
          <w:rFonts w:asciiTheme="majorBidi" w:hAnsiTheme="majorBidi" w:cstheme="majorBidi"/>
          <w:sz w:val="30"/>
          <w:szCs w:val="30"/>
        </w:rPr>
        <w:t xml:space="preserve">60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3473B2" w:rsidRPr="00957BD5" w:rsidRDefault="003473B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473B2" w:rsidRPr="00957BD5" w:rsidRDefault="003473B2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  <w:sectPr w:rsidR="003473B2" w:rsidRPr="00957BD5" w:rsidSect="00F7602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:rsidR="00BA2571" w:rsidRPr="00957BD5" w:rsidRDefault="00C35FED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lastRenderedPageBreak/>
        <w:t>5</w:t>
      </w:r>
      <w:r w:rsidRPr="00957BD5">
        <w:rPr>
          <w:rFonts w:asciiTheme="majorBidi" w:hAnsiTheme="majorBidi" w:cstheme="majorBidi"/>
          <w:b/>
          <w:sz w:val="30"/>
          <w:szCs w:val="30"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เงินลงทุนในบริษัทร่วม</w:t>
      </w:r>
    </w:p>
    <w:p w:rsidR="009000E1" w:rsidRPr="00957BD5" w:rsidRDefault="009000E1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:rsidR="00BA2571" w:rsidRPr="00957BD5" w:rsidRDefault="00981977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เงินลงทุนในบริษัทร่วม ณ วันที่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35FED" w:rsidRPr="00957BD5">
        <w:rPr>
          <w:rFonts w:asciiTheme="majorBidi" w:hAnsiTheme="majorBidi" w:cstheme="majorBidi"/>
          <w:sz w:val="30"/>
          <w:szCs w:val="30"/>
          <w:cs/>
        </w:rPr>
        <w:t>มีนาคม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2561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5717F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2560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35FED"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620"/>
        <w:gridCol w:w="1001"/>
        <w:gridCol w:w="180"/>
        <w:gridCol w:w="1001"/>
        <w:gridCol w:w="180"/>
        <w:gridCol w:w="108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69"/>
      </w:tblGrid>
      <w:tr w:rsidR="009000E1" w:rsidRPr="00957BD5" w:rsidTr="00957BD5">
        <w:trPr>
          <w:cantSplit/>
          <w:tblHeader/>
        </w:trPr>
        <w:tc>
          <w:tcPr>
            <w:tcW w:w="7031" w:type="dxa"/>
            <w:gridSpan w:val="5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59" w:type="dxa"/>
            <w:gridSpan w:val="12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00E1" w:rsidRPr="00957BD5" w:rsidTr="00957BD5">
        <w:trPr>
          <w:cantSplit/>
          <w:tblHeader/>
        </w:trPr>
        <w:tc>
          <w:tcPr>
            <w:tcW w:w="3229" w:type="dxa"/>
          </w:tcPr>
          <w:p w:rsidR="009000E1" w:rsidRPr="00957BD5" w:rsidRDefault="009000E1" w:rsidP="009000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82" w:type="dxa"/>
            <w:gridSpan w:val="3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  <w:r w:rsidR="009771C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29" w:type="dxa"/>
            <w:gridSpan w:val="3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</w:tr>
      <w:tr w:rsidR="009000E1" w:rsidRPr="00957BD5" w:rsidTr="00957BD5">
        <w:trPr>
          <w:cantSplit/>
          <w:tblHeader/>
        </w:trPr>
        <w:tc>
          <w:tcPr>
            <w:tcW w:w="3229" w:type="dxa"/>
          </w:tcPr>
          <w:p w:rsidR="009000E1" w:rsidRPr="00957BD5" w:rsidRDefault="009000E1" w:rsidP="009000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00E1" w:rsidRPr="00957BD5" w:rsidTr="00957BD5">
        <w:trPr>
          <w:cantSplit/>
          <w:tblHeader/>
        </w:trPr>
        <w:tc>
          <w:tcPr>
            <w:tcW w:w="3229" w:type="dxa"/>
          </w:tcPr>
          <w:p w:rsidR="009000E1" w:rsidRPr="00957BD5" w:rsidRDefault="009000E1" w:rsidP="009000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9000E1" w:rsidRPr="00957BD5" w:rsidTr="00957BD5">
        <w:trPr>
          <w:cantSplit/>
        </w:trPr>
        <w:tc>
          <w:tcPr>
            <w:tcW w:w="3229" w:type="dxa"/>
          </w:tcPr>
          <w:p w:rsidR="009000E1" w:rsidRPr="00957BD5" w:rsidRDefault="009000E1" w:rsidP="009000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2" w:type="dxa"/>
            <w:gridSpan w:val="3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2FC1" w:rsidRPr="00957BD5" w:rsidTr="00F7602F">
        <w:trPr>
          <w:cantSplit/>
        </w:trPr>
        <w:tc>
          <w:tcPr>
            <w:tcW w:w="3229" w:type="dxa"/>
            <w:vAlign w:val="bottom"/>
          </w:tcPr>
          <w:p w:rsidR="000A2FC1" w:rsidRPr="00957BD5" w:rsidRDefault="000A2FC1" w:rsidP="000A2F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คินู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งาว่า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620" w:type="dxa"/>
            <w:vAlign w:val="bottom"/>
          </w:tcPr>
          <w:p w:rsidR="000A2FC1" w:rsidRPr="00957BD5" w:rsidRDefault="000A2FC1" w:rsidP="000A2F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ผลิตและจำหน่ายชิ้นส่วนยาง</w:t>
            </w:r>
          </w:p>
        </w:tc>
        <w:tc>
          <w:tcPr>
            <w:tcW w:w="1001" w:type="dxa"/>
            <w:vAlign w:val="bottom"/>
          </w:tcPr>
          <w:p w:rsidR="000A2FC1" w:rsidRPr="00957BD5" w:rsidRDefault="000A2FC1" w:rsidP="000A2F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  <w:vAlign w:val="bottom"/>
          </w:tcPr>
          <w:p w:rsidR="000A2FC1" w:rsidRPr="00957BD5" w:rsidRDefault="000A2FC1" w:rsidP="000A2FC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0A2FC1" w:rsidRPr="00957BD5" w:rsidRDefault="000A2FC1" w:rsidP="000A2F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  <w:vAlign w:val="bottom"/>
          </w:tcPr>
          <w:p w:rsidR="000A2FC1" w:rsidRPr="00957BD5" w:rsidRDefault="000A2FC1" w:rsidP="000A2FC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2FC1" w:rsidRPr="00957BD5" w:rsidRDefault="000A2FC1" w:rsidP="000A2F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0A2FC1" w:rsidRPr="00957BD5" w:rsidRDefault="000A2FC1" w:rsidP="000A2FC1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A2FC1" w:rsidRPr="00957BD5" w:rsidRDefault="000A2FC1" w:rsidP="000A2F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0A2FC1" w:rsidRPr="00957BD5" w:rsidRDefault="000A2FC1" w:rsidP="000A2FC1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A2FC1" w:rsidRPr="009771CA" w:rsidRDefault="000A2FC1" w:rsidP="000A2F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1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0A2FC1" w:rsidRPr="009771CA" w:rsidRDefault="000A2FC1" w:rsidP="000A2F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A2FC1" w:rsidRPr="009771CA" w:rsidRDefault="000A2FC1" w:rsidP="000A2F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1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0A2FC1" w:rsidRPr="009771CA" w:rsidRDefault="000A2FC1" w:rsidP="000A2F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A2FC1" w:rsidRPr="009771CA" w:rsidRDefault="00EA4013" w:rsidP="000A2F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68,879</w:t>
            </w:r>
          </w:p>
        </w:tc>
        <w:tc>
          <w:tcPr>
            <w:tcW w:w="180" w:type="dxa"/>
            <w:vAlign w:val="bottom"/>
          </w:tcPr>
          <w:p w:rsidR="000A2FC1" w:rsidRPr="009771CA" w:rsidRDefault="000A2FC1" w:rsidP="000A2FC1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0A2FC1" w:rsidRPr="009771CA" w:rsidRDefault="000A2FC1" w:rsidP="000A2F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1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67,181</w:t>
            </w:r>
          </w:p>
        </w:tc>
      </w:tr>
    </w:tbl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C35FED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  <w:r w:rsidR="001B6118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กลุ่ม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บริษัทไม่ได้รับเงินปันผลจากบริษัทร่วม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สำหรับแต่ละงวด</w:t>
      </w:r>
      <w:r w:rsidR="00F91721" w:rsidRPr="00957BD5">
        <w:rPr>
          <w:rFonts w:asciiTheme="majorBidi" w:hAnsiTheme="majorBidi" w:cstheme="majorBidi"/>
          <w:spacing w:val="-6"/>
          <w:sz w:val="30"/>
          <w:szCs w:val="30"/>
          <w:cs/>
        </w:rPr>
        <w:t>สาม</w:t>
      </w:r>
      <w:r w:rsidR="00981977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เดือนสิ้นสุดวันที่ </w:t>
      </w:r>
      <w:r w:rsidR="00981977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31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มีนาคม </w:t>
      </w:r>
      <w:r w:rsidR="00981977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2561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81977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981977">
        <w:rPr>
          <w:rFonts w:asciiTheme="majorBidi" w:hAnsiTheme="majorBidi" w:cstheme="majorBidi"/>
          <w:spacing w:val="-6"/>
          <w:sz w:val="30"/>
          <w:szCs w:val="30"/>
        </w:rPr>
        <w:t>2560</w:t>
      </w:r>
    </w:p>
    <w:p w:rsidR="00C8579A" w:rsidRDefault="00C8579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BA263F" w:rsidRPr="00957BD5" w:rsidRDefault="00BA263F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D95F7A" w:rsidRPr="00957BD5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C43880" w:rsidRPr="00957BD5" w:rsidRDefault="00C43880" w:rsidP="00C43880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Pr="00957BD5">
        <w:rPr>
          <w:rFonts w:asciiTheme="majorBidi" w:hAnsiTheme="majorBidi" w:cstheme="majorBidi"/>
          <w:sz w:val="30"/>
          <w:szCs w:val="30"/>
          <w:cs/>
        </w:rPr>
        <w:t>ย่อย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2561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D40958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2560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C43880" w:rsidRPr="00957BD5" w:rsidRDefault="00C43880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89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30" w:type="dxa"/>
            <w:gridSpan w:val="15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B2C54" w:rsidRDefault="00EC2FE2" w:rsidP="00EC2FE2">
            <w:pPr>
              <w:pStyle w:val="acctmergecolhdg"/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B2C5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160" w:type="dxa"/>
            <w:gridSpan w:val="3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ความเป็นเจ้าของ </w:t>
            </w: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B2C54" w:rsidRDefault="00EC2FE2" w:rsidP="00EC2FE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B2C5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สาม</w:t>
            </w:r>
            <w:r w:rsidRPr="009B2C5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310E51" w:rsidRPr="00957BD5" w:rsidTr="00C22FE0">
        <w:tc>
          <w:tcPr>
            <w:tcW w:w="3150" w:type="dxa"/>
          </w:tcPr>
          <w:p w:rsidR="00310E51" w:rsidRPr="00957BD5" w:rsidRDefault="00310E51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310E51" w:rsidRPr="00957BD5" w:rsidTr="00C22FE0">
        <w:tc>
          <w:tcPr>
            <w:tcW w:w="3150" w:type="dxa"/>
          </w:tcPr>
          <w:p w:rsidR="00310E51" w:rsidRPr="00957BD5" w:rsidRDefault="00310E51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A2F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:rsidR="009000E1" w:rsidRPr="00957BD5" w:rsidRDefault="009000E1" w:rsidP="009000E1">
            <w:pPr>
              <w:pStyle w:val="acctfourfigures"/>
              <w:spacing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ซีจีไอ </w:t>
            </w:r>
            <w:proofErr w:type="spellStart"/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เมททัล</w:t>
            </w:r>
            <w:proofErr w:type="spellEnd"/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อินดัส</w:t>
            </w:r>
            <w:proofErr w:type="spellEnd"/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เตรียล จำกัด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ผลิตภัณฑ์จากเหล็ก</w:t>
            </w: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ยูชอน </w:t>
            </w:r>
            <w:proofErr w:type="spellStart"/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ไพพ์</w:t>
            </w:r>
            <w:proofErr w:type="spellEnd"/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:rsidR="009000E1" w:rsidRPr="00957BD5" w:rsidRDefault="009000E1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C8579A" w:rsidRDefault="00C43880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0A2FC1" w:rsidRPr="000A2FC1">
        <w:rPr>
          <w:rFonts w:asciiTheme="majorBidi" w:hAnsiTheme="majorBidi" w:cs="Angsana New" w:hint="cs"/>
          <w:sz w:val="30"/>
          <w:szCs w:val="30"/>
          <w:cs/>
        </w:rPr>
        <w:t>ย่อยทั้งหมดดำเนินธุรกิจในประเทศไทย</w:t>
      </w:r>
      <w:r w:rsidR="000135CB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:rsidR="00C8579A" w:rsidRDefault="00C8579A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</w:p>
    <w:p w:rsidR="003473B2" w:rsidRPr="000135CB" w:rsidRDefault="007E1AE3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  <w:sectPr w:rsidR="003473B2" w:rsidRPr="000135CB" w:rsidSect="00F7602F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="Angsana New" w:hint="cs"/>
          <w:sz w:val="30"/>
          <w:szCs w:val="30"/>
          <w:cs/>
        </w:rPr>
        <w:t>ไม่มีการซื้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อและจำหน่ายเงินลงทุนในบริษัทย่อยในระหว่างงวดสามเดือนสิ้นสุดวันที่ </w:t>
      </w:r>
      <w:r w:rsidR="005561E8">
        <w:rPr>
          <w:rFonts w:asciiTheme="majorBidi" w:hAnsiTheme="majorBidi" w:cs="Angsana New"/>
          <w:sz w:val="30"/>
          <w:szCs w:val="30"/>
        </w:rPr>
        <w:t>31</w:t>
      </w:r>
      <w:r w:rsidR="00BA263F">
        <w:rPr>
          <w:rFonts w:asciiTheme="majorBidi" w:hAnsiTheme="majorBidi" w:cs="Angsana New"/>
          <w:sz w:val="30"/>
          <w:szCs w:val="30"/>
        </w:rPr>
        <w:t xml:space="preserve"> 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1A0FAD">
        <w:rPr>
          <w:rFonts w:asciiTheme="majorBidi" w:hAnsiTheme="majorBidi" w:cs="Angsana New"/>
          <w:sz w:val="30"/>
          <w:szCs w:val="30"/>
        </w:rPr>
        <w:t>2561</w:t>
      </w:r>
      <w:r w:rsidR="00BA263F">
        <w:rPr>
          <w:rFonts w:asciiTheme="majorBidi" w:hAnsiTheme="majorBidi" w:cs="Angsana New"/>
          <w:sz w:val="30"/>
          <w:szCs w:val="30"/>
        </w:rPr>
        <w:t xml:space="preserve"> 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1A0FAD">
        <w:rPr>
          <w:rFonts w:asciiTheme="majorBidi" w:hAnsiTheme="majorBidi" w:cs="Angsana New"/>
          <w:sz w:val="30"/>
          <w:szCs w:val="30"/>
        </w:rPr>
        <w:t>2560</w:t>
      </w:r>
      <w:r w:rsidR="00BA263F">
        <w:rPr>
          <w:rFonts w:asciiTheme="majorBidi" w:hAnsiTheme="majorBidi" w:cs="Angsana New"/>
          <w:sz w:val="30"/>
          <w:szCs w:val="30"/>
          <w:cs/>
        </w:rPr>
        <w:br/>
      </w:r>
    </w:p>
    <w:p w:rsidR="00723321" w:rsidRPr="00957BD5" w:rsidRDefault="00723321" w:rsidP="0072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957BD5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:rsidR="00E02432" w:rsidRPr="001B5A26" w:rsidRDefault="00DD1B08" w:rsidP="00765A5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0" w:right="20" w:hanging="6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A26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:rsidR="00AD1ED8" w:rsidRDefault="00AD1ED8" w:rsidP="00AD1ED8">
      <w:pPr>
        <w:tabs>
          <w:tab w:val="clear" w:pos="227"/>
          <w:tab w:val="clear" w:pos="454"/>
          <w:tab w:val="clear" w:pos="68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4245CD" w:rsidRPr="00AD1ED8" w:rsidRDefault="004245CD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</w:t>
      </w:r>
      <w:r>
        <w:rPr>
          <w:rFonts w:asciiTheme="majorBidi" w:hAnsiTheme="majorBidi" w:cstheme="majorBidi"/>
          <w:sz w:val="30"/>
          <w:szCs w:val="30"/>
          <w:cs/>
        </w:rPr>
        <w:t>ษัทและบริษัทมีวงเงินสินเชื่อที่</w:t>
      </w:r>
      <w:r w:rsidRPr="00957BD5">
        <w:rPr>
          <w:rFonts w:asciiTheme="majorBidi" w:hAnsiTheme="majorBidi" w:cstheme="majorBidi"/>
          <w:sz w:val="30"/>
          <w:szCs w:val="30"/>
          <w:cs/>
        </w:rPr>
        <w:t>ยังมิได้เบิกใช้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764137">
        <w:rPr>
          <w:rFonts w:asciiTheme="majorBidi" w:hAnsiTheme="majorBidi" w:cstheme="majorBidi"/>
          <w:sz w:val="30"/>
          <w:szCs w:val="30"/>
        </w:rPr>
        <w:t>343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764137">
        <w:rPr>
          <w:rFonts w:asciiTheme="majorBidi" w:hAnsiTheme="majorBidi" w:cstheme="majorBidi"/>
          <w:sz w:val="30"/>
          <w:szCs w:val="30"/>
        </w:rPr>
        <w:t>301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="0077221C">
        <w:rPr>
          <w:rFonts w:asciiTheme="majorBidi" w:hAnsiTheme="majorBidi" w:cstheme="majorBidi"/>
          <w:sz w:val="30"/>
          <w:szCs w:val="30"/>
        </w:rPr>
        <w:t xml:space="preserve"> </w:t>
      </w:r>
      <w:r w:rsidR="00C8579A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 w:rsidR="004F5FCE"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</w:t>
      </w:r>
    </w:p>
    <w:p w:rsidR="004245CD" w:rsidRDefault="004245CD" w:rsidP="004245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AD1ED8" w:rsidRPr="00AD1ED8" w:rsidRDefault="00AD1ED8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:rsidR="00DD1B08" w:rsidRDefault="00DD1B08" w:rsidP="00AD1ED8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FCE" w:rsidRPr="00957BD5" w:rsidTr="00E338F4">
        <w:tc>
          <w:tcPr>
            <w:tcW w:w="4068" w:type="dxa"/>
          </w:tcPr>
          <w:p w:rsidR="004F5FCE" w:rsidRPr="004F5FCE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08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27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27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4F5FCE" w:rsidRPr="00957BD5" w:rsidTr="00E338F4">
        <w:tc>
          <w:tcPr>
            <w:tcW w:w="4068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รณ์</w:t>
            </w:r>
          </w:p>
        </w:tc>
        <w:tc>
          <w:tcPr>
            <w:tcW w:w="108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35,291</w:t>
            </w:r>
          </w:p>
        </w:tc>
        <w:tc>
          <w:tcPr>
            <w:tcW w:w="27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35,291</w:t>
            </w:r>
          </w:p>
        </w:tc>
        <w:tc>
          <w:tcPr>
            <w:tcW w:w="27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31,706</w:t>
            </w:r>
          </w:p>
        </w:tc>
        <w:tc>
          <w:tcPr>
            <w:tcW w:w="27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31,706</w:t>
            </w:r>
          </w:p>
        </w:tc>
      </w:tr>
      <w:tr w:rsidR="004F5FCE" w:rsidRPr="00957BD5" w:rsidTr="000822FF">
        <w:tc>
          <w:tcPr>
            <w:tcW w:w="4068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63,299</w:t>
            </w:r>
          </w:p>
        </w:tc>
        <w:tc>
          <w:tcPr>
            <w:tcW w:w="27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63,299</w:t>
            </w:r>
          </w:p>
        </w:tc>
        <w:tc>
          <w:tcPr>
            <w:tcW w:w="27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66,884</w:t>
            </w:r>
          </w:p>
        </w:tc>
        <w:tc>
          <w:tcPr>
            <w:tcW w:w="270" w:type="dxa"/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4F5FCE" w:rsidRPr="00957BD5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66,884</w:t>
            </w:r>
          </w:p>
        </w:tc>
      </w:tr>
      <w:tr w:rsidR="004F5FCE" w:rsidRPr="00957BD5" w:rsidTr="000822FF">
        <w:tc>
          <w:tcPr>
            <w:tcW w:w="4068" w:type="dxa"/>
          </w:tcPr>
          <w:p w:rsidR="004F5FCE" w:rsidRPr="0077221C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2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4F5FCE" w:rsidRPr="0077221C" w:rsidRDefault="008551FF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101,570</w:t>
            </w:r>
          </w:p>
        </w:tc>
        <w:tc>
          <w:tcPr>
            <w:tcW w:w="270" w:type="dxa"/>
          </w:tcPr>
          <w:p w:rsidR="004F5FCE" w:rsidRPr="0077221C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4F5FCE" w:rsidRPr="0077221C" w:rsidRDefault="008551FF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101,570</w:t>
            </w:r>
          </w:p>
        </w:tc>
        <w:tc>
          <w:tcPr>
            <w:tcW w:w="270" w:type="dxa"/>
          </w:tcPr>
          <w:p w:rsidR="004F5FCE" w:rsidRPr="0077221C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4F5FCE" w:rsidRPr="0077221C" w:rsidRDefault="008551FF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101,170</w:t>
            </w:r>
          </w:p>
        </w:tc>
        <w:tc>
          <w:tcPr>
            <w:tcW w:w="270" w:type="dxa"/>
          </w:tcPr>
          <w:p w:rsidR="004F5FCE" w:rsidRPr="0077221C" w:rsidRDefault="004F5FCE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</w:tcPr>
          <w:p w:rsidR="004F5FCE" w:rsidRPr="0077221C" w:rsidRDefault="008551FF" w:rsidP="004F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101,170</w:t>
            </w:r>
          </w:p>
        </w:tc>
      </w:tr>
    </w:tbl>
    <w:p w:rsidR="00650452" w:rsidRPr="00957BD5" w:rsidRDefault="00650452" w:rsidP="006D16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p w:rsidR="001D0CA6" w:rsidRPr="00957BD5" w:rsidRDefault="008F135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1D0CA6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0C1F3C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067A00"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C5020D" w:rsidRPr="00957BD5" w:rsidRDefault="00C5020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5C5931" w:rsidRPr="00957BD5" w:rsidRDefault="000C5B6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</w:t>
      </w:r>
      <w:r w:rsidR="00F21A3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ดียวคือ </w:t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ธุร</w:t>
      </w:r>
      <w:r w:rsidR="008A19B6" w:rsidRPr="00957BD5">
        <w:rPr>
          <w:rFonts w:asciiTheme="majorBidi" w:hAnsiTheme="majorBidi" w:cstheme="majorBidi"/>
          <w:sz w:val="30"/>
          <w:szCs w:val="30"/>
          <w:cs/>
        </w:rPr>
        <w:t>กิจผลิตและจัดจำหน่า</w:t>
      </w:r>
      <w:r w:rsidRPr="00957BD5">
        <w:rPr>
          <w:rFonts w:asciiTheme="majorBidi" w:hAnsiTheme="majorBidi" w:cstheme="majorBidi"/>
          <w:sz w:val="30"/>
          <w:szCs w:val="30"/>
          <w:cs/>
        </w:rPr>
        <w:t>ยชิ้นส่วนประกอบรถยนต์ดังนั้นฝ่ายบริหารจึงพิจารณาว่ากลุ่มบริษัทมีส่วนงานที่</w:t>
      </w:r>
      <w:r w:rsidRPr="005831E0">
        <w:rPr>
          <w:rFonts w:asciiTheme="majorBidi" w:hAnsiTheme="majorBidi" w:cstheme="majorBidi"/>
          <w:sz w:val="30"/>
          <w:szCs w:val="30"/>
          <w:cs/>
        </w:rPr>
        <w:t>รายงานเพียงส่วนงานเดียว</w:t>
      </w:r>
    </w:p>
    <w:p w:rsidR="00F20A4B" w:rsidRPr="00957BD5" w:rsidRDefault="00F20A4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037CD" w:rsidRPr="0067661C" w:rsidRDefault="00D037C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66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D037CD" w:rsidRDefault="00D037C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B7C9E" w:rsidRDefault="00D037C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มีการจัดการบริหารโดยมาตรฐานระดับสากล แต่</w:t>
      </w:r>
      <w:r w:rsidR="008551FF">
        <w:rPr>
          <w:rFonts w:asciiTheme="majorBidi" w:hAnsiTheme="majorBidi" w:cstheme="majorBidi"/>
          <w:sz w:val="30"/>
          <w:szCs w:val="30"/>
          <w:cs/>
        </w:rPr>
        <w:t>มีกระบวนการผลิตและสำนักงานขาย</w:t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ใน</w:t>
      </w:r>
      <w:r w:rsidR="0067661C">
        <w:rPr>
          <w:rFonts w:asciiTheme="majorBidi" w:hAnsiTheme="majorBidi" w:cstheme="majorBidi"/>
          <w:sz w:val="30"/>
          <w:szCs w:val="30"/>
          <w:cs/>
        </w:rPr>
        <w:br/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:rsidR="0067661C" w:rsidRDefault="0067661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7661C" w:rsidRPr="00957BD5" w:rsidRDefault="0067661C" w:rsidP="0033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F632C3" w:rsidRPr="00957BD5" w:rsidRDefault="00F632C3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3B7C9E" w:rsidRPr="00957BD5" w:rsidRDefault="00704627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br w:type="page"/>
      </w:r>
      <w:r w:rsidR="003B7C9E" w:rsidRPr="00957B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</w:t>
      </w:r>
      <w:r w:rsidR="006517A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เกี่ยวกับ</w:t>
      </w:r>
      <w:r w:rsidR="003B7C9E" w:rsidRPr="00957B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ส่วนงานทางภูมิศาสตร์</w:t>
      </w:r>
    </w:p>
    <w:p w:rsidR="008F1354" w:rsidRPr="00957BD5" w:rsidRDefault="008F135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990"/>
        <w:gridCol w:w="282"/>
        <w:gridCol w:w="1068"/>
        <w:gridCol w:w="270"/>
        <w:gridCol w:w="990"/>
        <w:gridCol w:w="270"/>
        <w:gridCol w:w="1080"/>
      </w:tblGrid>
      <w:tr w:rsidR="00F632C3" w:rsidRPr="00957BD5" w:rsidTr="00BD62AB">
        <w:tc>
          <w:tcPr>
            <w:tcW w:w="4248" w:type="dxa"/>
          </w:tcPr>
          <w:p w:rsidR="00F632C3" w:rsidRPr="00957BD5" w:rsidRDefault="00F632C3" w:rsidP="0057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950" w:type="dxa"/>
            <w:gridSpan w:val="7"/>
          </w:tcPr>
          <w:p w:rsidR="00F632C3" w:rsidRPr="00957BD5" w:rsidRDefault="003B7C9E" w:rsidP="0057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รายได้จากการขายสินค้า</w:t>
            </w:r>
          </w:p>
        </w:tc>
      </w:tr>
      <w:tr w:rsidR="003B7C9E" w:rsidRPr="00957BD5" w:rsidTr="00BD62AB">
        <w:tc>
          <w:tcPr>
            <w:tcW w:w="4248" w:type="dxa"/>
          </w:tcPr>
          <w:p w:rsidR="003B7C9E" w:rsidRPr="00957BD5" w:rsidRDefault="003B7C9E" w:rsidP="0057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3B7C9E" w:rsidRPr="00957BD5" w:rsidRDefault="003B7C9E" w:rsidP="0057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B7C9E" w:rsidRPr="00957BD5" w:rsidRDefault="003B7C9E" w:rsidP="0057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B7C9E" w:rsidRPr="00957BD5" w:rsidRDefault="003B7C9E" w:rsidP="0057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612" w:rsidRPr="00957BD5" w:rsidTr="00BD62AB">
        <w:tc>
          <w:tcPr>
            <w:tcW w:w="4248" w:type="dxa"/>
          </w:tcPr>
          <w:p w:rsidR="007A3612" w:rsidRPr="00957BD5" w:rsidRDefault="007A3612" w:rsidP="007A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7A3612" w:rsidRPr="00957BD5" w:rsidTr="00BD62AB">
        <w:tc>
          <w:tcPr>
            <w:tcW w:w="4248" w:type="dxa"/>
          </w:tcPr>
          <w:p w:rsidR="007A3612" w:rsidRPr="00957BD5" w:rsidRDefault="007A3612" w:rsidP="007A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:rsidR="007A3612" w:rsidRPr="00957BD5" w:rsidRDefault="007A3612" w:rsidP="007A36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1C83" w:rsidRPr="00957BD5" w:rsidTr="00BD62AB">
        <w:tc>
          <w:tcPr>
            <w:tcW w:w="4248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:rsidR="00F11C83" w:rsidRPr="00957BD5" w:rsidRDefault="00E019BE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120,510</w:t>
            </w:r>
          </w:p>
        </w:tc>
        <w:tc>
          <w:tcPr>
            <w:tcW w:w="282" w:type="dxa"/>
          </w:tcPr>
          <w:p w:rsidR="00F11C83" w:rsidRPr="00957BD5" w:rsidRDefault="00F11C83" w:rsidP="00F11C8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F11C83" w:rsidRPr="00957BD5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110,427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11C83" w:rsidRPr="00F11C83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83">
              <w:rPr>
                <w:rFonts w:asciiTheme="majorBidi" w:hAnsiTheme="majorBidi" w:cstheme="majorBidi"/>
                <w:sz w:val="30"/>
                <w:szCs w:val="30"/>
              </w:rPr>
              <w:t>110,142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F11C83" w:rsidRPr="00957BD5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99,834</w:t>
            </w:r>
          </w:p>
        </w:tc>
      </w:tr>
      <w:tr w:rsidR="00F11C83" w:rsidRPr="00957BD5" w:rsidTr="00BD62AB">
        <w:tc>
          <w:tcPr>
            <w:tcW w:w="4248" w:type="dxa"/>
          </w:tcPr>
          <w:p w:rsidR="00F11C83" w:rsidRPr="00957BD5" w:rsidRDefault="00F11C83" w:rsidP="00F1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  <w:r w:rsidR="00FA0EE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11C83" w:rsidRPr="00957BD5" w:rsidRDefault="00E019BE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7,73</w:t>
            </w:r>
            <w:r w:rsidR="0035086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2" w:type="dxa"/>
          </w:tcPr>
          <w:p w:rsidR="00F11C83" w:rsidRPr="00957BD5" w:rsidRDefault="00F11C83" w:rsidP="00F11C8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F11C83" w:rsidRPr="00957BD5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13,288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11C83" w:rsidRPr="00F11C83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83">
              <w:rPr>
                <w:rFonts w:asciiTheme="majorBidi" w:hAnsiTheme="majorBidi" w:cstheme="majorBidi"/>
                <w:sz w:val="30"/>
                <w:szCs w:val="30"/>
              </w:rPr>
              <w:t>7,738</w:t>
            </w:r>
          </w:p>
        </w:tc>
        <w:tc>
          <w:tcPr>
            <w:tcW w:w="270" w:type="dxa"/>
          </w:tcPr>
          <w:p w:rsidR="00F11C83" w:rsidRPr="00957BD5" w:rsidRDefault="00F11C83" w:rsidP="00F11C8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11C83" w:rsidRPr="00957BD5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13,288</w:t>
            </w:r>
          </w:p>
        </w:tc>
      </w:tr>
      <w:tr w:rsidR="007A3612" w:rsidRPr="00957BD5" w:rsidTr="00BD62AB">
        <w:tc>
          <w:tcPr>
            <w:tcW w:w="4248" w:type="dxa"/>
          </w:tcPr>
          <w:p w:rsidR="007A3612" w:rsidRPr="00957BD5" w:rsidRDefault="007A3612" w:rsidP="007A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A3612" w:rsidRPr="00957BD5" w:rsidRDefault="00E019BE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128,249</w:t>
            </w:r>
          </w:p>
        </w:tc>
        <w:tc>
          <w:tcPr>
            <w:tcW w:w="282" w:type="dxa"/>
          </w:tcPr>
          <w:p w:rsidR="007A3612" w:rsidRPr="00957BD5" w:rsidRDefault="007A3612" w:rsidP="007A36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123,715</w:t>
            </w:r>
          </w:p>
        </w:tc>
        <w:tc>
          <w:tcPr>
            <w:tcW w:w="270" w:type="dxa"/>
          </w:tcPr>
          <w:p w:rsidR="007A3612" w:rsidRPr="00957BD5" w:rsidRDefault="007A3612" w:rsidP="007A361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A3612" w:rsidRPr="00E363D3" w:rsidRDefault="00F11C83" w:rsidP="00F1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36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117,880</w:t>
            </w:r>
          </w:p>
        </w:tc>
        <w:tc>
          <w:tcPr>
            <w:tcW w:w="270" w:type="dxa"/>
          </w:tcPr>
          <w:p w:rsidR="007A3612" w:rsidRPr="00957BD5" w:rsidRDefault="007A3612" w:rsidP="007A361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3612" w:rsidRPr="00957BD5" w:rsidRDefault="007A3612" w:rsidP="007A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113,122</w:t>
            </w:r>
          </w:p>
        </w:tc>
      </w:tr>
    </w:tbl>
    <w:p w:rsidR="005C6558" w:rsidRDefault="005C6558" w:rsidP="005C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982385" w:rsidRDefault="00FC70B9" w:rsidP="005C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2C7960"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82385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05001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A73DD4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</w:t>
      </w:r>
      <w:r w:rsidR="0005001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:rsidR="00D55AB7" w:rsidRPr="00957BD5" w:rsidRDefault="00D55AB7" w:rsidP="00AD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6E2854" w:rsidRPr="00957BD5" w:rsidTr="006E2854">
        <w:tc>
          <w:tcPr>
            <w:tcW w:w="4068" w:type="dxa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2854" w:rsidRPr="00957BD5" w:rsidTr="006E2854">
        <w:tc>
          <w:tcPr>
            <w:tcW w:w="4068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6E2854" w:rsidRPr="00957BD5" w:rsidRDefault="006E2854" w:rsidP="006E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E2854" w:rsidRPr="00957BD5" w:rsidTr="006E2854">
        <w:tc>
          <w:tcPr>
            <w:tcW w:w="4068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6E2854" w:rsidRPr="00957BD5" w:rsidRDefault="006E2854" w:rsidP="006E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6E2854" w:rsidRPr="00957BD5" w:rsidRDefault="006E2854" w:rsidP="006E28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6E2854" w:rsidRPr="00957BD5" w:rsidTr="006E2854">
        <w:tc>
          <w:tcPr>
            <w:tcW w:w="4068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2854" w:rsidRPr="00957BD5" w:rsidTr="006E2854">
        <w:tc>
          <w:tcPr>
            <w:tcW w:w="4068" w:type="dxa"/>
          </w:tcPr>
          <w:p w:rsidR="006E2854" w:rsidRPr="00957BD5" w:rsidRDefault="00ED2C3E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6E2854"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854" w:rsidRPr="00957BD5" w:rsidTr="006E2854">
        <w:tc>
          <w:tcPr>
            <w:tcW w:w="4068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:rsidR="006E2854" w:rsidRPr="00957BD5" w:rsidRDefault="00FE39D1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2854" w:rsidRPr="00957BD5" w:rsidRDefault="00FE39D1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E2854" w:rsidRPr="00957BD5" w:rsidRDefault="006E2854" w:rsidP="006E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</w:tbl>
    <w:p w:rsidR="00A40D81" w:rsidRPr="00957BD5" w:rsidRDefault="00A40D8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93DEA" w:rsidRPr="00957BD5" w:rsidRDefault="00393DEA" w:rsidP="00AD1E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</w:t>
      </w:r>
      <w:r w:rsidR="00AB552D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ค้ำประกันสำหรับการใช้ไฟฟ้า</w:t>
      </w:r>
      <w:r w:rsidR="00A50A05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732493">
        <w:rPr>
          <w:rFonts w:asciiTheme="majorBidi" w:hAnsiTheme="majorBidi" w:cstheme="majorBidi"/>
          <w:sz w:val="30"/>
          <w:szCs w:val="30"/>
          <w:cs/>
        </w:rPr>
        <w:t>สถานีบริการน้ำมัน</w:t>
      </w:r>
    </w:p>
    <w:p w:rsidR="00AD1ED8" w:rsidRPr="00957BD5" w:rsidRDefault="00AD1ED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D7169" w:rsidRPr="00957BD5" w:rsidRDefault="00165B67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C70B9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B1731A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</w:t>
      </w:r>
      <w:r w:rsidR="001D7169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รายงาน</w:t>
      </w:r>
    </w:p>
    <w:p w:rsidR="001D7169" w:rsidRPr="00957BD5" w:rsidRDefault="001D71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  <w:t xml:space="preserve"> </w:t>
      </w:r>
    </w:p>
    <w:p w:rsidR="00EC2FE2" w:rsidRPr="00D42F23" w:rsidRDefault="00EC2FE2" w:rsidP="00EC2FE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62DC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61DBC">
        <w:rPr>
          <w:rFonts w:ascii="Angsana New" w:hAnsi="Angsana New" w:cs="Angsana New"/>
          <w:sz w:val="30"/>
          <w:szCs w:val="30"/>
        </w:rPr>
        <w:t>27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61DB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B61DBC">
        <w:rPr>
          <w:rFonts w:ascii="Angsana New" w:hAnsi="Angsana New" w:cs="Angsana New"/>
          <w:sz w:val="30"/>
          <w:szCs w:val="30"/>
        </w:rPr>
        <w:t>2561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ผู้ถือหุ้นมีมติอนุมัติการจัดสรรกำไรเป็นเงินปันผลสำหรับปี </w:t>
      </w:r>
      <w:r>
        <w:rPr>
          <w:rFonts w:ascii="Angsana New" w:hAnsi="Angsana New" w:cs="Angsana New"/>
          <w:sz w:val="30"/>
          <w:szCs w:val="30"/>
        </w:rPr>
        <w:t>2560</w:t>
      </w:r>
      <w:r w:rsidRPr="005162DC">
        <w:rPr>
          <w:rFonts w:ascii="Angsana New" w:hAnsi="Angsana New" w:cs="Angsana New"/>
          <w:sz w:val="30"/>
          <w:szCs w:val="30"/>
        </w:rPr>
        <w:t xml:space="preserve"> </w:t>
      </w:r>
      <w:r w:rsidR="00B61DBC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B61DBC">
        <w:rPr>
          <w:rFonts w:ascii="Angsana New" w:hAnsi="Angsana New" w:cs="Angsana New"/>
          <w:sz w:val="30"/>
          <w:szCs w:val="30"/>
        </w:rPr>
        <w:t>0.15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เป็นจำนวนเงินทั้งสิ้น </w:t>
      </w:r>
      <w:r w:rsidRPr="00EC2FE2">
        <w:rPr>
          <w:rFonts w:ascii="Angsana New" w:hAnsi="Angsana New" w:cs="Angsana New"/>
          <w:sz w:val="30"/>
          <w:szCs w:val="30"/>
        </w:rPr>
        <w:t xml:space="preserve">29.85 </w:t>
      </w:r>
      <w:r w:rsidRPr="005162DC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</w:t>
      </w:r>
      <w:r>
        <w:rPr>
          <w:rFonts w:ascii="Angsana New" w:hAnsi="Angsana New" w:cs="Angsana New"/>
          <w:sz w:val="30"/>
          <w:szCs w:val="30"/>
          <w:cs/>
        </w:rPr>
        <w:t>จะจ่ายให้แก่ผู้</w:t>
      </w:r>
      <w:r w:rsidRPr="00776DC3">
        <w:rPr>
          <w:rFonts w:ascii="Angsana New" w:hAnsi="Angsana New" w:cs="Angsana New"/>
          <w:sz w:val="30"/>
          <w:szCs w:val="30"/>
          <w:cs/>
        </w:rPr>
        <w:t xml:space="preserve">ถือหุ้นในวันที่ </w:t>
      </w:r>
      <w:r w:rsidR="00776DC3" w:rsidRPr="00776DC3">
        <w:rPr>
          <w:rFonts w:ascii="Angsana New" w:hAnsi="Angsana New" w:cs="Angsana New"/>
          <w:sz w:val="30"/>
          <w:szCs w:val="30"/>
        </w:rPr>
        <w:t>25</w:t>
      </w:r>
      <w:r w:rsidRPr="00776DC3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5162DC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1</w:t>
      </w:r>
    </w:p>
    <w:p w:rsidR="00EC2FE2" w:rsidRDefault="00EC2FE2" w:rsidP="00EC2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EC2FE2" w:rsidRPr="00957BD5" w:rsidRDefault="00EC2FE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C2FE2" w:rsidRPr="00957BD5" w:rsidSect="00F7602F"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1D3" w:rsidRDefault="00DF71D3">
      <w:r>
        <w:separator/>
      </w:r>
    </w:p>
  </w:endnote>
  <w:endnote w:type="continuationSeparator" w:id="0">
    <w:p w:rsidR="00DF71D3" w:rsidRDefault="00DF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D42F23" w:rsidRDefault="004F5FC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251E51">
      <w:rPr>
        <w:rFonts w:ascii="Angsana New" w:hAnsi="Angsana New" w:cs="Angsana New"/>
        <w:noProof/>
        <w:sz w:val="30"/>
        <w:szCs w:val="30"/>
      </w:rPr>
      <w:t>20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D42F23" w:rsidRDefault="004F5FC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251E51">
      <w:rPr>
        <w:rFonts w:ascii="Angsana New" w:hAnsi="Angsana New" w:cs="Angsana New"/>
        <w:noProof/>
        <w:sz w:val="30"/>
        <w:szCs w:val="30"/>
      </w:rPr>
      <w:t>22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D42F23" w:rsidRDefault="004F5FC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251E51">
      <w:rPr>
        <w:rFonts w:ascii="Angsana New" w:hAnsi="Angsana New" w:cs="Angsana New"/>
        <w:noProof/>
        <w:sz w:val="30"/>
        <w:szCs w:val="30"/>
      </w:rPr>
      <w:t>24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1D3" w:rsidRDefault="00DF71D3">
      <w:r>
        <w:separator/>
      </w:r>
    </w:p>
  </w:footnote>
  <w:footnote w:type="continuationSeparator" w:id="0">
    <w:p w:rsidR="00DF71D3" w:rsidRDefault="00DF7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3E24D3" w:rsidRDefault="004F5FCE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</w:t>
    </w:r>
    <w:proofErr w:type="spellStart"/>
    <w:r w:rsidRPr="003E24D3">
      <w:rPr>
        <w:rFonts w:ascii="Angsana New" w:hAnsi="Angsana New" w:cs="Angsana New" w:hint="cs"/>
        <w:b/>
        <w:bCs/>
        <w:sz w:val="32"/>
        <w:szCs w:val="32"/>
        <w:cs/>
      </w:rPr>
      <w:t>อาร์</w:t>
    </w:r>
    <w:proofErr w:type="spellEnd"/>
    <w:r w:rsidRPr="003E24D3">
      <w:rPr>
        <w:rFonts w:ascii="Angsana New" w:hAnsi="Angsana New" w:cs="Angsana New" w:hint="cs"/>
        <w:b/>
        <w:bCs/>
        <w:sz w:val="32"/>
        <w:szCs w:val="32"/>
        <w:cs/>
      </w:rPr>
      <w:t xml:space="preserve"> โกมุ </w:t>
    </w:r>
    <w:proofErr w:type="spellStart"/>
    <w:r w:rsidRPr="003E24D3">
      <w:rPr>
        <w:rFonts w:ascii="Angsana New" w:hAnsi="Angsana New" w:cs="Angsana New" w:hint="cs"/>
        <w:b/>
        <w:bCs/>
        <w:sz w:val="32"/>
        <w:szCs w:val="32"/>
        <w:cs/>
      </w:rPr>
      <w:t>อินดัส</w:t>
    </w:r>
    <w:proofErr w:type="spellEnd"/>
    <w:r w:rsidRPr="003E24D3">
      <w:rPr>
        <w:rFonts w:ascii="Angsana New" w:hAnsi="Angsana New" w:cs="Angsana New" w:hint="cs"/>
        <w:b/>
        <w:bCs/>
        <w:sz w:val="32"/>
        <w:szCs w:val="32"/>
        <w:cs/>
      </w:rPr>
      <w:t>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4F5FCE" w:rsidRPr="003E24D3" w:rsidRDefault="004F5FCE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4F5FCE" w:rsidRDefault="004F5FCE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24D3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>
      <w:rPr>
        <w:rFonts w:ascii="Angsana New" w:hAnsi="Angsana New" w:cs="Angsana New"/>
        <w:sz w:val="32"/>
        <w:szCs w:val="32"/>
        <w:lang w:bidi="th-TH"/>
      </w:rPr>
      <w:t>2561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3E24D3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3E24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3E24D3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4F5FCE" w:rsidRPr="001329D0" w:rsidRDefault="004F5FCE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2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4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7"/>
  </w:num>
  <w:num w:numId="2">
    <w:abstractNumId w:val="13"/>
  </w:num>
  <w:num w:numId="3">
    <w:abstractNumId w:val="21"/>
  </w:num>
  <w:num w:numId="4">
    <w:abstractNumId w:val="23"/>
  </w:num>
  <w:num w:numId="5">
    <w:abstractNumId w:val="36"/>
  </w:num>
  <w:num w:numId="6">
    <w:abstractNumId w:val="18"/>
  </w:num>
  <w:num w:numId="7">
    <w:abstractNumId w:val="3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0"/>
  </w:num>
  <w:num w:numId="20">
    <w:abstractNumId w:val="30"/>
  </w:num>
  <w:num w:numId="21">
    <w:abstractNumId w:val="10"/>
  </w:num>
  <w:num w:numId="22">
    <w:abstractNumId w:val="37"/>
  </w:num>
  <w:num w:numId="23">
    <w:abstractNumId w:val="25"/>
  </w:num>
  <w:num w:numId="24">
    <w:abstractNumId w:val="15"/>
  </w:num>
  <w:num w:numId="25">
    <w:abstractNumId w:val="11"/>
  </w:num>
  <w:num w:numId="26">
    <w:abstractNumId w:val="29"/>
  </w:num>
  <w:num w:numId="27">
    <w:abstractNumId w:val="22"/>
  </w:num>
  <w:num w:numId="28">
    <w:abstractNumId w:val="24"/>
  </w:num>
  <w:num w:numId="29">
    <w:abstractNumId w:val="31"/>
  </w:num>
  <w:num w:numId="30">
    <w:abstractNumId w:val="32"/>
  </w:num>
  <w:num w:numId="31">
    <w:abstractNumId w:val="14"/>
  </w:num>
  <w:num w:numId="32">
    <w:abstractNumId w:val="28"/>
  </w:num>
  <w:num w:numId="33">
    <w:abstractNumId w:val="26"/>
  </w:num>
  <w:num w:numId="34">
    <w:abstractNumId w:val="34"/>
  </w:num>
  <w:num w:numId="35">
    <w:abstractNumId w:val="16"/>
  </w:num>
  <w:num w:numId="36">
    <w:abstractNumId w:val="27"/>
  </w:num>
  <w:num w:numId="37">
    <w:abstractNumId w:val="33"/>
  </w:num>
  <w:num w:numId="38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C32"/>
    <w:rsid w:val="000224D3"/>
    <w:rsid w:val="00023605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80CDF"/>
    <w:rsid w:val="00080DC1"/>
    <w:rsid w:val="00081555"/>
    <w:rsid w:val="00081591"/>
    <w:rsid w:val="000816EC"/>
    <w:rsid w:val="000822FF"/>
    <w:rsid w:val="00083A6A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2081"/>
    <w:rsid w:val="001751A8"/>
    <w:rsid w:val="00175B84"/>
    <w:rsid w:val="00175DF6"/>
    <w:rsid w:val="001760B5"/>
    <w:rsid w:val="001777B0"/>
    <w:rsid w:val="00180C2E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758F"/>
    <w:rsid w:val="0021124F"/>
    <w:rsid w:val="002114B8"/>
    <w:rsid w:val="00211C80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36F"/>
    <w:rsid w:val="002273EE"/>
    <w:rsid w:val="00230BCE"/>
    <w:rsid w:val="00231198"/>
    <w:rsid w:val="002338AE"/>
    <w:rsid w:val="00234038"/>
    <w:rsid w:val="002341D1"/>
    <w:rsid w:val="00236180"/>
    <w:rsid w:val="00236AFF"/>
    <w:rsid w:val="0023725C"/>
    <w:rsid w:val="002372CE"/>
    <w:rsid w:val="00241B26"/>
    <w:rsid w:val="00241EC1"/>
    <w:rsid w:val="00242563"/>
    <w:rsid w:val="002425B2"/>
    <w:rsid w:val="00243648"/>
    <w:rsid w:val="00243796"/>
    <w:rsid w:val="00243921"/>
    <w:rsid w:val="00245887"/>
    <w:rsid w:val="00246AA5"/>
    <w:rsid w:val="0024775B"/>
    <w:rsid w:val="00250423"/>
    <w:rsid w:val="00250550"/>
    <w:rsid w:val="002506A1"/>
    <w:rsid w:val="0025105F"/>
    <w:rsid w:val="002510CF"/>
    <w:rsid w:val="0025164D"/>
    <w:rsid w:val="00251E51"/>
    <w:rsid w:val="00252647"/>
    <w:rsid w:val="002526C0"/>
    <w:rsid w:val="002532AF"/>
    <w:rsid w:val="002532FD"/>
    <w:rsid w:val="00253889"/>
    <w:rsid w:val="002539C6"/>
    <w:rsid w:val="0025486A"/>
    <w:rsid w:val="00255C1A"/>
    <w:rsid w:val="0025705F"/>
    <w:rsid w:val="00260F18"/>
    <w:rsid w:val="002610A1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F32"/>
    <w:rsid w:val="00276171"/>
    <w:rsid w:val="00276809"/>
    <w:rsid w:val="0027761F"/>
    <w:rsid w:val="0027765C"/>
    <w:rsid w:val="002776D0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75B1"/>
    <w:rsid w:val="00297D70"/>
    <w:rsid w:val="00297E21"/>
    <w:rsid w:val="00297F58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3889"/>
    <w:rsid w:val="002D495C"/>
    <w:rsid w:val="002D4C04"/>
    <w:rsid w:val="002D6F4F"/>
    <w:rsid w:val="002D7384"/>
    <w:rsid w:val="002D7FA1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B30"/>
    <w:rsid w:val="00302D9A"/>
    <w:rsid w:val="0030358D"/>
    <w:rsid w:val="00303B6F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29E8"/>
    <w:rsid w:val="00312D54"/>
    <w:rsid w:val="00312E24"/>
    <w:rsid w:val="00313103"/>
    <w:rsid w:val="00313335"/>
    <w:rsid w:val="00313761"/>
    <w:rsid w:val="00314925"/>
    <w:rsid w:val="00314CB2"/>
    <w:rsid w:val="00315CC8"/>
    <w:rsid w:val="00317513"/>
    <w:rsid w:val="003177CF"/>
    <w:rsid w:val="003200ED"/>
    <w:rsid w:val="00320F09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3708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4290"/>
    <w:rsid w:val="003D615C"/>
    <w:rsid w:val="003D6A41"/>
    <w:rsid w:val="003D6B63"/>
    <w:rsid w:val="003D6BA4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45E7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500371"/>
    <w:rsid w:val="00500945"/>
    <w:rsid w:val="005011CA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42A2"/>
    <w:rsid w:val="005143F8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269C"/>
    <w:rsid w:val="00532922"/>
    <w:rsid w:val="0053293A"/>
    <w:rsid w:val="005331C2"/>
    <w:rsid w:val="00533D9A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9D5"/>
    <w:rsid w:val="00565676"/>
    <w:rsid w:val="00565F56"/>
    <w:rsid w:val="00567511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D41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654"/>
    <w:rsid w:val="005F6C9F"/>
    <w:rsid w:val="005F7CD9"/>
    <w:rsid w:val="006006B1"/>
    <w:rsid w:val="00600E68"/>
    <w:rsid w:val="00601C06"/>
    <w:rsid w:val="00602340"/>
    <w:rsid w:val="00603100"/>
    <w:rsid w:val="006040AC"/>
    <w:rsid w:val="006044BF"/>
    <w:rsid w:val="006056D3"/>
    <w:rsid w:val="0060646B"/>
    <w:rsid w:val="00610B1F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B3D"/>
    <w:rsid w:val="006D2CAB"/>
    <w:rsid w:val="006D302C"/>
    <w:rsid w:val="006D524D"/>
    <w:rsid w:val="006D5466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515E"/>
    <w:rsid w:val="00715473"/>
    <w:rsid w:val="00715475"/>
    <w:rsid w:val="007158AB"/>
    <w:rsid w:val="00715D75"/>
    <w:rsid w:val="0071744E"/>
    <w:rsid w:val="00717E4A"/>
    <w:rsid w:val="00717EC1"/>
    <w:rsid w:val="00720458"/>
    <w:rsid w:val="007207A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E86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E054A"/>
    <w:rsid w:val="007E0B09"/>
    <w:rsid w:val="007E1AE3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559"/>
    <w:rsid w:val="007F2B71"/>
    <w:rsid w:val="007F2E6D"/>
    <w:rsid w:val="007F4294"/>
    <w:rsid w:val="007F42A9"/>
    <w:rsid w:val="007F4E47"/>
    <w:rsid w:val="007F7118"/>
    <w:rsid w:val="007F7126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5C33"/>
    <w:rsid w:val="00835E39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A5F"/>
    <w:rsid w:val="00862A8A"/>
    <w:rsid w:val="008659BC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87D"/>
    <w:rsid w:val="008B3867"/>
    <w:rsid w:val="008B3A33"/>
    <w:rsid w:val="008B3A63"/>
    <w:rsid w:val="008B3AF1"/>
    <w:rsid w:val="008B4A66"/>
    <w:rsid w:val="008B5163"/>
    <w:rsid w:val="008B5651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3117"/>
    <w:rsid w:val="00954B19"/>
    <w:rsid w:val="009553B2"/>
    <w:rsid w:val="00956C26"/>
    <w:rsid w:val="00957902"/>
    <w:rsid w:val="00957BD5"/>
    <w:rsid w:val="00957EE4"/>
    <w:rsid w:val="00962208"/>
    <w:rsid w:val="0096429D"/>
    <w:rsid w:val="00964881"/>
    <w:rsid w:val="00964AB7"/>
    <w:rsid w:val="00964F78"/>
    <w:rsid w:val="0096514D"/>
    <w:rsid w:val="0096521E"/>
    <w:rsid w:val="00965B88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7E8"/>
    <w:rsid w:val="009D391A"/>
    <w:rsid w:val="009D3E12"/>
    <w:rsid w:val="009D4F51"/>
    <w:rsid w:val="009D60E5"/>
    <w:rsid w:val="009D66E6"/>
    <w:rsid w:val="009D67E8"/>
    <w:rsid w:val="009D72D0"/>
    <w:rsid w:val="009E0591"/>
    <w:rsid w:val="009E0CA7"/>
    <w:rsid w:val="009E16D8"/>
    <w:rsid w:val="009E2CC1"/>
    <w:rsid w:val="009E355C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81995"/>
    <w:rsid w:val="00A84032"/>
    <w:rsid w:val="00A841A8"/>
    <w:rsid w:val="00A8499E"/>
    <w:rsid w:val="00A855EC"/>
    <w:rsid w:val="00A8589C"/>
    <w:rsid w:val="00A85E0E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CA3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E03F2"/>
    <w:rsid w:val="00AE0AAC"/>
    <w:rsid w:val="00AE0E46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E8F"/>
    <w:rsid w:val="00B9370A"/>
    <w:rsid w:val="00B95295"/>
    <w:rsid w:val="00B958D2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577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FC9"/>
    <w:rsid w:val="00BE2AC1"/>
    <w:rsid w:val="00BE554B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2B38"/>
    <w:rsid w:val="00C430E7"/>
    <w:rsid w:val="00C432E7"/>
    <w:rsid w:val="00C43880"/>
    <w:rsid w:val="00C43AF1"/>
    <w:rsid w:val="00C43CFC"/>
    <w:rsid w:val="00C43E24"/>
    <w:rsid w:val="00C4521D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66D3"/>
    <w:rsid w:val="00C5717F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250B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8A3"/>
    <w:rsid w:val="00E22DAD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951"/>
    <w:rsid w:val="00E5274C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69F"/>
    <w:rsid w:val="00E77FDA"/>
    <w:rsid w:val="00E808DF"/>
    <w:rsid w:val="00E80C3B"/>
    <w:rsid w:val="00E80C6A"/>
    <w:rsid w:val="00E814AB"/>
    <w:rsid w:val="00E8257D"/>
    <w:rsid w:val="00E829BD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649"/>
    <w:rsid w:val="00E97865"/>
    <w:rsid w:val="00E97EFF"/>
    <w:rsid w:val="00EA0983"/>
    <w:rsid w:val="00EA0C4C"/>
    <w:rsid w:val="00EA0D93"/>
    <w:rsid w:val="00EA1707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4AE6"/>
    <w:rsid w:val="00EB52A2"/>
    <w:rsid w:val="00EB5A2C"/>
    <w:rsid w:val="00EB60B3"/>
    <w:rsid w:val="00EB6F68"/>
    <w:rsid w:val="00EB71BF"/>
    <w:rsid w:val="00EB7816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235C"/>
    <w:rsid w:val="00ED2C3E"/>
    <w:rsid w:val="00ED44A6"/>
    <w:rsid w:val="00ED6991"/>
    <w:rsid w:val="00ED7C86"/>
    <w:rsid w:val="00ED7F3A"/>
    <w:rsid w:val="00EE15B2"/>
    <w:rsid w:val="00EE25F2"/>
    <w:rsid w:val="00EE277B"/>
    <w:rsid w:val="00EE3027"/>
    <w:rsid w:val="00EE3574"/>
    <w:rsid w:val="00EE4313"/>
    <w:rsid w:val="00EE455F"/>
    <w:rsid w:val="00EE5231"/>
    <w:rsid w:val="00EE66D4"/>
    <w:rsid w:val="00EE68B6"/>
    <w:rsid w:val="00EE6B6E"/>
    <w:rsid w:val="00EE742B"/>
    <w:rsid w:val="00EE78EC"/>
    <w:rsid w:val="00EE7DF4"/>
    <w:rsid w:val="00EF0743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3162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E49"/>
    <w:rsid w:val="00F37398"/>
    <w:rsid w:val="00F3763D"/>
    <w:rsid w:val="00F4028F"/>
    <w:rsid w:val="00F40F24"/>
    <w:rsid w:val="00F4206B"/>
    <w:rsid w:val="00F427BA"/>
    <w:rsid w:val="00F512FD"/>
    <w:rsid w:val="00F52A12"/>
    <w:rsid w:val="00F52D73"/>
    <w:rsid w:val="00F53CD0"/>
    <w:rsid w:val="00F5431E"/>
    <w:rsid w:val="00F55341"/>
    <w:rsid w:val="00F5543C"/>
    <w:rsid w:val="00F5593B"/>
    <w:rsid w:val="00F605AC"/>
    <w:rsid w:val="00F6100B"/>
    <w:rsid w:val="00F61217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93AD9-400F-4A47-92F0-FA60D9E2F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3010</Words>
  <Characters>12782</Characters>
  <Application>Microsoft Office Word</Application>
  <DocSecurity>0</DocSecurity>
  <Lines>106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2018-05-06T10:00:00Z</cp:lastPrinted>
  <dcterms:created xsi:type="dcterms:W3CDTF">2018-05-11T06:53:00Z</dcterms:created>
  <dcterms:modified xsi:type="dcterms:W3CDTF">2018-05-11T06:54:00Z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