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580879B3" w14:textId="7EF346C8" w:rsidR="00AD3B26" w:rsidRDefault="00634D49" w:rsidP="00AD3B26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401BA2" w:rsidRPr="00401B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ศูนย์บริการเหล็กสยาม</w:t>
      </w:r>
      <w:r w:rsidR="00401BA2" w:rsidRPr="00401B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401BA2" w:rsidRPr="00401B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401BA2" w:rsidRPr="00401B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401BA2" w:rsidRPr="00401B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401BA2" w:rsidRPr="00401B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5EF735F" w14:textId="77777777" w:rsidR="00401BA2" w:rsidRPr="00AD3B26" w:rsidRDefault="00401BA2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03B2632D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 w:rsidR="00EF190C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</w:t>
      </w:r>
      <w:bookmarkStart w:id="1" w:name="_GoBack"/>
      <w:bookmarkEnd w:id="1"/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วนของผู้ถือหุ้นรวมและงบกระแสเงินสดรวม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</w:t>
      </w:r>
      <w:r w:rsidRPr="00401BA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Pr="00401BA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401BA2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401B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401BA2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401B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401BA2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401B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01BA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ประกอบงบการเงินระหว่างกาลแบบย่อของบริษัท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01BA2" w:rsidRPr="00401B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="00401BA2" w:rsidRPr="00401BA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01BA2" w:rsidRPr="00401B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401BA2" w:rsidRPr="00401BA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01BA2" w:rsidRPr="00401B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401BA2" w:rsidRPr="00401BA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401BA2" w:rsidRPr="00401B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401BA2" w:rsidRPr="00401BA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="00401BA2" w:rsidRPr="00401B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="00401BA2" w:rsidRPr="00401BA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01BA2" w:rsidRPr="00401B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="00401BA2" w:rsidRPr="00401BA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01BA2" w:rsidRPr="00401B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401BA2" w:rsidRPr="00401BA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01BA2" w:rsidRPr="00401B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401BA2" w:rsidRPr="00401BA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401BA2" w:rsidRPr="00401B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401BA2" w:rsidRPr="00401BA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="00E1365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EF190C">
        <w:rPr>
          <w:rFonts w:ascii="Browallia New" w:hAnsi="Browallia New" w:cs="Browallia New" w:hint="cs"/>
          <w:sz w:val="28"/>
          <w:szCs w:val="28"/>
          <w:cs/>
          <w:lang w:bidi="th-TH"/>
        </w:rPr>
        <w:t>ริ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7777777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315967DA" w14:textId="2A7018FB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297B1DF1" w14:textId="73386856" w:rsidR="00364FFB" w:rsidRDefault="00364FFB" w:rsidP="00CD4D4E">
      <w:pPr>
        <w:jc w:val="thaiDistribute"/>
        <w:rPr>
          <w:rFonts w:ascii="Browallia New" w:hAnsi="Browallia New" w:cs="Browallia New"/>
        </w:rPr>
      </w:pPr>
    </w:p>
    <w:p w14:paraId="56079783" w14:textId="7C4C688F" w:rsidR="00364FFB" w:rsidRDefault="00364FFB" w:rsidP="00CD4D4E">
      <w:pPr>
        <w:jc w:val="thaiDistribute"/>
        <w:rPr>
          <w:rFonts w:ascii="Browallia New" w:hAnsi="Browallia New" w:cs="Browallia New"/>
        </w:rPr>
      </w:pPr>
    </w:p>
    <w:p w14:paraId="1A542C57" w14:textId="77777777" w:rsidR="00364FFB" w:rsidRDefault="00364FFB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8413E4B" w14:textId="77777777" w:rsidR="00884701" w:rsidRPr="00591F0D" w:rsidRDefault="00884701" w:rsidP="00591F0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9FFA688" w14:textId="77777777" w:rsidR="003C08B4" w:rsidRPr="007C635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FA456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38703DD" w14:textId="77777777" w:rsidR="00CF75AC" w:rsidRDefault="00CF75AC" w:rsidP="00CF75AC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3FE6B67" w14:textId="77777777" w:rsidR="00CF75AC" w:rsidRDefault="00CF75AC" w:rsidP="00CF75AC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</w:rPr>
        <w:t>6549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CF75AC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CF75AC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5C88B371" w:rsidR="00CD4D4E" w:rsidRPr="00CF75AC" w:rsidRDefault="00CF75AC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CF75AC">
        <w:rPr>
          <w:rFonts w:ascii="Browallia New" w:hAnsi="Browallia New" w:cs="Browallia New"/>
          <w:sz w:val="28"/>
          <w:szCs w:val="28"/>
          <w:lang w:bidi="th-TH"/>
        </w:rPr>
        <w:t xml:space="preserve">14 </w:t>
      </w:r>
      <w:r w:rsidRPr="00CF75A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พฤษภาคม </w:t>
      </w:r>
      <w:r w:rsidRPr="00CF75AC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558C7" w14:textId="77777777" w:rsidR="009C25C6" w:rsidRDefault="009C25C6">
      <w:r>
        <w:separator/>
      </w:r>
    </w:p>
  </w:endnote>
  <w:endnote w:type="continuationSeparator" w:id="0">
    <w:p w14:paraId="691FCAD8" w14:textId="77777777" w:rsidR="009C25C6" w:rsidRDefault="009C2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2E4F2" w14:textId="77777777" w:rsidR="009C25C6" w:rsidRDefault="009C25C6">
      <w:bookmarkStart w:id="0" w:name="_Hlk482348182"/>
      <w:bookmarkEnd w:id="0"/>
      <w:r>
        <w:separator/>
      </w:r>
    </w:p>
  </w:footnote>
  <w:footnote w:type="continuationSeparator" w:id="0">
    <w:p w14:paraId="4B9DCE76" w14:textId="77777777" w:rsidR="009C25C6" w:rsidRDefault="009C2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0B0A4BA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2366A22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34A3480F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27B5"/>
    <w:rsid w:val="0003023B"/>
    <w:rsid w:val="00031D17"/>
    <w:rsid w:val="00044ACE"/>
    <w:rsid w:val="0004550E"/>
    <w:rsid w:val="00052614"/>
    <w:rsid w:val="00066DFD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434F8"/>
    <w:rsid w:val="00354F5D"/>
    <w:rsid w:val="00363BA3"/>
    <w:rsid w:val="00364FFB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01BA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B2E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E1E37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C25C6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CF75AC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246A1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5" ma:contentTypeDescription="Create a new document." ma:contentTypeScope="" ma:versionID="8066acf2180ba931a9959b22e19fe517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d27dfe42e3add6da48ed61bb41e7bc40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4C6FB-A008-4EAB-B501-A5B53C9FB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101D63-CD54-4972-8D3D-E182FF736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4</cp:revision>
  <cp:lastPrinted>2017-11-14T11:56:00Z</cp:lastPrinted>
  <dcterms:created xsi:type="dcterms:W3CDTF">2018-05-11T11:31:00Z</dcterms:created>
  <dcterms:modified xsi:type="dcterms:W3CDTF">2018-05-11T11:33:00Z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