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A6" w:rsidRPr="00C64DB6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C64DB6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64DB6">
        <w:rPr>
          <w:rFonts w:ascii="Angsana New" w:hAnsi="Angsana New"/>
          <w:b w:val="0"/>
          <w:bCs/>
          <w:sz w:val="30"/>
          <w:szCs w:val="30"/>
        </w:rPr>
        <w:tab/>
      </w:r>
      <w:r w:rsidR="007E1687" w:rsidRPr="00C64DB6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:rsidR="00677FA6" w:rsidRPr="00C64DB6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</w:p>
    <w:p w:rsidR="00820360" w:rsidRPr="00C64DB6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เงินลงทุนอื่น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E069CF" w:rsidRPr="00C64DB6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4E58EC" w:rsidRPr="00C64DB6" w:rsidRDefault="004E58EC" w:rsidP="004E58E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เงินลงทุนในกิจการอื่น </w:t>
      </w:r>
    </w:p>
    <w:p w:rsidR="004E58EC" w:rsidRPr="00C64DB6" w:rsidRDefault="004E58EC" w:rsidP="004E58E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เงินจ่ายล่วงหน้าค่าหุ้น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0B41EF" w:rsidRPr="00C64DB6" w:rsidRDefault="000B41EF" w:rsidP="000B41E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4E58EC" w:rsidRPr="00C64DB6" w:rsidRDefault="004E58EC" w:rsidP="004E58E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9472D2" w:rsidRPr="00C64DB6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4F0871" w:rsidRPr="00C64DB6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566D2A" w:rsidRPr="00C64DB6" w:rsidRDefault="004F0871" w:rsidP="00D54C97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C64DB6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4E58EC" w:rsidRPr="00C64DB6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br w:type="page"/>
      </w:r>
    </w:p>
    <w:p w:rsidR="00D77AAD" w:rsidRPr="00C64DB6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77AAD" w:rsidRPr="00C64DB6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61980" w:rsidRPr="00C64DB6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4E58EC" w:rsidRPr="00C64DB6">
        <w:rPr>
          <w:rFonts w:ascii="Angsana New" w:hAnsi="Angsana New"/>
          <w:sz w:val="30"/>
          <w:szCs w:val="30"/>
        </w:rPr>
        <w:t xml:space="preserve"> </w:t>
      </w:r>
      <w:r w:rsidR="0070489F" w:rsidRPr="00C64DB6">
        <w:rPr>
          <w:rFonts w:ascii="Angsana New" w:hAnsi="Angsana New"/>
          <w:sz w:val="30"/>
          <w:szCs w:val="30"/>
        </w:rPr>
        <w:t>14</w:t>
      </w:r>
      <w:r w:rsidR="004E58EC" w:rsidRPr="00C64DB6">
        <w:rPr>
          <w:rFonts w:ascii="Angsana New" w:hAnsi="Angsana New"/>
          <w:sz w:val="30"/>
          <w:szCs w:val="30"/>
        </w:rPr>
        <w:t xml:space="preserve"> </w:t>
      </w:r>
      <w:r w:rsidR="004E58EC" w:rsidRPr="00C64DB6">
        <w:rPr>
          <w:rFonts w:ascii="Angsana New" w:hAnsi="Angsana New"/>
          <w:sz w:val="30"/>
          <w:szCs w:val="30"/>
          <w:cs/>
        </w:rPr>
        <w:t xml:space="preserve">พฤษภาคม </w:t>
      </w:r>
      <w:r w:rsidR="00745965" w:rsidRPr="00C64DB6">
        <w:rPr>
          <w:rFonts w:ascii="Angsana New" w:hAnsi="Angsana New"/>
          <w:sz w:val="30"/>
          <w:szCs w:val="30"/>
        </w:rPr>
        <w:t>2561</w:t>
      </w:r>
    </w:p>
    <w:p w:rsidR="00E5413F" w:rsidRPr="00C64DB6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77FA6" w:rsidRPr="00C64DB6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77FA6" w:rsidRPr="00C64DB6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31E9A" w:rsidRPr="00C64DB6" w:rsidRDefault="00231E9A" w:rsidP="00A14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บริษัท ผลิตไฟฟ้าราชบุรีโฮลดิ้ง</w:t>
      </w:r>
      <w:r w:rsidR="00D21CA4" w:rsidRPr="00C64DB6">
        <w:rPr>
          <w:rFonts w:ascii="Angsana New" w:hAnsi="Angsana New"/>
          <w:sz w:val="30"/>
          <w:szCs w:val="30"/>
        </w:rPr>
        <w:t xml:space="preserve"> </w:t>
      </w:r>
      <w:r w:rsidR="00945135" w:rsidRPr="00C64DB6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64DB6">
        <w:rPr>
          <w:rFonts w:ascii="Angsana New" w:hAnsi="Angsana New"/>
          <w:sz w:val="30"/>
          <w:szCs w:val="30"/>
        </w:rPr>
        <w:t>“</w:t>
      </w:r>
      <w:r w:rsidRPr="00C64DB6">
        <w:rPr>
          <w:rFonts w:ascii="Angsana New" w:hAnsi="Angsana New"/>
          <w:sz w:val="30"/>
          <w:szCs w:val="30"/>
          <w:cs/>
        </w:rPr>
        <w:t>บริษัท</w:t>
      </w:r>
      <w:r w:rsidRPr="00C64DB6">
        <w:rPr>
          <w:rFonts w:ascii="Angsana New" w:hAnsi="Angsana New"/>
          <w:sz w:val="30"/>
          <w:szCs w:val="30"/>
        </w:rPr>
        <w:t>”</w:t>
      </w:r>
      <w:r w:rsidR="00945135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เป็นนิติ</w:t>
      </w:r>
      <w:r w:rsidR="00EA5B5A" w:rsidRPr="00C64DB6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="00EA5B5A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และมี</w:t>
      </w:r>
      <w:r w:rsidR="00864E7E" w:rsidRPr="00C64DB6">
        <w:rPr>
          <w:rFonts w:ascii="Angsana New" w:hAnsi="Angsana New"/>
          <w:sz w:val="30"/>
          <w:szCs w:val="30"/>
          <w:cs/>
        </w:rPr>
        <w:t>ที่อยู่</w:t>
      </w:r>
      <w:r w:rsidR="00945135" w:rsidRPr="00C64DB6">
        <w:rPr>
          <w:rFonts w:ascii="Angsana New" w:hAnsi="Angsana New"/>
          <w:sz w:val="30"/>
          <w:szCs w:val="30"/>
        </w:rPr>
        <w:t xml:space="preserve">        </w:t>
      </w:r>
      <w:r w:rsidR="00395C6D" w:rsidRPr="00C64DB6">
        <w:rPr>
          <w:rFonts w:ascii="Angsana New" w:hAnsi="Angsana New"/>
          <w:sz w:val="30"/>
          <w:szCs w:val="30"/>
        </w:rPr>
        <w:t xml:space="preserve">      </w:t>
      </w:r>
      <w:r w:rsidR="00945135" w:rsidRPr="00C64DB6">
        <w:rPr>
          <w:rFonts w:ascii="Angsana New" w:hAnsi="Angsana New"/>
          <w:sz w:val="30"/>
          <w:szCs w:val="30"/>
        </w:rPr>
        <w:t xml:space="preserve"> </w:t>
      </w:r>
      <w:r w:rsidR="00864E7E" w:rsidRPr="00C64DB6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372FAB" w:rsidRPr="00C64DB6">
        <w:rPr>
          <w:rFonts w:ascii="Angsana New" w:hAnsi="Angsana New"/>
          <w:sz w:val="30"/>
          <w:szCs w:val="30"/>
        </w:rPr>
        <w:t xml:space="preserve"> 8/8 </w:t>
      </w:r>
      <w:r w:rsidR="00372FAB" w:rsidRPr="00C64DB6">
        <w:rPr>
          <w:rFonts w:ascii="Angsana New" w:hAnsi="Angsana New"/>
          <w:sz w:val="30"/>
          <w:szCs w:val="30"/>
          <w:cs/>
        </w:rPr>
        <w:t>หมู่ที่ 2</w:t>
      </w:r>
      <w:r w:rsidR="001303C0" w:rsidRPr="00C64DB6">
        <w:rPr>
          <w:rFonts w:ascii="Angsana New" w:hAnsi="Angsana New"/>
          <w:sz w:val="30"/>
          <w:szCs w:val="30"/>
          <w:cs/>
        </w:rPr>
        <w:t xml:space="preserve"> ถนนงามวงศ์วาน ตำบลบางเขน อำเภอเมืองนนทบุรี จังหวัดนนทบุรี </w:t>
      </w:r>
      <w:r w:rsidRPr="00C64DB6">
        <w:rPr>
          <w:rFonts w:ascii="Angsana New" w:hAnsi="Angsana New"/>
          <w:sz w:val="30"/>
          <w:szCs w:val="30"/>
          <w:cs/>
        </w:rPr>
        <w:t>ประเทศไทย</w:t>
      </w:r>
    </w:p>
    <w:p w:rsidR="00DC7131" w:rsidRPr="00C64DB6" w:rsidRDefault="00DC7131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31E9A" w:rsidRPr="00C64DB6" w:rsidRDefault="00231E9A" w:rsidP="00A14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03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C64DB6">
        <w:rPr>
          <w:rFonts w:ascii="Angsana New" w:hAnsi="Angsana New"/>
          <w:sz w:val="30"/>
          <w:szCs w:val="30"/>
        </w:rPr>
        <w:t>2543</w:t>
      </w:r>
    </w:p>
    <w:p w:rsidR="00DC7131" w:rsidRPr="00C64DB6" w:rsidRDefault="00DC7131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31E9A" w:rsidRPr="00C64DB6" w:rsidRDefault="002B26A7" w:rsidP="00AA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E33A0F" w:rsidRPr="00C64DB6">
        <w:rPr>
          <w:rFonts w:ascii="Angsana New" w:hAnsi="Angsana New"/>
          <w:sz w:val="30"/>
          <w:szCs w:val="30"/>
          <w:cs/>
        </w:rPr>
        <w:t>งวด</w:t>
      </w:r>
      <w:r w:rsidR="00231E9A" w:rsidRPr="00C64DB6">
        <w:rPr>
          <w:rFonts w:ascii="Angsana New" w:hAnsi="Angsana New"/>
          <w:sz w:val="30"/>
          <w:szCs w:val="30"/>
          <w:cs/>
        </w:rPr>
        <w:t>ได้แก่</w:t>
      </w:r>
      <w:r w:rsidR="008A2B0A" w:rsidRPr="00C64DB6">
        <w:rPr>
          <w:rFonts w:ascii="Angsana New" w:hAnsi="Angsana New"/>
          <w:sz w:val="30"/>
          <w:szCs w:val="30"/>
          <w:cs/>
        </w:rPr>
        <w:t xml:space="preserve"> </w:t>
      </w:r>
      <w:r w:rsidR="00231E9A" w:rsidRPr="00C64DB6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</w:t>
      </w:r>
      <w:r w:rsidR="00231E9A" w:rsidRPr="00C64DB6">
        <w:rPr>
          <w:rFonts w:ascii="Angsana New" w:hAnsi="Angsana New"/>
          <w:sz w:val="30"/>
          <w:szCs w:val="30"/>
        </w:rPr>
        <w:t xml:space="preserve"> (“</w:t>
      </w:r>
      <w:r w:rsidR="00231E9A" w:rsidRPr="00C64DB6">
        <w:rPr>
          <w:rFonts w:ascii="Angsana New" w:hAnsi="Angsana New"/>
          <w:sz w:val="30"/>
          <w:szCs w:val="30"/>
          <w:cs/>
        </w:rPr>
        <w:t>กฟผ</w:t>
      </w:r>
      <w:r w:rsidR="00BC1531" w:rsidRPr="00C64DB6">
        <w:rPr>
          <w:rFonts w:ascii="Angsana New" w:hAnsi="Angsana New"/>
          <w:sz w:val="30"/>
          <w:szCs w:val="30"/>
        </w:rPr>
        <w:t>.”) (</w:t>
      </w:r>
      <w:r w:rsidR="00231E9A" w:rsidRPr="00C64DB6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231E9A" w:rsidRPr="00C64DB6">
        <w:rPr>
          <w:rFonts w:ascii="Angsana New" w:hAnsi="Angsana New"/>
          <w:sz w:val="30"/>
          <w:szCs w:val="30"/>
        </w:rPr>
        <w:t xml:space="preserve">45) </w:t>
      </w:r>
      <w:r w:rsidR="00231E9A" w:rsidRPr="00C64DB6">
        <w:rPr>
          <w:rFonts w:ascii="Angsana New" w:hAnsi="Angsana New"/>
          <w:sz w:val="30"/>
          <w:szCs w:val="30"/>
          <w:cs/>
        </w:rPr>
        <w:t>ซึ่งเป็น</w:t>
      </w:r>
      <w:r w:rsidR="00812724" w:rsidRPr="00C64DB6">
        <w:rPr>
          <w:rFonts w:ascii="Angsana New" w:hAnsi="Angsana New"/>
          <w:sz w:val="30"/>
          <w:szCs w:val="30"/>
        </w:rPr>
        <w:t xml:space="preserve">   </w:t>
      </w:r>
      <w:r w:rsidR="00395C6D" w:rsidRPr="00C64DB6">
        <w:rPr>
          <w:rFonts w:ascii="Angsana New" w:hAnsi="Angsana New"/>
          <w:sz w:val="30"/>
          <w:szCs w:val="30"/>
        </w:rPr>
        <w:t xml:space="preserve">        </w:t>
      </w:r>
      <w:r w:rsidR="00812724" w:rsidRPr="00C64DB6">
        <w:rPr>
          <w:rFonts w:ascii="Angsana New" w:hAnsi="Angsana New"/>
          <w:sz w:val="30"/>
          <w:szCs w:val="30"/>
        </w:rPr>
        <w:t xml:space="preserve"> </w:t>
      </w:r>
      <w:r w:rsidR="00231E9A" w:rsidRPr="00C64DB6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:rsidR="00231E9A" w:rsidRPr="00C64DB6" w:rsidRDefault="00231E9A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72A4A" w:rsidRPr="00C64DB6" w:rsidRDefault="00F44F59" w:rsidP="00A1494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บริษัทดำเนินธุรกิจหลักเกี่ยวกับการลงทุนในบริษัทที่มีวัตถุประสงค์ในการผลิตและจำหน่ายพลังงาน</w:t>
      </w:r>
      <w:r w:rsidR="00C45E57" w:rsidRPr="00C64DB6">
        <w:rPr>
          <w:rFonts w:ascii="Angsana New" w:hAnsi="Angsana New"/>
          <w:sz w:val="30"/>
          <w:szCs w:val="30"/>
          <w:cs/>
        </w:rPr>
        <w:t xml:space="preserve">ไฟฟ้า รายละเอียดของบริษัทย่อย </w:t>
      </w:r>
      <w:r w:rsidR="008A2B0A" w:rsidRPr="00C64DB6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  <w:r w:rsidR="00D77AAD"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0C3F" w:rsidRPr="00C64DB6">
        <w:rPr>
          <w:rFonts w:ascii="Angsana New" w:hAnsi="Angsana New"/>
          <w:sz w:val="30"/>
          <w:szCs w:val="30"/>
        </w:rPr>
        <w:t>31</w:t>
      </w:r>
      <w:r w:rsidR="008F0C3F" w:rsidRPr="00C64DB6">
        <w:rPr>
          <w:rFonts w:ascii="Angsana New" w:hAnsi="Angsana New"/>
          <w:sz w:val="30"/>
          <w:szCs w:val="30"/>
          <w:cs/>
        </w:rPr>
        <w:t xml:space="preserve"> มีนาคม </w:t>
      </w:r>
      <w:r w:rsidR="008F0C3F" w:rsidRPr="00C64DB6">
        <w:rPr>
          <w:rFonts w:ascii="Angsana New" w:hAnsi="Angsana New"/>
          <w:sz w:val="30"/>
          <w:szCs w:val="30"/>
        </w:rPr>
        <w:t>256</w:t>
      </w:r>
      <w:r w:rsidR="00745965" w:rsidRPr="00C64DB6">
        <w:rPr>
          <w:rFonts w:ascii="Angsana New" w:hAnsi="Angsana New"/>
          <w:sz w:val="30"/>
          <w:szCs w:val="30"/>
        </w:rPr>
        <w:t>1</w:t>
      </w:r>
      <w:r w:rsidR="00D87DFA" w:rsidRPr="00C64DB6">
        <w:rPr>
          <w:rFonts w:ascii="Angsana New" w:hAnsi="Angsana New"/>
          <w:sz w:val="30"/>
          <w:szCs w:val="30"/>
          <w:cs/>
        </w:rPr>
        <w:t xml:space="preserve"> </w:t>
      </w:r>
      <w:r w:rsidR="00D77AAD" w:rsidRPr="00C64DB6">
        <w:rPr>
          <w:rFonts w:ascii="Angsana New" w:hAnsi="Angsana New"/>
          <w:sz w:val="30"/>
          <w:szCs w:val="30"/>
          <w:cs/>
        </w:rPr>
        <w:t xml:space="preserve">และ </w:t>
      </w:r>
      <w:r w:rsidR="00D77AAD" w:rsidRPr="00C64DB6">
        <w:rPr>
          <w:rFonts w:ascii="Angsana New" w:hAnsi="Angsana New"/>
          <w:sz w:val="30"/>
          <w:szCs w:val="30"/>
        </w:rPr>
        <w:t xml:space="preserve">31 </w:t>
      </w:r>
      <w:r w:rsidR="00D77AAD" w:rsidRPr="00C64D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77AAD" w:rsidRPr="00C64DB6">
        <w:rPr>
          <w:rFonts w:ascii="Angsana New" w:hAnsi="Angsana New"/>
          <w:sz w:val="30"/>
          <w:szCs w:val="30"/>
        </w:rPr>
        <w:t>25</w:t>
      </w:r>
      <w:r w:rsidR="00745965" w:rsidRPr="00C64DB6">
        <w:rPr>
          <w:rFonts w:ascii="Angsana New" w:hAnsi="Angsana New"/>
          <w:sz w:val="30"/>
          <w:szCs w:val="30"/>
        </w:rPr>
        <w:t>60</w:t>
      </w:r>
      <w:r w:rsidR="00D87DFA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มีดังนี้</w:t>
      </w:r>
    </w:p>
    <w:p w:rsidR="00745965" w:rsidRPr="00C64DB6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1E0"/>
      </w:tblPr>
      <w:tblGrid>
        <w:gridCol w:w="3483"/>
        <w:gridCol w:w="2429"/>
        <w:gridCol w:w="1442"/>
        <w:gridCol w:w="960"/>
        <w:gridCol w:w="1046"/>
      </w:tblGrid>
      <w:tr w:rsidR="00301497" w:rsidRPr="00C64DB6" w:rsidTr="0070489F">
        <w:trPr>
          <w:tblHeader/>
        </w:trPr>
        <w:tc>
          <w:tcPr>
            <w:tcW w:w="3483" w:type="dxa"/>
            <w:vAlign w:val="bottom"/>
          </w:tcPr>
          <w:p w:rsidR="00745965" w:rsidRPr="00C64DB6" w:rsidRDefault="00745965" w:rsidP="0039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CC1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06" w:type="dxa"/>
            <w:gridSpan w:val="2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301497" w:rsidRPr="00C64DB6" w:rsidTr="0070489F">
        <w:trPr>
          <w:tblHeader/>
        </w:trPr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CC1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0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0489F"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46" w:type="dxa"/>
            <w:vAlign w:val="bottom"/>
          </w:tcPr>
          <w:p w:rsidR="00745965" w:rsidRPr="00C64DB6" w:rsidRDefault="0070489F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70489F">
        <w:trPr>
          <w:tblHeader/>
        </w:trPr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พัฒนาและดำเนินการ 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429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CB754D" w:rsidRPr="00C64DB6" w:rsidRDefault="00CB754D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9B5E6A" w:rsidRPr="00C64DB6" w:rsidRDefault="009B5E6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จำกัดและบริษัทย่อย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อาร์อี โซลาร์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9B5E6A" w:rsidRPr="00C64DB6" w:rsidRDefault="009B5E6A" w:rsidP="009B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CB754D" w:rsidRPr="00C64DB6" w:rsidRDefault="00CB75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vAlign w:val="bottom"/>
          </w:tcPr>
          <w:p w:rsidR="00CB754D" w:rsidRPr="00C64DB6" w:rsidRDefault="00CB75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CB754D" w:rsidRPr="00C64DB6" w:rsidRDefault="00CB75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CB754D" w:rsidRPr="00C64DB6" w:rsidRDefault="00CB75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CB754D" w:rsidRPr="00C64DB6" w:rsidRDefault="00CB75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บริษัทร่วมทางตรง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33.33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429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CB754D" w:rsidRPr="00C64DB6" w:rsidRDefault="00CB754D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40154"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เบิกไพร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โคเจนเนอเรชั่น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37.50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PT Medco </w:t>
            </w:r>
            <w:proofErr w:type="spellStart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Ratch</w:t>
            </w:r>
            <w:proofErr w:type="spellEnd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Power Riau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FF35D0" w:rsidRPr="00C64DB6" w:rsidRDefault="00FF35D0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ไฟฟ้าน้ำงึม </w:t>
            </w:r>
            <w:r w:rsidRPr="00C64DB6">
              <w:rPr>
                <w:rFonts w:ascii="Angsana New" w:hAnsi="Angsana New"/>
                <w:sz w:val="30"/>
                <w:szCs w:val="30"/>
              </w:rPr>
              <w:t>2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29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442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960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46" w:type="dxa"/>
            <w:vAlign w:val="bottom"/>
          </w:tcPr>
          <w:p w:rsidR="00FF35D0" w:rsidRPr="00C64DB6" w:rsidRDefault="00FF35D0" w:rsidP="00FF3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01497" w:rsidRPr="00C64DB6" w:rsidTr="0070489F">
        <w:tc>
          <w:tcPr>
            <w:tcW w:w="3483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442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745965" w:rsidRPr="00C64DB6" w:rsidRDefault="00745965" w:rsidP="00860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515797" w:rsidRPr="00C64DB6" w:rsidRDefault="00515797" w:rsidP="009E07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15797" w:rsidRPr="00C64DB6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5797" w:rsidRPr="00C64DB6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515797" w:rsidRPr="00C64DB6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C64DB6" w:rsidRDefault="00006EDD" w:rsidP="00006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A63C9A" w:rsidRPr="00C64DB6">
        <w:rPr>
          <w:rFonts w:ascii="Angsana New" w:hAnsi="Angsana New"/>
          <w:sz w:val="30"/>
          <w:szCs w:val="30"/>
        </w:rPr>
        <w:t>34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A63C9A"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</w:rPr>
        <w:t xml:space="preserve">) </w:t>
      </w:r>
      <w:r w:rsidR="00D10C62" w:rsidRPr="00C64DB6">
        <w:rPr>
          <w:rFonts w:ascii="Angsana New" w:hAnsi="Angsana New"/>
          <w:sz w:val="30"/>
          <w:szCs w:val="30"/>
        </w:rPr>
        <w:t xml:space="preserve">              </w:t>
      </w:r>
      <w:r w:rsidR="005044FA" w:rsidRPr="00C64DB6">
        <w:rPr>
          <w:rFonts w:ascii="Angsana New" w:hAnsi="Angsana New"/>
          <w:sz w:val="30"/>
          <w:szCs w:val="30"/>
        </w:rPr>
        <w:t xml:space="preserve">   </w:t>
      </w:r>
      <w:r w:rsidR="00EC45F5" w:rsidRPr="00C64DB6">
        <w:rPr>
          <w:rFonts w:ascii="Angsana New" w:hAnsi="Angsana New"/>
          <w:sz w:val="30"/>
          <w:szCs w:val="30"/>
        </w:rPr>
        <w:t xml:space="preserve">          </w:t>
      </w:r>
      <w:r w:rsidR="00D10C62" w:rsidRPr="00C64DB6">
        <w:rPr>
          <w:rFonts w:ascii="Angsana New" w:hAnsi="Angsana New"/>
          <w:sz w:val="30"/>
          <w:szCs w:val="30"/>
          <w:cs/>
        </w:rPr>
        <w:t>เรื่อง</w:t>
      </w:r>
      <w:r w:rsidR="00D10C62" w:rsidRPr="00C64DB6">
        <w:rPr>
          <w:rFonts w:ascii="Angsana New" w:hAnsi="Angsana New"/>
          <w:sz w:val="30"/>
          <w:szCs w:val="30"/>
        </w:rPr>
        <w:t xml:space="preserve"> </w:t>
      </w:r>
      <w:r w:rsidR="00812724" w:rsidRPr="00C64DB6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D10C62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10C62" w:rsidRPr="00C64DB6">
        <w:rPr>
          <w:rFonts w:ascii="Angsana New" w:hAnsi="Angsana New"/>
          <w:sz w:val="30"/>
          <w:szCs w:val="30"/>
        </w:rPr>
        <w:t xml:space="preserve">                       </w:t>
      </w:r>
      <w:r w:rsidR="005044FA" w:rsidRPr="00C64DB6">
        <w:rPr>
          <w:rFonts w:ascii="Angsana New" w:hAnsi="Angsana New"/>
          <w:sz w:val="30"/>
          <w:szCs w:val="30"/>
        </w:rPr>
        <w:t xml:space="preserve">     </w:t>
      </w:r>
      <w:r w:rsidRPr="00C64DB6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965D1B" w:rsidRPr="00C64DB6" w:rsidRDefault="00965D1B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C64DB6" w:rsidRDefault="00006EDD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</w:t>
      </w:r>
      <w:r w:rsidR="00A63C9A" w:rsidRPr="00C64DB6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A63C9A" w:rsidRPr="00C64DB6">
        <w:rPr>
          <w:rFonts w:ascii="Angsana New" w:hAnsi="Angsana New"/>
          <w:sz w:val="30"/>
          <w:szCs w:val="30"/>
        </w:rPr>
        <w:t>31</w:t>
      </w:r>
      <w:r w:rsidR="00711993" w:rsidRPr="00C64DB6">
        <w:rPr>
          <w:rFonts w:ascii="Angsana New" w:hAnsi="Angsana New"/>
          <w:sz w:val="30"/>
          <w:szCs w:val="30"/>
          <w:cs/>
        </w:rPr>
        <w:t xml:space="preserve"> ธัน</w:t>
      </w:r>
      <w:r w:rsidR="00A63C9A" w:rsidRPr="00C64DB6">
        <w:rPr>
          <w:rFonts w:ascii="Angsana New" w:hAnsi="Angsana New"/>
          <w:sz w:val="30"/>
          <w:szCs w:val="30"/>
          <w:cs/>
        </w:rPr>
        <w:t xml:space="preserve">วาคม </w:t>
      </w:r>
      <w:r w:rsidR="00A63C9A"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</w:rPr>
        <w:t xml:space="preserve">          </w:t>
      </w:r>
      <w:r w:rsidR="00A63C9A" w:rsidRPr="00C64DB6">
        <w:rPr>
          <w:rFonts w:ascii="Angsana New" w:hAnsi="Angsana New"/>
          <w:sz w:val="30"/>
          <w:szCs w:val="30"/>
        </w:rPr>
        <w:t xml:space="preserve">     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A63C9A" w:rsidRPr="00C64DB6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A63C9A" w:rsidRPr="00C64DB6">
        <w:rPr>
          <w:rFonts w:ascii="Angsana New" w:hAnsi="Angsana New"/>
          <w:sz w:val="30"/>
          <w:szCs w:val="30"/>
        </w:rPr>
        <w:t>31</w:t>
      </w:r>
      <w:r w:rsidR="00A63C9A" w:rsidRPr="00C64D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3C9A" w:rsidRPr="00C64DB6">
        <w:rPr>
          <w:rFonts w:ascii="Angsana New" w:hAnsi="Angsana New"/>
          <w:sz w:val="30"/>
          <w:szCs w:val="30"/>
        </w:rPr>
        <w:t>25</w:t>
      </w:r>
      <w:r w:rsidR="00106B2A" w:rsidRPr="00C64DB6">
        <w:rPr>
          <w:rFonts w:ascii="Angsana New" w:hAnsi="Angsana New"/>
          <w:sz w:val="30"/>
          <w:szCs w:val="30"/>
        </w:rPr>
        <w:t>60</w:t>
      </w:r>
    </w:p>
    <w:p w:rsidR="00006EDD" w:rsidRPr="00C64DB6" w:rsidRDefault="00006EDD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06EDD" w:rsidRPr="00C64DB6" w:rsidRDefault="00006EDD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A63C9A" w:rsidRPr="00C64DB6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63C9A" w:rsidRPr="00C64DB6">
        <w:rPr>
          <w:rFonts w:ascii="Angsana New" w:hAnsi="Angsana New"/>
          <w:sz w:val="30"/>
          <w:szCs w:val="30"/>
        </w:rPr>
        <w:t>31</w:t>
      </w:r>
      <w:r w:rsidRPr="00C64D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63C9A"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  <w:r w:rsidR="00965541" w:rsidRPr="00C64DB6">
        <w:rPr>
          <w:rFonts w:ascii="Angsana New" w:hAnsi="Angsana New"/>
          <w:sz w:val="30"/>
          <w:szCs w:val="30"/>
          <w:cs/>
        </w:rPr>
        <w:t>ยกเว้น</w:t>
      </w:r>
      <w:r w:rsidRPr="00C64DB6">
        <w:rPr>
          <w:rFonts w:ascii="Angsana New" w:hAnsi="Angsana New"/>
          <w:sz w:val="30"/>
          <w:szCs w:val="30"/>
          <w:cs/>
        </w:rPr>
        <w:t xml:space="preserve">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A63C9A" w:rsidRPr="00C64DB6">
        <w:rPr>
          <w:rFonts w:ascii="Angsana New" w:hAnsi="Angsana New"/>
          <w:sz w:val="30"/>
          <w:szCs w:val="30"/>
        </w:rPr>
        <w:t>1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มกราคม </w:t>
      </w:r>
      <w:r w:rsidR="00A63C9A" w:rsidRPr="00C64DB6">
        <w:rPr>
          <w:rFonts w:ascii="Angsana New" w:hAnsi="Angsana New"/>
          <w:sz w:val="30"/>
          <w:szCs w:val="30"/>
        </w:rPr>
        <w:t>2561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ทุกฉบับ</w:t>
      </w:r>
      <w:r w:rsidR="007B46AF" w:rsidRPr="00C64DB6">
        <w:rPr>
          <w:rFonts w:ascii="Angsana New" w:hAnsi="Angsana New"/>
          <w:sz w:val="30"/>
          <w:szCs w:val="30"/>
        </w:rPr>
        <w:t xml:space="preserve">             </w:t>
      </w:r>
      <w:r w:rsidR="005044FA" w:rsidRPr="00C64DB6">
        <w:rPr>
          <w:rFonts w:ascii="Angsana New" w:hAnsi="Angsana New"/>
          <w:sz w:val="30"/>
          <w:szCs w:val="30"/>
        </w:rPr>
        <w:t xml:space="preserve">  </w:t>
      </w:r>
      <w:r w:rsidR="00EC45F5" w:rsidRPr="00C64DB6">
        <w:rPr>
          <w:rFonts w:ascii="Angsana New" w:hAnsi="Angsana New"/>
          <w:sz w:val="30"/>
          <w:szCs w:val="30"/>
        </w:rPr>
        <w:t xml:space="preserve">          </w:t>
      </w:r>
      <w:r w:rsidRPr="00C64DB6">
        <w:rPr>
          <w:rFonts w:ascii="Angsana New" w:hAnsi="Angsana New"/>
          <w:sz w:val="30"/>
          <w:szCs w:val="30"/>
          <w:cs/>
        </w:rPr>
        <w:t>มาถือปฏิบัติ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F45F74" w:rsidRPr="00C64DB6" w:rsidRDefault="00F45F74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45F74" w:rsidRPr="00C64DB6" w:rsidRDefault="00965541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="00653AF6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สภาวิชาชีพบัญชีได้ออกมาตรฐาน การรายงานทางการเงินฉบับที่ </w:t>
      </w:r>
      <w:r w:rsidRPr="00C64DB6">
        <w:rPr>
          <w:rFonts w:ascii="Angsana New" w:hAnsi="Angsana New"/>
          <w:sz w:val="30"/>
          <w:szCs w:val="30"/>
        </w:rPr>
        <w:t>15</w:t>
      </w:r>
      <w:r w:rsidRPr="00C64DB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64DB6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 เริ่มในหรือหลังวันที่</w:t>
      </w:r>
      <w:r w:rsidR="00A63C9A" w:rsidRPr="00C64DB6">
        <w:rPr>
          <w:rFonts w:ascii="Angsana New" w:hAnsi="Angsana New"/>
          <w:sz w:val="30"/>
          <w:szCs w:val="30"/>
        </w:rPr>
        <w:t xml:space="preserve"> 1</w:t>
      </w:r>
      <w:r w:rsidRPr="00C64DB6">
        <w:rPr>
          <w:rFonts w:ascii="Angsana New" w:hAnsi="Angsana New"/>
          <w:sz w:val="30"/>
          <w:szCs w:val="30"/>
          <w:cs/>
        </w:rPr>
        <w:t xml:space="preserve"> มกราคม </w:t>
      </w:r>
      <w:r w:rsidR="00A63C9A" w:rsidRPr="00C64DB6">
        <w:rPr>
          <w:rFonts w:ascii="Angsana New" w:hAnsi="Angsana New"/>
          <w:sz w:val="30"/>
          <w:szCs w:val="30"/>
        </w:rPr>
        <w:t>25</w:t>
      </w:r>
      <w:r w:rsidRPr="00C64DB6">
        <w:rPr>
          <w:rFonts w:ascii="Angsana New" w:hAnsi="Angsana New"/>
          <w:sz w:val="30"/>
          <w:szCs w:val="30"/>
        </w:rPr>
        <w:t xml:space="preserve">62 </w:t>
      </w:r>
      <w:r w:rsidRPr="00C64DB6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</w:t>
      </w:r>
      <w:r w:rsidR="0041602D" w:rsidRPr="00C64DB6">
        <w:rPr>
          <w:rFonts w:ascii="Angsana New" w:hAnsi="Angsana New"/>
          <w:sz w:val="30"/>
          <w:szCs w:val="30"/>
          <w:cs/>
        </w:rPr>
        <w:t xml:space="preserve">                                              </w:t>
      </w:r>
      <w:r w:rsidRPr="00C64DB6">
        <w:rPr>
          <w:rFonts w:ascii="Angsana New" w:hAnsi="Angsana New"/>
          <w:sz w:val="30"/>
          <w:szCs w:val="30"/>
          <w:cs/>
        </w:rPr>
        <w:t>งบการเงินระหว่างกาลก่อนวันที่มีผลบังคับใช้</w:t>
      </w:r>
    </w:p>
    <w:p w:rsidR="00965541" w:rsidRPr="00C64DB6" w:rsidRDefault="00965541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00176B" w:rsidRPr="00C64DB6" w:rsidRDefault="00965541" w:rsidP="009655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64DB6">
        <w:rPr>
          <w:rFonts w:ascii="Angsana New" w:hAnsi="Angsana New"/>
          <w:sz w:val="30"/>
          <w:szCs w:val="30"/>
        </w:rPr>
        <w:t xml:space="preserve">15 </w:t>
      </w:r>
      <w:r w:rsidRPr="00C64DB6">
        <w:rPr>
          <w:rFonts w:ascii="Angsana New" w:hAnsi="Angsana New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มาตรฐานการรายงานทางการเงินฉบับนี้นำมาใช้แทนมาตรฐานการรายงานทาง การเงินเกี่ย</w:t>
      </w:r>
      <w:r w:rsidR="00A63C9A" w:rsidRPr="00C64DB6">
        <w:rPr>
          <w:rFonts w:ascii="Angsana New" w:hAnsi="Angsana New"/>
          <w:sz w:val="30"/>
          <w:szCs w:val="30"/>
          <w:cs/>
        </w:rPr>
        <w:t>วกับการรับรู้รายได้ ดังต่อไปนี้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มาตรฐานการบัญชี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ฉบับที่</w:t>
      </w:r>
      <w:r w:rsidR="00A63C9A" w:rsidRPr="00C64DB6">
        <w:rPr>
          <w:rFonts w:ascii="Angsana New" w:hAnsi="Angsana New"/>
          <w:sz w:val="30"/>
          <w:szCs w:val="30"/>
        </w:rPr>
        <w:t xml:space="preserve"> 11</w:t>
      </w:r>
      <w:r w:rsidRPr="00C64D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  <w:cs/>
        </w:rPr>
        <w:t>)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เรื่อง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มาตรฐานการบัญชี ฉบับที่</w:t>
      </w:r>
      <w:r w:rsidR="00A63C9A" w:rsidRPr="00C64DB6">
        <w:rPr>
          <w:rFonts w:ascii="Angsana New" w:hAnsi="Angsana New"/>
          <w:sz w:val="30"/>
          <w:szCs w:val="30"/>
        </w:rPr>
        <w:t xml:space="preserve"> 18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C64DB6">
        <w:rPr>
          <w:rFonts w:ascii="Angsana New" w:hAnsi="Angsana New"/>
          <w:sz w:val="30"/>
          <w:szCs w:val="30"/>
        </w:rPr>
        <w:t>2560)</w:t>
      </w:r>
      <w:r w:rsidRPr="00C64DB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การตีความมาตรฐานการบัญชี ฉบับที่ </w:t>
      </w:r>
      <w:r w:rsidR="00A63C9A" w:rsidRPr="00C64DB6">
        <w:rPr>
          <w:rFonts w:ascii="Angsana New" w:hAnsi="Angsana New"/>
          <w:sz w:val="30"/>
          <w:szCs w:val="30"/>
        </w:rPr>
        <w:t>31</w:t>
      </w:r>
      <w:r w:rsidRPr="00C64D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  <w:cs/>
        </w:rPr>
        <w:t xml:space="preserve">) เรื่อง </w:t>
      </w:r>
      <w:r w:rsidR="008D2FA3" w:rsidRPr="00C64DB6">
        <w:rPr>
          <w:rFonts w:ascii="Angsana New" w:hAnsi="Angsana New"/>
          <w:i/>
          <w:iCs/>
          <w:sz w:val="30"/>
          <w:szCs w:val="30"/>
          <w:cs/>
        </w:rPr>
        <w:t xml:space="preserve">รายได้ </w:t>
      </w:r>
      <w:r w:rsidR="00135BE1" w:rsidRPr="00C64DB6">
        <w:rPr>
          <w:rFonts w:ascii="Angsana New" w:hAnsi="Angsana New"/>
          <w:i/>
          <w:iCs/>
          <w:sz w:val="30"/>
          <w:szCs w:val="30"/>
          <w:cs/>
        </w:rPr>
        <w:t>-</w:t>
      </w:r>
      <w:r w:rsidRPr="00C64DB6">
        <w:rPr>
          <w:rFonts w:ascii="Angsana New" w:hAnsi="Angsana New"/>
          <w:i/>
          <w:iCs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ฉบับที่</w:t>
      </w:r>
      <w:r w:rsidR="00A63C9A" w:rsidRPr="00C64DB6">
        <w:rPr>
          <w:rFonts w:ascii="Angsana New" w:hAnsi="Angsana New"/>
          <w:sz w:val="30"/>
          <w:szCs w:val="30"/>
        </w:rPr>
        <w:t xml:space="preserve"> 13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C64DB6">
        <w:rPr>
          <w:rFonts w:ascii="Angsana New" w:hAnsi="Angsana New"/>
          <w:sz w:val="30"/>
          <w:szCs w:val="30"/>
        </w:rPr>
        <w:t>2560)</w:t>
      </w:r>
      <w:r w:rsidRPr="00C64DB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64DB6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A63C9A" w:rsidRPr="00C64DB6">
        <w:rPr>
          <w:rFonts w:ascii="Angsana New" w:hAnsi="Angsana New"/>
          <w:sz w:val="30"/>
          <w:szCs w:val="30"/>
        </w:rPr>
        <w:t>15</w:t>
      </w:r>
      <w:r w:rsidRPr="00C64D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Pr="00C64DB6">
        <w:rPr>
          <w:rFonts w:ascii="Angsana New" w:hAnsi="Angsana New"/>
          <w:sz w:val="30"/>
          <w:szCs w:val="30"/>
        </w:rPr>
        <w:t>2560</w:t>
      </w:r>
      <w:r w:rsidRPr="00C64DB6">
        <w:rPr>
          <w:rFonts w:ascii="Angsana New" w:hAnsi="Angsana New"/>
          <w:sz w:val="30"/>
          <w:szCs w:val="30"/>
          <w:cs/>
        </w:rPr>
        <w:t xml:space="preserve">) เรื่อง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สัญญาสำหรับการก่อสร้าง อสังหาริมทรัพย์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</w:p>
    <w:p w:rsidR="00965541" w:rsidRPr="00C64DB6" w:rsidRDefault="00965541" w:rsidP="0096554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64DB6">
        <w:rPr>
          <w:rFonts w:ascii="Angsana New" w:hAnsi="Angsana New"/>
          <w:sz w:val="30"/>
          <w:szCs w:val="30"/>
        </w:rPr>
        <w:t>18</w:t>
      </w:r>
      <w:r w:rsidRPr="00C64D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A63C9A" w:rsidRPr="00C64DB6">
        <w:rPr>
          <w:rFonts w:ascii="Angsana New" w:hAnsi="Angsana New"/>
          <w:sz w:val="30"/>
          <w:szCs w:val="30"/>
        </w:rPr>
        <w:t>25</w:t>
      </w:r>
      <w:r w:rsidRPr="00C64DB6">
        <w:rPr>
          <w:rFonts w:ascii="Angsana New" w:hAnsi="Angsana New"/>
          <w:sz w:val="30"/>
          <w:szCs w:val="30"/>
        </w:rPr>
        <w:t xml:space="preserve">60) </w:t>
      </w:r>
      <w:r w:rsidRPr="00C64DB6">
        <w:rPr>
          <w:rFonts w:ascii="Angsana New" w:hAnsi="Angsana New"/>
          <w:sz w:val="30"/>
          <w:szCs w:val="30"/>
          <w:cs/>
        </w:rPr>
        <w:t xml:space="preserve">เรื่อง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การโอนสินทรัพย์จากลูกค้า</w:t>
      </w:r>
    </w:p>
    <w:p w:rsidR="00DE0E76" w:rsidRPr="00C64DB6" w:rsidRDefault="00DE0E76" w:rsidP="00DE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45F74" w:rsidRPr="00C64DB6" w:rsidRDefault="008D2FA3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00176B" w:rsidRPr="00C64DB6">
        <w:rPr>
          <w:rFonts w:ascii="Angsana New" w:hAnsi="Angsana New"/>
          <w:sz w:val="30"/>
          <w:szCs w:val="30"/>
        </w:rPr>
        <w:t xml:space="preserve">                                        </w:t>
      </w:r>
      <w:r w:rsidRPr="00C64DB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64DB6">
        <w:rPr>
          <w:rFonts w:ascii="Angsana New" w:hAnsi="Angsana New"/>
          <w:sz w:val="30"/>
          <w:szCs w:val="30"/>
        </w:rPr>
        <w:t>15</w:t>
      </w:r>
      <w:r w:rsidRPr="00C64DB6">
        <w:rPr>
          <w:rFonts w:ascii="Angsana New" w:hAnsi="Angsana New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</w:t>
      </w:r>
    </w:p>
    <w:p w:rsidR="00135BE1" w:rsidRPr="00C64DB6" w:rsidRDefault="00135BE1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66470" w:rsidRPr="00C64DB6" w:rsidRDefault="00466470" w:rsidP="0030149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466470" w:rsidRPr="00C64DB6" w:rsidRDefault="00466470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62AE2" w:rsidRPr="00C64DB6" w:rsidRDefault="00562AE2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DD4C53" w:rsidRPr="00C64DB6">
        <w:rPr>
          <w:rFonts w:ascii="Angsana New" w:hAnsi="Angsana New"/>
          <w:sz w:val="30"/>
          <w:szCs w:val="30"/>
          <w:cs/>
        </w:rPr>
        <w:t>บริษัท</w:t>
      </w:r>
    </w:p>
    <w:p w:rsidR="00466470" w:rsidRPr="00C64DB6" w:rsidRDefault="00466470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66470" w:rsidRPr="00C64DB6" w:rsidRDefault="00E4395B" w:rsidP="0030149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466470" w:rsidRPr="00C64DB6" w:rsidRDefault="00466470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en-GB"/>
        </w:rPr>
      </w:pPr>
    </w:p>
    <w:p w:rsidR="00562AE2" w:rsidRPr="00C64DB6" w:rsidRDefault="00562AE2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812724" w:rsidRPr="00C64DB6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C64DB6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135BE1" w:rsidRPr="00C64DB6">
        <w:rPr>
          <w:rFonts w:ascii="Angsana New" w:hAnsi="Angsana New"/>
          <w:sz w:val="30"/>
          <w:szCs w:val="30"/>
          <w:cs/>
        </w:rPr>
        <w:t>่ยวกับ</w:t>
      </w:r>
      <w:r w:rsidR="009472D2" w:rsidRPr="00C64DB6">
        <w:rPr>
          <w:rFonts w:ascii="Angsana New" w:hAnsi="Angsana New"/>
          <w:sz w:val="30"/>
          <w:szCs w:val="30"/>
          <w:cs/>
        </w:rPr>
        <w:t>สินทรัพย์ หนี้สิน รายได้</w:t>
      </w:r>
      <w:r w:rsidR="00F51F4B" w:rsidRPr="00C64DB6">
        <w:rPr>
          <w:rFonts w:ascii="Angsana New" w:hAnsi="Angsana New"/>
          <w:sz w:val="30"/>
          <w:szCs w:val="30"/>
          <w:cs/>
        </w:rPr>
        <w:t xml:space="preserve">และค่าใช้จ่าย </w:t>
      </w:r>
      <w:r w:rsidRPr="00C64DB6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DD4C53" w:rsidRPr="00C64DB6" w:rsidRDefault="00DD4C53" w:rsidP="0056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175DE" w:rsidRPr="00C64DB6" w:rsidRDefault="00562AE2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</w:t>
      </w:r>
      <w:r w:rsidR="00010F72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C64DB6">
        <w:rPr>
          <w:rFonts w:ascii="Angsana New" w:hAnsi="Angsana New"/>
          <w:sz w:val="30"/>
          <w:szCs w:val="30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4DB6">
        <w:rPr>
          <w:rFonts w:ascii="Angsana New" w:hAnsi="Angsana New"/>
          <w:sz w:val="30"/>
          <w:szCs w:val="30"/>
        </w:rPr>
        <w:t>25</w:t>
      </w:r>
      <w:r w:rsidR="00DD4C53" w:rsidRPr="00C64DB6">
        <w:rPr>
          <w:rFonts w:ascii="Angsana New" w:hAnsi="Angsana New"/>
          <w:sz w:val="30"/>
          <w:szCs w:val="30"/>
        </w:rPr>
        <w:t>60</w:t>
      </w:r>
    </w:p>
    <w:p w:rsidR="00AB3A8E" w:rsidRPr="00C64DB6" w:rsidRDefault="00AB3A8E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00176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C64DB6">
        <w:rPr>
          <w:rFonts w:ascii="Angsana New" w:hAnsi="Angsana New"/>
          <w:i/>
          <w:iCs/>
          <w:sz w:val="30"/>
          <w:szCs w:val="30"/>
          <w:cs/>
          <w:lang w:bidi="th-TH"/>
        </w:rPr>
        <w:t>การวัดมูลค่ายุติธรรม</w:t>
      </w:r>
    </w:p>
    <w:p w:rsidR="007F5BA5" w:rsidRPr="00C64DB6" w:rsidRDefault="007F5BA5" w:rsidP="007F5B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highlight w:val="lightGray"/>
          <w:lang w:bidi="th-TH"/>
        </w:rPr>
      </w:pPr>
    </w:p>
    <w:p w:rsidR="007F5BA5" w:rsidRPr="00C64DB6" w:rsidRDefault="007F5BA5" w:rsidP="008D2FA3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4DB6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C64DB6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C64DB6">
        <w:rPr>
          <w:rFonts w:ascii="Angsana New" w:hAnsi="Angsana New"/>
          <w:sz w:val="30"/>
          <w:szCs w:val="30"/>
          <w:lang w:bidi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25655E" w:rsidRPr="00C64DB6">
        <w:rPr>
          <w:rFonts w:ascii="Angsana New" w:hAnsi="Angsana New"/>
          <w:sz w:val="30"/>
          <w:szCs w:val="30"/>
          <w:lang w:val="en-US" w:bidi="th-TH"/>
        </w:rPr>
        <w:t>3</w:t>
      </w:r>
      <w:r w:rsidRPr="00C64DB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35BE1" w:rsidRPr="00C64DB6">
        <w:rPr>
          <w:rFonts w:ascii="Angsana New" w:hAnsi="Angsana New"/>
          <w:sz w:val="30"/>
          <w:szCs w:val="30"/>
          <w:lang w:val="en-US" w:bidi="th-TH"/>
        </w:rPr>
        <w:t xml:space="preserve">             </w:t>
      </w:r>
      <w:r w:rsidR="008D2FA3" w:rsidRPr="00C64DB6">
        <w:rPr>
          <w:rFonts w:ascii="Angsana New" w:hAnsi="Angsana New"/>
          <w:sz w:val="30"/>
          <w:szCs w:val="30"/>
          <w:cs/>
          <w:lang w:val="en-US" w:bidi="th-TH"/>
        </w:rPr>
        <w:t xml:space="preserve">           </w:t>
      </w:r>
      <w:r w:rsidRPr="00C64DB6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860F75" w:rsidRPr="00C64DB6" w:rsidRDefault="00860F7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135BE1" w:rsidRPr="00C64DB6">
        <w:rPr>
          <w:rFonts w:ascii="Angsana New" w:hAnsi="Angsana New"/>
          <w:sz w:val="30"/>
          <w:szCs w:val="30"/>
        </w:rPr>
        <w:t xml:space="preserve">                              </w:t>
      </w:r>
      <w:r w:rsidRPr="00C64DB6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914819" w:rsidRPr="00C64DB6" w:rsidRDefault="00914819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557B22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C64DB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7F5BA5" w:rsidRPr="00C64DB6" w:rsidRDefault="007F5BA5" w:rsidP="0055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75" w:rsidRPr="00C64DB6" w:rsidRDefault="00860F75" w:rsidP="00557B2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br w:type="page"/>
      </w:r>
    </w:p>
    <w:p w:rsidR="007F5BA5" w:rsidRPr="00C64DB6" w:rsidRDefault="007F5BA5" w:rsidP="00557B2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="00C64DB6">
        <w:rPr>
          <w:rFonts w:ascii="Angsana New" w:hAnsi="Angsana New"/>
          <w:sz w:val="30"/>
          <w:szCs w:val="30"/>
          <w:cs/>
        </w:rPr>
        <w:t>ดังนี้</w:t>
      </w:r>
    </w:p>
    <w:p w:rsidR="00914819" w:rsidRPr="00C64DB6" w:rsidRDefault="00914819" w:rsidP="00914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00176B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C64DB6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Pr="00C64DB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C64DB6">
        <w:rPr>
          <w:rFonts w:ascii="Angsana New" w:hAnsi="Angsana New"/>
          <w:sz w:val="30"/>
          <w:szCs w:val="30"/>
          <w:lang w:bidi="th-TH"/>
        </w:rPr>
        <w:t>(</w:t>
      </w:r>
      <w:r w:rsidRPr="00C64DB6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C64DB6">
        <w:rPr>
          <w:rFonts w:ascii="Angsana New" w:hAnsi="Angsana New"/>
          <w:sz w:val="30"/>
          <w:szCs w:val="30"/>
          <w:lang w:bidi="th-TH"/>
        </w:rPr>
        <w:t xml:space="preserve">) </w:t>
      </w:r>
      <w:r w:rsidRPr="00C64DB6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F5BA5" w:rsidRPr="00C64DB6" w:rsidRDefault="007F5BA5" w:rsidP="00E530E6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C64DB6">
        <w:rPr>
          <w:rFonts w:ascii="Angsana New" w:hAnsi="Angsana New"/>
          <w:i/>
          <w:iCs/>
          <w:sz w:val="30"/>
          <w:szCs w:val="30"/>
          <w:lang w:bidi="th-TH"/>
        </w:rPr>
        <w:t xml:space="preserve"> 2</w:t>
      </w:r>
      <w:r w:rsidR="00C64DB6">
        <w:rPr>
          <w:rFonts w:ascii="Angsana New" w:hAnsi="Angsana New"/>
          <w:sz w:val="30"/>
          <w:szCs w:val="30"/>
          <w:lang w:bidi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C64DB6">
        <w:rPr>
          <w:rFonts w:ascii="Angsana New" w:hAnsi="Angsana New"/>
          <w:sz w:val="30"/>
          <w:szCs w:val="30"/>
          <w:lang w:bidi="th-TH"/>
        </w:rPr>
        <w:t>(</w:t>
      </w:r>
      <w:r w:rsidRPr="00C64DB6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64DB6">
        <w:rPr>
          <w:rFonts w:ascii="Angsana New" w:hAnsi="Angsana New"/>
          <w:sz w:val="30"/>
          <w:szCs w:val="30"/>
          <w:lang w:bidi="th-TH"/>
        </w:rPr>
        <w:t>1</w:t>
      </w:r>
    </w:p>
    <w:p w:rsidR="007F5BA5" w:rsidRPr="00C64DB6" w:rsidRDefault="007F5BA5" w:rsidP="00914819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4DB6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C64DB6">
        <w:rPr>
          <w:rFonts w:ascii="Angsana New" w:hAnsi="Angsana New"/>
          <w:i/>
          <w:iCs/>
          <w:sz w:val="30"/>
          <w:szCs w:val="30"/>
          <w:lang w:bidi="th-TH"/>
        </w:rPr>
        <w:t xml:space="preserve"> 3</w:t>
      </w:r>
      <w:r w:rsidRPr="00C64DB6">
        <w:rPr>
          <w:rFonts w:ascii="Angsana New" w:hAnsi="Angsana New"/>
          <w:sz w:val="30"/>
          <w:szCs w:val="30"/>
          <w:lang w:bidi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914819" w:rsidRPr="00C64DB6">
        <w:rPr>
          <w:rFonts w:ascii="Angsana New" w:hAnsi="Angsana New"/>
          <w:sz w:val="30"/>
          <w:szCs w:val="30"/>
          <w:cs/>
          <w:lang w:bidi="th-TH"/>
        </w:rPr>
        <w:t>สามารถ</w:t>
      </w:r>
      <w:r w:rsidRPr="00C64DB6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7F5BA5" w:rsidRPr="00C64DB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F5BA5" w:rsidRPr="00C64DB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F5BA5" w:rsidRPr="00C64DB6" w:rsidRDefault="007F5BA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อยู่ในหมายเหตุข้อ</w:t>
      </w:r>
      <w:r w:rsidR="009460EE" w:rsidRPr="00C64DB6">
        <w:rPr>
          <w:rFonts w:ascii="Angsana New" w:hAnsi="Angsana New"/>
          <w:sz w:val="30"/>
          <w:szCs w:val="30"/>
        </w:rPr>
        <w:t xml:space="preserve"> 16</w:t>
      </w:r>
      <w:r w:rsidRPr="00C64DB6">
        <w:rPr>
          <w:rFonts w:ascii="Angsana New" w:hAnsi="Angsana New"/>
          <w:sz w:val="30"/>
          <w:szCs w:val="30"/>
          <w:cs/>
        </w:rPr>
        <w:t xml:space="preserve"> เครื่องมือทางการเงิน</w:t>
      </w:r>
    </w:p>
    <w:p w:rsidR="00745965" w:rsidRPr="00C64DB6" w:rsidRDefault="00745965" w:rsidP="007F5BA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74314" w:rsidRPr="00C64DB6" w:rsidRDefault="00562AE2" w:rsidP="00965D1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E13D18" w:rsidRPr="00C64DB6" w:rsidRDefault="00E13D18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62AE2" w:rsidRPr="00C64DB6" w:rsidRDefault="00562AE2" w:rsidP="00562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64DB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010F72" w:rsidRPr="00C64DB6">
        <w:rPr>
          <w:rFonts w:ascii="Angsana New" w:hAnsi="Angsana New"/>
          <w:b/>
          <w:sz w:val="30"/>
          <w:szCs w:val="30"/>
        </w:rPr>
        <w:t xml:space="preserve">   </w:t>
      </w:r>
      <w:r w:rsidRPr="00C64DB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914819" w:rsidRPr="00C64DB6">
        <w:rPr>
          <w:rFonts w:ascii="Angsana New" w:hAnsi="Angsana New"/>
          <w:b/>
          <w:sz w:val="30"/>
          <w:szCs w:val="30"/>
          <w:cs/>
        </w:rPr>
        <w:t>นัย</w:t>
      </w:r>
      <w:r w:rsidRPr="00C64DB6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60F75" w:rsidRPr="00C64DB6" w:rsidRDefault="00860F75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671DF7" w:rsidRPr="00C64DB6" w:rsidRDefault="00671DF7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64DB6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C64DB6">
        <w:rPr>
          <w:rFonts w:ascii="Angsana New" w:hAnsi="Angsana New"/>
          <w:b/>
          <w:sz w:val="30"/>
          <w:szCs w:val="30"/>
        </w:rPr>
        <w:t xml:space="preserve"> </w:t>
      </w:r>
      <w:r w:rsidRPr="00C64DB6">
        <w:rPr>
          <w:rFonts w:ascii="Angsana New" w:hAnsi="Angsana New"/>
          <w:b/>
          <w:sz w:val="30"/>
          <w:szCs w:val="30"/>
          <w:cs/>
        </w:rPr>
        <w:t>การร่วมค้า</w:t>
      </w:r>
      <w:r w:rsidRPr="00C64DB6">
        <w:rPr>
          <w:rFonts w:ascii="Angsana New" w:hAnsi="Angsana New"/>
          <w:b/>
          <w:sz w:val="30"/>
          <w:szCs w:val="30"/>
        </w:rPr>
        <w:t xml:space="preserve"> </w:t>
      </w:r>
      <w:r w:rsidRPr="00C64DB6">
        <w:rPr>
          <w:rFonts w:ascii="Angsana New" w:hAnsi="Angsana New"/>
          <w:b/>
          <w:sz w:val="30"/>
          <w:szCs w:val="30"/>
          <w:cs/>
        </w:rPr>
        <w:t>ผู้บริหารสำคัญและบุคคลหรือกิจการที่เกี่ยวข้องกันอื่น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8E40EF" w:rsidRPr="00C64DB6" w:rsidRDefault="008E40EF" w:rsidP="0084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3600"/>
        <w:gridCol w:w="1440"/>
        <w:gridCol w:w="4230"/>
      </w:tblGrid>
      <w:tr w:rsidR="00301497" w:rsidRPr="00C64DB6" w:rsidTr="00C0256B">
        <w:trPr>
          <w:trHeight w:val="20"/>
          <w:tblHeader/>
        </w:trPr>
        <w:tc>
          <w:tcPr>
            <w:tcW w:w="3600" w:type="dxa"/>
            <w:shd w:val="clear" w:color="auto" w:fill="auto"/>
          </w:tcPr>
          <w:p w:rsidR="00562AE2" w:rsidRPr="00C64DB6" w:rsidRDefault="00272B15" w:rsidP="0091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</w:rPr>
              <w:br w:type="page"/>
            </w:r>
            <w:r w:rsidRPr="00C64DB6">
              <w:rPr>
                <w:rFonts w:ascii="Angsana New" w:hAnsi="Angsana New"/>
              </w:rPr>
              <w:br w:type="page"/>
            </w:r>
            <w:r w:rsidRPr="00C64DB6">
              <w:rPr>
                <w:rFonts w:ascii="Angsana New" w:hAnsi="Angsana New"/>
              </w:rPr>
              <w:br w:type="page"/>
            </w:r>
            <w:r w:rsidR="00562AE2" w:rsidRPr="00C64DB6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562AE2"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562AE2" w:rsidRPr="00C64DB6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562AE2" w:rsidRPr="00C64DB6" w:rsidRDefault="00562AE2" w:rsidP="0091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C64DB6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</w:tcPr>
          <w:p w:rsidR="00562AE2" w:rsidRPr="00C64DB6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C64DB6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C64DB6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C64DB6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C64DB6" w:rsidRDefault="00562AE2" w:rsidP="0024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D10C62" w:rsidRPr="00C64DB6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="00D10C62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562AE2" w:rsidRPr="00C64DB6" w:rsidRDefault="00562AE2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1440" w:type="dxa"/>
            <w:shd w:val="clear" w:color="auto" w:fill="auto"/>
          </w:tcPr>
          <w:p w:rsidR="00562AE2" w:rsidRPr="00C64DB6" w:rsidRDefault="00562AE2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562AE2" w:rsidRPr="00C64DB6" w:rsidRDefault="00562AE2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2354CB" w:rsidRPr="00C64DB6">
              <w:rPr>
                <w:rFonts w:ascii="Angsana New" w:hAnsi="Angsana New"/>
                <w:sz w:val="30"/>
                <w:szCs w:val="30"/>
                <w:cs/>
              </w:rPr>
              <w:t>ทางตรง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2354CB" w:rsidRPr="00C64DB6" w:rsidRDefault="002354CB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lastRenderedPageBreak/>
              <w:t>บริษัท ราช</w:t>
            </w: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C64DB6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2354CB" w:rsidRPr="00C64DB6" w:rsidRDefault="002354CB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2354CB" w:rsidRPr="00C64DB6" w:rsidRDefault="002354CB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25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อาร์เอช อินเตอร์เนชั่นแนล  </w:t>
            </w:r>
          </w:p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77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 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3F34E8" w:rsidRPr="00C64DB6" w:rsidRDefault="003F34E8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(มอริเชียส)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3F34E8" w:rsidRPr="00C64DB6" w:rsidRDefault="003F34E8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ออสเตรเลีย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80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 100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อาร์อี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โซลาร์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ซีเอ็นไบโอแมส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พีบีไบโอแมส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301497" w:rsidRPr="00C64DB6" w:rsidTr="00C0256B">
        <w:trPr>
          <w:trHeight w:val="80"/>
        </w:trPr>
        <w:tc>
          <w:tcPr>
            <w:tcW w:w="3600" w:type="dxa"/>
            <w:shd w:val="clear" w:color="auto" w:fill="auto"/>
          </w:tcPr>
          <w:p w:rsidR="003F34E8" w:rsidRPr="00C64DB6" w:rsidRDefault="003F34E8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แอลพีไบโอแมส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5D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เป็นบริษัทร่วมทางตรง บริษัทถือหุ้นร้อยละ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เป็นบริษัทร่วมทางตรง บริษัทถือหุ้นร้อยละ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Perth Power Partnership (</w:t>
            </w:r>
            <w:proofErr w:type="spellStart"/>
            <w:r w:rsidRPr="00C64DB6">
              <w:rPr>
                <w:rFonts w:ascii="Angsana New" w:hAnsi="Angsana New"/>
                <w:sz w:val="30"/>
                <w:szCs w:val="30"/>
              </w:rPr>
              <w:t>Kwinana</w:t>
            </w:r>
            <w:proofErr w:type="spellEnd"/>
            <w:r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50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</w:t>
            </w:r>
            <w:r w:rsidR="00A62EC5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เอนเนอร์จี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A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33.33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เป็นการร่วมค้าทางตรง บริษัทถือหุ้นร้อยละ 25</w:t>
            </w:r>
          </w:p>
        </w:tc>
      </w:tr>
      <w:tr w:rsidR="00860F75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860F75" w:rsidRPr="00C64DB6" w:rsidRDefault="00860F75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60F75" w:rsidRPr="00C64DB6" w:rsidRDefault="00860F75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:rsidR="00860F75" w:rsidRPr="00C64DB6" w:rsidRDefault="00860F75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ราชบุรีเพาเวอร์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F5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25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firstLine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3)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4)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(โคราช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7)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firstLine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7B3FF4"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เบิกไพร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โคเจนเนอเรชั่น จำกัด</w:t>
            </w:r>
          </w:p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35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40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530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37.50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PT Medco </w:t>
            </w:r>
            <w:proofErr w:type="spellStart"/>
            <w:r w:rsidRPr="00C64DB6">
              <w:rPr>
                <w:rFonts w:ascii="Angsana New" w:hAnsi="Angsana New"/>
                <w:sz w:val="30"/>
                <w:szCs w:val="30"/>
              </w:rPr>
              <w:t>Ratch</w:t>
            </w:r>
            <w:proofErr w:type="spellEnd"/>
            <w:r w:rsidRPr="00C64DB6">
              <w:rPr>
                <w:rFonts w:ascii="Angsana New" w:hAnsi="Angsana New"/>
                <w:sz w:val="30"/>
                <w:szCs w:val="30"/>
              </w:rPr>
              <w:t xml:space="preserve"> Power Riau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91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 บริษัทย่อยทางอ้อม</w:t>
            </w:r>
          </w:p>
          <w:p w:rsidR="003F34E8" w:rsidRPr="00C64DB6" w:rsidRDefault="003F34E8" w:rsidP="00CB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49 </w:t>
            </w:r>
            <w:r w:rsidR="00141127" w:rsidRPr="00C64DB6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ไฟฟ้าน้ำงึม 2 จำกัด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เป็นบริษัทย่อยของการร่วมค้าทางตรง</w:t>
            </w:r>
          </w:p>
          <w:p w:rsidR="003F34E8" w:rsidRPr="00C64DB6" w:rsidRDefault="003F34E8" w:rsidP="005F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การร่วมค้าทางตรงถือหุ้นร้อยละ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75</w:t>
            </w:r>
          </w:p>
        </w:tc>
      </w:tr>
      <w:tr w:rsidR="00301497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3F34E8" w:rsidRPr="00C64DB6" w:rsidRDefault="003F34E8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Broadspectrum</w:t>
            </w:r>
            <w:proofErr w:type="spellEnd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BD487E"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Pty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Limited</w:t>
            </w:r>
          </w:p>
        </w:tc>
        <w:tc>
          <w:tcPr>
            <w:tcW w:w="1440" w:type="dxa"/>
            <w:shd w:val="clear" w:color="auto" w:fill="auto"/>
          </w:tcPr>
          <w:p w:rsidR="003F34E8" w:rsidRPr="00C64DB6" w:rsidRDefault="003F34E8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230" w:type="dxa"/>
            <w:shd w:val="clear" w:color="auto" w:fill="auto"/>
          </w:tcPr>
          <w:p w:rsidR="003F34E8" w:rsidRPr="00C64DB6" w:rsidRDefault="003F34E8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เป็นกิจการที่เกี่ยวข้องกันของบริษัทย่อยทางอ้อม</w:t>
            </w: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:rsidR="003F34E8" w:rsidRPr="00C64DB6" w:rsidRDefault="003F34E8" w:rsidP="0091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โดยถือหุ้นในบริษัทย่อยทางอ้อมร้อยละ 20</w:t>
            </w:r>
          </w:p>
        </w:tc>
      </w:tr>
      <w:tr w:rsidR="00CB1F96" w:rsidRPr="00C64DB6" w:rsidTr="00C0256B">
        <w:trPr>
          <w:trHeight w:val="20"/>
        </w:trPr>
        <w:tc>
          <w:tcPr>
            <w:tcW w:w="3600" w:type="dxa"/>
            <w:shd w:val="clear" w:color="auto" w:fill="auto"/>
          </w:tcPr>
          <w:p w:rsidR="00CB1F96" w:rsidRPr="00C64DB6" w:rsidRDefault="00CB1F96" w:rsidP="00B37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CB1F96" w:rsidRPr="00C64DB6" w:rsidRDefault="00CB1F96" w:rsidP="00C0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B1F96" w:rsidRPr="00C64DB6" w:rsidRDefault="00CB1F96" w:rsidP="0023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071FBA" w:rsidRPr="00FC6A4F" w:rsidRDefault="00071FBA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007766" w:rsidRPr="00FC6A4F" w:rsidRDefault="00007766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C6A4F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007766" w:rsidRPr="00FC6A4F" w:rsidRDefault="00007766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/>
      </w:tblPr>
      <w:tblGrid>
        <w:gridCol w:w="5220"/>
        <w:gridCol w:w="3753"/>
      </w:tblGrid>
      <w:tr w:rsidR="00301497" w:rsidRPr="00C64DB6" w:rsidTr="0025655E">
        <w:tc>
          <w:tcPr>
            <w:tcW w:w="5220" w:type="dxa"/>
            <w:vAlign w:val="center"/>
          </w:tcPr>
          <w:p w:rsidR="00007766" w:rsidRPr="00C64DB6" w:rsidRDefault="00007766" w:rsidP="00D3362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753" w:type="dxa"/>
            <w:vAlign w:val="center"/>
          </w:tcPr>
          <w:p w:rsidR="00007766" w:rsidRPr="00C64DB6" w:rsidRDefault="00007766" w:rsidP="00D3362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C6A4F" w:rsidRPr="00C64DB6" w:rsidTr="0025655E">
        <w:tc>
          <w:tcPr>
            <w:tcW w:w="5220" w:type="dxa"/>
            <w:vAlign w:val="center"/>
          </w:tcPr>
          <w:p w:rsidR="00FC6A4F" w:rsidRPr="00C64DB6" w:rsidRDefault="00FC6A4F" w:rsidP="00FC6A4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รายได้ค่าบริการเดินเครื่องและบำรุงรักษาโรงไฟฟ้า</w:t>
            </w:r>
          </w:p>
        </w:tc>
        <w:tc>
          <w:tcPr>
            <w:tcW w:w="3753" w:type="dxa"/>
            <w:vAlign w:val="center"/>
          </w:tcPr>
          <w:p w:rsidR="00FC6A4F" w:rsidRPr="00C64DB6" w:rsidRDefault="00FC6A4F" w:rsidP="00FC6A4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755E4C" w:rsidRPr="00C64DB6" w:rsidRDefault="00755E4C" w:rsidP="00755E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รายได้ตามสัญญาเช่าการเงิน</w:t>
            </w:r>
          </w:p>
        </w:tc>
        <w:tc>
          <w:tcPr>
            <w:tcW w:w="3753" w:type="dxa"/>
            <w:vAlign w:val="center"/>
          </w:tcPr>
          <w:p w:rsidR="00755E4C" w:rsidRPr="00C64DB6" w:rsidRDefault="00755E4C" w:rsidP="00755E4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บริการการจัดการ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 xml:space="preserve">/ 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ค่าปฏิบัติการและบำรุงรักษา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E82C1F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รายได้ดอกเบี้ย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01497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รายได้ค่าเช่าพื้นที่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BB1B95" w:rsidRPr="00C64DB6" w:rsidTr="0025655E">
        <w:tc>
          <w:tcPr>
            <w:tcW w:w="5220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3753" w:type="dxa"/>
            <w:vAlign w:val="center"/>
          </w:tcPr>
          <w:p w:rsidR="00BB1B95" w:rsidRPr="00C64DB6" w:rsidRDefault="00BB1B95" w:rsidP="00D336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E82C1F" w:rsidRPr="00FC6A4F" w:rsidRDefault="00E82C1F" w:rsidP="003C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C380E" w:rsidRPr="00FC6A4F" w:rsidRDefault="003C380E" w:rsidP="003C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C6A4F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3063CE" w:rsidRPr="00FC6A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063CE" w:rsidRPr="00FC6A4F">
        <w:rPr>
          <w:rFonts w:ascii="Angsana New" w:hAnsi="Angsana New"/>
          <w:sz w:val="30"/>
          <w:szCs w:val="30"/>
        </w:rPr>
        <w:t>31</w:t>
      </w:r>
      <w:r w:rsidR="003063CE" w:rsidRPr="00FC6A4F">
        <w:rPr>
          <w:rFonts w:ascii="Angsana New" w:hAnsi="Angsana New"/>
          <w:sz w:val="30"/>
          <w:szCs w:val="30"/>
          <w:cs/>
        </w:rPr>
        <w:t xml:space="preserve"> มีนาคม </w:t>
      </w:r>
      <w:r w:rsidRPr="00FC6A4F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3C380E" w:rsidRPr="00FC6A4F" w:rsidRDefault="003C380E" w:rsidP="003C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/>
      </w:tblPr>
      <w:tblGrid>
        <w:gridCol w:w="3871"/>
        <w:gridCol w:w="1241"/>
        <w:gridCol w:w="241"/>
        <w:gridCol w:w="1200"/>
        <w:gridCol w:w="245"/>
        <w:gridCol w:w="1192"/>
        <w:gridCol w:w="241"/>
        <w:gridCol w:w="6"/>
        <w:gridCol w:w="8"/>
        <w:gridCol w:w="1186"/>
      </w:tblGrid>
      <w:tr w:rsidR="00301497" w:rsidRPr="00C64DB6" w:rsidTr="00301497">
        <w:trPr>
          <w:tblHeader/>
        </w:trPr>
        <w:tc>
          <w:tcPr>
            <w:tcW w:w="2052" w:type="pct"/>
            <w:vAlign w:val="bottom"/>
          </w:tcPr>
          <w:p w:rsidR="003C380E" w:rsidRPr="00C64DB6" w:rsidRDefault="003C380E" w:rsidP="003C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vAlign w:val="bottom"/>
          </w:tcPr>
          <w:p w:rsidR="003C380E" w:rsidRPr="00C64DB6" w:rsidRDefault="003C380E" w:rsidP="003C380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3C380E" w:rsidRPr="00C64DB6" w:rsidRDefault="003C380E" w:rsidP="003C380E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  <w:vAlign w:val="bottom"/>
          </w:tcPr>
          <w:p w:rsidR="003C380E" w:rsidRPr="00C64DB6" w:rsidRDefault="003C380E" w:rsidP="003C380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301497">
        <w:trPr>
          <w:tblHeader/>
        </w:trPr>
        <w:tc>
          <w:tcPr>
            <w:tcW w:w="205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DB28F4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28F4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gridSpan w:val="3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301497">
        <w:trPr>
          <w:trHeight w:val="255"/>
          <w:tblHeader/>
        </w:trPr>
        <w:tc>
          <w:tcPr>
            <w:tcW w:w="205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8" w:type="pct"/>
            <w:gridSpan w:val="9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301497">
        <w:tc>
          <w:tcPr>
            <w:tcW w:w="2052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:rsidR="00745965" w:rsidRPr="00C64DB6" w:rsidRDefault="00745965" w:rsidP="00306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745965" w:rsidRPr="00C64DB6" w:rsidRDefault="00745965" w:rsidP="00394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45965" w:rsidRPr="00C64DB6" w:rsidRDefault="00745965" w:rsidP="00394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745965" w:rsidRPr="00C64DB6" w:rsidRDefault="00745965" w:rsidP="00394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301497">
        <w:tc>
          <w:tcPr>
            <w:tcW w:w="2052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745965" w:rsidRPr="00C64DB6" w:rsidRDefault="00A52836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7,5</w:t>
            </w:r>
            <w:r w:rsidR="009B60E3" w:rsidRPr="00C64DB6">
              <w:rPr>
                <w:rFonts w:ascii="Angsana New" w:hAnsi="Angsana New"/>
                <w:sz w:val="30"/>
                <w:szCs w:val="30"/>
              </w:rPr>
              <w:t>23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="009B60E3" w:rsidRPr="00C64DB6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745965" w:rsidRPr="00C64DB6" w:rsidRDefault="00745965" w:rsidP="00FC6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8,172,100</w:t>
            </w:r>
          </w:p>
        </w:tc>
        <w:tc>
          <w:tcPr>
            <w:tcW w:w="13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45965" w:rsidRPr="00C64DB6" w:rsidRDefault="00572E9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</w:t>
            </w:r>
          </w:p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บำรุงรักษาโรงไฟฟ้า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12,406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41602D" w:rsidRPr="00C64DB6" w:rsidRDefault="0041602D" w:rsidP="00FC6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12,574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885,232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41602D" w:rsidRPr="00C64DB6" w:rsidRDefault="0041602D" w:rsidP="00FC6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1,056,212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2FF" w:rsidRPr="00C64DB6" w:rsidTr="00301497">
        <w:tc>
          <w:tcPr>
            <w:tcW w:w="2052" w:type="pct"/>
            <w:vAlign w:val="bottom"/>
          </w:tcPr>
          <w:p w:rsidR="005762FF" w:rsidRPr="00C64DB6" w:rsidRDefault="005762FF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ผู้ถือหุ้นรายใหญ่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5762FF" w:rsidRPr="00C64DB6" w:rsidRDefault="005762FF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43,380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57,406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293,820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298,831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2,028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42,145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37,785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23,803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58,470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361,379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1,035,185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ส่วนที่เกินกว่าเงินลงทุนจาก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02D" w:rsidRPr="00C64DB6" w:rsidTr="00301497">
        <w:trPr>
          <w:trHeight w:val="167"/>
        </w:trPr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การเลิกกิจการของบริษัทย่อย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</w:tr>
      <w:tr w:rsidR="0041602D" w:rsidRPr="00C64DB6" w:rsidTr="00301497">
        <w:trPr>
          <w:trHeight w:val="167"/>
        </w:trPr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602D" w:rsidRPr="00C64DB6" w:rsidTr="001C74F9">
        <w:trPr>
          <w:trHeight w:val="173"/>
        </w:trPr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02D" w:rsidRPr="00C64DB6" w:rsidTr="001C74F9">
        <w:trPr>
          <w:trHeight w:val="191"/>
        </w:trPr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1602D" w:rsidRPr="00C64DB6" w:rsidTr="001C74F9">
        <w:trPr>
          <w:trHeight w:val="137"/>
        </w:trPr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58,801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60,129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58,801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60,129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C878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8,460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8,869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gridSpan w:val="2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D1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17,703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19,294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D1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D1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D1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40,520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47,980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22,980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20,431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8" w:type="pct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5,710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41602D" w:rsidRPr="00C64DB6" w:rsidTr="00301497">
        <w:tc>
          <w:tcPr>
            <w:tcW w:w="2052" w:type="pct"/>
            <w:vAlign w:val="bottom"/>
          </w:tcPr>
          <w:p w:rsidR="0041602D" w:rsidRPr="00C64DB6" w:rsidRDefault="0041602D" w:rsidP="0041602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42,620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54,215</w:t>
            </w:r>
          </w:p>
        </w:tc>
        <w:tc>
          <w:tcPr>
            <w:tcW w:w="130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23,814</w:t>
            </w:r>
          </w:p>
        </w:tc>
        <w:tc>
          <w:tcPr>
            <w:tcW w:w="128" w:type="pct"/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602D" w:rsidRPr="00C64DB6" w:rsidRDefault="0041602D" w:rsidP="00416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24,398</w:t>
            </w:r>
          </w:p>
        </w:tc>
      </w:tr>
    </w:tbl>
    <w:p w:rsidR="00246D7B" w:rsidRPr="00C64DB6" w:rsidRDefault="00246D7B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DB28F4" w:rsidRPr="00C64DB6">
        <w:rPr>
          <w:rFonts w:ascii="Angsana New" w:hAnsi="Angsana New"/>
          <w:sz w:val="30"/>
          <w:szCs w:val="30"/>
        </w:rPr>
        <w:t>31</w:t>
      </w:r>
      <w:r w:rsidR="00B23EAF" w:rsidRPr="00C64DB6">
        <w:rPr>
          <w:rFonts w:ascii="Angsana New" w:hAnsi="Angsana New"/>
          <w:sz w:val="30"/>
          <w:szCs w:val="30"/>
          <w:cs/>
        </w:rPr>
        <w:t xml:space="preserve"> มีนาคม </w:t>
      </w:r>
      <w:r w:rsidR="00DB28F4" w:rsidRPr="00C64DB6">
        <w:rPr>
          <w:rFonts w:ascii="Angsana New" w:hAnsi="Angsana New"/>
          <w:sz w:val="30"/>
          <w:szCs w:val="30"/>
        </w:rPr>
        <w:t>2561</w:t>
      </w:r>
      <w:r w:rsidR="00DB28F4" w:rsidRPr="00C64DB6">
        <w:rPr>
          <w:rFonts w:ascii="Angsana New" w:hAnsi="Angsana New"/>
          <w:sz w:val="30"/>
          <w:szCs w:val="30"/>
          <w:cs/>
        </w:rPr>
        <w:t xml:space="preserve"> และ </w:t>
      </w:r>
      <w:r w:rsidR="00DB28F4" w:rsidRPr="00C64DB6">
        <w:rPr>
          <w:rFonts w:ascii="Angsana New" w:hAnsi="Angsana New"/>
          <w:sz w:val="30"/>
          <w:szCs w:val="30"/>
        </w:rPr>
        <w:t>31</w:t>
      </w:r>
      <w:r w:rsidR="00DB28F4" w:rsidRPr="00C64D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28F4" w:rsidRPr="00C64DB6">
        <w:rPr>
          <w:rFonts w:ascii="Angsana New" w:hAnsi="Angsana New"/>
          <w:sz w:val="30"/>
          <w:szCs w:val="30"/>
        </w:rPr>
        <w:t>25</w:t>
      </w:r>
      <w:r w:rsidR="00157CE5" w:rsidRPr="00C64DB6">
        <w:rPr>
          <w:rFonts w:ascii="Angsana New" w:hAnsi="Angsana New"/>
          <w:sz w:val="30"/>
          <w:szCs w:val="30"/>
          <w:cs/>
        </w:rPr>
        <w:t>60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  <w:r w:rsidR="00DB28F4" w:rsidRPr="00C64DB6">
        <w:rPr>
          <w:rFonts w:ascii="Angsana New" w:hAnsi="Angsana New"/>
          <w:sz w:val="30"/>
          <w:szCs w:val="30"/>
          <w:cs/>
        </w:rPr>
        <w:t>มีดังนี้</w:t>
      </w:r>
    </w:p>
    <w:p w:rsidR="00677FA6" w:rsidRPr="00C64DB6" w:rsidRDefault="00677FA6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000"/>
      </w:tblPr>
      <w:tblGrid>
        <w:gridCol w:w="3779"/>
        <w:gridCol w:w="1262"/>
        <w:gridCol w:w="266"/>
        <w:gridCol w:w="1172"/>
        <w:gridCol w:w="241"/>
        <w:gridCol w:w="1198"/>
        <w:gridCol w:w="275"/>
        <w:gridCol w:w="1166"/>
      </w:tblGrid>
      <w:tr w:rsidR="00301497" w:rsidRPr="00C64DB6" w:rsidTr="00860F75">
        <w:tc>
          <w:tcPr>
            <w:tcW w:w="2019" w:type="pct"/>
            <w:vAlign w:val="bottom"/>
          </w:tcPr>
          <w:p w:rsidR="00A57C4F" w:rsidRPr="00C64DB6" w:rsidRDefault="00A57C4F" w:rsidP="0066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D5E31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9D5E31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2" w:type="pct"/>
            <w:gridSpan w:val="3"/>
            <w:vAlign w:val="bottom"/>
          </w:tcPr>
          <w:p w:rsidR="00A57C4F" w:rsidRPr="00C64DB6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:rsidR="00A57C4F" w:rsidRPr="00C64DB6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vAlign w:val="bottom"/>
          </w:tcPr>
          <w:p w:rsidR="00A57C4F" w:rsidRPr="00C64DB6" w:rsidRDefault="00A57C4F" w:rsidP="006A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E40837" w:rsidRPr="00C64DB6" w:rsidRDefault="00E40837" w:rsidP="00E4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:rsidR="00E40837" w:rsidRPr="00C64DB6" w:rsidRDefault="00F378AE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2" w:type="pct"/>
            <w:vAlign w:val="bottom"/>
          </w:tcPr>
          <w:p w:rsidR="00E40837" w:rsidRPr="00C64DB6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E40837" w:rsidRPr="00C64DB6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vAlign w:val="bottom"/>
          </w:tcPr>
          <w:p w:rsidR="00E40837" w:rsidRPr="00C64DB6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E40837" w:rsidRPr="00C64DB6" w:rsidRDefault="00F378AE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  <w:vAlign w:val="bottom"/>
          </w:tcPr>
          <w:p w:rsidR="00E40837" w:rsidRPr="00C64DB6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40837" w:rsidRPr="00C64DB6" w:rsidRDefault="00E40837" w:rsidP="00E40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1" w:type="pct"/>
            <w:gridSpan w:val="7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74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745965" w:rsidRPr="00C64DB6" w:rsidRDefault="00745965" w:rsidP="00394F3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74" w:type="pct"/>
            <w:vAlign w:val="bottom"/>
          </w:tcPr>
          <w:p w:rsidR="00745965" w:rsidRPr="00C64DB6" w:rsidRDefault="0096056B" w:rsidP="0096056B">
            <w:pPr>
              <w:pStyle w:val="acctfourfigures"/>
              <w:tabs>
                <w:tab w:val="clear" w:pos="765"/>
              </w:tabs>
              <w:spacing w:line="240" w:lineRule="auto"/>
              <w:ind w:right="-2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D34B03"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7</w:t>
            </w:r>
            <w:r w:rsidR="00D34B03"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34B03"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027</w:t>
            </w:r>
            <w:r w:rsidR="00D34B03"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34B03"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223</w:t>
            </w: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745965" w:rsidRPr="00C64DB6" w:rsidRDefault="00745965" w:rsidP="00394F3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6,731,131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745965" w:rsidRPr="00C64DB6" w:rsidRDefault="00D34B03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:rsidR="00745965" w:rsidRPr="00C64DB6" w:rsidRDefault="00D34B03" w:rsidP="00394F33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right="-2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7,027,223</w:t>
            </w: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745965" w:rsidRPr="00C64DB6" w:rsidRDefault="00745965" w:rsidP="00394F3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6,731,131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745965" w:rsidRPr="00C64DB6" w:rsidRDefault="00D34B03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:rsidR="00745965" w:rsidRPr="00C64DB6" w:rsidRDefault="00D34B03" w:rsidP="00394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/>
              <w:ind w:right="-2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(57,245)</w:t>
            </w: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745965" w:rsidRPr="00C64DB6" w:rsidRDefault="00745965" w:rsidP="00394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0" w:right="-169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(59,646)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:rsidR="00745965" w:rsidRPr="00C64DB6" w:rsidRDefault="00D34B03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860F75">
        <w:tc>
          <w:tcPr>
            <w:tcW w:w="2019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D34B03" w:rsidP="00394F33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right="-2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6,969,978</w:t>
            </w:r>
          </w:p>
        </w:tc>
        <w:tc>
          <w:tcPr>
            <w:tcW w:w="142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745965" w:rsidP="00394F3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6,671,485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D34B03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6468F" w:rsidRPr="00C64DB6" w:rsidRDefault="00F6468F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/>
      </w:tblPr>
      <w:tblGrid>
        <w:gridCol w:w="3780"/>
        <w:gridCol w:w="1255"/>
        <w:gridCol w:w="254"/>
        <w:gridCol w:w="1190"/>
        <w:gridCol w:w="236"/>
        <w:gridCol w:w="1205"/>
        <w:gridCol w:w="262"/>
        <w:gridCol w:w="1171"/>
      </w:tblGrid>
      <w:tr w:rsidR="00301497" w:rsidRPr="00C64DB6" w:rsidTr="00860F75">
        <w:tc>
          <w:tcPr>
            <w:tcW w:w="2021" w:type="pct"/>
            <w:vAlign w:val="bottom"/>
          </w:tcPr>
          <w:p w:rsidR="00F27BC0" w:rsidRPr="00C64D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vAlign w:val="bottom"/>
          </w:tcPr>
          <w:p w:rsidR="00F27BC0" w:rsidRPr="00C64DB6" w:rsidRDefault="00F27BC0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36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F27BC0" w:rsidRPr="00C64DB6" w:rsidRDefault="00F27BC0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6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F27BC0" w:rsidRPr="00C64DB6" w:rsidRDefault="00F27BC0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F27BC0" w:rsidRPr="00C64DB6" w:rsidRDefault="00F27BC0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860F75">
        <w:tc>
          <w:tcPr>
            <w:tcW w:w="2021" w:type="pct"/>
            <w:vAlign w:val="bottom"/>
          </w:tcPr>
          <w:p w:rsidR="00F27BC0" w:rsidRPr="00C64DB6" w:rsidRDefault="00F27BC0" w:rsidP="00F2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7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860F75">
        <w:tc>
          <w:tcPr>
            <w:tcW w:w="2021" w:type="pct"/>
            <w:vAlign w:val="bottom"/>
          </w:tcPr>
          <w:p w:rsidR="00F27BC0" w:rsidRPr="00C64DB6" w:rsidRDefault="00686005" w:rsidP="003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F27BC0" w:rsidRPr="00C64DB6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</w:t>
            </w:r>
          </w:p>
        </w:tc>
        <w:tc>
          <w:tcPr>
            <w:tcW w:w="671" w:type="pct"/>
            <w:vAlign w:val="bottom"/>
          </w:tcPr>
          <w:p w:rsidR="00F27BC0" w:rsidRPr="00C64DB6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F27BC0" w:rsidRPr="00C64DB6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:rsidR="00F27BC0" w:rsidRPr="00C64DB6" w:rsidRDefault="00F27BC0" w:rsidP="00F27BC0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F27BC0" w:rsidRPr="00C64DB6" w:rsidRDefault="00F27BC0" w:rsidP="00F2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860F75">
        <w:tc>
          <w:tcPr>
            <w:tcW w:w="2021" w:type="pct"/>
            <w:vAlign w:val="bottom"/>
          </w:tcPr>
          <w:p w:rsidR="00301497" w:rsidRPr="00C64DB6" w:rsidRDefault="00301497" w:rsidP="003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71" w:type="pct"/>
            <w:tcBorders>
              <w:bottom w:val="double" w:sz="4" w:space="0" w:color="auto"/>
            </w:tcBorders>
            <w:vAlign w:val="bottom"/>
          </w:tcPr>
          <w:p w:rsidR="00301497" w:rsidRPr="00C64DB6" w:rsidRDefault="00301497" w:rsidP="00301497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right="-2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(2,401)</w:t>
            </w:r>
          </w:p>
        </w:tc>
        <w:tc>
          <w:tcPr>
            <w:tcW w:w="136" w:type="pct"/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:rsidR="00301497" w:rsidRPr="00C64DB6" w:rsidRDefault="0030149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C054D" w:rsidRPr="00C64DB6" w:rsidRDefault="001C054D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000"/>
      </w:tblPr>
      <w:tblGrid>
        <w:gridCol w:w="3779"/>
        <w:gridCol w:w="1262"/>
        <w:gridCol w:w="266"/>
        <w:gridCol w:w="1172"/>
        <w:gridCol w:w="241"/>
        <w:gridCol w:w="1198"/>
        <w:gridCol w:w="275"/>
        <w:gridCol w:w="1166"/>
      </w:tblGrid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4"/>
                <w:sz w:val="30"/>
                <w:szCs w:val="30"/>
              </w:rPr>
              <w:br w:type="page"/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442" w:type="pct"/>
            <w:gridSpan w:val="3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2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2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7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1" w:type="pct"/>
            <w:gridSpan w:val="7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74" w:type="pct"/>
            <w:vAlign w:val="bottom"/>
          </w:tcPr>
          <w:p w:rsidR="00860F75" w:rsidRPr="00C64DB6" w:rsidRDefault="00860F75" w:rsidP="00860F7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860F75" w:rsidRPr="00C64DB6" w:rsidRDefault="00860F75" w:rsidP="00860F7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60F75" w:rsidRPr="00C64DB6" w:rsidRDefault="00860F75" w:rsidP="00860F7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74" w:type="pct"/>
            <w:vAlign w:val="bottom"/>
          </w:tcPr>
          <w:p w:rsidR="00860F75" w:rsidRPr="00C64DB6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vAlign w:val="bottom"/>
          </w:tcPr>
          <w:p w:rsidR="00860F75" w:rsidRPr="00915523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9155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860F75" w:rsidRPr="00C64DB6" w:rsidTr="00860F75">
        <w:tc>
          <w:tcPr>
            <w:tcW w:w="2019" w:type="pct"/>
            <w:vAlign w:val="bottom"/>
          </w:tcPr>
          <w:p w:rsidR="00860F75" w:rsidRPr="00C64DB6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เค</w:t>
            </w:r>
            <w:r w:rsidRPr="00C64DB6">
              <w:rPr>
                <w:rFonts w:ascii="Angsana New" w:hAnsi="Angsana New"/>
                <w:sz w:val="30"/>
                <w:szCs w:val="30"/>
              </w:rPr>
              <w:t>.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r w:rsidRPr="00C64DB6">
              <w:rPr>
                <w:rFonts w:ascii="Angsana New" w:hAnsi="Angsana New"/>
                <w:sz w:val="30"/>
                <w:szCs w:val="30"/>
              </w:rPr>
              <w:t>.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:rsidR="00860F75" w:rsidRPr="00C64DB6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  <w:tc>
          <w:tcPr>
            <w:tcW w:w="129" w:type="pct"/>
            <w:vAlign w:val="bottom"/>
          </w:tcPr>
          <w:p w:rsidR="00860F75" w:rsidRPr="00C64DB6" w:rsidRDefault="00860F75" w:rsidP="00860F7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:rsidR="00860F75" w:rsidRPr="00915523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9155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860F75" w:rsidRPr="00C64DB6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33,400</w:t>
            </w:r>
          </w:p>
        </w:tc>
      </w:tr>
      <w:tr w:rsidR="00860F75" w:rsidRPr="00915523" w:rsidTr="00860F75">
        <w:tc>
          <w:tcPr>
            <w:tcW w:w="2019" w:type="pct"/>
            <w:vAlign w:val="bottom"/>
          </w:tcPr>
          <w:p w:rsidR="00860F75" w:rsidRPr="00915523" w:rsidRDefault="00860F75" w:rsidP="00860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55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F75" w:rsidRPr="00915523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5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860F75" w:rsidRPr="00915523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F75" w:rsidRPr="00915523" w:rsidRDefault="00860F75" w:rsidP="00860F7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155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69,400</w:t>
            </w:r>
          </w:p>
        </w:tc>
        <w:tc>
          <w:tcPr>
            <w:tcW w:w="129" w:type="pct"/>
            <w:vAlign w:val="bottom"/>
          </w:tcPr>
          <w:p w:rsidR="00860F75" w:rsidRPr="00915523" w:rsidRDefault="00860F75" w:rsidP="00860F7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F75" w:rsidRPr="00915523" w:rsidRDefault="00860F75" w:rsidP="00915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5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:rsidR="00860F75" w:rsidRPr="00915523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0F75" w:rsidRPr="00915523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2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5523">
              <w:rPr>
                <w:rFonts w:ascii="Angsana New" w:hAnsi="Angsana New"/>
                <w:b/>
                <w:bCs/>
                <w:sz w:val="30"/>
                <w:szCs w:val="30"/>
              </w:rPr>
              <w:t>69,400</w:t>
            </w:r>
          </w:p>
        </w:tc>
      </w:tr>
    </w:tbl>
    <w:p w:rsidR="00860F75" w:rsidRPr="00C64DB6" w:rsidRDefault="00860F75" w:rsidP="0074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64DB6"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9289" w:type="dxa"/>
        <w:tblInd w:w="450" w:type="dxa"/>
        <w:tblLayout w:type="fixed"/>
        <w:tblLook w:val="0000"/>
      </w:tblPr>
      <w:tblGrid>
        <w:gridCol w:w="3797"/>
        <w:gridCol w:w="1170"/>
        <w:gridCol w:w="290"/>
        <w:gridCol w:w="1183"/>
        <w:gridCol w:w="240"/>
        <w:gridCol w:w="1169"/>
        <w:gridCol w:w="271"/>
        <w:gridCol w:w="1169"/>
      </w:tblGrid>
      <w:tr w:rsidR="00301497" w:rsidRPr="00C64DB6" w:rsidTr="009D5E31">
        <w:trPr>
          <w:tblHeader/>
        </w:trPr>
        <w:tc>
          <w:tcPr>
            <w:tcW w:w="2044" w:type="pct"/>
            <w:vAlign w:val="bottom"/>
          </w:tcPr>
          <w:p w:rsidR="00745965" w:rsidRPr="00C64DB6" w:rsidRDefault="00745965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</w:t>
            </w:r>
            <w:r w:rsidR="00D33514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3" w:type="pct"/>
            <w:gridSpan w:val="3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9D5E31">
        <w:trPr>
          <w:tblHeader/>
        </w:trPr>
        <w:tc>
          <w:tcPr>
            <w:tcW w:w="2044" w:type="pct"/>
            <w:vAlign w:val="bottom"/>
          </w:tcPr>
          <w:p w:rsidR="009D5E31" w:rsidRPr="00C64DB6" w:rsidRDefault="009D5E31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30" w:type="pct"/>
            <w:vAlign w:val="bottom"/>
          </w:tcPr>
          <w:p w:rsidR="009D5E31" w:rsidRPr="00C64DB6" w:rsidRDefault="00DB28F4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6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D5E31" w:rsidRPr="00C64DB6" w:rsidRDefault="00DB28F4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9D5E31">
        <w:trPr>
          <w:tblHeader/>
        </w:trPr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9D5E31">
        <w:trPr>
          <w:tblHeader/>
        </w:trPr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30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30" w:type="pct"/>
            <w:vAlign w:val="bottom"/>
          </w:tcPr>
          <w:p w:rsidR="00745965" w:rsidRPr="00C64DB6" w:rsidRDefault="001E70C9" w:rsidP="00610D74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5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745965" w:rsidRPr="00C64DB6" w:rsidRDefault="00C254B5" w:rsidP="00C2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745965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="00745965" w:rsidRPr="00C64DB6">
              <w:rPr>
                <w:rFonts w:ascii="Angsana New" w:hAnsi="Angsana New"/>
                <w:sz w:val="30"/>
                <w:szCs w:val="30"/>
                <w:cs/>
              </w:rPr>
              <w:t>573</w:t>
            </w: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745965" w:rsidRPr="00C64DB6" w:rsidRDefault="00745965" w:rsidP="007459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745965" w:rsidRPr="00C64DB6" w:rsidRDefault="00745965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45965" w:rsidRPr="00C64DB6" w:rsidRDefault="00745965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D849C7" w:rsidRPr="00C64DB6" w:rsidRDefault="00D849C7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30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33,926</w:t>
            </w:r>
          </w:p>
        </w:tc>
        <w:tc>
          <w:tcPr>
            <w:tcW w:w="146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28,205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D849C7" w:rsidRPr="00C64DB6" w:rsidRDefault="00D849C7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30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6" w:type="pct"/>
            <w:vAlign w:val="bottom"/>
          </w:tcPr>
          <w:p w:rsidR="00D849C7" w:rsidRPr="00C64DB6" w:rsidRDefault="00D849C7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C254B5" w:rsidP="00C2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D849C7" w:rsidRPr="00C64DB6">
              <w:rPr>
                <w:rFonts w:ascii="Angsana New" w:hAnsi="Angsana New"/>
                <w:sz w:val="30"/>
                <w:szCs w:val="30"/>
                <w:cs/>
              </w:rPr>
              <w:t>238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D849C7" w:rsidRPr="00C64DB6" w:rsidRDefault="00D849C7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30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2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72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D849C7" w:rsidRPr="00C64DB6" w:rsidRDefault="00D849C7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30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D849C7" w:rsidRPr="00C64DB6" w:rsidRDefault="00D849C7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6" w:type="pct"/>
            <w:vAlign w:val="bottom"/>
          </w:tcPr>
          <w:p w:rsidR="00D849C7" w:rsidRPr="00C64DB6" w:rsidRDefault="00D849C7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D849C7" w:rsidRPr="00C64DB6" w:rsidRDefault="00D849C7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64DB6">
              <w:rPr>
                <w:rFonts w:ascii="Angsana New" w:hAnsi="Angsana New"/>
                <w:sz w:val="30"/>
                <w:szCs w:val="30"/>
              </w:rPr>
              <w:t>,005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1497" w:rsidRPr="00C64DB6" w:rsidTr="009D5E31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C254B5" w:rsidP="00C2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610D74" w:rsidRPr="00C64DB6">
              <w:rPr>
                <w:rFonts w:ascii="Angsana New" w:hAnsi="Angsana New"/>
                <w:sz w:val="30"/>
                <w:szCs w:val="30"/>
                <w:cs/>
              </w:rPr>
              <w:t>128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9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</w:t>
            </w:r>
            <w:r w:rsidR="00980F20" w:rsidRPr="00C64DB6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43,898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-290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 w:right="-290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860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98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860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98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8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7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9A4360" w:rsidRPr="00C64DB6" w:rsidTr="00745965">
        <w:tc>
          <w:tcPr>
            <w:tcW w:w="2044" w:type="pct"/>
            <w:vAlign w:val="bottom"/>
          </w:tcPr>
          <w:p w:rsidR="009A4360" w:rsidRPr="00C64DB6" w:rsidRDefault="009A4360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9A4360" w:rsidRPr="00C64DB6" w:rsidRDefault="009A4360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9A4360" w:rsidRPr="00C64DB6" w:rsidRDefault="009A4360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373CD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360" w:rsidRPr="00C64DB6" w:rsidTr="00745965">
        <w:tc>
          <w:tcPr>
            <w:tcW w:w="2044" w:type="pct"/>
            <w:vAlign w:val="bottom"/>
          </w:tcPr>
          <w:p w:rsidR="009A4360" w:rsidRPr="00C64DB6" w:rsidRDefault="009A4360" w:rsidP="009A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30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9A4360" w:rsidRPr="00C64DB6" w:rsidRDefault="009A4360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9A4360" w:rsidRPr="00C64DB6" w:rsidRDefault="009A4360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373CD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73CD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เซาท์อีสท์ เอเชีย</w:t>
            </w:r>
            <w:r w:rsidR="00A62EC5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เอนเนอร์จี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9A4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FE341F" w:rsidP="00FE341F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</w:t>
            </w:r>
            <w:r w:rsidR="00610D74"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270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FE341F" w:rsidP="00FE341F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</w:t>
            </w:r>
            <w:r w:rsidR="00610D7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270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11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150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FE341F" w:rsidP="00FE341F">
            <w:pPr>
              <w:pStyle w:val="acctfourfigures"/>
              <w:tabs>
                <w:tab w:val="clear" w:pos="76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 w:rsidR="00610D7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11</w:t>
            </w:r>
            <w:r w:rsidR="00610D74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="00610D7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150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58"/>
                <w:tab w:val="decimal" w:pos="1040"/>
              </w:tabs>
              <w:spacing w:after="0"/>
              <w:ind w:left="-1098" w:right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610D74" w:rsidRPr="00C64DB6" w:rsidRDefault="00610D74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30" w:type="pct"/>
            <w:vAlign w:val="bottom"/>
          </w:tcPr>
          <w:p w:rsidR="00610D74" w:rsidRPr="00C64DB6" w:rsidRDefault="00610D74" w:rsidP="00B64D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7,16</w:t>
            </w:r>
            <w:r w:rsidR="00B64D35"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58"/>
                <w:tab w:val="decimal" w:pos="1040"/>
              </w:tabs>
              <w:spacing w:after="0"/>
              <w:ind w:left="-1098" w:right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12,868</w:t>
            </w:r>
          </w:p>
        </w:tc>
        <w:tc>
          <w:tcPr>
            <w:tcW w:w="129" w:type="pct"/>
            <w:vAlign w:val="bottom"/>
          </w:tcPr>
          <w:p w:rsidR="00610D74" w:rsidRPr="00C64DB6" w:rsidRDefault="00610D74" w:rsidP="00610D7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10D74" w:rsidRPr="00C64DB6" w:rsidRDefault="00610D74" w:rsidP="0061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610D74" w:rsidRPr="00C64DB6" w:rsidRDefault="00610D74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980F20" w:rsidRPr="00C64DB6" w:rsidRDefault="00980F20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0" w:type="pct"/>
            <w:vAlign w:val="bottom"/>
          </w:tcPr>
          <w:p w:rsidR="00980F20" w:rsidRPr="00C64DB6" w:rsidRDefault="00980F2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56" w:type="pct"/>
            <w:vAlign w:val="bottom"/>
          </w:tcPr>
          <w:p w:rsidR="00980F20" w:rsidRPr="00C64DB6" w:rsidRDefault="00980F2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80F20" w:rsidRPr="00C64DB6" w:rsidRDefault="00980F2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9" w:type="pct"/>
            <w:vAlign w:val="bottom"/>
          </w:tcPr>
          <w:p w:rsidR="00980F20" w:rsidRPr="00C64DB6" w:rsidRDefault="00980F20" w:rsidP="00980F2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80F20" w:rsidRPr="00C64DB6" w:rsidRDefault="00980F2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6" w:type="pct"/>
            <w:vAlign w:val="bottom"/>
          </w:tcPr>
          <w:p w:rsidR="00980F20" w:rsidRPr="00C64DB6" w:rsidRDefault="00980F2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80F20" w:rsidRPr="00C64DB6" w:rsidRDefault="00980F2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9A4360" w:rsidRPr="00C64DB6" w:rsidTr="00745965">
        <w:tc>
          <w:tcPr>
            <w:tcW w:w="2044" w:type="pct"/>
            <w:vAlign w:val="bottom"/>
          </w:tcPr>
          <w:p w:rsidR="009A4360" w:rsidRPr="00C64DB6" w:rsidRDefault="009A4360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630" w:type="pct"/>
            <w:vAlign w:val="bottom"/>
          </w:tcPr>
          <w:p w:rsidR="009A4360" w:rsidRPr="00C64DB6" w:rsidRDefault="009A436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:rsidR="009A4360" w:rsidRPr="00C64DB6" w:rsidRDefault="009A436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A4360" w:rsidRPr="00C64DB6" w:rsidRDefault="009A436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9A4360" w:rsidRPr="00C64DB6" w:rsidRDefault="009A4360" w:rsidP="00980F2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980F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9A4360" w:rsidRPr="00C64DB6" w:rsidRDefault="009A436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A4360" w:rsidRPr="00C64DB6" w:rsidRDefault="009A4360" w:rsidP="00980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30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สงขลาไบโอ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630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630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63C9A" w:rsidRPr="00C64DB6" w:rsidRDefault="00A63C9A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630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4,062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4,257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4,062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4,257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PT Medco </w:t>
            </w:r>
            <w:proofErr w:type="spellStart"/>
            <w:r w:rsidRPr="00C64DB6">
              <w:rPr>
                <w:rFonts w:ascii="Angsana New" w:hAnsi="Angsana New"/>
                <w:sz w:val="30"/>
                <w:szCs w:val="30"/>
              </w:rPr>
              <w:t>Ratch</w:t>
            </w:r>
            <w:proofErr w:type="spellEnd"/>
            <w:r w:rsidRPr="00C64DB6">
              <w:rPr>
                <w:rFonts w:ascii="Angsana New" w:hAnsi="Angsana New"/>
                <w:sz w:val="30"/>
                <w:szCs w:val="30"/>
              </w:rPr>
              <w:t xml:space="preserve"> Power Riau</w:t>
            </w:r>
          </w:p>
        </w:tc>
        <w:tc>
          <w:tcPr>
            <w:tcW w:w="630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63C9A" w:rsidRPr="00C64DB6" w:rsidRDefault="00A63C9A" w:rsidP="00301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745965">
        <w:tc>
          <w:tcPr>
            <w:tcW w:w="2044" w:type="pct"/>
            <w:vAlign w:val="bottom"/>
          </w:tcPr>
          <w:p w:rsidR="00A63C9A" w:rsidRPr="00C64DB6" w:rsidRDefault="00A63C9A" w:rsidP="00A6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28,098</w:t>
            </w:r>
          </w:p>
        </w:tc>
        <w:tc>
          <w:tcPr>
            <w:tcW w:w="15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34,091</w:t>
            </w:r>
          </w:p>
        </w:tc>
        <w:tc>
          <w:tcPr>
            <w:tcW w:w="129" w:type="pct"/>
            <w:vAlign w:val="bottom"/>
          </w:tcPr>
          <w:p w:rsidR="00A63C9A" w:rsidRPr="00C64DB6" w:rsidRDefault="00A63C9A" w:rsidP="00A63C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66,238</w:t>
            </w:r>
          </w:p>
        </w:tc>
        <w:tc>
          <w:tcPr>
            <w:tcW w:w="146" w:type="pct"/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3C9A" w:rsidRPr="00C64DB6" w:rsidRDefault="00A63C9A" w:rsidP="00A63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93,025</w:t>
            </w:r>
          </w:p>
        </w:tc>
      </w:tr>
    </w:tbl>
    <w:p w:rsidR="009D5E31" w:rsidRPr="00C64DB6" w:rsidRDefault="009D5E31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0153" w:type="dxa"/>
        <w:tblInd w:w="198" w:type="dxa"/>
        <w:tblBorders>
          <w:bottom w:val="single" w:sz="4" w:space="0" w:color="auto"/>
        </w:tblBorders>
        <w:tblLayout w:type="fixed"/>
        <w:tblLook w:val="0000"/>
      </w:tblPr>
      <w:tblGrid>
        <w:gridCol w:w="2960"/>
        <w:gridCol w:w="6"/>
        <w:gridCol w:w="984"/>
        <w:gridCol w:w="8"/>
        <w:gridCol w:w="236"/>
        <w:gridCol w:w="977"/>
        <w:gridCol w:w="246"/>
        <w:gridCol w:w="995"/>
        <w:gridCol w:w="274"/>
        <w:gridCol w:w="1021"/>
        <w:gridCol w:w="238"/>
        <w:gridCol w:w="989"/>
        <w:gridCol w:w="238"/>
        <w:gridCol w:w="981"/>
      </w:tblGrid>
      <w:tr w:rsidR="00301497" w:rsidRPr="00C64DB6" w:rsidTr="004903EA">
        <w:trPr>
          <w:tblHeader/>
        </w:trPr>
        <w:tc>
          <w:tcPr>
            <w:tcW w:w="1458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89" w:type="pct"/>
            <w:gridSpan w:val="5"/>
            <w:shd w:val="clear" w:color="auto" w:fill="auto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" w:type="pct"/>
            <w:tcBorders>
              <w:top w:val="nil"/>
            </w:tcBorders>
            <w:shd w:val="clear" w:color="auto" w:fill="auto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3"/>
            <w:tcBorders>
              <w:top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17" w:type="pct"/>
            <w:tcBorders>
              <w:top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pct"/>
            <w:gridSpan w:val="3"/>
            <w:tcBorders>
              <w:top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4903EA">
        <w:trPr>
          <w:tblHeader/>
        </w:trPr>
        <w:tc>
          <w:tcPr>
            <w:tcW w:w="1458" w:type="pct"/>
            <w:vAlign w:val="bottom"/>
          </w:tcPr>
          <w:p w:rsidR="009D5E31" w:rsidRPr="00C64DB6" w:rsidRDefault="009D5E31" w:rsidP="009D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9D5E31" w:rsidRPr="00C64DB6" w:rsidRDefault="00DB28F4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9D5E31" w:rsidRPr="00C64DB6" w:rsidRDefault="00DB28F4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9D5E31" w:rsidRPr="00C64DB6" w:rsidRDefault="00DB28F4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:rsidR="009D5E31" w:rsidRPr="00C64DB6" w:rsidRDefault="00DB28F4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9D5E31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" w:type="pct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:rsidR="009D5E31" w:rsidRPr="00C64DB6" w:rsidRDefault="009D5E31" w:rsidP="009D5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4903EA">
        <w:trPr>
          <w:tblHeader/>
        </w:trPr>
        <w:tc>
          <w:tcPr>
            <w:tcW w:w="1458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2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DE0E76">
        <w:trPr>
          <w:tblHeader/>
        </w:trPr>
        <w:tc>
          <w:tcPr>
            <w:tcW w:w="1458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gridSpan w:val="5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2" w:type="pct"/>
            <w:gridSpan w:val="7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4903EA">
        <w:tc>
          <w:tcPr>
            <w:tcW w:w="1458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rPr>
          <w:trHeight w:val="245"/>
        </w:trPr>
        <w:tc>
          <w:tcPr>
            <w:tcW w:w="1458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c>
          <w:tcPr>
            <w:tcW w:w="1458" w:type="pct"/>
            <w:vAlign w:val="bottom"/>
          </w:tcPr>
          <w:p w:rsidR="00745965" w:rsidRPr="00C64DB6" w:rsidRDefault="00745965" w:rsidP="00745965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ผลิตไฟฟ้าราชบุรี จำกัด</w:t>
            </w: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3F2C4B" w:rsidRPr="00C64DB6" w:rsidRDefault="00980F20" w:rsidP="00980F2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2.10</w:t>
            </w: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2.45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c>
          <w:tcPr>
            <w:tcW w:w="1458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64DB6">
              <w:rPr>
                <w:rFonts w:ascii="Angsana New" w:hAnsi="Angsana New"/>
                <w:sz w:val="30"/>
                <w:szCs w:val="30"/>
              </w:rPr>
              <w:t>.48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745965" w:rsidRPr="00C64DB6" w:rsidRDefault="00A77F52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745965" w:rsidRPr="00C64DB6" w:rsidRDefault="00056416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1,800,000</w:t>
            </w: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22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730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C64DB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01497" w:rsidRPr="00C64DB6" w:rsidTr="004903EA">
        <w:tc>
          <w:tcPr>
            <w:tcW w:w="1458" w:type="pct"/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745965" w:rsidRPr="00C64DB6" w:rsidRDefault="00A77F52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745965" w:rsidRPr="00C64DB6" w:rsidRDefault="00056416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1,800,000</w:t>
            </w:r>
          </w:p>
        </w:tc>
        <w:tc>
          <w:tcPr>
            <w:tcW w:w="117" w:type="pct"/>
            <w:tcBorders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730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</w:tr>
      <w:tr w:rsidR="00301497" w:rsidRPr="00C64DB6" w:rsidTr="004903EA">
        <w:tc>
          <w:tcPr>
            <w:tcW w:w="1458" w:type="pct"/>
            <w:tcBorders>
              <w:bottom w:val="nil"/>
            </w:tcBorders>
            <w:vAlign w:val="bottom"/>
          </w:tcPr>
          <w:p w:rsidR="00745965" w:rsidRPr="00C64DB6" w:rsidRDefault="00745965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nil"/>
            </w:tcBorders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tcBorders>
              <w:bottom w:val="nil"/>
            </w:tcBorders>
            <w:shd w:val="clear" w:color="auto" w:fill="auto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745965" w:rsidRPr="00C64DB6" w:rsidRDefault="00A77F52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 w:line="240" w:lineRule="auto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745965" w:rsidRPr="00C64DB6" w:rsidRDefault="00056416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745965" w:rsidRPr="00C64DB6" w:rsidRDefault="00745965" w:rsidP="0098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  <w:r w:rsidR="00895B38"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A77F52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056416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1,800,000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730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</w:tr>
      <w:tr w:rsidR="00301497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430A4D" w:rsidRPr="00C64DB6" w:rsidRDefault="00430A4D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B4A" w:rsidRPr="00C64DB6" w:rsidTr="009B7E2C">
        <w:tblPrEx>
          <w:tblBorders>
            <w:bottom w:val="none" w:sz="0" w:space="0" w:color="auto"/>
          </w:tblBorders>
        </w:tblPrEx>
        <w:trPr>
          <w:trHeight w:val="161"/>
        </w:trPr>
        <w:tc>
          <w:tcPr>
            <w:tcW w:w="1461" w:type="pct"/>
            <w:gridSpan w:val="2"/>
            <w:vAlign w:val="bottom"/>
          </w:tcPr>
          <w:p w:rsidR="00040B4A" w:rsidRPr="00C64DB6" w:rsidRDefault="00040B4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 w:line="240" w:lineRule="auto"/>
              <w:ind w:left="-122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040B4A" w:rsidRPr="00C64DB6" w:rsidRDefault="00040B4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30A4D" w:rsidRPr="00C64DB6" w:rsidRDefault="00430A4D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430A4D" w:rsidRPr="00C64DB6" w:rsidRDefault="00430A4D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745965" w:rsidRPr="00C64DB6" w:rsidRDefault="00745965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745965" w:rsidRPr="00C64DB6" w:rsidRDefault="00745965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ราชบุรีพลังงาน จำกัด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903EA" w:rsidRPr="00C64DB6" w:rsidRDefault="004903EA" w:rsidP="00A616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903EA" w:rsidRPr="00C64DB6" w:rsidRDefault="004903EA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203,000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203,000</w:t>
            </w: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903EA" w:rsidRPr="00C64DB6" w:rsidRDefault="004903EA" w:rsidP="00A616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903EA" w:rsidRPr="00C64DB6" w:rsidRDefault="004903EA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vAlign w:val="bottom"/>
          </w:tcPr>
          <w:p w:rsidR="004903EA" w:rsidRPr="00C64DB6" w:rsidRDefault="004903EA" w:rsidP="0055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1,014,321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1,062,077</w:t>
            </w:r>
          </w:p>
        </w:tc>
      </w:tr>
      <w:tr w:rsidR="00556C60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556C60" w:rsidRPr="00C64DB6" w:rsidRDefault="00556C60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บริษัท ไฟฟ้า เซเปียน- </w:t>
            </w:r>
          </w:p>
          <w:p w:rsidR="004903EA" w:rsidRPr="00C64DB6" w:rsidRDefault="00A63C9A" w:rsidP="00A63C9A">
            <w:pPr>
              <w:tabs>
                <w:tab w:val="clear" w:pos="227"/>
              </w:tabs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   </w:t>
            </w:r>
            <w:r w:rsidR="004903EA"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เซน้ำน้อย จำกัด</w:t>
            </w: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903EA" w:rsidRPr="00C64DB6" w:rsidRDefault="004903EA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6.29</w:t>
            </w:r>
          </w:p>
        </w:tc>
        <w:tc>
          <w:tcPr>
            <w:tcW w:w="116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903EA" w:rsidRPr="00C64DB6" w:rsidRDefault="004903EA" w:rsidP="007459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5.67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40,888</w:t>
            </w:r>
          </w:p>
        </w:tc>
        <w:tc>
          <w:tcPr>
            <w:tcW w:w="135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42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,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813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40,888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4903EA" w:rsidRPr="00C64DB6" w:rsidRDefault="004B1C56" w:rsidP="004B1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4903EA" w:rsidRPr="00C64DB6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="004903EA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="004903EA" w:rsidRPr="00C64DB6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</w:tr>
      <w:tr w:rsidR="00301497" w:rsidRPr="00C64DB6" w:rsidTr="004903EA">
        <w:tblPrEx>
          <w:tblBorders>
            <w:bottom w:val="none" w:sz="0" w:space="0" w:color="auto"/>
          </w:tblBorders>
        </w:tblPrEx>
        <w:tc>
          <w:tcPr>
            <w:tcW w:w="1461" w:type="pct"/>
            <w:gridSpan w:val="2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40,888</w:t>
            </w:r>
          </w:p>
        </w:tc>
        <w:tc>
          <w:tcPr>
            <w:tcW w:w="135" w:type="pct"/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753"/>
              </w:tabs>
              <w:spacing w:after="0"/>
              <w:ind w:left="-126" w:right="-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1,258,209</w:t>
            </w:r>
          </w:p>
        </w:tc>
        <w:tc>
          <w:tcPr>
            <w:tcW w:w="117" w:type="pct"/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9B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color w:val="FFFFFF" w:themeColor="background1"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color w:val="FFFFFF" w:themeColor="background1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4903EA">
        <w:tc>
          <w:tcPr>
            <w:tcW w:w="2668" w:type="pct"/>
            <w:gridSpan w:val="7"/>
            <w:vAlign w:val="bottom"/>
          </w:tcPr>
          <w:p w:rsidR="004903EA" w:rsidRPr="00C64DB6" w:rsidRDefault="004903EA" w:rsidP="0055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40,888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813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1,258,209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1,307,890</w:t>
            </w:r>
          </w:p>
        </w:tc>
      </w:tr>
      <w:tr w:rsidR="00301497" w:rsidRPr="00C64DB6" w:rsidTr="004903EA">
        <w:tc>
          <w:tcPr>
            <w:tcW w:w="2668" w:type="pct"/>
            <w:gridSpan w:val="7"/>
            <w:vAlign w:val="bottom"/>
          </w:tcPr>
          <w:p w:rsidR="004903EA" w:rsidRPr="00C64DB6" w:rsidRDefault="004903EA" w:rsidP="0055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doub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59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  <w:tab w:val="decimal" w:pos="822"/>
              </w:tabs>
              <w:spacing w:after="0"/>
              <w:ind w:left="-12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br w:type="page"/>
            </w:r>
            <w:r w:rsidRPr="00C64DB6">
              <w:rPr>
                <w:rFonts w:ascii="Angsana New" w:eastAsia="Cordia New" w:hAnsi="Angsana New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1,800,000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2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,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730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,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00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0</w:t>
            </w: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40,888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1,258,209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1,307,890</w:t>
            </w:r>
          </w:p>
        </w:tc>
      </w:tr>
      <w:tr w:rsidR="00301497" w:rsidRPr="00C64DB6" w:rsidTr="004903EA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40,888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3,058,209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  <w:tr w:rsidR="00301497" w:rsidRPr="00C64DB6" w:rsidTr="009B7E2C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หัก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vAlign w:val="bottom"/>
          </w:tcPr>
          <w:p w:rsidR="004903EA" w:rsidRPr="00C64DB6" w:rsidRDefault="004903EA" w:rsidP="007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9B7E2C">
        <w:tc>
          <w:tcPr>
            <w:tcW w:w="2668" w:type="pct"/>
            <w:gridSpan w:val="7"/>
            <w:tcBorders>
              <w:bottom w:val="nil"/>
            </w:tcBorders>
            <w:vAlign w:val="bottom"/>
          </w:tcPr>
          <w:p w:rsidR="004903EA" w:rsidRPr="00C64DB6" w:rsidRDefault="004903EA" w:rsidP="0055007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40,888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42,813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3,058,209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4903EA" w:rsidRPr="00C64DB6" w:rsidRDefault="004903EA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3EA" w:rsidRPr="00C64DB6" w:rsidRDefault="004903EA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4,037,890</w:t>
            </w:r>
          </w:p>
        </w:tc>
      </w:tr>
    </w:tbl>
    <w:p w:rsidR="00A4194C" w:rsidRPr="00C64DB6" w:rsidRDefault="00A4194C" w:rsidP="00A41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0153" w:type="dxa"/>
        <w:tblInd w:w="198" w:type="dxa"/>
        <w:tblBorders>
          <w:bottom w:val="single" w:sz="4" w:space="0" w:color="auto"/>
        </w:tblBorders>
        <w:tblLayout w:type="fixed"/>
        <w:tblLook w:val="0000"/>
      </w:tblPr>
      <w:tblGrid>
        <w:gridCol w:w="5417"/>
        <w:gridCol w:w="995"/>
        <w:gridCol w:w="274"/>
        <w:gridCol w:w="1021"/>
        <w:gridCol w:w="238"/>
        <w:gridCol w:w="989"/>
        <w:gridCol w:w="238"/>
        <w:gridCol w:w="981"/>
      </w:tblGrid>
      <w:tr w:rsidR="00A4194C" w:rsidRPr="00C64DB6" w:rsidTr="00A4194C">
        <w:tc>
          <w:tcPr>
            <w:tcW w:w="2668" w:type="pct"/>
            <w:vAlign w:val="bottom"/>
          </w:tcPr>
          <w:p w:rsidR="00A4194C" w:rsidRPr="00C64DB6" w:rsidRDefault="00A4194C" w:rsidP="00A4194C">
            <w:pPr>
              <w:spacing w:line="240" w:lineRule="auto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A4194C" w:rsidRPr="00C64DB6" w:rsidTr="00A4194C">
        <w:tc>
          <w:tcPr>
            <w:tcW w:w="2668" w:type="pct"/>
            <w:vAlign w:val="bottom"/>
          </w:tcPr>
          <w:p w:rsidR="00A4194C" w:rsidRPr="00C64DB6" w:rsidRDefault="00A4194C" w:rsidP="00550076">
            <w:pPr>
              <w:spacing w:line="240" w:lineRule="auto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32" w:type="pct"/>
            <w:gridSpan w:val="7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jc w:val="center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94C" w:rsidRPr="00C64DB6" w:rsidTr="00A4194C">
        <w:tc>
          <w:tcPr>
            <w:tcW w:w="2668" w:type="pct"/>
            <w:tcBorders>
              <w:bottom w:val="nil"/>
            </w:tcBorders>
            <w:vAlign w:val="bottom"/>
          </w:tcPr>
          <w:p w:rsidR="00A4194C" w:rsidRPr="00C64DB6" w:rsidRDefault="00A4194C" w:rsidP="00550076">
            <w:pPr>
              <w:spacing w:line="240" w:lineRule="auto"/>
              <w:jc w:val="both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หนี้สูญและหนี้สงสัยจะสูญสำหรับ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74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6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</w:tr>
      <w:tr w:rsidR="00A4194C" w:rsidRPr="00C64DB6" w:rsidTr="00A4194C">
        <w:tc>
          <w:tcPr>
            <w:tcW w:w="2668" w:type="pct"/>
            <w:tcBorders>
              <w:bottom w:val="nil"/>
            </w:tcBorders>
            <w:vAlign w:val="bottom"/>
          </w:tcPr>
          <w:p w:rsidR="00A4194C" w:rsidRPr="00C64DB6" w:rsidRDefault="00A4194C" w:rsidP="00A4194C">
            <w:pPr>
              <w:tabs>
                <w:tab w:val="clear" w:pos="227"/>
              </w:tabs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   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งวดสามเดือนสิ้นสุดวันที่ 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>31</w:t>
            </w:r>
            <w:r w:rsidRPr="00C64DB6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490" w:type="pct"/>
            <w:tcBorders>
              <w:top w:val="nil"/>
              <w:bottom w:val="doub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503" w:type="pct"/>
            <w:tcBorders>
              <w:top w:val="nil"/>
              <w:bottom w:val="doub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7" w:type="pct"/>
            <w:tcBorders>
              <w:top w:val="nil"/>
              <w:bottom w:val="doub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7" w:type="pct"/>
            <w:tcBorders>
              <w:top w:val="nil"/>
              <w:bottom w:val="nil"/>
            </w:tcBorders>
            <w:vAlign w:val="bottom"/>
          </w:tcPr>
          <w:p w:rsidR="00A4194C" w:rsidRPr="00C64DB6" w:rsidRDefault="00A4194C" w:rsidP="00A4194C">
            <w:pPr>
              <w:spacing w:line="240" w:lineRule="auto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483" w:type="pct"/>
            <w:tcBorders>
              <w:top w:val="nil"/>
              <w:bottom w:val="doub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E2958" w:rsidRPr="00C64DB6" w:rsidRDefault="007E2958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50076" w:rsidRPr="00C64DB6" w:rsidRDefault="00550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C64DB6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A53A83" w:rsidRPr="00C64DB6" w:rsidRDefault="00A53A83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64DB6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DE44B5" w:rsidRPr="00C64DB6">
        <w:rPr>
          <w:rFonts w:ascii="Angsana New" w:hAnsi="Angsana New"/>
          <w:spacing w:val="-2"/>
          <w:sz w:val="30"/>
          <w:szCs w:val="30"/>
          <w:cs/>
        </w:rPr>
        <w:t xml:space="preserve">สามเดือนสิ้นสุดวันที่ </w:t>
      </w:r>
      <w:r w:rsidR="00DB28F4" w:rsidRPr="00C64DB6">
        <w:rPr>
          <w:rFonts w:ascii="Angsana New" w:hAnsi="Angsana New"/>
          <w:spacing w:val="-2"/>
          <w:sz w:val="30"/>
          <w:szCs w:val="30"/>
        </w:rPr>
        <w:t>31</w:t>
      </w:r>
      <w:r w:rsidR="00DE44B5" w:rsidRPr="00C64DB6">
        <w:rPr>
          <w:rFonts w:ascii="Angsana New" w:hAnsi="Angsana New"/>
          <w:spacing w:val="-2"/>
          <w:sz w:val="30"/>
          <w:szCs w:val="30"/>
          <w:cs/>
        </w:rPr>
        <w:t xml:space="preserve"> มีนาคม มีดังนี้</w:t>
      </w:r>
    </w:p>
    <w:p w:rsidR="00F715FA" w:rsidRPr="00C64DB6" w:rsidRDefault="00F715FA" w:rsidP="00A5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09" w:type="dxa"/>
        <w:tblInd w:w="450" w:type="dxa"/>
        <w:tblLayout w:type="fixed"/>
        <w:tblLook w:val="0000"/>
      </w:tblPr>
      <w:tblGrid>
        <w:gridCol w:w="3641"/>
        <w:gridCol w:w="1169"/>
        <w:gridCol w:w="270"/>
        <w:gridCol w:w="1144"/>
        <w:gridCol w:w="259"/>
        <w:gridCol w:w="9"/>
        <w:gridCol w:w="1181"/>
        <w:gridCol w:w="13"/>
        <w:gridCol w:w="253"/>
        <w:gridCol w:w="1170"/>
      </w:tblGrid>
      <w:tr w:rsidR="00301497" w:rsidRPr="00C64DB6" w:rsidTr="00A4194C">
        <w:trPr>
          <w:tblHeader/>
        </w:trPr>
        <w:tc>
          <w:tcPr>
            <w:tcW w:w="1999" w:type="pct"/>
            <w:vAlign w:val="bottom"/>
          </w:tcPr>
          <w:p w:rsidR="00A53A83" w:rsidRPr="00C64DB6" w:rsidRDefault="00A53A83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:rsidR="00A53A83" w:rsidRPr="00C64DB6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A53A83" w:rsidRPr="00C64DB6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pct"/>
            <w:gridSpan w:val="5"/>
            <w:vAlign w:val="bottom"/>
          </w:tcPr>
          <w:p w:rsidR="00A53A83" w:rsidRPr="00C64DB6" w:rsidRDefault="00A53A8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A4194C">
        <w:trPr>
          <w:tblHeader/>
        </w:trPr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B00426" w:rsidRPr="00C64DB6" w:rsidRDefault="00DB28F4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A4194C">
        <w:trPr>
          <w:tblHeader/>
        </w:trPr>
        <w:tc>
          <w:tcPr>
            <w:tcW w:w="1999" w:type="pct"/>
            <w:vAlign w:val="bottom"/>
          </w:tcPr>
          <w:p w:rsidR="00B00426" w:rsidRPr="00C64DB6" w:rsidRDefault="00B00426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35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9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2" w:type="pct"/>
            <w:vAlign w:val="bottom"/>
          </w:tcPr>
          <w:p w:rsidR="00B00426" w:rsidRPr="00C64DB6" w:rsidRDefault="00B00426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7E2958" w:rsidRPr="00C64DB6" w:rsidRDefault="007E2958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2" w:type="pct"/>
            <w:vAlign w:val="bottom"/>
          </w:tcPr>
          <w:p w:rsidR="007E2958" w:rsidRPr="00C64DB6" w:rsidRDefault="007E2958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28F4" w:rsidRPr="00C64DB6">
              <w:rPr>
                <w:rFonts w:ascii="Angsana New" w:hAnsi="Angsana New"/>
                <w:sz w:val="30"/>
                <w:szCs w:val="30"/>
              </w:rPr>
              <w:t>1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B00426" w:rsidRPr="00C64DB6" w:rsidRDefault="00A77F52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2,730,000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5,400,000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2" w:type="pct"/>
            <w:vAlign w:val="bottom"/>
          </w:tcPr>
          <w:p w:rsidR="00B00426" w:rsidRPr="00C64DB6" w:rsidRDefault="00A77F52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2,285,000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2,580,000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2" w:type="pct"/>
            <w:vAlign w:val="bottom"/>
          </w:tcPr>
          <w:p w:rsidR="00B00426" w:rsidRPr="00C64DB6" w:rsidRDefault="00A77F52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(3,215,000)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(3,780,000)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28F4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A77F52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1,800,000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4,200,000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2" w:type="pct"/>
            <w:vAlign w:val="bottom"/>
          </w:tcPr>
          <w:p w:rsidR="00B00426" w:rsidRPr="00C64DB6" w:rsidRDefault="00B00426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7E2958" w:rsidRPr="00C64DB6" w:rsidRDefault="007E2958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2" w:type="pct"/>
            <w:vAlign w:val="bottom"/>
          </w:tcPr>
          <w:p w:rsidR="007E2958" w:rsidRPr="00C64DB6" w:rsidRDefault="007E2958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330DD0" w:rsidRPr="00C64DB6" w:rsidRDefault="00330DD0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330DD0" w:rsidRPr="00C64DB6" w:rsidRDefault="00330DD0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1,265,077</w:t>
            </w:r>
          </w:p>
        </w:tc>
        <w:tc>
          <w:tcPr>
            <w:tcW w:w="146" w:type="pct"/>
            <w:gridSpan w:val="2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1,581,209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330DD0" w:rsidRPr="00C64DB6" w:rsidRDefault="00330DD0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330DD0" w:rsidRPr="00C64DB6" w:rsidRDefault="00330DD0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330DD0" w:rsidRPr="00C64DB6" w:rsidRDefault="00330DD0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330DD0" w:rsidRPr="00C64DB6" w:rsidRDefault="00330DD0" w:rsidP="00A77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:rsidR="00330DD0" w:rsidRPr="00C64DB6" w:rsidRDefault="00330DD0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(47,756)</w:t>
            </w:r>
          </w:p>
        </w:tc>
        <w:tc>
          <w:tcPr>
            <w:tcW w:w="146" w:type="pct"/>
            <w:gridSpan w:val="2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330DD0" w:rsidRPr="00C64DB6" w:rsidRDefault="00330DD0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(48,071)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330DD0" w:rsidRPr="00C64DB6" w:rsidRDefault="00330DD0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DD0" w:rsidRPr="00C64DB6" w:rsidRDefault="00330DD0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1,217,321</w:t>
            </w:r>
          </w:p>
        </w:tc>
        <w:tc>
          <w:tcPr>
            <w:tcW w:w="146" w:type="pct"/>
            <w:gridSpan w:val="2"/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0DD0" w:rsidRPr="00C64DB6" w:rsidRDefault="00330DD0" w:rsidP="00961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1,533,138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7E2958" w:rsidRPr="00C64DB6" w:rsidRDefault="007E2958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7E2958" w:rsidRPr="00C64DB6" w:rsidRDefault="007E2958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double" w:sz="4" w:space="0" w:color="auto"/>
            </w:tcBorders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7E2958" w:rsidRPr="00C64DB6" w:rsidRDefault="007E2958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7E2958" w:rsidRPr="00C64DB6" w:rsidRDefault="00961E25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42" w:type="pct"/>
            <w:vAlign w:val="bottom"/>
          </w:tcPr>
          <w:p w:rsidR="007E2958" w:rsidRPr="00C64DB6" w:rsidRDefault="007E2958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7E2958" w:rsidRPr="00C64DB6" w:rsidRDefault="007E2958" w:rsidP="0096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B00426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B00426" w:rsidRPr="00C64DB6" w:rsidRDefault="00B00426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00426" w:rsidRPr="00C64DB6" w:rsidRDefault="00961E25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B00426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(1,925)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B00426" w:rsidRPr="00C64DB6" w:rsidRDefault="00B00426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(1,796)</w:t>
            </w:r>
          </w:p>
        </w:tc>
        <w:tc>
          <w:tcPr>
            <w:tcW w:w="1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(1,925)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B00426" w:rsidRPr="00C64DB6" w:rsidRDefault="00961E25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(1,796</w:t>
            </w:r>
            <w:r w:rsidR="00B00426"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B00426" w:rsidRPr="00C64DB6" w:rsidRDefault="00B00426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40,888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B00426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45,151</w:t>
            </w:r>
          </w:p>
        </w:tc>
        <w:tc>
          <w:tcPr>
            <w:tcW w:w="1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A77F52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40,888</w:t>
            </w:r>
          </w:p>
        </w:tc>
        <w:tc>
          <w:tcPr>
            <w:tcW w:w="146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961E25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45,151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824A5F" w:rsidRPr="00C64DB6" w:rsidRDefault="00824A5F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824A5F" w:rsidRPr="00C64DB6" w:rsidRDefault="00824A5F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:rsidR="00824A5F" w:rsidRPr="00C64DB6" w:rsidRDefault="00824A5F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double" w:sz="4" w:space="0" w:color="auto"/>
            </w:tcBorders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824A5F" w:rsidRPr="00C64DB6" w:rsidRDefault="00824A5F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</w:t>
            </w:r>
          </w:p>
          <w:p w:rsidR="00824A5F" w:rsidRPr="00C64DB6" w:rsidRDefault="00DB28F4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824A5F"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2" w:type="pct"/>
            <w:vAlign w:val="bottom"/>
          </w:tcPr>
          <w:p w:rsidR="00824A5F" w:rsidRPr="00C64DB6" w:rsidRDefault="00824A5F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824A5F" w:rsidRPr="00C64DB6" w:rsidRDefault="00824A5F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24A5F" w:rsidRPr="00C64DB6" w:rsidRDefault="00824A5F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824A5F" w:rsidRPr="00C64DB6" w:rsidRDefault="00824A5F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824A5F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  <w:tc>
          <w:tcPr>
            <w:tcW w:w="148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824A5F" w:rsidRPr="00C64DB6" w:rsidRDefault="00824A5F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46,947</w:t>
            </w:r>
          </w:p>
        </w:tc>
        <w:tc>
          <w:tcPr>
            <w:tcW w:w="142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:rsidR="00824A5F" w:rsidRPr="00C64DB6" w:rsidRDefault="00A77F52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1,307,890</w:t>
            </w:r>
          </w:p>
        </w:tc>
        <w:tc>
          <w:tcPr>
            <w:tcW w:w="146" w:type="pct"/>
            <w:gridSpan w:val="2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824A5F" w:rsidRPr="00C64DB6" w:rsidRDefault="00824A5F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1,628,156</w:t>
            </w:r>
          </w:p>
        </w:tc>
      </w:tr>
      <w:tr w:rsidR="00301497" w:rsidRPr="00C64DB6" w:rsidTr="00A4194C">
        <w:tc>
          <w:tcPr>
            <w:tcW w:w="1999" w:type="pct"/>
            <w:vAlign w:val="bottom"/>
          </w:tcPr>
          <w:p w:rsidR="00824A5F" w:rsidRPr="00C64DB6" w:rsidRDefault="00824A5F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824A5F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(1,925)</w:t>
            </w:r>
          </w:p>
        </w:tc>
        <w:tc>
          <w:tcPr>
            <w:tcW w:w="148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824A5F" w:rsidRPr="00C64DB6" w:rsidRDefault="00824A5F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(1,796)</w:t>
            </w:r>
          </w:p>
        </w:tc>
        <w:tc>
          <w:tcPr>
            <w:tcW w:w="142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:rsidR="00824A5F" w:rsidRPr="00C64DB6" w:rsidRDefault="00A77F52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(49,681)</w:t>
            </w:r>
          </w:p>
        </w:tc>
        <w:tc>
          <w:tcPr>
            <w:tcW w:w="146" w:type="pct"/>
            <w:gridSpan w:val="2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824A5F" w:rsidRPr="00C64DB6" w:rsidRDefault="008260AE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(49,867</w:t>
            </w:r>
            <w:r w:rsidR="00824A5F"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4A5F" w:rsidRPr="00C64DB6" w:rsidTr="00A4194C">
        <w:tc>
          <w:tcPr>
            <w:tcW w:w="1999" w:type="pct"/>
            <w:vAlign w:val="bottom"/>
          </w:tcPr>
          <w:p w:rsidR="00824A5F" w:rsidRPr="00C64DB6" w:rsidRDefault="00824A5F" w:rsidP="00DB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A5F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40,888</w:t>
            </w:r>
          </w:p>
        </w:tc>
        <w:tc>
          <w:tcPr>
            <w:tcW w:w="148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A5F" w:rsidRPr="00C64DB6" w:rsidRDefault="00824A5F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45,151</w:t>
            </w:r>
          </w:p>
        </w:tc>
        <w:tc>
          <w:tcPr>
            <w:tcW w:w="142" w:type="pct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A5F" w:rsidRPr="00C64DB6" w:rsidRDefault="00A77F52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1,258,209</w:t>
            </w:r>
          </w:p>
        </w:tc>
        <w:tc>
          <w:tcPr>
            <w:tcW w:w="146" w:type="pct"/>
            <w:gridSpan w:val="2"/>
            <w:vAlign w:val="bottom"/>
          </w:tcPr>
          <w:p w:rsidR="00824A5F" w:rsidRPr="00C64DB6" w:rsidRDefault="00824A5F" w:rsidP="00824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A5F" w:rsidRPr="00C64DB6" w:rsidRDefault="008260AE" w:rsidP="0019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1,578,289</w:t>
            </w:r>
          </w:p>
        </w:tc>
      </w:tr>
    </w:tbl>
    <w:p w:rsidR="001938B6" w:rsidRPr="00C64DB6" w:rsidRDefault="001938B6">
      <w:pPr>
        <w:rPr>
          <w:rFonts w:ascii="Angsana New" w:hAnsi="Angsana New"/>
          <w:sz w:val="30"/>
          <w:szCs w:val="30"/>
          <w:cs/>
        </w:rPr>
      </w:pPr>
    </w:p>
    <w:p w:rsidR="001938B6" w:rsidRPr="00C64DB6" w:rsidRDefault="0019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05" w:type="dxa"/>
        <w:tblInd w:w="450" w:type="dxa"/>
        <w:tblLayout w:type="fixed"/>
        <w:tblLook w:val="0000"/>
      </w:tblPr>
      <w:tblGrid>
        <w:gridCol w:w="3638"/>
        <w:gridCol w:w="1169"/>
        <w:gridCol w:w="277"/>
        <w:gridCol w:w="1167"/>
        <w:gridCol w:w="237"/>
        <w:gridCol w:w="1204"/>
        <w:gridCol w:w="271"/>
        <w:gridCol w:w="1142"/>
      </w:tblGrid>
      <w:tr w:rsidR="00301497" w:rsidRPr="00C64DB6" w:rsidTr="008260AE">
        <w:trPr>
          <w:trHeight w:val="434"/>
        </w:trPr>
        <w:tc>
          <w:tcPr>
            <w:tcW w:w="1998" w:type="pct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ลูกหนี้ตามสัญญาเช่าการเงิน</w:t>
            </w:r>
          </w:p>
        </w:tc>
        <w:tc>
          <w:tcPr>
            <w:tcW w:w="1435" w:type="pct"/>
            <w:gridSpan w:val="3"/>
            <w:vAlign w:val="bottom"/>
          </w:tcPr>
          <w:p w:rsidR="00755E4C" w:rsidRPr="00C64DB6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755E4C" w:rsidRPr="00C64DB6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  <w:vAlign w:val="bottom"/>
          </w:tcPr>
          <w:p w:rsidR="00755E4C" w:rsidRPr="00C64DB6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1497" w:rsidRPr="00C64DB6" w:rsidTr="008260AE">
        <w:trPr>
          <w:trHeight w:val="434"/>
        </w:trPr>
        <w:tc>
          <w:tcPr>
            <w:tcW w:w="1998" w:type="pct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="008260AE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AF5C05" w:rsidRPr="00C64DB6" w:rsidRDefault="00DB28F4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AF5C05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F5C05" w:rsidRPr="00C64DB6" w:rsidRDefault="00DB28F4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AF5C05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AF5C05" w:rsidRPr="00C64DB6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8260AE">
        <w:trPr>
          <w:trHeight w:val="434"/>
        </w:trPr>
        <w:tc>
          <w:tcPr>
            <w:tcW w:w="199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B00426" w:rsidRPr="00C64DB6" w:rsidRDefault="00DB28F4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52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B00426" w:rsidRPr="00C64DB6" w:rsidRDefault="00DB28F4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00426" w:rsidRPr="00C64DB6" w:rsidRDefault="00DB28F4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8260AE">
        <w:trPr>
          <w:trHeight w:val="421"/>
        </w:trPr>
        <w:tc>
          <w:tcPr>
            <w:tcW w:w="199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2" w:type="pct"/>
            <w:gridSpan w:val="7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8260AE">
        <w:trPr>
          <w:trHeight w:val="421"/>
        </w:trPr>
        <w:tc>
          <w:tcPr>
            <w:tcW w:w="1998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B00426" w:rsidRPr="00C64DB6" w:rsidRDefault="00B00426" w:rsidP="0082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B00426" w:rsidRPr="00C64DB6" w:rsidRDefault="00B00426" w:rsidP="00B00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60AE" w:rsidRPr="00C64DB6" w:rsidTr="008260AE">
        <w:trPr>
          <w:trHeight w:val="443"/>
        </w:trPr>
        <w:tc>
          <w:tcPr>
            <w:tcW w:w="1998" w:type="pct"/>
            <w:vAlign w:val="bottom"/>
          </w:tcPr>
          <w:p w:rsidR="008260AE" w:rsidRPr="00C64DB6" w:rsidRDefault="008260AE" w:rsidP="0082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:rsidR="008260AE" w:rsidRPr="00C64DB6" w:rsidRDefault="00A77F52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152" w:type="pct"/>
            <w:vAlign w:val="bottom"/>
          </w:tcPr>
          <w:p w:rsidR="008260AE" w:rsidRPr="00C64DB6" w:rsidRDefault="008260AE" w:rsidP="0082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:rsidR="008260AE" w:rsidRPr="00C64DB6" w:rsidRDefault="008260AE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  <w:tc>
          <w:tcPr>
            <w:tcW w:w="130" w:type="pct"/>
            <w:vAlign w:val="bottom"/>
          </w:tcPr>
          <w:p w:rsidR="008260AE" w:rsidRPr="00C64DB6" w:rsidRDefault="008260AE" w:rsidP="0082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:rsidR="008260AE" w:rsidRPr="00C64DB6" w:rsidRDefault="00DB28F4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8260AE" w:rsidRPr="00C64DB6" w:rsidRDefault="008260AE" w:rsidP="00826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:rsidR="008260AE" w:rsidRPr="00C64DB6" w:rsidRDefault="008260AE" w:rsidP="00DB2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E0630" w:rsidRPr="00C64DB6" w:rsidRDefault="002E0630" w:rsidP="004D6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horzAnchor="margin" w:tblpY="31"/>
        <w:tblW w:w="10337" w:type="dxa"/>
        <w:tblLayout w:type="fixed"/>
        <w:tblLook w:val="0000"/>
      </w:tblPr>
      <w:tblGrid>
        <w:gridCol w:w="2700"/>
        <w:gridCol w:w="1080"/>
        <w:gridCol w:w="236"/>
        <w:gridCol w:w="990"/>
        <w:gridCol w:w="236"/>
        <w:gridCol w:w="1112"/>
        <w:gridCol w:w="236"/>
        <w:gridCol w:w="1092"/>
        <w:gridCol w:w="236"/>
        <w:gridCol w:w="1080"/>
        <w:gridCol w:w="236"/>
        <w:gridCol w:w="1103"/>
      </w:tblGrid>
      <w:tr w:rsidR="00301497" w:rsidRPr="00C64DB6" w:rsidTr="00A4194C">
        <w:tc>
          <w:tcPr>
            <w:tcW w:w="2700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C64DB6" w:rsidRDefault="00562A05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755E4C" w:rsidRPr="00C64DB6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C64DB6" w:rsidRDefault="00562A05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755E4C" w:rsidRPr="00C64DB6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755E4C" w:rsidRPr="00C64DB6" w:rsidRDefault="00755E4C" w:rsidP="0075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00426" w:rsidRPr="00C64DB6" w:rsidRDefault="008D0425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B00426" w:rsidRPr="00C64DB6" w:rsidRDefault="008D0425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B00426" w:rsidRPr="00C64DB6" w:rsidRDefault="008D0425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0426" w:rsidRPr="00C64DB6" w:rsidRDefault="00BA5EE0" w:rsidP="00B00426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,031,953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00426" w:rsidRPr="00C64DB6" w:rsidRDefault="00DF19FC" w:rsidP="00DF19FC">
            <w:pPr>
              <w:pStyle w:val="a2"/>
              <w:ind w:left="-164" w:right="-14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B00426" w:rsidRPr="00C64D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  <w:lang w:val="en-US"/>
              </w:rPr>
              <w:t>642</w:t>
            </w:r>
            <w:r w:rsidR="00B00426" w:rsidRPr="00C64D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  <w:lang w:val="en-US"/>
              </w:rPr>
              <w:t>158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B00426" w:rsidRPr="00C64DB6" w:rsidRDefault="00BA5EE0" w:rsidP="00C1495B">
            <w:pPr>
              <w:pStyle w:val="a2"/>
              <w:tabs>
                <w:tab w:val="decimal" w:pos="916"/>
              </w:tabs>
              <w:ind w:left="-130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28,011,599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91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29,098,300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0426" w:rsidRPr="00C64DB6" w:rsidRDefault="00BA5EE0" w:rsidP="00C1495B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34,043,552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89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35,740,458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19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="001938B6" w:rsidRPr="00C64DB6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64DB6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B00426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(2,956,558)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C1495B">
            <w:pPr>
              <w:pStyle w:val="a2"/>
              <w:tabs>
                <w:tab w:val="decimal" w:pos="774"/>
              </w:tabs>
              <w:ind w:left="-164" w:right="-14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(3,087,475)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30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(10,735,633)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(11,427,785)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(13,692,191)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(14,515,260)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B00426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3,075,395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4B1C56" w:rsidP="004B1C56">
            <w:pPr>
              <w:pStyle w:val="a2"/>
              <w:ind w:left="-164" w:right="-14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B00426"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B00426"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00426"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554</w:t>
            </w:r>
            <w:r w:rsidR="00B00426"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00426"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30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17,275,966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="001938B6" w:rsidRPr="00C64DB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pStyle w:val="a2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C1495B">
            <w:pPr>
              <w:pStyle w:val="a2"/>
              <w:tabs>
                <w:tab w:val="decimal" w:pos="466"/>
              </w:tabs>
              <w:ind w:left="-164" w:right="-14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234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C1495B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C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C1495B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683E28">
            <w:pPr>
              <w:pStyle w:val="a2"/>
              <w:tabs>
                <w:tab w:val="decimal" w:pos="61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C1495B">
            <w:pPr>
              <w:pStyle w:val="a2"/>
              <w:tabs>
                <w:tab w:val="decimal" w:pos="64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C1495B" w:rsidRPr="00C64D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00426" w:rsidRPr="00C64DB6" w:rsidRDefault="00B00426" w:rsidP="00C1495B">
            <w:pPr>
              <w:pStyle w:val="a2"/>
              <w:tabs>
                <w:tab w:val="decimal" w:pos="774"/>
              </w:tabs>
              <w:ind w:left="-164" w:right="-14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B00426" w:rsidRPr="00C64DB6" w:rsidRDefault="00B00426" w:rsidP="00C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  <w:tab w:val="decimal" w:pos="916"/>
              </w:tabs>
              <w:spacing w:line="240" w:lineRule="auto"/>
              <w:ind w:left="-130"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1497" w:rsidRPr="00C64DB6" w:rsidTr="00A4194C">
        <w:tc>
          <w:tcPr>
            <w:tcW w:w="2700" w:type="dxa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  <w:r w:rsidR="008D0425"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3,075,395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C1495B">
            <w:pPr>
              <w:pStyle w:val="a2"/>
              <w:tabs>
                <w:tab w:val="decimal" w:pos="774"/>
              </w:tabs>
              <w:ind w:left="-164" w:right="-14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30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17,275,966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A5EE0" w:rsidP="00C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3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76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21,225,198</w:t>
            </w:r>
          </w:p>
        </w:tc>
      </w:tr>
    </w:tbl>
    <w:p w:rsidR="00DE0E76" w:rsidRPr="00C64DB6" w:rsidRDefault="00DE0E76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938B6" w:rsidRPr="00C64DB6" w:rsidRDefault="0019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br w:type="page"/>
      </w:r>
    </w:p>
    <w:p w:rsidR="00DE0E76" w:rsidRPr="00FC6A4F" w:rsidRDefault="00755E4C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C6A4F">
        <w:rPr>
          <w:rFonts w:ascii="Angsana New" w:hAnsi="Angsana New"/>
          <w:sz w:val="30"/>
          <w:szCs w:val="30"/>
          <w:cs/>
        </w:rPr>
        <w:lastRenderedPageBreak/>
        <w:t xml:space="preserve">ณ </w:t>
      </w:r>
      <w:r w:rsidR="00CD02D9" w:rsidRPr="00FC6A4F">
        <w:rPr>
          <w:rFonts w:ascii="Angsana New" w:hAnsi="Angsana New"/>
          <w:sz w:val="30"/>
          <w:szCs w:val="30"/>
          <w:cs/>
        </w:rPr>
        <w:t xml:space="preserve">วันที่ </w:t>
      </w:r>
      <w:r w:rsidR="0087197D" w:rsidRPr="00FC6A4F">
        <w:rPr>
          <w:rFonts w:ascii="Angsana New" w:hAnsi="Angsana New"/>
          <w:sz w:val="30"/>
          <w:szCs w:val="30"/>
        </w:rPr>
        <w:t>31</w:t>
      </w:r>
      <w:r w:rsidR="0087197D" w:rsidRPr="00FC6A4F">
        <w:rPr>
          <w:rFonts w:ascii="Angsana New" w:hAnsi="Angsana New"/>
          <w:sz w:val="30"/>
          <w:szCs w:val="30"/>
          <w:cs/>
        </w:rPr>
        <w:t xml:space="preserve"> มีนาคม </w:t>
      </w:r>
      <w:r w:rsidR="0087197D" w:rsidRPr="00FC6A4F">
        <w:rPr>
          <w:rFonts w:ascii="Angsana New" w:hAnsi="Angsana New"/>
          <w:sz w:val="30"/>
          <w:szCs w:val="30"/>
        </w:rPr>
        <w:t>256</w:t>
      </w:r>
      <w:r w:rsidR="00B00426" w:rsidRPr="00FC6A4F">
        <w:rPr>
          <w:rFonts w:ascii="Angsana New" w:hAnsi="Angsana New"/>
          <w:sz w:val="30"/>
          <w:szCs w:val="30"/>
          <w:cs/>
        </w:rPr>
        <w:t>1</w:t>
      </w:r>
      <w:r w:rsidR="0087197D" w:rsidRPr="00FC6A4F">
        <w:rPr>
          <w:rFonts w:ascii="Angsana New" w:hAnsi="Angsana New"/>
          <w:sz w:val="30"/>
          <w:szCs w:val="30"/>
          <w:cs/>
        </w:rPr>
        <w:t xml:space="preserve"> และ </w:t>
      </w:r>
      <w:r w:rsidR="0087197D" w:rsidRPr="00FC6A4F">
        <w:rPr>
          <w:rFonts w:ascii="Angsana New" w:hAnsi="Angsana New"/>
          <w:sz w:val="30"/>
          <w:szCs w:val="30"/>
        </w:rPr>
        <w:t>31</w:t>
      </w:r>
      <w:r w:rsidR="0087197D" w:rsidRPr="00FC6A4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7197D" w:rsidRPr="00FC6A4F">
        <w:rPr>
          <w:rFonts w:ascii="Angsana New" w:hAnsi="Angsana New"/>
          <w:sz w:val="30"/>
          <w:szCs w:val="30"/>
        </w:rPr>
        <w:t>25</w:t>
      </w:r>
      <w:r w:rsidR="00B00426" w:rsidRPr="00FC6A4F">
        <w:rPr>
          <w:rFonts w:ascii="Angsana New" w:hAnsi="Angsana New"/>
          <w:sz w:val="30"/>
          <w:szCs w:val="30"/>
          <w:cs/>
        </w:rPr>
        <w:t>60</w:t>
      </w:r>
      <w:r w:rsidR="00785A90" w:rsidRPr="00FC6A4F">
        <w:rPr>
          <w:rFonts w:ascii="Angsana New" w:hAnsi="Angsana New"/>
          <w:sz w:val="30"/>
          <w:szCs w:val="30"/>
          <w:cs/>
        </w:rPr>
        <w:t xml:space="preserve"> </w:t>
      </w:r>
      <w:r w:rsidRPr="00FC6A4F">
        <w:rPr>
          <w:rFonts w:ascii="Angsana New" w:hAnsi="Angsana New"/>
          <w:sz w:val="30"/>
          <w:szCs w:val="30"/>
          <w:cs/>
        </w:rPr>
        <w:t>ผลรวมของลูกหนี้และผลตอบแทนตามสัญญาเช่าการเงินแสดงได้ดังนี้</w:t>
      </w:r>
    </w:p>
    <w:p w:rsidR="00DE0E76" w:rsidRPr="00FC6A4F" w:rsidRDefault="00DE0E76" w:rsidP="00A41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8" w:type="dxa"/>
        <w:tblInd w:w="360" w:type="dxa"/>
        <w:tblLayout w:type="fixed"/>
        <w:tblLook w:val="0000"/>
      </w:tblPr>
      <w:tblGrid>
        <w:gridCol w:w="3186"/>
        <w:gridCol w:w="1332"/>
        <w:gridCol w:w="265"/>
        <w:gridCol w:w="1355"/>
        <w:gridCol w:w="273"/>
        <w:gridCol w:w="1406"/>
        <w:gridCol w:w="265"/>
        <w:gridCol w:w="1386"/>
      </w:tblGrid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 2561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 2560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B00426" w:rsidRPr="00C64DB6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00426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:rsidR="00B00426" w:rsidRPr="00C64DB6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562A05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6,031,953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3,075,395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6,642,158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3,554,683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562A05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</w:t>
            </w:r>
          </w:p>
          <w:p w:rsidR="00B00426" w:rsidRPr="00C64DB6" w:rsidRDefault="00B00426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17,982,813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9,909,845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18,373,611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9,915,207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562A05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  <w:r w:rsidR="00B00426" w:rsidRPr="00C64DB6">
              <w:rPr>
                <w:rFonts w:ascii="Angsana New" w:hAnsi="Angsana New"/>
                <w:sz w:val="30"/>
                <w:szCs w:val="30"/>
                <w:cs/>
              </w:rPr>
              <w:t>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10,028,786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7,366,121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10,724,689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7,755,308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34,043,552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35,740,458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</w:tr>
      <w:tr w:rsidR="00301497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(13,692,191)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4DB6">
              <w:rPr>
                <w:rFonts w:ascii="Angsana New" w:hAnsi="Angsana New"/>
                <w:sz w:val="30"/>
                <w:szCs w:val="30"/>
              </w:rPr>
              <w:t>14,515,260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0426" w:rsidRPr="00C64DB6" w:rsidTr="00B136F6">
        <w:tc>
          <w:tcPr>
            <w:tcW w:w="3186" w:type="dxa"/>
            <w:shd w:val="clear" w:color="auto" w:fill="auto"/>
            <w:vAlign w:val="bottom"/>
          </w:tcPr>
          <w:p w:rsidR="00B00426" w:rsidRPr="00C64DB6" w:rsidRDefault="00B00426" w:rsidP="0058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E10502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20,351,361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21,225,198</w:t>
            </w:r>
          </w:p>
        </w:tc>
        <w:tc>
          <w:tcPr>
            <w:tcW w:w="265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B3A8E" w:rsidRPr="00C64DB6" w:rsidRDefault="00AB3A8E" w:rsidP="002E0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500" w:type="dxa"/>
        <w:tblInd w:w="360" w:type="dxa"/>
        <w:tblLayout w:type="fixed"/>
        <w:tblLook w:val="0000"/>
      </w:tblPr>
      <w:tblGrid>
        <w:gridCol w:w="3959"/>
        <w:gridCol w:w="1254"/>
        <w:gridCol w:w="239"/>
        <w:gridCol w:w="1197"/>
        <w:gridCol w:w="238"/>
        <w:gridCol w:w="1205"/>
        <w:gridCol w:w="238"/>
        <w:gridCol w:w="1170"/>
      </w:tblGrid>
      <w:tr w:rsidR="00301497" w:rsidRPr="00C64DB6" w:rsidTr="00587F64">
        <w:tc>
          <w:tcPr>
            <w:tcW w:w="2084" w:type="pct"/>
            <w:vAlign w:val="bottom"/>
          </w:tcPr>
          <w:p w:rsidR="00C625B0" w:rsidRPr="00C64DB6" w:rsidRDefault="00976B86" w:rsidP="00D3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="00C625B0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33514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  <w:r w:rsidR="006F1561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625B0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6" w:type="pct"/>
            <w:gridSpan w:val="3"/>
            <w:vAlign w:val="bottom"/>
          </w:tcPr>
          <w:p w:rsidR="00C625B0" w:rsidRPr="00C64DB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:rsidR="00C625B0" w:rsidRPr="00C64DB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  <w:vAlign w:val="bottom"/>
          </w:tcPr>
          <w:p w:rsidR="00C625B0" w:rsidRPr="00C64DB6" w:rsidRDefault="00C625B0" w:rsidP="00804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25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587F64">
        <w:tc>
          <w:tcPr>
            <w:tcW w:w="208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6" w:type="pct"/>
            <w:gridSpan w:val="7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0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2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60" w:type="pct"/>
            <w:vAlign w:val="bottom"/>
          </w:tcPr>
          <w:p w:rsidR="004C6BB0" w:rsidRPr="00C64DB6" w:rsidRDefault="004C6BB0" w:rsidP="00FF1EE9">
            <w:pPr>
              <w:pStyle w:val="a2"/>
              <w:tabs>
                <w:tab w:val="decimal" w:pos="703"/>
              </w:tabs>
              <w:ind w:left="-108" w:right="-29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4C6BB0" w:rsidRPr="00C64DB6" w:rsidRDefault="004C6BB0" w:rsidP="00FF1EE9">
            <w:pPr>
              <w:pStyle w:val="a2"/>
              <w:tabs>
                <w:tab w:val="decimal" w:pos="633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2,091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60" w:type="pct"/>
            <w:vAlign w:val="bottom"/>
          </w:tcPr>
          <w:p w:rsidR="004C6BB0" w:rsidRPr="00C64DB6" w:rsidRDefault="004C6BB0" w:rsidP="00FF1EE9">
            <w:pPr>
              <w:pStyle w:val="a2"/>
              <w:tabs>
                <w:tab w:val="decimal" w:pos="703"/>
              </w:tabs>
              <w:ind w:left="-108" w:right="-29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4C6BB0" w:rsidRPr="00C64DB6" w:rsidRDefault="004C6BB0" w:rsidP="00FF1EE9">
            <w:pPr>
              <w:pStyle w:val="a2"/>
              <w:tabs>
                <w:tab w:val="decimal" w:pos="633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10,284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</w:tr>
      <w:tr w:rsidR="00301497" w:rsidRPr="00C64DB6" w:rsidTr="004C6BB0">
        <w:trPr>
          <w:trHeight w:val="226"/>
        </w:trPr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60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4C6BB0"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295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7,572</w:t>
            </w: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7,572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7,301</w:t>
            </w:r>
          </w:p>
        </w:tc>
      </w:tr>
      <w:tr w:rsidR="004C6BB0" w:rsidRPr="00C64DB6" w:rsidTr="004C6BB0">
        <w:tc>
          <w:tcPr>
            <w:tcW w:w="2084" w:type="pct"/>
            <w:vAlign w:val="bottom"/>
          </w:tcPr>
          <w:p w:rsidR="004C6BB0" w:rsidRPr="00C64DB6" w:rsidRDefault="004C6BB0" w:rsidP="004C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7,572</w:t>
            </w:r>
          </w:p>
        </w:tc>
        <w:tc>
          <w:tcPr>
            <w:tcW w:w="126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7,301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19,947</w:t>
            </w:r>
          </w:p>
        </w:tc>
        <w:tc>
          <w:tcPr>
            <w:tcW w:w="125" w:type="pct"/>
            <w:vAlign w:val="bottom"/>
          </w:tcPr>
          <w:p w:rsidR="004C6BB0" w:rsidRPr="00C64DB6" w:rsidRDefault="004C6BB0" w:rsidP="004C6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6BB0" w:rsidRPr="00C64DB6" w:rsidRDefault="004C6BB0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8,467</w:t>
            </w:r>
          </w:p>
        </w:tc>
      </w:tr>
    </w:tbl>
    <w:p w:rsidR="00DE0E76" w:rsidRPr="00C64DB6" w:rsidRDefault="00DE0E76" w:rsidP="006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DE0E76" w:rsidRPr="00C64DB6" w:rsidRDefault="00DE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</w:rPr>
        <w:br w:type="page"/>
      </w:r>
    </w:p>
    <w:p w:rsidR="00EB71E3" w:rsidRPr="00C64DB6" w:rsidRDefault="00EB71E3" w:rsidP="00AB66C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3869"/>
        <w:gridCol w:w="1168"/>
        <w:gridCol w:w="270"/>
        <w:gridCol w:w="6"/>
        <w:gridCol w:w="1170"/>
        <w:gridCol w:w="277"/>
        <w:gridCol w:w="1187"/>
        <w:gridCol w:w="273"/>
        <w:gridCol w:w="1140"/>
      </w:tblGrid>
      <w:tr w:rsidR="00301497" w:rsidRPr="00C64DB6" w:rsidTr="00A4194C">
        <w:tc>
          <w:tcPr>
            <w:tcW w:w="2067" w:type="pct"/>
            <w:vAlign w:val="bottom"/>
          </w:tcPr>
          <w:p w:rsidR="002E1EFF" w:rsidRPr="00C64DB6" w:rsidRDefault="00EB71E3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br w:type="page"/>
            </w:r>
            <w:r w:rsidR="00535A9D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8260AE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571E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260AE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5A9D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6" w:type="pct"/>
            <w:gridSpan w:val="4"/>
            <w:vAlign w:val="bottom"/>
          </w:tcPr>
          <w:p w:rsidR="002E1EFF" w:rsidRPr="00C64DB6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:rsidR="002E1EFF" w:rsidRPr="00C64DB6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:rsidR="002E1EFF" w:rsidRPr="00C64DB6" w:rsidRDefault="002E1EFF" w:rsidP="00985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DA781C" w:rsidRPr="00C64DB6" w:rsidRDefault="00DA781C" w:rsidP="00DA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DA781C" w:rsidRPr="00C64DB6" w:rsidRDefault="00DA781C" w:rsidP="00DA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8A55C5" w:rsidRPr="00C64DB6" w:rsidRDefault="0002779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8A55C5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933" w:type="pct"/>
            <w:gridSpan w:val="8"/>
            <w:vAlign w:val="bottom"/>
          </w:tcPr>
          <w:p w:rsidR="008A55C5" w:rsidRPr="00C64DB6" w:rsidRDefault="008A55C5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left="-108" w:right="-26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3308BC" w:rsidP="005C0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</w:t>
            </w:r>
            <w:r w:rsidR="005C0747" w:rsidRPr="00C64DB6">
              <w:rPr>
                <w:rFonts w:ascii="Angsana New" w:hAnsi="Angsana New"/>
                <w:sz w:val="30"/>
                <w:szCs w:val="30"/>
              </w:rPr>
              <w:t>2</w:t>
            </w:r>
            <w:r w:rsidRPr="00C64DB6">
              <w:rPr>
                <w:rFonts w:ascii="Angsana New" w:hAnsi="Angsana New"/>
                <w:sz w:val="30"/>
                <w:szCs w:val="30"/>
              </w:rPr>
              <w:t>,93</w:t>
            </w:r>
            <w:r w:rsidR="005C0747" w:rsidRPr="00C64D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69,017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3308BC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</w:t>
            </w:r>
            <w:r w:rsidR="005C0747" w:rsidRPr="00C64D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F15DE6" w:rsidP="00FF1EE9">
            <w:pPr>
              <w:pStyle w:val="a2"/>
              <w:tabs>
                <w:tab w:val="decimal" w:pos="62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FF1EE9">
            <w:pPr>
              <w:pStyle w:val="a2"/>
              <w:tabs>
                <w:tab w:val="decimal" w:pos="609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3308BC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F15DE6" w:rsidP="00B00426">
            <w:pPr>
              <w:pStyle w:val="a2"/>
              <w:tabs>
                <w:tab w:val="decimal" w:pos="62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:rsidR="00B00426" w:rsidRPr="00C64DB6" w:rsidRDefault="00B00426" w:rsidP="00FF1EE9">
            <w:pPr>
              <w:pStyle w:val="a2"/>
              <w:tabs>
                <w:tab w:val="decimal" w:pos="609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3308BC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2,387</w:t>
            </w:r>
          </w:p>
        </w:tc>
      </w:tr>
      <w:tr w:rsidR="00301497" w:rsidRPr="00C64DB6" w:rsidTr="00A4194C">
        <w:trPr>
          <w:trHeight w:val="199"/>
        </w:trPr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4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64DB6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(สิงคโปร์) </w:t>
            </w:r>
          </w:p>
        </w:tc>
        <w:tc>
          <w:tcPr>
            <w:tcW w:w="624" w:type="pct"/>
            <w:vAlign w:val="bottom"/>
          </w:tcPr>
          <w:p w:rsidR="00B00426" w:rsidRPr="00C64DB6" w:rsidRDefault="00B00426" w:rsidP="005C0747">
            <w:pPr>
              <w:pStyle w:val="a2"/>
              <w:tabs>
                <w:tab w:val="decimal" w:pos="62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5C0747" w:rsidP="005C0747">
            <w:pPr>
              <w:pStyle w:val="a2"/>
              <w:tabs>
                <w:tab w:val="decimal" w:pos="62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a2"/>
              <w:tabs>
                <w:tab w:val="decimal" w:pos="609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5C0747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2,166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2,978</w:t>
            </w:r>
          </w:p>
        </w:tc>
      </w:tr>
      <w:tr w:rsidR="00301497" w:rsidRPr="00C64DB6" w:rsidTr="00A4194C">
        <w:trPr>
          <w:trHeight w:val="296"/>
        </w:trPr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24"/>
                <w:tab w:val="decimal" w:pos="973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B00426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00426" w:rsidRPr="00C64DB6" w:rsidRDefault="005C0747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17,593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15,194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B00426" w:rsidRPr="00C64DB6" w:rsidRDefault="005C0747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13,068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</w:tr>
      <w:tr w:rsidR="00B00426" w:rsidRPr="00C64DB6" w:rsidTr="00A4194C">
        <w:tc>
          <w:tcPr>
            <w:tcW w:w="2067" w:type="pct"/>
            <w:vAlign w:val="bottom"/>
          </w:tcPr>
          <w:p w:rsidR="00B00426" w:rsidRPr="00C64DB6" w:rsidRDefault="00B00426" w:rsidP="00B0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0426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5C0747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47" w:type="pct"/>
            <w:gridSpan w:val="2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84,211</w:t>
            </w:r>
          </w:p>
        </w:tc>
        <w:tc>
          <w:tcPr>
            <w:tcW w:w="148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5C0747" w:rsidP="00FF1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18,113</w:t>
            </w:r>
          </w:p>
        </w:tc>
        <w:tc>
          <w:tcPr>
            <w:tcW w:w="146" w:type="pct"/>
            <w:vAlign w:val="bottom"/>
          </w:tcPr>
          <w:p w:rsidR="00B00426" w:rsidRPr="00C64DB6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0426" w:rsidRPr="00C64DB6" w:rsidRDefault="00B00426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</w:tr>
      <w:tr w:rsidR="00A4194C" w:rsidRPr="00C64DB6" w:rsidTr="00A4194C">
        <w:tc>
          <w:tcPr>
            <w:tcW w:w="2067" w:type="pct"/>
            <w:vAlign w:val="bottom"/>
          </w:tcPr>
          <w:p w:rsidR="00A4194C" w:rsidRPr="00C64DB6" w:rsidRDefault="00A4194C" w:rsidP="00A4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A4194C" w:rsidRPr="00C64DB6" w:rsidRDefault="00A4194C" w:rsidP="008F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26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A4194C" w:rsidRPr="00C64DB6" w:rsidRDefault="00A4194C" w:rsidP="008F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194C" w:rsidRPr="00C64DB6" w:rsidTr="008F45A2">
        <w:tc>
          <w:tcPr>
            <w:tcW w:w="2067" w:type="pct"/>
            <w:vAlign w:val="bottom"/>
          </w:tcPr>
          <w:p w:rsidR="00A4194C" w:rsidRPr="00C64DB6" w:rsidRDefault="00A4194C" w:rsidP="00A4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625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  <w:highlight w:val="cyan"/>
              </w:rPr>
            </w:pPr>
          </w:p>
        </w:tc>
        <w:tc>
          <w:tcPr>
            <w:tcW w:w="146" w:type="pct"/>
            <w:vAlign w:val="bottom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609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</w:tr>
      <w:tr w:rsidR="00A4194C" w:rsidRPr="00C64DB6" w:rsidTr="00DF5A3F">
        <w:tc>
          <w:tcPr>
            <w:tcW w:w="2067" w:type="pct"/>
          </w:tcPr>
          <w:p w:rsidR="00A4194C" w:rsidRPr="00C64DB6" w:rsidRDefault="00A4194C" w:rsidP="00A4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4" w:type="pct"/>
            <w:shd w:val="clear" w:color="auto" w:fill="auto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:rsidR="00A4194C" w:rsidRPr="00C64DB6" w:rsidRDefault="00A4194C" w:rsidP="00A41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3C8A" w:rsidRPr="00C64DB6" w:rsidTr="004F5499">
        <w:tc>
          <w:tcPr>
            <w:tcW w:w="2067" w:type="pct"/>
          </w:tcPr>
          <w:p w:rsidR="008B3C8A" w:rsidRPr="00C64DB6" w:rsidRDefault="008B3C8A" w:rsidP="008B3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64DB6">
              <w:rPr>
                <w:rFonts w:ascii="Angsana New" w:hAnsi="Angsana New"/>
                <w:sz w:val="30"/>
                <w:szCs w:val="30"/>
              </w:rPr>
              <w:t>Broadspectrum</w:t>
            </w:r>
            <w:proofErr w:type="spellEnd"/>
            <w:r w:rsidRPr="00C64DB6">
              <w:rPr>
                <w:rFonts w:ascii="Angsana New" w:hAnsi="Angsana New"/>
                <w:sz w:val="30"/>
                <w:szCs w:val="30"/>
              </w:rPr>
              <w:t xml:space="preserve"> Pty Limited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3C8A" w:rsidRPr="008B3C8A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C8A">
              <w:rPr>
                <w:rFonts w:ascii="Angsana New" w:hAnsi="Angsana New"/>
                <w:b/>
                <w:bCs/>
                <w:sz w:val="30"/>
                <w:szCs w:val="30"/>
              </w:rPr>
              <w:t>158,668</w:t>
            </w:r>
          </w:p>
        </w:tc>
        <w:tc>
          <w:tcPr>
            <w:tcW w:w="147" w:type="pct"/>
            <w:gridSpan w:val="2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150,380</w:t>
            </w:r>
          </w:p>
        </w:tc>
        <w:tc>
          <w:tcPr>
            <w:tcW w:w="148" w:type="pct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:rsidR="008B3C8A" w:rsidRPr="00C64DB6" w:rsidRDefault="008B3C8A" w:rsidP="008B3C8A">
            <w:pPr>
              <w:pStyle w:val="a2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:rsidR="008B3C8A" w:rsidRPr="00C64DB6" w:rsidRDefault="008B3C8A" w:rsidP="008B3C8A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683E28" w:rsidRPr="00C64DB6" w:rsidRDefault="00683E28" w:rsidP="0068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64D35" w:rsidRPr="00C64DB6" w:rsidRDefault="00B6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</w:rPr>
        <w:br w:type="page"/>
      </w:r>
    </w:p>
    <w:tbl>
      <w:tblPr>
        <w:tblW w:w="9542" w:type="dxa"/>
        <w:tblInd w:w="450" w:type="dxa"/>
        <w:tblLayout w:type="fixed"/>
        <w:tblLook w:val="0000"/>
      </w:tblPr>
      <w:tblGrid>
        <w:gridCol w:w="2251"/>
        <w:gridCol w:w="1170"/>
        <w:gridCol w:w="258"/>
        <w:gridCol w:w="1101"/>
        <w:gridCol w:w="1008"/>
        <w:gridCol w:w="282"/>
        <w:gridCol w:w="979"/>
        <w:gridCol w:w="254"/>
        <w:gridCol w:w="987"/>
        <w:gridCol w:w="267"/>
        <w:gridCol w:w="985"/>
      </w:tblGrid>
      <w:tr w:rsidR="00301497" w:rsidRPr="00C64DB6" w:rsidTr="008A55C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 w:rsidR="008B3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="008B3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:rsidR="008A55C5" w:rsidRPr="00C64DB6" w:rsidRDefault="008A55C5" w:rsidP="0056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89" w:type="pct"/>
            <w:gridSpan w:val="3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0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3C8A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C64DB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0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528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5" w:type="pct"/>
            <w:gridSpan w:val="7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:rsidR="008A55C5" w:rsidRPr="00C64DB6" w:rsidRDefault="008A55C5" w:rsidP="00027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left w:val="nil"/>
            </w:tcBorders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Broadspectrum</w:t>
            </w:r>
            <w:proofErr w:type="spellEnd"/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C24D4"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Pty 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>Limited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7.29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7.15</w:t>
            </w:r>
          </w:p>
        </w:tc>
        <w:tc>
          <w:tcPr>
            <w:tcW w:w="528" w:type="pct"/>
            <w:vAlign w:val="bottom"/>
          </w:tcPr>
          <w:p w:rsidR="008A55C5" w:rsidRPr="00C64DB6" w:rsidRDefault="008A55C5" w:rsidP="00027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954,066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1,013,803</w:t>
            </w: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562A05">
        <w:tc>
          <w:tcPr>
            <w:tcW w:w="1180" w:type="pct"/>
            <w:vAlign w:val="bottom"/>
          </w:tcPr>
          <w:p w:rsidR="008A55C5" w:rsidRPr="00C64DB6" w:rsidRDefault="008A55C5" w:rsidP="008A5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ส่วนที่ถึงกำหนดชำระ</w:t>
            </w:r>
          </w:p>
          <w:p w:rsidR="008A55C5" w:rsidRPr="00C64DB6" w:rsidRDefault="008A55C5" w:rsidP="00A7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A7186D"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ภายในหนึ่ง</w:t>
            </w:r>
            <w:r w:rsidRPr="00C64DB6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:rsidR="008A55C5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:rsidR="008A55C5" w:rsidRPr="00C64DB6" w:rsidRDefault="008A55C5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8A55C5" w:rsidRPr="00C64DB6" w:rsidRDefault="008A55C5" w:rsidP="00562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C8A" w:rsidRPr="00C64DB6" w:rsidTr="00562A05">
        <w:tc>
          <w:tcPr>
            <w:tcW w:w="2505" w:type="pct"/>
            <w:gridSpan w:val="4"/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C8A" w:rsidRPr="008B3C8A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3C8A">
              <w:rPr>
                <w:rFonts w:ascii="Angsana New" w:hAnsi="Angsana New"/>
                <w:b/>
                <w:bCs/>
                <w:sz w:val="30"/>
                <w:szCs w:val="30"/>
              </w:rPr>
              <w:t>954,066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1,013,803</w:t>
            </w:r>
          </w:p>
        </w:tc>
        <w:tc>
          <w:tcPr>
            <w:tcW w:w="133" w:type="pct"/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3C8A" w:rsidRPr="00C64DB6" w:rsidRDefault="008B3C8A" w:rsidP="008B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00426" w:rsidRPr="00C64DB6" w:rsidRDefault="00B00426" w:rsidP="002F2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F2EB3" w:rsidRPr="00C64DB6" w:rsidRDefault="002F2EB3" w:rsidP="002F2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64DB6">
        <w:rPr>
          <w:rFonts w:ascii="Angsana New" w:hAnsi="Angsana New"/>
          <w:spacing w:val="-2"/>
          <w:sz w:val="30"/>
          <w:szCs w:val="30"/>
          <w:cs/>
        </w:rPr>
        <w:t>รายก</w:t>
      </w:r>
      <w:r w:rsidR="0055657D" w:rsidRPr="00C64DB6">
        <w:rPr>
          <w:rFonts w:ascii="Angsana New" w:hAnsi="Angsana New"/>
          <w:spacing w:val="-2"/>
          <w:sz w:val="30"/>
          <w:szCs w:val="30"/>
          <w:cs/>
        </w:rPr>
        <w:t>ารเคลื่อนไหวของเงินกู้ยืม</w:t>
      </w:r>
      <w:r w:rsidR="008B3C8A">
        <w:rPr>
          <w:rFonts w:ascii="Angsana New" w:hAnsi="Angsana New" w:hint="cs"/>
          <w:spacing w:val="-2"/>
          <w:sz w:val="30"/>
          <w:szCs w:val="30"/>
          <w:cs/>
        </w:rPr>
        <w:t>ระยะยาว</w:t>
      </w:r>
      <w:r w:rsidRPr="00C64DB6">
        <w:rPr>
          <w:rFonts w:ascii="Angsana New" w:hAnsi="Angsana New"/>
          <w:spacing w:val="-2"/>
          <w:sz w:val="30"/>
          <w:szCs w:val="30"/>
          <w:cs/>
        </w:rPr>
        <w:t>จากกิจการที่เกี่ยวข้องกันสำหรับ</w:t>
      </w:r>
      <w:r w:rsidR="00C863E3" w:rsidRPr="00C64DB6">
        <w:rPr>
          <w:rFonts w:ascii="Angsana New" w:hAnsi="Angsana New"/>
          <w:spacing w:val="-2"/>
          <w:sz w:val="30"/>
          <w:szCs w:val="30"/>
          <w:cs/>
        </w:rPr>
        <w:t xml:space="preserve">งวดสามเดือนสิ้นสุดวันที่ 31 มีนาคม </w:t>
      </w:r>
      <w:r w:rsidRPr="00C64DB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2F2EB3" w:rsidRPr="00C64DB6" w:rsidRDefault="002F2EB3" w:rsidP="002F2EB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3869"/>
        <w:gridCol w:w="1168"/>
        <w:gridCol w:w="238"/>
        <w:gridCol w:w="1202"/>
        <w:gridCol w:w="253"/>
        <w:gridCol w:w="1189"/>
        <w:gridCol w:w="245"/>
        <w:gridCol w:w="1196"/>
      </w:tblGrid>
      <w:tr w:rsidR="00301497" w:rsidRPr="00C64DB6" w:rsidTr="003E24FE">
        <w:tc>
          <w:tcPr>
            <w:tcW w:w="2067" w:type="pct"/>
            <w:vAlign w:val="bottom"/>
          </w:tcPr>
          <w:p w:rsidR="002F2EB3" w:rsidRPr="00C64DB6" w:rsidRDefault="002F2EB3" w:rsidP="0064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8B3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1393" w:type="pct"/>
            <w:gridSpan w:val="3"/>
            <w:vAlign w:val="bottom"/>
          </w:tcPr>
          <w:p w:rsidR="002F2EB3" w:rsidRPr="00C64DB6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:rsidR="002F2EB3" w:rsidRPr="00C64DB6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vAlign w:val="bottom"/>
          </w:tcPr>
          <w:p w:rsidR="002F2EB3" w:rsidRPr="00C64DB6" w:rsidRDefault="002F2EB3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6456F1">
        <w:trPr>
          <w:trHeight w:val="182"/>
        </w:trPr>
        <w:tc>
          <w:tcPr>
            <w:tcW w:w="2067" w:type="pct"/>
            <w:vAlign w:val="bottom"/>
          </w:tcPr>
          <w:p w:rsidR="00B65D21" w:rsidRPr="00C64DB6" w:rsidRDefault="006456F1" w:rsidP="00645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01497" w:rsidRPr="00C64DB6" w:rsidTr="003E24FE">
        <w:tc>
          <w:tcPr>
            <w:tcW w:w="2067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7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3E24FE">
        <w:tc>
          <w:tcPr>
            <w:tcW w:w="2067" w:type="pct"/>
            <w:vAlign w:val="bottom"/>
          </w:tcPr>
          <w:p w:rsidR="008A7B68" w:rsidRPr="00C64DB6" w:rsidRDefault="008A7B68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2933" w:type="pct"/>
            <w:gridSpan w:val="7"/>
            <w:vAlign w:val="bottom"/>
          </w:tcPr>
          <w:p w:rsidR="008A7B68" w:rsidRPr="00C64DB6" w:rsidRDefault="008A7B68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1497" w:rsidRPr="00C64DB6" w:rsidTr="003E24FE">
        <w:tc>
          <w:tcPr>
            <w:tcW w:w="2067" w:type="pct"/>
            <w:vAlign w:val="bottom"/>
          </w:tcPr>
          <w:p w:rsidR="00B65D21" w:rsidRPr="00C64DB6" w:rsidRDefault="00B65D21" w:rsidP="00B6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  <w:vAlign w:val="bottom"/>
          </w:tcPr>
          <w:p w:rsidR="00B65D21" w:rsidRPr="00C64DB6" w:rsidRDefault="00D64E64" w:rsidP="0065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1,013,80</w:t>
            </w:r>
            <w:r w:rsidR="00655228" w:rsidRPr="00C64D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:rsidR="00B65D21" w:rsidRPr="00C64DB6" w:rsidRDefault="00B65D21" w:rsidP="008A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1,029,085</w:t>
            </w:r>
          </w:p>
        </w:tc>
        <w:tc>
          <w:tcPr>
            <w:tcW w:w="135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B65D21" w:rsidRPr="00C64DB6" w:rsidRDefault="00206569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3E24FE">
        <w:tc>
          <w:tcPr>
            <w:tcW w:w="2067" w:type="pct"/>
            <w:vAlign w:val="bottom"/>
          </w:tcPr>
          <w:p w:rsidR="00B65D21" w:rsidRPr="00C64DB6" w:rsidRDefault="00B65D21" w:rsidP="00B6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B65D21" w:rsidRPr="00C64DB6" w:rsidRDefault="00D64E64" w:rsidP="008A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(59,73</w:t>
            </w:r>
            <w:r w:rsidR="00C93CF0" w:rsidRPr="00C64DB6">
              <w:rPr>
                <w:rFonts w:ascii="Angsana New" w:hAnsi="Angsana New"/>
                <w:sz w:val="30"/>
                <w:szCs w:val="30"/>
              </w:rPr>
              <w:t>7</w:t>
            </w:r>
            <w:r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D21" w:rsidRPr="00C64DB6" w:rsidRDefault="00B65D21" w:rsidP="008A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17,501</w:t>
            </w:r>
          </w:p>
        </w:tc>
        <w:tc>
          <w:tcPr>
            <w:tcW w:w="135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99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D21" w:rsidRPr="00C64DB6" w:rsidRDefault="00206569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49"/>
              </w:tabs>
              <w:spacing w:after="0"/>
              <w:ind w:left="-126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5D21" w:rsidRPr="00C64DB6" w:rsidTr="003E24FE">
        <w:tc>
          <w:tcPr>
            <w:tcW w:w="2067" w:type="pct"/>
            <w:vAlign w:val="bottom"/>
          </w:tcPr>
          <w:p w:rsidR="00B65D21" w:rsidRPr="00C64DB6" w:rsidRDefault="00B65D21" w:rsidP="00B6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5D21" w:rsidRPr="00C64DB6" w:rsidRDefault="00D64E64" w:rsidP="008A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954,06</w:t>
            </w:r>
            <w:r w:rsidR="00C93CF0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5D21" w:rsidRPr="00C64DB6" w:rsidRDefault="00B65D21" w:rsidP="008A7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1,046,586</w:t>
            </w:r>
          </w:p>
        </w:tc>
        <w:tc>
          <w:tcPr>
            <w:tcW w:w="135" w:type="pct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99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21" w:rsidRPr="00C64DB6" w:rsidRDefault="00206569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5D21" w:rsidRPr="00C64DB6" w:rsidRDefault="00B65D21" w:rsidP="00B65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7186D" w:rsidRPr="004F5499" w:rsidRDefault="00A7186D" w:rsidP="00BC5B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F16DE" w:rsidRPr="004F5499" w:rsidRDefault="00816D4B" w:rsidP="00BC5B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F16DE"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332D8" w:rsidRPr="004F5499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CB6D1E" w:rsidRPr="004F5499" w:rsidRDefault="00CB6D1E" w:rsidP="00BC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066D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</w:t>
      </w:r>
      <w:r w:rsidR="00066D24"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332D8" w:rsidRPr="004F5499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:rsidR="00E332D8" w:rsidRPr="00E964D8" w:rsidRDefault="00B761EB" w:rsidP="009E4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964D8">
        <w:rPr>
          <w:rFonts w:ascii="Angsana New" w:hAnsi="Angsana New"/>
          <w:sz w:val="30"/>
          <w:szCs w:val="30"/>
          <w:cs/>
        </w:rPr>
        <w:t xml:space="preserve">ณ วันที่ 31 มีนาคม </w:t>
      </w:r>
      <w:r w:rsidRPr="00E964D8">
        <w:rPr>
          <w:rFonts w:ascii="Angsana New" w:hAnsi="Angsana New"/>
          <w:sz w:val="30"/>
          <w:szCs w:val="30"/>
        </w:rPr>
        <w:t>256</w:t>
      </w:r>
      <w:r w:rsidR="00B65D21" w:rsidRPr="00E964D8">
        <w:rPr>
          <w:rFonts w:ascii="Angsana New" w:hAnsi="Angsana New"/>
          <w:sz w:val="30"/>
          <w:szCs w:val="30"/>
        </w:rPr>
        <w:t>1</w:t>
      </w:r>
      <w:r w:rsidRPr="00E964D8">
        <w:rPr>
          <w:rFonts w:ascii="Angsana New" w:hAnsi="Angsana New"/>
          <w:sz w:val="30"/>
          <w:szCs w:val="30"/>
        </w:rPr>
        <w:t xml:space="preserve"> </w:t>
      </w:r>
      <w:r w:rsidRPr="00E964D8">
        <w:rPr>
          <w:rFonts w:ascii="Angsana New" w:hAnsi="Angsana New"/>
          <w:sz w:val="30"/>
          <w:szCs w:val="30"/>
          <w:cs/>
        </w:rPr>
        <w:t>บริษัทมีเงินให้กู้ยืมคงเหลือแก่ บริษัท ผลิตไฟฟ้าราชบุรี จำกัด ซึ่งเป็นบริษัทย่อยทางตรง</w:t>
      </w:r>
      <w:r w:rsidR="00A47D33" w:rsidRPr="00E964D8">
        <w:rPr>
          <w:rFonts w:ascii="Angsana New" w:hAnsi="Angsana New"/>
          <w:sz w:val="30"/>
          <w:szCs w:val="30"/>
        </w:rPr>
        <w:t xml:space="preserve">                       </w:t>
      </w:r>
      <w:r w:rsidRPr="00E964D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A0695" w:rsidRPr="00E964D8">
        <w:rPr>
          <w:rFonts w:ascii="Angsana New" w:hAnsi="Angsana New"/>
          <w:sz w:val="30"/>
          <w:szCs w:val="30"/>
          <w:cs/>
        </w:rPr>
        <w:t>1</w:t>
      </w:r>
      <w:r w:rsidRPr="00E964D8">
        <w:rPr>
          <w:rFonts w:ascii="Angsana New" w:hAnsi="Angsana New"/>
          <w:sz w:val="30"/>
          <w:szCs w:val="30"/>
        </w:rPr>
        <w:t>,</w:t>
      </w:r>
      <w:r w:rsidR="007A0695" w:rsidRPr="00E964D8">
        <w:rPr>
          <w:rFonts w:ascii="Angsana New" w:hAnsi="Angsana New"/>
          <w:sz w:val="30"/>
          <w:szCs w:val="30"/>
        </w:rPr>
        <w:t>8</w:t>
      </w:r>
      <w:r w:rsidRPr="00E964D8">
        <w:rPr>
          <w:rFonts w:ascii="Angsana New" w:hAnsi="Angsana New"/>
          <w:sz w:val="30"/>
          <w:szCs w:val="30"/>
          <w:cs/>
        </w:rPr>
        <w:t>00 ล้านบาท โดยมีอัตราดอกเบี้ยร้อยละ</w:t>
      </w:r>
      <w:r w:rsidR="00A47D33" w:rsidRPr="00E964D8">
        <w:rPr>
          <w:rFonts w:ascii="Angsana New" w:hAnsi="Angsana New"/>
          <w:sz w:val="30"/>
          <w:szCs w:val="30"/>
        </w:rPr>
        <w:t xml:space="preserve"> </w:t>
      </w:r>
      <w:r w:rsidRPr="00E964D8">
        <w:rPr>
          <w:rFonts w:ascii="Angsana New" w:hAnsi="Angsana New"/>
          <w:sz w:val="30"/>
          <w:szCs w:val="30"/>
          <w:cs/>
        </w:rPr>
        <w:t>2.</w:t>
      </w:r>
      <w:r w:rsidR="007A0695" w:rsidRPr="00E964D8">
        <w:rPr>
          <w:rFonts w:ascii="Angsana New" w:hAnsi="Angsana New"/>
          <w:sz w:val="30"/>
          <w:szCs w:val="30"/>
          <w:cs/>
        </w:rPr>
        <w:t>10</w:t>
      </w:r>
      <w:r w:rsidRPr="00E964D8">
        <w:rPr>
          <w:rFonts w:ascii="Angsana New" w:hAnsi="Angsana New"/>
          <w:sz w:val="30"/>
          <w:szCs w:val="30"/>
          <w:cs/>
        </w:rPr>
        <w:t xml:space="preserve"> ต่อปี มีกำหนดชำระคืนภายในไตรมาส </w:t>
      </w:r>
      <w:r w:rsidR="00CB186A" w:rsidRPr="00E964D8">
        <w:rPr>
          <w:rFonts w:ascii="Angsana New" w:hAnsi="Angsana New"/>
          <w:sz w:val="30"/>
          <w:szCs w:val="30"/>
          <w:cs/>
        </w:rPr>
        <w:t>3</w:t>
      </w:r>
      <w:r w:rsidR="00E17A07" w:rsidRPr="00E964D8">
        <w:rPr>
          <w:rFonts w:ascii="Angsana New" w:hAnsi="Angsana New"/>
          <w:sz w:val="30"/>
          <w:szCs w:val="30"/>
          <w:cs/>
        </w:rPr>
        <w:t xml:space="preserve"> </w:t>
      </w:r>
      <w:r w:rsidRPr="00E964D8">
        <w:rPr>
          <w:rFonts w:ascii="Angsana New" w:hAnsi="Angsana New"/>
          <w:sz w:val="30"/>
          <w:szCs w:val="30"/>
          <w:cs/>
        </w:rPr>
        <w:t>ปี 256</w:t>
      </w:r>
      <w:r w:rsidR="007A0695" w:rsidRPr="00E964D8">
        <w:rPr>
          <w:rFonts w:ascii="Angsana New" w:hAnsi="Angsana New"/>
          <w:sz w:val="30"/>
          <w:szCs w:val="30"/>
          <w:cs/>
        </w:rPr>
        <w:t>1</w:t>
      </w:r>
    </w:p>
    <w:p w:rsidR="00B761EB" w:rsidRPr="004F5499" w:rsidRDefault="00B761EB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4F5499" w:rsidRDefault="004F5499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E1F1D" w:rsidRPr="004F5499" w:rsidRDefault="00255FE7" w:rsidP="00A3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เงินให้กู้ยืมระยะยาว</w:t>
      </w:r>
      <w:r w:rsidR="00066D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</w:t>
      </w:r>
      <w:r w:rsidR="00066D24"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332D8" w:rsidRPr="004F5499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377A1" w:rsidRPr="004F5499" w:rsidRDefault="00C863E3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5499">
        <w:rPr>
          <w:rFonts w:ascii="Angsana New" w:hAnsi="Angsana New"/>
          <w:spacing w:val="-4"/>
          <w:sz w:val="30"/>
          <w:szCs w:val="30"/>
          <w:cs/>
        </w:rPr>
        <w:t>ณ วันที่ 31 มีนาคม 256</w:t>
      </w:r>
      <w:r w:rsidR="00241CB4" w:rsidRPr="004F5499">
        <w:rPr>
          <w:rFonts w:ascii="Angsana New" w:hAnsi="Angsana New"/>
          <w:spacing w:val="-4"/>
          <w:sz w:val="30"/>
          <w:szCs w:val="30"/>
        </w:rPr>
        <w:t>1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77A1" w:rsidRPr="004F5499">
        <w:rPr>
          <w:rFonts w:ascii="Angsana New" w:hAnsi="Angsana New"/>
          <w:spacing w:val="-2"/>
          <w:sz w:val="30"/>
          <w:szCs w:val="30"/>
          <w:cs/>
        </w:rPr>
        <w:t>บริษัทมีเงินให้กู้ยืมคงเหลือแก่ บริษัท ราชบุรีพลังงาน จำกัด ซึ่งเป็นบริษัทย่อย</w:t>
      </w:r>
      <w:r w:rsidR="00F701E3" w:rsidRPr="004F5499">
        <w:rPr>
          <w:rFonts w:ascii="Angsana New" w:hAnsi="Angsana New"/>
          <w:spacing w:val="-2"/>
          <w:sz w:val="30"/>
          <w:szCs w:val="30"/>
          <w:cs/>
        </w:rPr>
        <w:t>ทางตรง</w:t>
      </w:r>
      <w:r w:rsidR="00B377A1" w:rsidRPr="004F549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B57FC" w:rsidRPr="004F5499">
        <w:rPr>
          <w:rFonts w:ascii="Angsana New" w:hAnsi="Angsana New"/>
          <w:spacing w:val="-2"/>
          <w:sz w:val="30"/>
          <w:szCs w:val="30"/>
        </w:rPr>
        <w:t xml:space="preserve"> </w:t>
      </w:r>
      <w:r w:rsidR="005347C5" w:rsidRPr="004F5499">
        <w:rPr>
          <w:rFonts w:ascii="Angsana New" w:hAnsi="Angsana New"/>
          <w:spacing w:val="-2"/>
          <w:sz w:val="30"/>
          <w:szCs w:val="30"/>
        </w:rPr>
        <w:t xml:space="preserve">   </w:t>
      </w:r>
      <w:r w:rsidR="005044FA" w:rsidRPr="004F5499">
        <w:rPr>
          <w:rFonts w:ascii="Angsana New" w:hAnsi="Angsana New"/>
          <w:spacing w:val="-2"/>
          <w:sz w:val="30"/>
          <w:szCs w:val="30"/>
        </w:rPr>
        <w:t xml:space="preserve"> </w:t>
      </w:r>
      <w:r w:rsidR="00EC45F5" w:rsidRPr="004F5499">
        <w:rPr>
          <w:rFonts w:ascii="Angsana New" w:hAnsi="Angsana New"/>
          <w:spacing w:val="-2"/>
          <w:sz w:val="30"/>
          <w:szCs w:val="30"/>
        </w:rPr>
        <w:t xml:space="preserve">          </w:t>
      </w:r>
      <w:r w:rsidR="00B377A1" w:rsidRPr="004F5499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B377A1" w:rsidRPr="004F5499">
        <w:rPr>
          <w:rFonts w:ascii="Angsana New" w:hAnsi="Angsana New"/>
          <w:sz w:val="30"/>
          <w:szCs w:val="30"/>
        </w:rPr>
        <w:t xml:space="preserve"> </w:t>
      </w:r>
      <w:r w:rsidR="007A0695" w:rsidRPr="004F5499">
        <w:rPr>
          <w:rFonts w:ascii="Angsana New" w:hAnsi="Angsana New"/>
          <w:sz w:val="30"/>
          <w:szCs w:val="30"/>
        </w:rPr>
        <w:t>203</w:t>
      </w:r>
      <w:r w:rsidR="00122B8F" w:rsidRPr="004F5499">
        <w:rPr>
          <w:rFonts w:ascii="Angsana New" w:hAnsi="Angsana New"/>
          <w:sz w:val="30"/>
          <w:szCs w:val="30"/>
        </w:rPr>
        <w:t xml:space="preserve"> </w:t>
      </w:r>
      <w:r w:rsidR="00B377A1" w:rsidRPr="004F5499">
        <w:rPr>
          <w:rFonts w:ascii="Angsana New" w:hAnsi="Angsana New"/>
          <w:sz w:val="30"/>
          <w:szCs w:val="30"/>
          <w:cs/>
        </w:rPr>
        <w:t>ล้านบาท</w:t>
      </w:r>
      <w:r w:rsidR="00B377A1" w:rsidRPr="004F5499">
        <w:rPr>
          <w:rFonts w:ascii="Angsana New" w:hAnsi="Angsana New"/>
          <w:sz w:val="30"/>
          <w:szCs w:val="30"/>
        </w:rPr>
        <w:t xml:space="preserve"> </w:t>
      </w:r>
      <w:r w:rsidR="00B377A1" w:rsidRPr="004F5499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C07337" w:rsidRPr="004F5499">
        <w:rPr>
          <w:rFonts w:ascii="Angsana New" w:hAnsi="Angsana New"/>
          <w:sz w:val="30"/>
          <w:szCs w:val="30"/>
          <w:cs/>
        </w:rPr>
        <w:t xml:space="preserve"> </w:t>
      </w:r>
      <w:r w:rsidR="00EF3B69" w:rsidRPr="004F5499">
        <w:rPr>
          <w:rFonts w:ascii="Angsana New" w:hAnsi="Angsana New"/>
          <w:sz w:val="30"/>
          <w:szCs w:val="30"/>
        </w:rPr>
        <w:t>4.</w:t>
      </w:r>
      <w:r w:rsidR="008074CC" w:rsidRPr="004F5499">
        <w:rPr>
          <w:rFonts w:ascii="Angsana New" w:hAnsi="Angsana New"/>
          <w:sz w:val="30"/>
          <w:szCs w:val="30"/>
        </w:rPr>
        <w:t>0</w:t>
      </w:r>
      <w:r w:rsidR="00C07337" w:rsidRPr="004F5499">
        <w:rPr>
          <w:rFonts w:ascii="Angsana New" w:hAnsi="Angsana New"/>
          <w:sz w:val="30"/>
          <w:szCs w:val="30"/>
        </w:rPr>
        <w:t xml:space="preserve">0 </w:t>
      </w:r>
      <w:r w:rsidR="00B377A1" w:rsidRPr="004F5499">
        <w:rPr>
          <w:rFonts w:ascii="Angsana New" w:hAnsi="Angsana New"/>
          <w:sz w:val="30"/>
          <w:szCs w:val="30"/>
          <w:cs/>
        </w:rPr>
        <w:t>ต่อปี</w:t>
      </w:r>
      <w:r w:rsidR="00B377A1" w:rsidRPr="004F5499">
        <w:rPr>
          <w:rFonts w:ascii="Angsana New" w:hAnsi="Angsana New"/>
          <w:sz w:val="30"/>
          <w:szCs w:val="30"/>
        </w:rPr>
        <w:t xml:space="preserve"> </w:t>
      </w:r>
      <w:r w:rsidR="00B377A1" w:rsidRPr="004F5499">
        <w:rPr>
          <w:rFonts w:ascii="Angsana New" w:hAnsi="Angsana New"/>
          <w:sz w:val="30"/>
          <w:szCs w:val="30"/>
          <w:cs/>
        </w:rPr>
        <w:t>มีกำหนดชำระคืนเมื่อทวงถาม</w:t>
      </w:r>
      <w:r w:rsidR="00EB57FC" w:rsidRPr="004F5499">
        <w:rPr>
          <w:rFonts w:ascii="Angsana New" w:hAnsi="Angsana New"/>
          <w:sz w:val="30"/>
          <w:szCs w:val="30"/>
        </w:rPr>
        <w:t xml:space="preserve"> </w:t>
      </w:r>
      <w:r w:rsidR="00EB57FC" w:rsidRPr="004F5499">
        <w:rPr>
          <w:rFonts w:ascii="Angsana New" w:hAnsi="Angsana New"/>
          <w:sz w:val="30"/>
          <w:szCs w:val="30"/>
          <w:cs/>
        </w:rPr>
        <w:t>ทั้งนี้</w:t>
      </w:r>
      <w:r w:rsidR="009F37D8">
        <w:rPr>
          <w:rFonts w:ascii="Angsana New" w:hAnsi="Angsana New" w:hint="cs"/>
          <w:sz w:val="30"/>
          <w:szCs w:val="30"/>
          <w:cs/>
        </w:rPr>
        <w:t xml:space="preserve"> </w:t>
      </w:r>
      <w:r w:rsidR="00B377A1" w:rsidRPr="004F5499">
        <w:rPr>
          <w:rFonts w:ascii="Angsana New" w:hAnsi="Angsana New"/>
          <w:sz w:val="30"/>
          <w:szCs w:val="30"/>
          <w:cs/>
        </w:rPr>
        <w:t>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:rsidR="00E332D8" w:rsidRPr="004F5499" w:rsidRDefault="00E332D8" w:rsidP="00E3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12E66" w:rsidRPr="004F5499" w:rsidRDefault="00C863E3" w:rsidP="0091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4F5499">
        <w:rPr>
          <w:rFonts w:ascii="Angsana New" w:hAnsi="Angsana New"/>
          <w:spacing w:val="-4"/>
          <w:sz w:val="30"/>
          <w:szCs w:val="30"/>
          <w:cs/>
        </w:rPr>
        <w:t>ณ วันที่ 31 มีนาคม 256</w:t>
      </w:r>
      <w:r w:rsidR="00241CB4" w:rsidRPr="004F5499">
        <w:rPr>
          <w:rFonts w:ascii="Angsana New" w:hAnsi="Angsana New"/>
          <w:spacing w:val="-4"/>
          <w:sz w:val="30"/>
          <w:szCs w:val="30"/>
        </w:rPr>
        <w:t>1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641A2" w:rsidRPr="004F5499">
        <w:rPr>
          <w:rFonts w:ascii="Angsana New" w:hAnsi="Angsana New"/>
          <w:sz w:val="30"/>
          <w:szCs w:val="30"/>
          <w:cs/>
        </w:rPr>
        <w:t>บริษัทมีเงินให้กู้ยืม</w:t>
      </w:r>
      <w:r w:rsidR="00912E66" w:rsidRPr="004F5499">
        <w:rPr>
          <w:rFonts w:ascii="Angsana New" w:hAnsi="Angsana New"/>
          <w:sz w:val="30"/>
          <w:szCs w:val="30"/>
          <w:cs/>
        </w:rPr>
        <w:t>คงเหลือแก่</w:t>
      </w:r>
      <w:r w:rsidR="00912E66" w:rsidRPr="004F549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บริษัท ราช</w:t>
      </w:r>
      <w:r w:rsidR="00912E66" w:rsidRPr="004F5499">
        <w:rPr>
          <w:rFonts w:ascii="Angsana New" w:eastAsia="Cordia New" w:hAnsi="Angsana New"/>
          <w:snapToGrid w:val="0"/>
          <w:sz w:val="30"/>
          <w:szCs w:val="30"/>
          <w:lang w:eastAsia="th-TH"/>
        </w:rPr>
        <w:t>-</w:t>
      </w:r>
      <w:r w:rsidR="00912E66" w:rsidRPr="004F5499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ลาว เซอร์วิส จำกัด </w:t>
      </w:r>
      <w:r w:rsidR="00912E66" w:rsidRPr="004F5499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F701E3" w:rsidRPr="004F5499">
        <w:rPr>
          <w:rFonts w:ascii="Angsana New" w:hAnsi="Angsana New"/>
          <w:sz w:val="30"/>
          <w:szCs w:val="30"/>
          <w:cs/>
        </w:rPr>
        <w:t>ทางตรง</w:t>
      </w:r>
      <w:r w:rsidR="00A47D33" w:rsidRPr="004F5499">
        <w:rPr>
          <w:rFonts w:ascii="Angsana New" w:hAnsi="Angsana New"/>
          <w:sz w:val="30"/>
          <w:szCs w:val="30"/>
        </w:rPr>
        <w:t xml:space="preserve">            </w:t>
      </w:r>
      <w:r w:rsidR="00912E66" w:rsidRPr="004F549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C07337" w:rsidRPr="004F5499">
        <w:rPr>
          <w:rFonts w:ascii="Angsana New" w:hAnsi="Angsana New"/>
          <w:sz w:val="30"/>
          <w:szCs w:val="30"/>
        </w:rPr>
        <w:t>3</w:t>
      </w:r>
      <w:r w:rsidR="007A0695" w:rsidRPr="004F5499">
        <w:rPr>
          <w:rFonts w:ascii="Angsana New" w:hAnsi="Angsana New"/>
          <w:sz w:val="30"/>
          <w:szCs w:val="30"/>
        </w:rPr>
        <w:t>2</w:t>
      </w:r>
      <w:r w:rsidR="00C07337" w:rsidRPr="004F5499">
        <w:rPr>
          <w:rFonts w:ascii="Angsana New" w:hAnsi="Angsana New"/>
          <w:sz w:val="30"/>
          <w:szCs w:val="30"/>
        </w:rPr>
        <w:t>.</w:t>
      </w:r>
      <w:r w:rsidR="007A0695" w:rsidRPr="004F5499">
        <w:rPr>
          <w:rFonts w:ascii="Angsana New" w:hAnsi="Angsana New"/>
          <w:sz w:val="30"/>
          <w:szCs w:val="30"/>
        </w:rPr>
        <w:t>7</w:t>
      </w:r>
      <w:r w:rsidR="00D84768" w:rsidRPr="004F5499">
        <w:rPr>
          <w:rFonts w:ascii="Angsana New" w:hAnsi="Angsana New"/>
          <w:sz w:val="30"/>
          <w:szCs w:val="30"/>
        </w:rPr>
        <w:t>5</w:t>
      </w:r>
      <w:r w:rsidR="00C07337" w:rsidRPr="004F5499">
        <w:rPr>
          <w:rFonts w:ascii="Angsana New" w:hAnsi="Angsana New"/>
          <w:sz w:val="30"/>
          <w:szCs w:val="30"/>
        </w:rPr>
        <w:t xml:space="preserve"> </w:t>
      </w:r>
      <w:r w:rsidR="00912E66" w:rsidRPr="004F5499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912E66" w:rsidRPr="004F5499">
        <w:rPr>
          <w:rFonts w:ascii="Angsana New" w:hAnsi="Angsana New"/>
          <w:sz w:val="30"/>
          <w:szCs w:val="30"/>
        </w:rPr>
        <w:t xml:space="preserve"> </w:t>
      </w:r>
      <w:r w:rsidR="00912E66" w:rsidRPr="004F5499">
        <w:rPr>
          <w:rFonts w:ascii="Angsana New" w:hAnsi="Angsana New"/>
          <w:sz w:val="30"/>
          <w:szCs w:val="30"/>
          <w:cs/>
        </w:rPr>
        <w:t xml:space="preserve">หรือเทียบเท่า </w:t>
      </w:r>
      <w:r w:rsidR="00C07337" w:rsidRPr="004F5499">
        <w:rPr>
          <w:rFonts w:ascii="Angsana New" w:hAnsi="Angsana New"/>
          <w:sz w:val="30"/>
          <w:szCs w:val="30"/>
        </w:rPr>
        <w:t>1,</w:t>
      </w:r>
      <w:r w:rsidR="007A0695" w:rsidRPr="004F5499">
        <w:rPr>
          <w:rFonts w:ascii="Angsana New" w:hAnsi="Angsana New"/>
          <w:sz w:val="30"/>
          <w:szCs w:val="30"/>
        </w:rPr>
        <w:t>014.32</w:t>
      </w:r>
      <w:r w:rsidR="00C07337" w:rsidRPr="004F5499">
        <w:rPr>
          <w:rFonts w:ascii="Angsana New" w:hAnsi="Angsana New"/>
          <w:sz w:val="30"/>
          <w:szCs w:val="30"/>
        </w:rPr>
        <w:t xml:space="preserve"> </w:t>
      </w:r>
      <w:r w:rsidR="00912E66" w:rsidRPr="004F549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โดยมีอัตราดอกเบี้ยร้อยละ </w:t>
      </w:r>
      <w:r w:rsidR="00C07337" w:rsidRPr="004F5499">
        <w:rPr>
          <w:rFonts w:ascii="Angsana New" w:hAnsi="Angsana New"/>
          <w:sz w:val="30"/>
          <w:szCs w:val="30"/>
        </w:rPr>
        <w:t xml:space="preserve">3.65 </w:t>
      </w:r>
      <w:r w:rsidR="00A47D33" w:rsidRPr="004F5499">
        <w:rPr>
          <w:rFonts w:ascii="Angsana New" w:hAnsi="Angsana New"/>
          <w:sz w:val="30"/>
          <w:szCs w:val="30"/>
        </w:rPr>
        <w:t xml:space="preserve">               </w:t>
      </w:r>
      <w:r w:rsidR="00912E66" w:rsidRPr="004F5499">
        <w:rPr>
          <w:rFonts w:ascii="Angsana New" w:hAnsi="Angsana New"/>
          <w:sz w:val="30"/>
          <w:szCs w:val="30"/>
          <w:cs/>
        </w:rPr>
        <w:t>ต่อปี</w:t>
      </w:r>
      <w:r w:rsidR="00912E66" w:rsidRPr="004F5499">
        <w:rPr>
          <w:rFonts w:ascii="Angsana New" w:hAnsi="Angsana New"/>
          <w:sz w:val="30"/>
          <w:szCs w:val="30"/>
        </w:rPr>
        <w:t xml:space="preserve"> </w:t>
      </w:r>
      <w:r w:rsidR="00CD7A1B" w:rsidRPr="004F5499">
        <w:rPr>
          <w:rFonts w:ascii="Angsana New" w:hAnsi="Angsana New"/>
          <w:sz w:val="30"/>
          <w:szCs w:val="30"/>
          <w:cs/>
        </w:rPr>
        <w:t>และมีกำหนดชำระคืนเงินต้นและดอกเบี้ยตามที่ระบุไว้ในสัญญา ทั้งนี้</w:t>
      </w:r>
      <w:r w:rsidR="009F37D8">
        <w:rPr>
          <w:rFonts w:ascii="Angsana New" w:hAnsi="Angsana New" w:hint="cs"/>
          <w:sz w:val="30"/>
          <w:szCs w:val="30"/>
          <w:cs/>
        </w:rPr>
        <w:t xml:space="preserve"> </w:t>
      </w:r>
      <w:r w:rsidR="00CD7A1B" w:rsidRPr="004F5499">
        <w:rPr>
          <w:rFonts w:ascii="Angsana New" w:hAnsi="Angsana New"/>
          <w:sz w:val="30"/>
          <w:szCs w:val="30"/>
          <w:cs/>
        </w:rPr>
        <w:t>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</w:t>
      </w:r>
      <w:r w:rsidR="00A91AC5">
        <w:rPr>
          <w:rFonts w:ascii="Angsana New" w:hAnsi="Angsana New"/>
          <w:sz w:val="30"/>
          <w:szCs w:val="30"/>
          <w:cs/>
        </w:rPr>
        <w:t>กู้ยืมดังกล่าวเป็น</w:t>
      </w:r>
      <w:r w:rsidR="00961421">
        <w:rPr>
          <w:rFonts w:ascii="Angsana New" w:hAnsi="Angsana New"/>
          <w:sz w:val="30"/>
          <w:szCs w:val="30"/>
        </w:rPr>
        <w:t xml:space="preserve">         </w:t>
      </w:r>
      <w:r w:rsidR="00A91AC5">
        <w:rPr>
          <w:rFonts w:ascii="Angsana New" w:hAnsi="Angsana New"/>
          <w:sz w:val="30"/>
          <w:szCs w:val="30"/>
          <w:cs/>
        </w:rPr>
        <w:t>เงินให้กู้ยืม</w:t>
      </w:r>
      <w:r w:rsidR="00CD7A1B" w:rsidRPr="004F5499">
        <w:rPr>
          <w:rFonts w:ascii="Angsana New" w:hAnsi="Angsana New"/>
          <w:sz w:val="30"/>
          <w:szCs w:val="30"/>
          <w:cs/>
        </w:rPr>
        <w:t>ระยะยาว</w:t>
      </w:r>
    </w:p>
    <w:p w:rsidR="009E4001" w:rsidRPr="004F5499" w:rsidRDefault="009E4001" w:rsidP="00A71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9E4001" w:rsidRPr="004F5499" w:rsidRDefault="009E4001" w:rsidP="009E4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549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F5499">
        <w:rPr>
          <w:rFonts w:ascii="Angsana New" w:hAnsi="Angsana New"/>
          <w:sz w:val="30"/>
          <w:szCs w:val="30"/>
        </w:rPr>
        <w:t xml:space="preserve">31 </w:t>
      </w:r>
      <w:r w:rsidRPr="004F5499">
        <w:rPr>
          <w:rFonts w:ascii="Angsana New" w:hAnsi="Angsana New"/>
          <w:sz w:val="30"/>
          <w:szCs w:val="30"/>
          <w:cs/>
        </w:rPr>
        <w:t xml:space="preserve">มีนาคม </w:t>
      </w:r>
      <w:r w:rsidRPr="004F5499">
        <w:rPr>
          <w:rFonts w:ascii="Angsana New" w:hAnsi="Angsana New"/>
          <w:sz w:val="30"/>
          <w:szCs w:val="30"/>
        </w:rPr>
        <w:t>256</w:t>
      </w:r>
      <w:r w:rsidR="00241CB4" w:rsidRPr="004F5499">
        <w:rPr>
          <w:rFonts w:ascii="Angsana New" w:hAnsi="Angsana New"/>
          <w:sz w:val="30"/>
          <w:szCs w:val="30"/>
        </w:rPr>
        <w:t>1</w:t>
      </w:r>
      <w:r w:rsidRPr="004F5499">
        <w:rPr>
          <w:rFonts w:ascii="Angsana New" w:hAnsi="Angsana New"/>
          <w:sz w:val="30"/>
          <w:szCs w:val="30"/>
        </w:rPr>
        <w:t xml:space="preserve"> </w:t>
      </w:r>
      <w:r w:rsidRPr="004F5499">
        <w:rPr>
          <w:rFonts w:ascii="Angsana New" w:hAnsi="Angsana New"/>
          <w:sz w:val="30"/>
          <w:szCs w:val="30"/>
          <w:cs/>
        </w:rPr>
        <w:t>บริษัทมีเงินให้กู้ยืมคงเหลือแก่</w:t>
      </w:r>
      <w:r w:rsidR="00A41934" w:rsidRPr="004F5499">
        <w:rPr>
          <w:rFonts w:ascii="Angsana New" w:hAnsi="Angsana New"/>
          <w:sz w:val="30"/>
          <w:szCs w:val="30"/>
        </w:rPr>
        <w:t xml:space="preserve"> </w:t>
      </w:r>
      <w:r w:rsidRPr="004F5499">
        <w:rPr>
          <w:rFonts w:ascii="Angsana New" w:hAnsi="Angsana New"/>
          <w:sz w:val="30"/>
          <w:szCs w:val="30"/>
          <w:cs/>
        </w:rPr>
        <w:t xml:space="preserve">บริษัท ไฟฟ้า เซเปียน-เซน้ำน้อย จำกัด ซึ่งเป็นการร่วมค้าทางตรง ตามสัดส่วนการลงทุนร้อยละ </w:t>
      </w:r>
      <w:r w:rsidRPr="004F5499">
        <w:rPr>
          <w:rFonts w:ascii="Angsana New" w:hAnsi="Angsana New"/>
          <w:sz w:val="30"/>
          <w:szCs w:val="30"/>
        </w:rPr>
        <w:t>25</w:t>
      </w:r>
      <w:r w:rsidRPr="004F549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4F5499">
        <w:rPr>
          <w:rFonts w:ascii="Angsana New" w:hAnsi="Angsana New"/>
          <w:sz w:val="30"/>
          <w:szCs w:val="30"/>
        </w:rPr>
        <w:t>1</w:t>
      </w:r>
      <w:r w:rsidRPr="004F5499">
        <w:rPr>
          <w:rFonts w:ascii="Angsana New" w:hAnsi="Angsana New"/>
          <w:sz w:val="30"/>
          <w:szCs w:val="30"/>
          <w:cs/>
        </w:rPr>
        <w:t>.</w:t>
      </w:r>
      <w:r w:rsidRPr="004F5499">
        <w:rPr>
          <w:rFonts w:ascii="Angsana New" w:hAnsi="Angsana New"/>
          <w:sz w:val="30"/>
          <w:szCs w:val="30"/>
        </w:rPr>
        <w:t>32</w:t>
      </w:r>
      <w:r w:rsidRPr="004F549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หรือเทียบเท่า 4</w:t>
      </w:r>
      <w:r w:rsidR="00B43CE2" w:rsidRPr="004F5499">
        <w:rPr>
          <w:rFonts w:ascii="Angsana New" w:hAnsi="Angsana New"/>
          <w:sz w:val="30"/>
          <w:szCs w:val="30"/>
          <w:cs/>
        </w:rPr>
        <w:t>0</w:t>
      </w:r>
      <w:r w:rsidRPr="004F5499">
        <w:rPr>
          <w:rFonts w:ascii="Angsana New" w:hAnsi="Angsana New"/>
          <w:sz w:val="30"/>
          <w:szCs w:val="30"/>
          <w:cs/>
        </w:rPr>
        <w:t>.8</w:t>
      </w:r>
      <w:r w:rsidR="00B43CE2" w:rsidRPr="004F5499">
        <w:rPr>
          <w:rFonts w:ascii="Angsana New" w:hAnsi="Angsana New"/>
          <w:sz w:val="30"/>
          <w:szCs w:val="30"/>
          <w:cs/>
        </w:rPr>
        <w:t>9</w:t>
      </w:r>
      <w:r w:rsidRPr="004F5499">
        <w:rPr>
          <w:rFonts w:ascii="Angsana New" w:hAnsi="Angsana New"/>
          <w:sz w:val="30"/>
          <w:szCs w:val="30"/>
        </w:rPr>
        <w:t xml:space="preserve">        </w:t>
      </w:r>
      <w:r w:rsidRPr="004F5499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4F5499">
        <w:rPr>
          <w:rFonts w:ascii="Angsana New" w:hAnsi="Angsana New"/>
          <w:sz w:val="30"/>
          <w:szCs w:val="30"/>
        </w:rPr>
        <w:t>London Interbank O</w:t>
      </w:r>
      <w:r w:rsidR="00A47D33" w:rsidRPr="004F5499">
        <w:rPr>
          <w:rFonts w:ascii="Angsana New" w:hAnsi="Angsana New"/>
          <w:sz w:val="30"/>
          <w:szCs w:val="30"/>
        </w:rPr>
        <w:t>ffered Rate</w:t>
      </w:r>
      <w:r w:rsidRPr="004F5499">
        <w:rPr>
          <w:rFonts w:ascii="Angsana New" w:hAnsi="Angsana New"/>
          <w:sz w:val="30"/>
          <w:szCs w:val="30"/>
        </w:rPr>
        <w:t xml:space="preserve"> (LIBOR) 3</w:t>
      </w:r>
      <w:r w:rsidRPr="004F5499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บวกด้วยอัตราร้อยละคงที่ต่อปี โดยมีกำหนดชำระคืนเงินต้นและดอกเบี้ยภายใน </w:t>
      </w:r>
      <w:r w:rsidRPr="004F5499">
        <w:rPr>
          <w:rFonts w:ascii="Angsana New" w:hAnsi="Angsana New"/>
          <w:sz w:val="30"/>
          <w:szCs w:val="30"/>
        </w:rPr>
        <w:t>27</w:t>
      </w:r>
      <w:r w:rsidRPr="004F5499">
        <w:rPr>
          <w:rFonts w:ascii="Angsana New" w:hAnsi="Angsana New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(วันที่ </w:t>
      </w:r>
      <w:r w:rsidRPr="004F5499">
        <w:rPr>
          <w:rFonts w:ascii="Angsana New" w:hAnsi="Angsana New"/>
          <w:sz w:val="30"/>
          <w:szCs w:val="30"/>
        </w:rPr>
        <w:t>5</w:t>
      </w:r>
      <w:r w:rsidRPr="004F549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F5499">
        <w:rPr>
          <w:rFonts w:ascii="Angsana New" w:hAnsi="Angsana New"/>
          <w:sz w:val="30"/>
          <w:szCs w:val="30"/>
        </w:rPr>
        <w:t>2557</w:t>
      </w:r>
      <w:r w:rsidRPr="004F5499">
        <w:rPr>
          <w:rFonts w:ascii="Angsana New" w:hAnsi="Angsana New"/>
          <w:sz w:val="30"/>
          <w:szCs w:val="30"/>
          <w:cs/>
        </w:rPr>
        <w:t xml:space="preserve">) และเมื่อ </w:t>
      </w:r>
      <w:r w:rsidRPr="004F5499">
        <w:rPr>
          <w:rFonts w:ascii="Angsana New" w:hAnsi="Angsana New"/>
          <w:sz w:val="30"/>
          <w:szCs w:val="30"/>
        </w:rPr>
        <w:t xml:space="preserve">Lao Holding State Enterprise </w:t>
      </w:r>
      <w:r w:rsidRPr="004F5499">
        <w:rPr>
          <w:rFonts w:ascii="Angsana New" w:hAnsi="Angsana New"/>
          <w:sz w:val="30"/>
          <w:szCs w:val="30"/>
          <w:cs/>
        </w:rPr>
        <w:t>ซึ่งเป็นผู้ถือหุ้นในการร่วมค้าดังกล่าวได้จ่ายชำระค่าหุ้นเต็มจำนวน</w:t>
      </w:r>
    </w:p>
    <w:p w:rsidR="00254AC7" w:rsidRPr="004F5499" w:rsidRDefault="00254AC7" w:rsidP="00C5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:rsidR="006175D8" w:rsidRPr="004F5499" w:rsidRDefault="006175D8" w:rsidP="00C52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="00B32B13" w:rsidRPr="004F5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</w:t>
      </w:r>
      <w:r w:rsidR="00066D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 w:rsidR="00066D24" w:rsidRPr="004F549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175D8" w:rsidRPr="004F5499" w:rsidRDefault="006175D8" w:rsidP="00A71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4BF2" w:rsidRPr="004F5499" w:rsidRDefault="004A4BF2" w:rsidP="0065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F5499">
        <w:rPr>
          <w:rFonts w:ascii="Angsana New" w:hAnsi="Angsana New"/>
          <w:spacing w:val="-4"/>
          <w:sz w:val="30"/>
          <w:szCs w:val="30"/>
          <w:cs/>
        </w:rPr>
        <w:t>ณ ว</w:t>
      </w:r>
      <w:r w:rsidR="004F5499">
        <w:rPr>
          <w:rFonts w:ascii="Angsana New" w:hAnsi="Angsana New"/>
          <w:spacing w:val="-4"/>
          <w:sz w:val="30"/>
          <w:szCs w:val="30"/>
          <w:cs/>
        </w:rPr>
        <w:t>ันที่ 31 มีนาคม 2561 บริษัท ราช</w:t>
      </w:r>
      <w:r w:rsidR="004F5499">
        <w:rPr>
          <w:rFonts w:ascii="Angsana New" w:hAnsi="Angsana New"/>
          <w:spacing w:val="-4"/>
          <w:sz w:val="30"/>
          <w:szCs w:val="30"/>
        </w:rPr>
        <w:t>-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ออสเตรเลีย คอร์ปอเรชั่น จำกัด ซึ่งเป็นบริษัทย่อยทางอ้อม มีเงินกู้ยืมระยะยาวจาก </w:t>
      </w:r>
      <w:proofErr w:type="spellStart"/>
      <w:r w:rsidRPr="004F5499">
        <w:rPr>
          <w:rFonts w:ascii="Angsana New" w:hAnsi="Angsana New"/>
          <w:spacing w:val="-4"/>
          <w:sz w:val="30"/>
          <w:szCs w:val="30"/>
        </w:rPr>
        <w:t>Broadspectrum</w:t>
      </w:r>
      <w:proofErr w:type="spellEnd"/>
      <w:r w:rsidRPr="004F5499">
        <w:rPr>
          <w:rFonts w:ascii="Angsana New" w:hAnsi="Angsana New"/>
          <w:spacing w:val="-4"/>
          <w:sz w:val="30"/>
          <w:szCs w:val="30"/>
        </w:rPr>
        <w:t xml:space="preserve"> Pty Limited 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ซึ่งเป็นกิจการที่เกี่ยวข้องกันอื่น คงเหลือเป็นจำนวนเงิน 39.74 ล้านเหรียญออสเตรเลีย </w:t>
      </w:r>
      <w:r w:rsidR="004F5499">
        <w:rPr>
          <w:rFonts w:ascii="Angsana New" w:hAnsi="Angsana New"/>
          <w:spacing w:val="-4"/>
          <w:sz w:val="30"/>
          <w:szCs w:val="30"/>
        </w:rPr>
        <w:t xml:space="preserve">  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หรือเทียบเท่า 954.07 ล้านบาท โดยมีอัตราดอกเบี้ยอ้างอิงจาก </w:t>
      </w:r>
      <w:r w:rsidRPr="004F5499">
        <w:rPr>
          <w:rFonts w:ascii="Angsana New" w:hAnsi="Angsana New"/>
          <w:spacing w:val="-4"/>
          <w:sz w:val="30"/>
          <w:szCs w:val="30"/>
        </w:rPr>
        <w:t xml:space="preserve">Bank Bill Swap Bid Rate (BBSY) 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ซึ่งเป็นอัตราดอกเบี้ยลอยตัวเสนอซื้อของออสเตรเลียที่ประกาศโดย </w:t>
      </w:r>
      <w:r w:rsidRPr="004F5499">
        <w:rPr>
          <w:rFonts w:ascii="Angsana New" w:hAnsi="Angsana New"/>
          <w:spacing w:val="-4"/>
          <w:sz w:val="30"/>
          <w:szCs w:val="30"/>
        </w:rPr>
        <w:t xml:space="preserve">Reuters 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บวกด้วยอัตราร้อยละคงที่ต่อปี </w:t>
      </w:r>
      <w:proofErr w:type="spellStart"/>
      <w:r w:rsidRPr="004F5499">
        <w:rPr>
          <w:rFonts w:ascii="Angsana New" w:hAnsi="Angsana New"/>
          <w:spacing w:val="-4"/>
          <w:sz w:val="30"/>
          <w:szCs w:val="30"/>
        </w:rPr>
        <w:t>Broadspectrum</w:t>
      </w:r>
      <w:proofErr w:type="spellEnd"/>
      <w:r w:rsidRPr="004F5499">
        <w:rPr>
          <w:rFonts w:ascii="Angsana New" w:hAnsi="Angsana New"/>
          <w:spacing w:val="-4"/>
          <w:sz w:val="30"/>
          <w:szCs w:val="30"/>
        </w:rPr>
        <w:t xml:space="preserve"> Pty Limited </w:t>
      </w:r>
      <w:r w:rsidR="004F5499">
        <w:rPr>
          <w:rFonts w:ascii="Angsana New" w:hAnsi="Angsana New"/>
          <w:spacing w:val="-4"/>
          <w:sz w:val="30"/>
          <w:szCs w:val="30"/>
        </w:rPr>
        <w:t xml:space="preserve">    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ถือหุ้นร้อยละ 20 ในบริษัท ราช-ออสเตรเลีย คอร์ปอเรชั่น จำกัด ณ วันดังกล่าว ต่อมาเมื่อวันที่ 3 พฤษภาคม 2561 บริษัท อาร์เอช อินเตอร์เนชั่นแนล (สิงคโปร์) คอร์ปอเรชั่น จำกัด ซึ่งเป็นบริษัทย่อยทางอ้อม ได้ซื้อหุ้นในสัดส่วนร้อยละ 20 ในบริษัท ราช-ออสเตรเลีย คอร์ปอเรชั่น จำกัด จาก </w:t>
      </w:r>
      <w:proofErr w:type="spellStart"/>
      <w:r w:rsidRPr="004F5499">
        <w:rPr>
          <w:rFonts w:ascii="Angsana New" w:hAnsi="Angsana New"/>
          <w:spacing w:val="-4"/>
          <w:sz w:val="30"/>
          <w:szCs w:val="30"/>
        </w:rPr>
        <w:t>Broadspectrum</w:t>
      </w:r>
      <w:proofErr w:type="spellEnd"/>
      <w:r w:rsidRPr="004F5499">
        <w:rPr>
          <w:rFonts w:ascii="Angsana New" w:hAnsi="Angsana New"/>
          <w:spacing w:val="-4"/>
          <w:sz w:val="30"/>
          <w:szCs w:val="30"/>
        </w:rPr>
        <w:t xml:space="preserve"> Pty Limited </w:t>
      </w:r>
      <w:r w:rsidRPr="004F5499">
        <w:rPr>
          <w:rFonts w:ascii="Angsana New" w:hAnsi="Angsana New"/>
          <w:spacing w:val="-4"/>
          <w:sz w:val="30"/>
          <w:szCs w:val="30"/>
          <w:cs/>
        </w:rPr>
        <w:t>และชำระคืนเงินกู้ยืมระยะยาว</w:t>
      </w:r>
      <w:r w:rsidR="004F5499">
        <w:rPr>
          <w:rFonts w:ascii="Angsana New" w:hAnsi="Angsana New" w:hint="cs"/>
          <w:spacing w:val="-4"/>
          <w:sz w:val="30"/>
          <w:szCs w:val="30"/>
          <w:cs/>
        </w:rPr>
        <w:t xml:space="preserve">               </w:t>
      </w:r>
      <w:r w:rsidRPr="004F5499">
        <w:rPr>
          <w:rFonts w:ascii="Angsana New" w:hAnsi="Angsana New"/>
          <w:spacing w:val="-4"/>
          <w:sz w:val="30"/>
          <w:szCs w:val="30"/>
          <w:cs/>
        </w:rPr>
        <w:t>ทั้ง</w:t>
      </w:r>
      <w:r w:rsidR="004F5499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4F5499">
        <w:rPr>
          <w:rFonts w:ascii="Angsana New" w:hAnsi="Angsana New"/>
          <w:spacing w:val="-4"/>
          <w:sz w:val="30"/>
          <w:szCs w:val="30"/>
          <w:cs/>
        </w:rPr>
        <w:t xml:space="preserve">แก่ </w:t>
      </w:r>
      <w:proofErr w:type="spellStart"/>
      <w:r w:rsidRPr="004F5499">
        <w:rPr>
          <w:rFonts w:ascii="Angsana New" w:hAnsi="Angsana New"/>
          <w:spacing w:val="-4"/>
          <w:sz w:val="30"/>
          <w:szCs w:val="30"/>
        </w:rPr>
        <w:t>Broadspectrum</w:t>
      </w:r>
      <w:proofErr w:type="spellEnd"/>
      <w:r w:rsidRPr="004F5499">
        <w:rPr>
          <w:rFonts w:ascii="Angsana New" w:hAnsi="Angsana New"/>
          <w:spacing w:val="-4"/>
          <w:sz w:val="30"/>
          <w:szCs w:val="30"/>
        </w:rPr>
        <w:t xml:space="preserve"> Pty Limited</w:t>
      </w:r>
    </w:p>
    <w:p w:rsidR="008C24D4" w:rsidRPr="00C64DB6" w:rsidRDefault="008C24D4" w:rsidP="0065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5499" w:rsidRDefault="004F5499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B377A1" w:rsidRPr="004F5499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F5499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สัญญาซื้อขายไฟฟ้า</w:t>
      </w:r>
    </w:p>
    <w:p w:rsidR="00B377A1" w:rsidRPr="0035149C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747C7F" w:rsidRPr="004F5499" w:rsidRDefault="00747C7F" w:rsidP="0074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54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5499">
        <w:rPr>
          <w:rFonts w:ascii="Angsana New" w:hAnsi="Angsana New"/>
          <w:sz w:val="30"/>
          <w:szCs w:val="30"/>
        </w:rPr>
        <w:t>9</w:t>
      </w:r>
      <w:r w:rsidRPr="004F5499">
        <w:rPr>
          <w:rFonts w:ascii="Angsana New" w:hAnsi="Angsana New"/>
          <w:sz w:val="30"/>
          <w:szCs w:val="30"/>
          <w:cs/>
        </w:rPr>
        <w:t xml:space="preserve"> ตุลาคม </w:t>
      </w:r>
      <w:r w:rsidRPr="004F5499">
        <w:rPr>
          <w:rFonts w:ascii="Angsana New" w:hAnsi="Angsana New"/>
          <w:sz w:val="30"/>
          <w:szCs w:val="30"/>
        </w:rPr>
        <w:t>2543</w:t>
      </w:r>
      <w:r w:rsidRPr="004F5499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ซึ่งเป็นบริษัทย่อยทางตรงได้ทำสัญญาซื้อขายไฟฟ้ากับ กฟผ. เป็นระยะเวลา </w:t>
      </w:r>
      <w:r w:rsidRPr="004F5499">
        <w:rPr>
          <w:rFonts w:ascii="Angsana New" w:hAnsi="Angsana New"/>
          <w:sz w:val="30"/>
          <w:szCs w:val="30"/>
        </w:rPr>
        <w:t>25</w:t>
      </w:r>
      <w:r w:rsidRPr="004F5499">
        <w:rPr>
          <w:rFonts w:ascii="Angsana New" w:hAnsi="Angsana New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Pr="004F5499">
        <w:rPr>
          <w:rFonts w:ascii="Angsana New" w:hAnsi="Angsana New"/>
          <w:sz w:val="30"/>
          <w:szCs w:val="30"/>
        </w:rPr>
        <w:t>1</w:t>
      </w:r>
      <w:r w:rsidRPr="004F5499">
        <w:rPr>
          <w:rFonts w:ascii="Angsana New" w:hAnsi="Angsana New"/>
          <w:sz w:val="30"/>
          <w:szCs w:val="30"/>
          <w:cs/>
        </w:rPr>
        <w:t xml:space="preserve"> และ </w:t>
      </w:r>
      <w:r w:rsidRPr="004F5499">
        <w:rPr>
          <w:rFonts w:ascii="Angsana New" w:hAnsi="Angsana New"/>
          <w:sz w:val="30"/>
          <w:szCs w:val="30"/>
        </w:rPr>
        <w:t>2</w:t>
      </w:r>
      <w:r w:rsidRPr="004F5499">
        <w:rPr>
          <w:rFonts w:ascii="Angsana New" w:hAnsi="Angsana New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Pr="004F5499">
        <w:rPr>
          <w:rFonts w:ascii="Angsana New" w:hAnsi="Angsana New"/>
          <w:sz w:val="30"/>
          <w:szCs w:val="30"/>
        </w:rPr>
        <w:t>1, 2</w:t>
      </w:r>
      <w:r w:rsidRPr="004F5499">
        <w:rPr>
          <w:rFonts w:ascii="Angsana New" w:hAnsi="Angsana New"/>
          <w:sz w:val="30"/>
          <w:szCs w:val="30"/>
          <w:cs/>
        </w:rPr>
        <w:t xml:space="preserve"> และ </w:t>
      </w:r>
      <w:r w:rsidRPr="004F5499">
        <w:rPr>
          <w:rFonts w:ascii="Angsana New" w:hAnsi="Angsana New"/>
          <w:sz w:val="30"/>
          <w:szCs w:val="30"/>
        </w:rPr>
        <w:t>3</w:t>
      </w:r>
      <w:r w:rsidRPr="004F5499">
        <w:rPr>
          <w:rFonts w:ascii="Angsana New" w:hAnsi="Angsana New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ซึ่งประกอบด้วยค่าความพร้อมจ่ายพลังไฟฟ้าและ</w:t>
      </w:r>
      <w:r w:rsidR="00E84528" w:rsidRPr="004F5499">
        <w:rPr>
          <w:rFonts w:ascii="Angsana New" w:hAnsi="Angsana New"/>
          <w:sz w:val="30"/>
          <w:szCs w:val="30"/>
          <w:cs/>
        </w:rPr>
        <w:t xml:space="preserve">                                </w:t>
      </w:r>
      <w:r w:rsidRPr="004F5499">
        <w:rPr>
          <w:rFonts w:ascii="Angsana New" w:hAnsi="Angsana New"/>
          <w:sz w:val="30"/>
          <w:szCs w:val="30"/>
          <w:cs/>
        </w:rPr>
        <w:t>ค่าพลังงานไฟฟ้า ค่าความพร้อมจ่ายพลังไฟฟ้าครอบคลุมการชำระคืนเงินต้นและดอกเบี้ยเงินกู้ ผลตอบแทน</w:t>
      </w:r>
      <w:r w:rsidR="00E84528" w:rsidRPr="004F5499">
        <w:rPr>
          <w:rFonts w:ascii="Angsana New" w:hAnsi="Angsana New"/>
          <w:sz w:val="30"/>
          <w:szCs w:val="30"/>
          <w:cs/>
        </w:rPr>
        <w:t xml:space="preserve">                                                     </w:t>
      </w:r>
      <w:r w:rsidRPr="004F5499">
        <w:rPr>
          <w:rFonts w:ascii="Angsana New" w:hAnsi="Angsana New"/>
          <w:sz w:val="30"/>
          <w:szCs w:val="30"/>
          <w:cs/>
        </w:rPr>
        <w:t>การลงทุนแก่ผู้ถือหุ้น ค่าใช้จ่ายคงที่ในการเดินเครื่องและบำรุงรักษา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ค่าพลังงานไฟฟ้าครอบคลุมค่าใช้จ่ายในการผลิตซึ่งประกอบด้วยค่าเชื้อเพลิง 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</w:t>
      </w:r>
    </w:p>
    <w:p w:rsidR="00683E28" w:rsidRPr="0035149C" w:rsidRDefault="00683E28" w:rsidP="00351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747C7F" w:rsidRPr="004F5499" w:rsidRDefault="00074FA8" w:rsidP="0074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5499">
        <w:rPr>
          <w:rFonts w:ascii="Angsana New" w:hAnsi="Angsana New"/>
          <w:sz w:val="30"/>
          <w:szCs w:val="30"/>
          <w:cs/>
        </w:rPr>
        <w:t>เมื่อวันที่ 1 สิงหาคม 2557 บริษัท ผลิตไฟฟ้าราชบุรี จำกัด ซึ่งเป็นบริษัทย่อยทางตรง ได้รับโอนสิทธิในสัญญาซื้อขายไฟฟ้ากับ กฟผ. จากบริษัทย่อยแห่งหนึ่งที่เลิกกิจการในปี 2557 สัญญาดังกล่าว</w:t>
      </w:r>
      <w:r w:rsidR="00981883" w:rsidRPr="004F5499">
        <w:rPr>
          <w:rFonts w:ascii="Angsana New" w:hAnsi="Angsana New"/>
          <w:sz w:val="30"/>
          <w:szCs w:val="30"/>
          <w:cs/>
        </w:rPr>
        <w:t xml:space="preserve">ลงวันที่ 22 พฤษภาคม 2540 </w:t>
      </w:r>
      <w:r w:rsidR="00981883" w:rsidRPr="004F5499">
        <w:rPr>
          <w:rFonts w:ascii="Angsana New" w:hAnsi="Angsana New" w:hint="cs"/>
          <w:sz w:val="30"/>
          <w:szCs w:val="30"/>
          <w:cs/>
        </w:rPr>
        <w:t>และ</w:t>
      </w:r>
      <w:r w:rsidRPr="004F5499">
        <w:rPr>
          <w:rFonts w:ascii="Angsana New" w:hAnsi="Angsana New"/>
          <w:sz w:val="30"/>
          <w:szCs w:val="30"/>
          <w:cs/>
        </w:rPr>
        <w:t>มีระยะเวลา 20 ปี นับจากวันที่บริษัทที่เลิกกิจการดังกล่าวเริ่มดำเนินการเชิงพาณิชย์</w:t>
      </w:r>
    </w:p>
    <w:p w:rsidR="004F5499" w:rsidRPr="0035149C" w:rsidRDefault="004F5499" w:rsidP="004F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B377A1" w:rsidRPr="00C64DB6" w:rsidRDefault="00747C7F" w:rsidP="000A6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สัญญาปฏิบัติการเดินเครื่องและบำรุงรักษาโรงไฟฟ้า</w:t>
      </w:r>
    </w:p>
    <w:p w:rsidR="00747C7F" w:rsidRPr="0035149C" w:rsidRDefault="00747C7F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747C7F" w:rsidRPr="00C64DB6" w:rsidRDefault="00747C7F" w:rsidP="0074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z w:val="30"/>
          <w:szCs w:val="30"/>
        </w:rPr>
        <w:t>7</w:t>
      </w:r>
      <w:r w:rsidRPr="00C64DB6">
        <w:rPr>
          <w:rFonts w:ascii="Angsana New" w:hAnsi="Angsana New"/>
          <w:sz w:val="30"/>
          <w:szCs w:val="30"/>
          <w:cs/>
        </w:rPr>
        <w:t xml:space="preserve"> มกราคม </w:t>
      </w:r>
      <w:r w:rsidRPr="00C64DB6">
        <w:rPr>
          <w:rFonts w:ascii="Angsana New" w:hAnsi="Angsana New"/>
          <w:sz w:val="30"/>
          <w:szCs w:val="30"/>
        </w:rPr>
        <w:t>2552</w:t>
      </w:r>
      <w:r w:rsidRPr="00C64DB6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Pr="00C64DB6">
        <w:rPr>
          <w:rFonts w:ascii="Angsana New" w:hAnsi="Angsana New"/>
          <w:sz w:val="30"/>
          <w:szCs w:val="30"/>
        </w:rPr>
        <w:t>1</w:t>
      </w:r>
      <w:r w:rsidRPr="00C64DB6">
        <w:rPr>
          <w:rFonts w:ascii="Angsana New" w:hAnsi="Angsana New"/>
          <w:sz w:val="30"/>
          <w:szCs w:val="30"/>
          <w:cs/>
        </w:rPr>
        <w:t xml:space="preserve"> มกราคม </w:t>
      </w:r>
      <w:r w:rsidRPr="00C64DB6">
        <w:rPr>
          <w:rFonts w:ascii="Angsana New" w:hAnsi="Angsana New"/>
          <w:sz w:val="30"/>
          <w:szCs w:val="30"/>
        </w:rPr>
        <w:t>2552</w:t>
      </w:r>
      <w:r w:rsidRPr="00C64DB6">
        <w:rPr>
          <w:rFonts w:ascii="Angsana New" w:hAnsi="Angsana New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รวมทั้งดำเนินการบำรุงรักษาหลักตามรอบการใช้งานให้แก่บริษัทย่อยทางตรงดังกล่าว ค่าบริการเดินเครื่องและบำรุงรักษาปกติ และค่าบำรุงรักษาหลักตามรอบการใช้งาน มีมูลค่าเริ่มต้นตลอดอายุสัญญารวมประมาณ </w:t>
      </w:r>
      <w:r w:rsidRPr="00C64DB6">
        <w:rPr>
          <w:rFonts w:ascii="Angsana New" w:hAnsi="Angsana New"/>
          <w:sz w:val="30"/>
          <w:szCs w:val="30"/>
        </w:rPr>
        <w:t>16,608.16</w:t>
      </w:r>
      <w:r w:rsidRPr="00C64DB6">
        <w:rPr>
          <w:rFonts w:ascii="Angsana New" w:hAnsi="Angsana New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:rsidR="008F5826" w:rsidRPr="0035149C" w:rsidRDefault="008F5826" w:rsidP="00351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C64DB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สัญญาบริการจัดการเชื้อเพลิง</w:t>
      </w:r>
    </w:p>
    <w:p w:rsidR="00B377A1" w:rsidRPr="0035149C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747C7F" w:rsidRPr="00C64DB6" w:rsidRDefault="00747C7F" w:rsidP="0074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z w:val="30"/>
          <w:szCs w:val="30"/>
        </w:rPr>
        <w:t>1</w:t>
      </w:r>
      <w:r w:rsidRPr="00C64DB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64DB6">
        <w:rPr>
          <w:rFonts w:ascii="Angsana New" w:hAnsi="Angsana New"/>
          <w:sz w:val="30"/>
          <w:szCs w:val="30"/>
        </w:rPr>
        <w:t>2555</w:t>
      </w:r>
      <w:r w:rsidRPr="00C64DB6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ซึ่งเป็นบริษัทย่อยทางตรงได้ทำสัญญาบริการจัดการเชื้อเพลิงกับ กฟผ. โดย กฟผ. จะประสานการจัดหาและจัดส่งเชื้อเพลิงประเภทน้ำมันเตา ตามความต้องการของ  </w:t>
      </w:r>
      <w:r w:rsidR="0070489F" w:rsidRPr="00C64DB6">
        <w:rPr>
          <w:rFonts w:ascii="Angsana New" w:hAnsi="Angsana New"/>
          <w:sz w:val="30"/>
          <w:szCs w:val="30"/>
        </w:rPr>
        <w:t xml:space="preserve">            </w:t>
      </w:r>
      <w:r w:rsidRPr="00C64DB6">
        <w:rPr>
          <w:rFonts w:ascii="Angsana New" w:hAnsi="Angsana New"/>
          <w:sz w:val="30"/>
          <w:szCs w:val="30"/>
          <w:cs/>
        </w:rPr>
        <w:t xml:space="preserve">  บริษัทย่อยดังกล่าวและสอดคล้องกับแผนการผลิตไฟฟ้าของ กฟผ. สัญญาดังกล่าวมีผลบังคับใช้ตั้งแต่วันที่ </w:t>
      </w:r>
      <w:r w:rsidRPr="00C64DB6">
        <w:rPr>
          <w:rFonts w:ascii="Angsana New" w:hAnsi="Angsana New"/>
          <w:sz w:val="30"/>
          <w:szCs w:val="30"/>
        </w:rPr>
        <w:t xml:space="preserve">                1</w:t>
      </w:r>
      <w:r w:rsidRPr="00C64DB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64DB6">
        <w:rPr>
          <w:rFonts w:ascii="Angsana New" w:hAnsi="Angsana New"/>
          <w:sz w:val="30"/>
          <w:szCs w:val="30"/>
        </w:rPr>
        <w:t>2555</w:t>
      </w:r>
      <w:r w:rsidRPr="00C64DB6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C64DB6">
        <w:rPr>
          <w:rFonts w:ascii="Angsana New" w:hAnsi="Angsana New"/>
          <w:sz w:val="30"/>
          <w:szCs w:val="30"/>
        </w:rPr>
        <w:t>30</w:t>
      </w:r>
      <w:r w:rsidRPr="00C64DB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64DB6">
        <w:rPr>
          <w:rFonts w:ascii="Angsana New" w:hAnsi="Angsana New"/>
          <w:sz w:val="30"/>
          <w:szCs w:val="30"/>
        </w:rPr>
        <w:t>2556</w:t>
      </w:r>
      <w:r w:rsidRPr="00C64DB6">
        <w:rPr>
          <w:rFonts w:ascii="Angsana New" w:hAnsi="Angsana New"/>
          <w:sz w:val="30"/>
          <w:szCs w:val="30"/>
          <w:cs/>
        </w:rPr>
        <w:t xml:space="preserve"> โดยมีค่าบริการตามที่ระบุไว้ในสัญญา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 ทั้งนี้</w:t>
      </w:r>
      <w:r w:rsidR="00E95D18" w:rsidRPr="00C64DB6">
        <w:rPr>
          <w:rFonts w:ascii="Angsana New" w:hAnsi="Angsana New"/>
          <w:sz w:val="30"/>
          <w:szCs w:val="30"/>
        </w:rPr>
        <w:t xml:space="preserve"> 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ระยะเวลาตามสัญญาจะได้รับการขยายออกไปโดยอัตโนมัติอย่างต่อเนื่องอีกคราวละ </w:t>
      </w:r>
      <w:r w:rsidR="00D22639" w:rsidRPr="00C64DB6">
        <w:rPr>
          <w:rFonts w:ascii="Angsana New" w:hAnsi="Angsana New"/>
          <w:sz w:val="30"/>
          <w:szCs w:val="30"/>
        </w:rPr>
        <w:t>1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 ปี จนกว่าจะมีการแจ้งยุติสัญญาเป็นลายลักษณ์อักษร</w:t>
      </w: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สัญญาให้เช่าที่ดินและให้บริการด้านสาธารณูปโภค</w:t>
      </w:r>
    </w:p>
    <w:p w:rsidR="00E179A4" w:rsidRPr="00C64DB6" w:rsidRDefault="00E179A4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B377A1" w:rsidRPr="00C64DB6" w:rsidRDefault="00B377A1" w:rsidP="00822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z w:val="30"/>
          <w:szCs w:val="30"/>
        </w:rPr>
        <w:t xml:space="preserve">7 </w:t>
      </w:r>
      <w:r w:rsidRPr="00C64DB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>254</w:t>
      </w:r>
      <w:r w:rsidRPr="00C64DB6">
        <w:rPr>
          <w:rStyle w:val="PageNumber"/>
          <w:rFonts w:ascii="Angsana New" w:hAnsi="Angsana New"/>
          <w:sz w:val="30"/>
          <w:szCs w:val="30"/>
        </w:rPr>
        <w:t>7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 และวันที่ </w:t>
      </w:r>
      <w:r w:rsidRPr="00C64DB6">
        <w:rPr>
          <w:rStyle w:val="PageNumber"/>
          <w:rFonts w:ascii="Angsana New" w:hAnsi="Angsana New"/>
          <w:sz w:val="30"/>
          <w:szCs w:val="30"/>
        </w:rPr>
        <w:t xml:space="preserve">21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ตุลาคม </w:t>
      </w:r>
      <w:r w:rsidRPr="00C64DB6">
        <w:rPr>
          <w:rStyle w:val="PageNumber"/>
          <w:rFonts w:ascii="Angsana New" w:hAnsi="Angsana New"/>
          <w:sz w:val="30"/>
          <w:szCs w:val="30"/>
        </w:rPr>
        <w:t xml:space="preserve">2548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</w:t>
      </w:r>
      <w:r w:rsidRPr="00C64DB6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</w:t>
      </w:r>
      <w:r w:rsidR="00F701E3" w:rsidRPr="00C64DB6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ทางตรง</w:t>
      </w:r>
      <w:r w:rsidR="00D22639" w:rsidRPr="00C64DB6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                    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>ได้ทำสัญญา</w:t>
      </w:r>
      <w:r w:rsidRPr="00C64DB6">
        <w:rPr>
          <w:rStyle w:val="PageNumber"/>
          <w:rFonts w:ascii="Angsana New" w:hAnsi="Angsana New"/>
          <w:spacing w:val="8"/>
          <w:sz w:val="30"/>
          <w:szCs w:val="30"/>
          <w:cs/>
        </w:rPr>
        <w:t xml:space="preserve">ให้เช่าที่ดินจำนวนรวม </w:t>
      </w:r>
      <w:r w:rsidRPr="00C64DB6">
        <w:rPr>
          <w:rStyle w:val="PageNumber"/>
          <w:rFonts w:ascii="Angsana New" w:hAnsi="Angsana New"/>
          <w:spacing w:val="8"/>
          <w:sz w:val="30"/>
          <w:szCs w:val="30"/>
        </w:rPr>
        <w:t xml:space="preserve">145 </w:t>
      </w:r>
      <w:r w:rsidRPr="00C64DB6">
        <w:rPr>
          <w:rStyle w:val="PageNumber"/>
          <w:rFonts w:ascii="Angsana New" w:hAnsi="Angsana New"/>
          <w:spacing w:val="8"/>
          <w:sz w:val="30"/>
          <w:szCs w:val="30"/>
          <w:cs/>
        </w:rPr>
        <w:t>ไร่ แก่บริษัท ราชบุรีเพาเวอร์ จำกัด</w:t>
      </w:r>
      <w:r w:rsidR="0009279D" w:rsidRPr="00C64DB6">
        <w:rPr>
          <w:rStyle w:val="PageNumber"/>
          <w:rFonts w:ascii="Angsana New" w:hAnsi="Angsana New"/>
          <w:spacing w:val="8"/>
          <w:sz w:val="30"/>
          <w:szCs w:val="30"/>
        </w:rPr>
        <w:t xml:space="preserve"> </w:t>
      </w:r>
      <w:r w:rsidR="0009279D" w:rsidRPr="00C64DB6">
        <w:rPr>
          <w:rFonts w:ascii="Angsana New" w:hAnsi="Angsana New"/>
          <w:sz w:val="30"/>
          <w:szCs w:val="30"/>
          <w:cs/>
        </w:rPr>
        <w:t>ซึ่งเป็นการร่วมค้า</w:t>
      </w:r>
      <w:r w:rsidR="006E53EE" w:rsidRPr="00C64DB6">
        <w:rPr>
          <w:rFonts w:ascii="Angsana New" w:hAnsi="Angsana New"/>
          <w:sz w:val="30"/>
          <w:szCs w:val="30"/>
          <w:cs/>
        </w:rPr>
        <w:t xml:space="preserve">ทางอ้อม 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                               </w:t>
      </w:r>
      <w:r w:rsidRPr="00C64DB6">
        <w:rPr>
          <w:rStyle w:val="PageNumber"/>
          <w:rFonts w:ascii="Angsana New" w:hAnsi="Angsana New"/>
          <w:spacing w:val="8"/>
          <w:sz w:val="30"/>
          <w:szCs w:val="30"/>
          <w:cs/>
        </w:rPr>
        <w:t>ในที่ดินบริเวณเดียวกันกับโรงไฟฟ้าราชบุรี</w:t>
      </w:r>
      <w:r w:rsidR="008228D6">
        <w:rPr>
          <w:rStyle w:val="PageNumber"/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C64DB6">
        <w:rPr>
          <w:rStyle w:val="PageNumber"/>
          <w:rFonts w:ascii="Angsana New" w:hAnsi="Angsana New"/>
          <w:spacing w:val="8"/>
          <w:sz w:val="30"/>
          <w:szCs w:val="30"/>
          <w:cs/>
        </w:rPr>
        <w:t>เป็น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ระยะเวลา </w:t>
      </w:r>
      <w:r w:rsidRPr="00C64DB6">
        <w:rPr>
          <w:rStyle w:val="PageNumber"/>
          <w:rFonts w:ascii="Angsana New" w:hAnsi="Angsana New"/>
          <w:sz w:val="30"/>
          <w:szCs w:val="30"/>
        </w:rPr>
        <w:t xml:space="preserve">25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ปี </w:t>
      </w:r>
      <w:r w:rsidRPr="00C64DB6">
        <w:rPr>
          <w:rStyle w:val="PageNumber"/>
          <w:rFonts w:ascii="Angsana New" w:hAnsi="Angsana New"/>
          <w:sz w:val="30"/>
          <w:szCs w:val="30"/>
        </w:rPr>
        <w:t xml:space="preserve">3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>เดือน นับจากวันเริ่มดำเนินการ</w:t>
      </w:r>
      <w:r w:rsidR="008228D6" w:rsidRPr="00B32396">
        <w:rPr>
          <w:rFonts w:ascii="Angsana New" w:hAnsi="Angsana New"/>
          <w:sz w:val="30"/>
          <w:szCs w:val="30"/>
          <w:cs/>
        </w:rPr>
        <w:t>เชิงพาณิชย</w:t>
      </w:r>
      <w:r w:rsidR="008228D6" w:rsidRPr="00B32396">
        <w:rPr>
          <w:rFonts w:ascii="Angsana New" w:hAnsi="Angsana New" w:hint="cs"/>
          <w:sz w:val="30"/>
          <w:szCs w:val="30"/>
          <w:cs/>
        </w:rPr>
        <w:t>์ข</w:t>
      </w:r>
      <w:r w:rsidRPr="00B32396">
        <w:rPr>
          <w:rFonts w:ascii="Angsana New" w:hAnsi="Angsana New"/>
          <w:sz w:val="30"/>
          <w:szCs w:val="30"/>
          <w:cs/>
        </w:rPr>
        <w:t>อง</w:t>
      </w:r>
      <w:r w:rsidRPr="00B32396">
        <w:rPr>
          <w:rStyle w:val="PageNumber"/>
          <w:rFonts w:ascii="Angsana New" w:hAnsi="Angsana New"/>
          <w:sz w:val="30"/>
          <w:szCs w:val="30"/>
          <w:cs/>
        </w:rPr>
        <w:t>บริษัท ราชบุรีเพาเวอร์ จำกัด</w:t>
      </w: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860FF" w:rsidRPr="00C64DB6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เมื่อวันที่ </w:t>
      </w:r>
      <w:r w:rsidRPr="00C64DB6">
        <w:rPr>
          <w:rStyle w:val="PageNumber"/>
          <w:rFonts w:ascii="Angsana New" w:hAnsi="Angsana New"/>
          <w:sz w:val="30"/>
          <w:szCs w:val="30"/>
        </w:rPr>
        <w:t>25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 พฤศจิกายน </w:t>
      </w:r>
      <w:r w:rsidRPr="00C64DB6">
        <w:rPr>
          <w:rStyle w:val="PageNumber"/>
          <w:rFonts w:ascii="Angsana New" w:hAnsi="Angsana New"/>
          <w:sz w:val="30"/>
          <w:szCs w:val="30"/>
        </w:rPr>
        <w:t>2548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ซึ่งเป็นบริษัทย่อยทางตรงได้</w:t>
      </w:r>
      <w:r w:rsidR="00E84528" w:rsidRPr="00C64DB6">
        <w:rPr>
          <w:rStyle w:val="PageNumber"/>
          <w:rFonts w:ascii="Angsana New" w:hAnsi="Angsana New"/>
          <w:sz w:val="30"/>
          <w:szCs w:val="30"/>
          <w:cs/>
        </w:rPr>
        <w:t>ทำสัญญาให้บริการด้านสาธารณูปโภค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แก่บริษัท ราชบุรีเพาเวอร์ จำกัด ซึ่งเป็นการร่วมค้าทางอ้อม โดยบริษัทย่อยดังกล่าวจะทำการจัดหา </w:t>
      </w:r>
      <w:r w:rsidR="00AD53E4" w:rsidRPr="00C64DB6">
        <w:rPr>
          <w:rStyle w:val="PageNumber"/>
          <w:rFonts w:ascii="Angsana New" w:hAnsi="Angsana New"/>
          <w:sz w:val="30"/>
          <w:szCs w:val="30"/>
        </w:rPr>
        <w:t xml:space="preserve">                                         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บริการและให้สิทธิในการใช้และการเข้าถึงสาธารณูปโภคต่างๆ</w:t>
      </w:r>
      <w:r w:rsidRPr="00C64DB6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ที่เกี่ยวข้องกับการก่อสร้างและการดำเนินงานแก่บริษัท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Pr="00C64DB6">
        <w:rPr>
          <w:rStyle w:val="PageNumber"/>
          <w:rFonts w:ascii="Angsana New" w:hAnsi="Angsana New"/>
          <w:sz w:val="30"/>
          <w:szCs w:val="30"/>
        </w:rPr>
        <w:t>7</w:t>
      </w:r>
      <w:r w:rsidRPr="00C64DB6">
        <w:rPr>
          <w:rStyle w:val="PageNumber"/>
          <w:rFonts w:ascii="Angsana New" w:hAnsi="Angsana New"/>
          <w:sz w:val="30"/>
          <w:szCs w:val="30"/>
          <w:cs/>
        </w:rPr>
        <w:t xml:space="preserve"> มิถุนายน </w:t>
      </w:r>
      <w:r w:rsidRPr="00C64DB6">
        <w:rPr>
          <w:rStyle w:val="PageNumber"/>
          <w:rFonts w:ascii="Angsana New" w:hAnsi="Angsana New"/>
          <w:sz w:val="30"/>
          <w:szCs w:val="30"/>
        </w:rPr>
        <w:t>2547</w:t>
      </w:r>
    </w:p>
    <w:p w:rsidR="00DE0E76" w:rsidRPr="00C64DB6" w:rsidRDefault="00DE0E76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E860FF" w:rsidRPr="00C64DB6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z w:val="30"/>
          <w:szCs w:val="30"/>
        </w:rPr>
        <w:t xml:space="preserve">27 </w:t>
      </w:r>
      <w:r w:rsidRPr="00C64DB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64DB6">
        <w:rPr>
          <w:rFonts w:ascii="Angsana New" w:hAnsi="Angsana New"/>
          <w:sz w:val="30"/>
          <w:szCs w:val="30"/>
        </w:rPr>
        <w:t xml:space="preserve">2547 </w:t>
      </w:r>
      <w:r w:rsidRPr="00C64DB6">
        <w:rPr>
          <w:rFonts w:ascii="Angsana New" w:hAnsi="Angsana New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="001D0AC6" w:rsidRPr="00C64DB6">
        <w:rPr>
          <w:rFonts w:ascii="Angsana New" w:hAnsi="Angsana New"/>
          <w:sz w:val="30"/>
          <w:szCs w:val="30"/>
        </w:rPr>
        <w:t xml:space="preserve">   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               </w:t>
      </w:r>
      <w:r w:rsidR="001D0AC6" w:rsidRPr="00C64DB6">
        <w:rPr>
          <w:rFonts w:ascii="Angsana New" w:hAnsi="Angsana New"/>
          <w:sz w:val="30"/>
          <w:szCs w:val="30"/>
        </w:rPr>
        <w:t xml:space="preserve">    </w:t>
      </w:r>
      <w:r w:rsidRPr="00C64DB6">
        <w:rPr>
          <w:rFonts w:ascii="Angsana New" w:hAnsi="Angsana New"/>
          <w:sz w:val="30"/>
          <w:szCs w:val="30"/>
          <w:cs/>
        </w:rPr>
        <w:t>การร่วมค้า</w:t>
      </w:r>
      <w:r w:rsidR="006E53EE" w:rsidRPr="00C64DB6">
        <w:rPr>
          <w:rFonts w:ascii="Angsana New" w:hAnsi="Angsana New"/>
          <w:sz w:val="30"/>
          <w:szCs w:val="30"/>
          <w:cs/>
        </w:rPr>
        <w:t>ทางอ้อม</w:t>
      </w:r>
      <w:r w:rsidRPr="00C64DB6">
        <w:rPr>
          <w:rFonts w:ascii="Angsana New" w:hAnsi="Angsana New"/>
          <w:sz w:val="30"/>
          <w:szCs w:val="30"/>
          <w:cs/>
        </w:rPr>
        <w:t xml:space="preserve"> โดยบริษัทจะได้รับค่าธรรมเนียม</w:t>
      </w:r>
      <w:r w:rsidR="00E84528" w:rsidRPr="00C64DB6">
        <w:rPr>
          <w:rFonts w:ascii="Angsana New" w:hAnsi="Angsana New"/>
          <w:sz w:val="30"/>
          <w:szCs w:val="30"/>
          <w:cs/>
        </w:rPr>
        <w:t>จากการให้บริการ</w:t>
      </w:r>
      <w:r w:rsidRPr="00C64DB6">
        <w:rPr>
          <w:rFonts w:ascii="Angsana New" w:hAnsi="Angsana New"/>
          <w:sz w:val="30"/>
          <w:szCs w:val="30"/>
          <w:cs/>
        </w:rPr>
        <w:t xml:space="preserve">การจัดการเป็นจำนวนเงิน </w:t>
      </w:r>
      <w:r w:rsidRPr="00C64DB6">
        <w:rPr>
          <w:rFonts w:ascii="Angsana New" w:hAnsi="Angsana New"/>
          <w:sz w:val="30"/>
          <w:szCs w:val="30"/>
        </w:rPr>
        <w:t>2.5</w:t>
      </w:r>
      <w:r w:rsidR="00D22639" w:rsidRPr="00C64DB6">
        <w:rPr>
          <w:rFonts w:ascii="Angsana New" w:hAnsi="Angsana New"/>
          <w:sz w:val="30"/>
          <w:szCs w:val="30"/>
        </w:rPr>
        <w:t>0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D22639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ต่อปี เป็นระยะเวลา </w:t>
      </w:r>
      <w:r w:rsidRPr="00C64DB6">
        <w:rPr>
          <w:rFonts w:ascii="Angsana New" w:hAnsi="Angsana New"/>
          <w:sz w:val="30"/>
          <w:szCs w:val="30"/>
        </w:rPr>
        <w:t>25</w:t>
      </w:r>
      <w:r w:rsidRPr="00C64DB6">
        <w:rPr>
          <w:rFonts w:ascii="Angsana New" w:hAnsi="Angsana New"/>
          <w:sz w:val="30"/>
          <w:szCs w:val="30"/>
          <w:cs/>
        </w:rPr>
        <w:t xml:space="preserve"> ปี 3 เดือน นับจากวันเริ่ม</w:t>
      </w:r>
      <w:r w:rsidR="00D22639" w:rsidRPr="00C64DB6">
        <w:rPr>
          <w:rFonts w:ascii="Angsana New" w:hAnsi="Angsana New"/>
          <w:sz w:val="30"/>
          <w:szCs w:val="30"/>
          <w:cs/>
        </w:rPr>
        <w:t>ดำเนินการ</w:t>
      </w:r>
      <w:r w:rsidRPr="00C64DB6">
        <w:rPr>
          <w:rFonts w:ascii="Angsana New" w:hAnsi="Angsana New"/>
          <w:sz w:val="30"/>
          <w:szCs w:val="30"/>
          <w:cs/>
        </w:rPr>
        <w:t>เ</w:t>
      </w:r>
      <w:r w:rsidR="006E53EE" w:rsidRPr="00C64DB6">
        <w:rPr>
          <w:rFonts w:ascii="Angsana New" w:hAnsi="Angsana New"/>
          <w:sz w:val="30"/>
          <w:szCs w:val="30"/>
          <w:cs/>
        </w:rPr>
        <w:t xml:space="preserve">ชิงพาณิชย์ของโรงไฟฟ้าหน่วยที่ 1 </w:t>
      </w:r>
      <w:r w:rsidRPr="00C64DB6">
        <w:rPr>
          <w:rFonts w:ascii="Angsana New" w:hAnsi="Angsana New"/>
          <w:sz w:val="30"/>
          <w:szCs w:val="30"/>
          <w:cs/>
        </w:rPr>
        <w:t>ของ</w:t>
      </w:r>
      <w:r w:rsidR="006E53EE" w:rsidRPr="00C64DB6">
        <w:rPr>
          <w:rFonts w:ascii="Angsana New" w:hAnsi="Angsana New"/>
          <w:sz w:val="30"/>
          <w:szCs w:val="30"/>
          <w:cs/>
        </w:rPr>
        <w:t xml:space="preserve">                   </w:t>
      </w:r>
      <w:r w:rsidR="005044FA" w:rsidRPr="00C64DB6">
        <w:rPr>
          <w:rFonts w:ascii="Angsana New" w:hAnsi="Angsana New"/>
          <w:sz w:val="30"/>
          <w:szCs w:val="30"/>
        </w:rPr>
        <w:t xml:space="preserve">    </w:t>
      </w:r>
      <w:r w:rsidR="008E404F" w:rsidRPr="00C64DB6">
        <w:rPr>
          <w:rFonts w:ascii="Angsana New" w:hAnsi="Angsana New"/>
          <w:sz w:val="30"/>
          <w:szCs w:val="30"/>
        </w:rPr>
        <w:t xml:space="preserve">                 </w:t>
      </w:r>
      <w:r w:rsidRPr="00C64DB6">
        <w:rPr>
          <w:rFonts w:ascii="Angsana New" w:hAnsi="Angsana New"/>
          <w:sz w:val="30"/>
          <w:szCs w:val="30"/>
          <w:cs/>
        </w:rPr>
        <w:t>บริษัท</w:t>
      </w:r>
      <w:r w:rsidR="006E53EE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ราชบุรีเพาเวอร์ จำกัด </w:t>
      </w:r>
      <w:r w:rsidR="00E84528" w:rsidRPr="00C64DB6">
        <w:rPr>
          <w:rFonts w:ascii="Angsana New" w:hAnsi="Angsana New"/>
          <w:sz w:val="30"/>
          <w:szCs w:val="30"/>
          <w:cs/>
        </w:rPr>
        <w:t>ค่าบริการการจัดการตลอดอายุสัญญา</w:t>
      </w:r>
      <w:r w:rsidR="001B0E7A" w:rsidRPr="00C64DB6">
        <w:rPr>
          <w:rFonts w:ascii="Angsana New" w:hAnsi="Angsana New"/>
          <w:sz w:val="30"/>
          <w:szCs w:val="30"/>
          <w:cs/>
        </w:rPr>
        <w:t>รวมเป็นจำนวนเงิน</w:t>
      </w:r>
      <w:r w:rsidRPr="00C64DB6">
        <w:rPr>
          <w:rFonts w:ascii="Angsana New" w:hAnsi="Angsana New"/>
          <w:sz w:val="30"/>
          <w:szCs w:val="30"/>
          <w:cs/>
        </w:rPr>
        <w:t xml:space="preserve"> 63.1</w:t>
      </w:r>
      <w:r w:rsidRPr="00C64DB6">
        <w:rPr>
          <w:rFonts w:ascii="Angsana New" w:hAnsi="Angsana New"/>
          <w:sz w:val="30"/>
          <w:szCs w:val="30"/>
        </w:rPr>
        <w:t xml:space="preserve">2 </w:t>
      </w:r>
      <w:r w:rsidRPr="00C64DB6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:rsidR="00B377A1" w:rsidRPr="00C64DB6" w:rsidRDefault="00B377A1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สัญญาให้บริการเดินเครื่องและบำรุงรักษาโรงไฟฟ้า</w:t>
      </w: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pacing w:val="2"/>
          <w:sz w:val="30"/>
          <w:szCs w:val="30"/>
        </w:rPr>
        <w:t>10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กันยายน </w:t>
      </w:r>
      <w:r w:rsidRPr="00C64DB6">
        <w:rPr>
          <w:rFonts w:ascii="Angsana New" w:hAnsi="Angsana New"/>
          <w:spacing w:val="2"/>
          <w:sz w:val="30"/>
          <w:szCs w:val="30"/>
        </w:rPr>
        <w:t>2556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</w:t>
      </w:r>
      <w:r w:rsidR="00A41934" w:rsidRPr="00C64DB6">
        <w:rPr>
          <w:rFonts w:ascii="Angsana New" w:hAnsi="Angsana New"/>
          <w:spacing w:val="2"/>
          <w:sz w:val="30"/>
          <w:szCs w:val="30"/>
          <w:cs/>
        </w:rPr>
        <w:t>โรงไฟฟ้า</w:t>
      </w:r>
      <w:r w:rsidRPr="00C64DB6">
        <w:rPr>
          <w:rFonts w:ascii="Angsana New" w:hAnsi="Angsana New"/>
          <w:spacing w:val="2"/>
          <w:sz w:val="30"/>
          <w:szCs w:val="30"/>
          <w:cs/>
        </w:rPr>
        <w:t>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ความร้อนหงสา ซึ่งอยู่ในพื้นที่ สปป.ลาว ต่อมาเมื่อวันที่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22 </w:t>
      </w:r>
      <w:r w:rsidRPr="00C64DB6">
        <w:rPr>
          <w:rFonts w:ascii="Angsana New" w:hAnsi="Angsana New"/>
          <w:spacing w:val="2"/>
          <w:sz w:val="30"/>
          <w:szCs w:val="30"/>
          <w:cs/>
        </w:rPr>
        <w:t>พฤศจิกายน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2560 </w:t>
      </w:r>
      <w:r w:rsidRPr="00C64DB6">
        <w:rPr>
          <w:rFonts w:ascii="Angsana New" w:hAnsi="Angsana New"/>
          <w:spacing w:val="2"/>
          <w:sz w:val="30"/>
          <w:szCs w:val="30"/>
          <w:cs/>
        </w:rPr>
        <w:t>บริษัท ราช-ลาว เซอร์วิส จำกัด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ได้ทำสัญญาให้บริการเดินเครื่องและบำรุงรักษาโรงไฟฟ้าพลังความร้อนหงสา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กับ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กฟผ</w:t>
      </w:r>
      <w:r w:rsidRPr="00C64DB6">
        <w:rPr>
          <w:rFonts w:ascii="Angsana New" w:hAnsi="Angsana New"/>
          <w:spacing w:val="2"/>
          <w:sz w:val="30"/>
          <w:szCs w:val="30"/>
        </w:rPr>
        <w:t xml:space="preserve">. </w:t>
      </w:r>
      <w:r w:rsidRPr="00C64DB6">
        <w:rPr>
          <w:rFonts w:ascii="Angsana New" w:hAnsi="Angsana New"/>
          <w:spacing w:val="2"/>
          <w:sz w:val="30"/>
          <w:szCs w:val="30"/>
          <w:cs/>
        </w:rPr>
        <w:t>ฉบับใหม่โดยมีผล</w:t>
      </w:r>
      <w:r w:rsidR="001B0E7A" w:rsidRPr="00C64DB6">
        <w:rPr>
          <w:rFonts w:ascii="Angsana New" w:hAnsi="Angsana New"/>
          <w:spacing w:val="2"/>
          <w:sz w:val="30"/>
          <w:szCs w:val="30"/>
          <w:cs/>
        </w:rPr>
        <w:t>บังคับใช้</w:t>
      </w:r>
      <w:r w:rsidRPr="00C64DB6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1 </w:t>
      </w:r>
      <w:r w:rsidRPr="00C64DB6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2560 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ถึงวันที่ </w:t>
      </w:r>
      <w:r w:rsidRPr="00C64DB6">
        <w:rPr>
          <w:rFonts w:ascii="Angsana New" w:hAnsi="Angsana New"/>
          <w:spacing w:val="2"/>
          <w:sz w:val="30"/>
          <w:szCs w:val="30"/>
        </w:rPr>
        <w:t xml:space="preserve">31 </w:t>
      </w:r>
      <w:r w:rsidRPr="00C64DB6">
        <w:rPr>
          <w:rFonts w:ascii="Angsana New" w:hAnsi="Angsana New"/>
          <w:spacing w:val="2"/>
          <w:sz w:val="30"/>
          <w:szCs w:val="30"/>
          <w:cs/>
        </w:rPr>
        <w:t>ตุลาคม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2563 </w:t>
      </w:r>
      <w:r w:rsidRPr="00C64DB6">
        <w:rPr>
          <w:rFonts w:ascii="Angsana New" w:hAnsi="Angsana New"/>
          <w:spacing w:val="2"/>
          <w:sz w:val="30"/>
          <w:szCs w:val="30"/>
          <w:cs/>
        </w:rPr>
        <w:t>โดยมีค่าบริการตามสัญญาเป็นจำนวนเงิน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                                      135 </w:t>
      </w:r>
      <w:r w:rsidRPr="00C64DB6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D22639" w:rsidRPr="00C64DB6" w:rsidRDefault="00D22639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5149C" w:rsidRDefault="0035149C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สัญญาให้บริการควบคุมงานก่อสร้างโรงไฟฟ้า</w:t>
      </w: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135C33" w:rsidRPr="00C64DB6" w:rsidRDefault="00135C33" w:rsidP="00135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64DB6">
        <w:rPr>
          <w:rFonts w:ascii="Angsana New" w:hAnsi="Angsana New"/>
          <w:spacing w:val="2"/>
          <w:sz w:val="30"/>
          <w:szCs w:val="30"/>
          <w:cs/>
        </w:rPr>
        <w:t>เมื่อวันที่ 28 พฤศจิกายน 2556 บริษัทได้ทำสัญญาให้บริการควบคุมงานก่อสร้างโรงไฟฟ้า (</w:t>
      </w:r>
      <w:r w:rsidRPr="00C64DB6">
        <w:rPr>
          <w:rFonts w:ascii="Angsana New" w:hAnsi="Angsana New"/>
          <w:spacing w:val="2"/>
          <w:sz w:val="30"/>
          <w:szCs w:val="30"/>
        </w:rPr>
        <w:t xml:space="preserve">Construction Supervision Contractor Service Agreement) </w:t>
      </w:r>
      <w:r w:rsidRPr="00C64DB6">
        <w:rPr>
          <w:rFonts w:ascii="Angsana New" w:hAnsi="Angsana New"/>
          <w:spacing w:val="2"/>
          <w:sz w:val="30"/>
          <w:szCs w:val="30"/>
          <w:cs/>
        </w:rPr>
        <w:t>กับบริษัท ไฟฟ้า เซเปียน-เซน้ำน้อย จำกัด ซึ่งเป็นการร่วมค้าทางตรง เพื่อให้บริการควบคุมและบริหารงานก่อสร้างโรงไฟฟ้าพลังน้ำเซเปียน-เซน้ำน้อย ซึ่งอยู่ในพื้นที่แ</w:t>
      </w:r>
      <w:r w:rsidR="00981883">
        <w:rPr>
          <w:rFonts w:ascii="Angsana New" w:hAnsi="Angsana New"/>
          <w:spacing w:val="2"/>
          <w:sz w:val="30"/>
          <w:szCs w:val="30"/>
          <w:cs/>
        </w:rPr>
        <w:t>ขวงจำปาสัก และแขวงอัตตะปือ สปป.</w:t>
      </w:r>
      <w:r w:rsidRPr="00C64DB6">
        <w:rPr>
          <w:rFonts w:ascii="Angsana New" w:hAnsi="Angsana New"/>
          <w:spacing w:val="2"/>
          <w:sz w:val="30"/>
          <w:szCs w:val="30"/>
          <w:cs/>
        </w:rPr>
        <w:t>ลาว เป็นระยะเวลา 64 เดือน นับแต่วันเริ่มงาน</w:t>
      </w:r>
      <w:r w:rsidR="001B0E7A" w:rsidRPr="00C64D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โดยมีค่าบริการตามสัญญาเป็น</w:t>
      </w:r>
      <w:r w:rsidR="001B0E7A" w:rsidRPr="00C64DB6">
        <w:rPr>
          <w:rFonts w:ascii="Angsana New" w:hAnsi="Angsana New"/>
          <w:spacing w:val="2"/>
          <w:sz w:val="30"/>
          <w:szCs w:val="30"/>
          <w:cs/>
        </w:rPr>
        <w:t xml:space="preserve">                            </w:t>
      </w:r>
      <w:r w:rsidRPr="00C64DB6">
        <w:rPr>
          <w:rFonts w:ascii="Angsana New" w:hAnsi="Angsana New"/>
          <w:spacing w:val="2"/>
          <w:sz w:val="30"/>
          <w:szCs w:val="30"/>
          <w:cs/>
        </w:rPr>
        <w:t>จำนวนเงิน 10.96 ล้านเหรียญสหรัฐอเมริกา</w:t>
      </w:r>
    </w:p>
    <w:p w:rsidR="00135C33" w:rsidRPr="00C64DB6" w:rsidRDefault="00135C33" w:rsidP="001B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</w:p>
    <w:p w:rsidR="00B377A1" w:rsidRPr="00C64DB6" w:rsidRDefault="00E860FF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64DB6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p w:rsidR="00E860FF" w:rsidRPr="00C64DB6" w:rsidRDefault="00E860FF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860FF" w:rsidRPr="00C64DB6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pacing w:val="2"/>
          <w:sz w:val="30"/>
          <w:szCs w:val="30"/>
        </w:rPr>
        <w:t>29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กันยายน </w:t>
      </w:r>
      <w:r w:rsidRPr="00C64DB6">
        <w:rPr>
          <w:rFonts w:ascii="Angsana New" w:hAnsi="Angsana New"/>
          <w:spacing w:val="2"/>
          <w:sz w:val="30"/>
          <w:szCs w:val="30"/>
        </w:rPr>
        <w:t>2548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</w:t>
      </w:r>
      <w:r w:rsidR="00D22639" w:rsidRPr="00C64DB6">
        <w:rPr>
          <w:rFonts w:ascii="Angsana New" w:hAnsi="Angsana New"/>
          <w:spacing w:val="2"/>
          <w:sz w:val="30"/>
          <w:szCs w:val="30"/>
          <w:cs/>
        </w:rPr>
        <w:t>ทำ</w:t>
      </w:r>
      <w:r w:rsidRPr="00C64DB6">
        <w:rPr>
          <w:rFonts w:ascii="Angsana New" w:hAnsi="Angsana New"/>
          <w:spacing w:val="2"/>
          <w:sz w:val="30"/>
          <w:szCs w:val="30"/>
          <w:cs/>
        </w:rPr>
        <w:t>สัญญาระหว่าง</w:t>
      </w:r>
      <w:r w:rsidR="001B0E7A" w:rsidRPr="00C64DB6">
        <w:rPr>
          <w:rFonts w:ascii="Angsana New" w:hAnsi="Angsana New"/>
          <w:spacing w:val="2"/>
          <w:sz w:val="30"/>
          <w:szCs w:val="30"/>
          <w:cs/>
        </w:rPr>
        <w:t xml:space="preserve">                                  </w:t>
      </w:r>
      <w:r w:rsidRPr="00C64DB6">
        <w:rPr>
          <w:rFonts w:ascii="Angsana New" w:hAnsi="Angsana New"/>
          <w:spacing w:val="2"/>
          <w:sz w:val="30"/>
          <w:szCs w:val="30"/>
          <w:cs/>
        </w:rPr>
        <w:t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</w:t>
      </w:r>
      <w:r w:rsidR="00D22639" w:rsidRPr="00C64DB6">
        <w:rPr>
          <w:rFonts w:ascii="Angsana New" w:hAnsi="Angsana New"/>
          <w:spacing w:val="2"/>
          <w:sz w:val="30"/>
          <w:szCs w:val="30"/>
          <w:cs/>
        </w:rPr>
        <w:t>การสนับสนุน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ทางการเงินในรูปของเงินกู้ผู้ถือหุ้น หรือการค้ำประกันใดๆ ตามสัดส่วนการถือหุ้นร้อยละ </w:t>
      </w:r>
      <w:r w:rsidRPr="00C64DB6">
        <w:rPr>
          <w:rFonts w:ascii="Angsana New" w:hAnsi="Angsana New"/>
          <w:spacing w:val="2"/>
          <w:sz w:val="30"/>
          <w:szCs w:val="30"/>
        </w:rPr>
        <w:t>50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ทั้งนี้</w:t>
      </w:r>
      <w:r w:rsidR="00E95D18"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สัญญาดังกล่าวไม่ได้กำหนดวงเงินในการ</w:t>
      </w:r>
      <w:r w:rsidR="00135C33" w:rsidRPr="00C64DB6">
        <w:rPr>
          <w:rFonts w:ascii="Angsana New" w:hAnsi="Angsana New"/>
          <w:spacing w:val="2"/>
          <w:sz w:val="30"/>
          <w:szCs w:val="30"/>
          <w:cs/>
        </w:rPr>
        <w:t>สนับสนุน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ทางการเงินนี้ ณ วันที่ </w:t>
      </w:r>
      <w:r w:rsidRPr="00C64DB6">
        <w:rPr>
          <w:rFonts w:ascii="Angsana New" w:hAnsi="Angsana New"/>
          <w:spacing w:val="2"/>
          <w:sz w:val="30"/>
          <w:szCs w:val="30"/>
        </w:rPr>
        <w:t xml:space="preserve">31 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pacing w:val="2"/>
          <w:sz w:val="30"/>
          <w:szCs w:val="30"/>
        </w:rPr>
        <w:t xml:space="preserve">2561 </w:t>
      </w:r>
      <w:r w:rsidRPr="00C64DB6">
        <w:rPr>
          <w:rFonts w:ascii="Angsana New" w:hAnsi="Angsana New"/>
          <w:spacing w:val="2"/>
          <w:sz w:val="30"/>
          <w:szCs w:val="30"/>
          <w:cs/>
        </w:rPr>
        <w:t>บริษัทยังไม่ได้ให้เงินกู้ผู้ถือหุ้น</w:t>
      </w:r>
      <w:r w:rsidR="00135C33" w:rsidRPr="00C64D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หรือการค้ำประกันใดๆ ตามสัญญา</w:t>
      </w:r>
    </w:p>
    <w:p w:rsidR="00E860FF" w:rsidRPr="00C64DB6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E860FF" w:rsidRPr="0035149C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5149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p w:rsidR="00E860FF" w:rsidRPr="0035149C" w:rsidRDefault="00E860FF" w:rsidP="00E8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860FF" w:rsidRPr="0035149C" w:rsidRDefault="00E860FF" w:rsidP="00E860FF">
      <w:pPr>
        <w:tabs>
          <w:tab w:val="left" w:pos="720"/>
        </w:tabs>
        <w:ind w:left="540" w:right="47"/>
        <w:jc w:val="thaiDistribute"/>
        <w:rPr>
          <w:rFonts w:ascii="Angsana New" w:hAnsi="Angsana New"/>
          <w:spacing w:val="2"/>
          <w:sz w:val="30"/>
          <w:szCs w:val="30"/>
        </w:rPr>
      </w:pPr>
      <w:r w:rsidRPr="0035149C">
        <w:rPr>
          <w:rFonts w:ascii="Angsana New" w:hAnsi="Angsana New"/>
          <w:sz w:val="30"/>
          <w:szCs w:val="30"/>
          <w:cs/>
          <w:lang w:val="th-TH"/>
        </w:rPr>
        <w:t>เมื่อวันที่ 9 ตุลาคม 2560 บริษัทได้</w:t>
      </w:r>
      <w:r w:rsidR="00135C33" w:rsidRPr="0035149C">
        <w:rPr>
          <w:rFonts w:ascii="Angsana New" w:hAnsi="Angsana New"/>
          <w:sz w:val="30"/>
          <w:szCs w:val="30"/>
          <w:cs/>
          <w:lang w:val="th-TH"/>
        </w:rPr>
        <w:t>ทำ</w:t>
      </w:r>
      <w:r w:rsidRPr="0035149C">
        <w:rPr>
          <w:rFonts w:ascii="Angsana New" w:hAnsi="Angsana New"/>
          <w:sz w:val="30"/>
          <w:szCs w:val="30"/>
          <w:cs/>
          <w:lang w:val="th-TH"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                       การสนับสนุนทางการเงินในรูปของเงินกู้ผู้ถือหุ้น หรือการค้ำประกันใดๆ ตามสัดส่วนการถือหุ้นร้อยละ 10 ทั้งนี้                            สัญญาดังกล่าวไม่ได้กำหนด</w:t>
      </w:r>
      <w:r w:rsidR="00135C33" w:rsidRPr="0035149C">
        <w:rPr>
          <w:rFonts w:ascii="Angsana New" w:hAnsi="Angsana New"/>
          <w:sz w:val="30"/>
          <w:szCs w:val="30"/>
          <w:cs/>
          <w:lang w:val="th-TH"/>
        </w:rPr>
        <w:t>วง</w:t>
      </w:r>
      <w:r w:rsidRPr="0035149C">
        <w:rPr>
          <w:rFonts w:ascii="Angsana New" w:hAnsi="Angsana New"/>
          <w:sz w:val="30"/>
          <w:szCs w:val="30"/>
          <w:cs/>
          <w:lang w:val="th-TH"/>
        </w:rPr>
        <w:t>เงินในการสนับสนุนทางการเงินนี้ ณ วันที่ 31 มีนาคม 2561 บริษัทยังไม่ได้ให้เงินกู้ผู้ถือหุ้น</w:t>
      </w:r>
      <w:r w:rsidR="00135C33" w:rsidRPr="0035149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149C">
        <w:rPr>
          <w:rFonts w:ascii="Angsana New" w:hAnsi="Angsana New"/>
          <w:sz w:val="30"/>
          <w:szCs w:val="30"/>
          <w:cs/>
          <w:lang w:val="th-TH"/>
        </w:rPr>
        <w:t>หรือการค้ำประกันใดๆ ตามสัญญา</w:t>
      </w:r>
    </w:p>
    <w:p w:rsidR="00E860FF" w:rsidRPr="0035149C" w:rsidRDefault="00E860FF" w:rsidP="00B3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956361" w:rsidRPr="0035149C" w:rsidRDefault="00956361" w:rsidP="0095636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149C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:rsidR="00956361" w:rsidRPr="0035149C" w:rsidRDefault="00956361" w:rsidP="0095636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4BF2" w:rsidRPr="0035149C" w:rsidRDefault="004A4BF2" w:rsidP="0095636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149C">
        <w:rPr>
          <w:rFonts w:ascii="Angsana New" w:hAnsi="Angsana New"/>
          <w:sz w:val="30"/>
          <w:szCs w:val="30"/>
          <w:cs/>
        </w:rPr>
        <w:t>บริษัทได้ทำสัญญาซื้อขายหุ้นในบริษัทร่วมสองแห่งกับบริษัทในประเทศแห่งหนึ่ง เพื่อซื้อหุ้นสามัญในบริษัทร่วมดังกล่าว ภายใต้สัญญาดังกล่าวบริษัทจะต้องปฏิบัติตามเงื่อนไขเกี่ยวกับเงินปันผลตามที่ระบุไว้ในสัญญา</w:t>
      </w:r>
    </w:p>
    <w:p w:rsidR="004A4BF2" w:rsidRDefault="004A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F4DE8" w:rsidRPr="00C64DB6" w:rsidRDefault="00E15C19" w:rsidP="00BA744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F74FF4"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อื่น</w:t>
      </w:r>
    </w:p>
    <w:p w:rsidR="00BA7445" w:rsidRPr="00C64DB6" w:rsidRDefault="00BA7445" w:rsidP="006A6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175" w:type="dxa"/>
        <w:tblInd w:w="450" w:type="dxa"/>
        <w:tblLook w:val="01E0"/>
      </w:tblPr>
      <w:tblGrid>
        <w:gridCol w:w="3330"/>
        <w:gridCol w:w="1267"/>
        <w:gridCol w:w="12"/>
        <w:gridCol w:w="256"/>
        <w:gridCol w:w="12"/>
        <w:gridCol w:w="1248"/>
        <w:gridCol w:w="12"/>
        <w:gridCol w:w="12"/>
        <w:gridCol w:w="212"/>
        <w:gridCol w:w="12"/>
        <w:gridCol w:w="12"/>
        <w:gridCol w:w="1255"/>
        <w:gridCol w:w="254"/>
        <w:gridCol w:w="1269"/>
        <w:gridCol w:w="12"/>
      </w:tblGrid>
      <w:tr w:rsidR="00301497" w:rsidRPr="00C64DB6" w:rsidTr="006D4A45">
        <w:trPr>
          <w:gridAfter w:val="1"/>
          <w:wAfter w:w="12" w:type="dxa"/>
          <w:tblHeader/>
        </w:trPr>
        <w:tc>
          <w:tcPr>
            <w:tcW w:w="3330" w:type="dxa"/>
            <w:shd w:val="clear" w:color="auto" w:fill="auto"/>
            <w:vAlign w:val="bottom"/>
          </w:tcPr>
          <w:p w:rsidR="00EF71DE" w:rsidRPr="00C64DB6" w:rsidRDefault="00EF71DE" w:rsidP="00BC5BA6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7"/>
            <w:vAlign w:val="bottom"/>
          </w:tcPr>
          <w:p w:rsidR="00EF71DE" w:rsidRPr="00C64DB6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:rsidR="00EF71DE" w:rsidRPr="00C64DB6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8" w:type="dxa"/>
            <w:gridSpan w:val="3"/>
            <w:vAlign w:val="bottom"/>
          </w:tcPr>
          <w:p w:rsidR="00EF71DE" w:rsidRPr="00C64DB6" w:rsidRDefault="00EF71DE" w:rsidP="00BC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6D4A45">
        <w:trPr>
          <w:tblHeader/>
        </w:trPr>
        <w:tc>
          <w:tcPr>
            <w:tcW w:w="3330" w:type="dxa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8" w:type="dxa"/>
            <w:gridSpan w:val="2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gridSpan w:val="3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54" w:type="dxa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01497" w:rsidRPr="00C64DB6" w:rsidTr="006D4A45">
        <w:trPr>
          <w:tblHeader/>
        </w:trPr>
        <w:tc>
          <w:tcPr>
            <w:tcW w:w="3330" w:type="dxa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06A56" w:rsidRPr="00C64DB6" w:rsidRDefault="00006A5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136F6"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gridSpan w:val="2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06A56" w:rsidRPr="00C64DB6" w:rsidRDefault="00006A5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136F6"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3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41CB4"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4" w:type="dxa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006A56" w:rsidRPr="00C64DB6" w:rsidRDefault="00006A56" w:rsidP="00006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41CB4"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01497" w:rsidRPr="00C64DB6" w:rsidTr="006D4A45">
        <w:trPr>
          <w:gridAfter w:val="1"/>
          <w:wAfter w:w="12" w:type="dxa"/>
          <w:tblHeader/>
        </w:trPr>
        <w:tc>
          <w:tcPr>
            <w:tcW w:w="3330" w:type="dxa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3" w:type="dxa"/>
            <w:gridSpan w:val="13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006A56" w:rsidRPr="00C64DB6" w:rsidRDefault="00006A56" w:rsidP="00006A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79" w:type="dxa"/>
            <w:gridSpan w:val="2"/>
            <w:vAlign w:val="bottom"/>
          </w:tcPr>
          <w:p w:rsidR="00006A56" w:rsidRPr="00C64DB6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006A56" w:rsidRPr="00C64DB6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006A56" w:rsidRPr="00C64DB6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006A56" w:rsidRPr="00C64DB6" w:rsidRDefault="00006A56" w:rsidP="0000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006A56" w:rsidRPr="00C64DB6" w:rsidRDefault="00006A56" w:rsidP="00006A5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79" w:type="dxa"/>
            <w:gridSpan w:val="2"/>
            <w:vAlign w:val="bottom"/>
          </w:tcPr>
          <w:p w:rsidR="00B136F6" w:rsidRPr="00C64DB6" w:rsidRDefault="00947EC8" w:rsidP="00683E2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200,000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9" w:type="dxa"/>
            <w:gridSpan w:val="2"/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495</w:t>
            </w:r>
            <w:r w:rsidR="00E01E25" w:rsidRPr="00C64DB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577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463,409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="00E85853" w:rsidRPr="00C64DB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525,577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723,082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493,409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691,018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E85853" w:rsidRPr="00C64DB6" w:rsidRDefault="00E85853" w:rsidP="00DD3EC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79" w:type="dxa"/>
            <w:gridSpan w:val="2"/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gridSpan w:val="2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E85853" w:rsidRPr="00C64DB6" w:rsidRDefault="00E85853" w:rsidP="00DD3E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79" w:type="dxa"/>
            <w:gridSpan w:val="2"/>
            <w:vAlign w:val="bottom"/>
          </w:tcPr>
          <w:p w:rsidR="00E85853" w:rsidRPr="00C64DB6" w:rsidRDefault="00947EC8" w:rsidP="001B0E7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2,871,019</w:t>
            </w:r>
          </w:p>
        </w:tc>
        <w:tc>
          <w:tcPr>
            <w:tcW w:w="268" w:type="dxa"/>
            <w:gridSpan w:val="2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236" w:type="dxa"/>
            <w:gridSpan w:val="3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E85853" w:rsidRPr="00C64DB6" w:rsidRDefault="00947EC8" w:rsidP="009D086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E85853" w:rsidRPr="00C64DB6" w:rsidRDefault="00E85853" w:rsidP="009D086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E85853" w:rsidRPr="00C64DB6" w:rsidRDefault="00E85853" w:rsidP="00DD3E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:rsidR="00E85853" w:rsidRPr="00C64DB6" w:rsidRDefault="00947EC8" w:rsidP="001B0E7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386,748</w:t>
            </w:r>
          </w:p>
        </w:tc>
        <w:tc>
          <w:tcPr>
            <w:tcW w:w="268" w:type="dxa"/>
            <w:gridSpan w:val="2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E85853" w:rsidRPr="00C64DB6" w:rsidRDefault="00E85853" w:rsidP="00DD3E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386,922</w:t>
            </w:r>
          </w:p>
        </w:tc>
        <w:tc>
          <w:tcPr>
            <w:tcW w:w="236" w:type="dxa"/>
            <w:gridSpan w:val="3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E85853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383,000</w:t>
            </w:r>
          </w:p>
        </w:tc>
        <w:tc>
          <w:tcPr>
            <w:tcW w:w="254" w:type="dxa"/>
            <w:vAlign w:val="bottom"/>
          </w:tcPr>
          <w:p w:rsidR="00E85853" w:rsidRPr="00C64DB6" w:rsidRDefault="00E85853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E85853" w:rsidRPr="00C64DB6" w:rsidRDefault="00E85853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383,000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ind w:left="72"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947EC8" w:rsidP="001B0E7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3,257,767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3,582,449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383,000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383,000</w:t>
            </w:r>
          </w:p>
        </w:tc>
      </w:tr>
      <w:tr w:rsidR="00301497" w:rsidRPr="00C64DB6" w:rsidTr="006D4A45">
        <w:trPr>
          <w:gridAfter w:val="1"/>
          <w:wAfter w:w="12" w:type="dxa"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C64DB6" w:rsidRDefault="00947EC8" w:rsidP="001B0E7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3,783,344</w:t>
            </w:r>
          </w:p>
        </w:tc>
        <w:tc>
          <w:tcPr>
            <w:tcW w:w="268" w:type="dxa"/>
            <w:gridSpan w:val="2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C64DB6" w:rsidRDefault="00B136F6" w:rsidP="00B136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4,305,531</w:t>
            </w:r>
          </w:p>
        </w:tc>
        <w:tc>
          <w:tcPr>
            <w:tcW w:w="236" w:type="dxa"/>
            <w:gridSpan w:val="3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C64DB6" w:rsidRDefault="00947EC8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876,409</w:t>
            </w:r>
          </w:p>
        </w:tc>
        <w:tc>
          <w:tcPr>
            <w:tcW w:w="254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C64DB6" w:rsidRDefault="00B136F6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1,074,018</w:t>
            </w:r>
          </w:p>
        </w:tc>
      </w:tr>
    </w:tbl>
    <w:p w:rsidR="006D4A45" w:rsidRPr="00C64DB6" w:rsidRDefault="006D4A45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p w:rsidR="00A14C78" w:rsidRPr="00C64DB6" w:rsidRDefault="00A14C78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C64DB6">
        <w:rPr>
          <w:rFonts w:ascii="Angsana New" w:hAnsi="Angsana New"/>
          <w:sz w:val="30"/>
          <w:szCs w:val="30"/>
          <w:shd w:val="clear" w:color="auto" w:fill="FFFFFF"/>
          <w:cs/>
        </w:rPr>
        <w:t>รายการเคลื่อนไหวในระหว่างงวด</w:t>
      </w:r>
      <w:r w:rsidR="005D491F" w:rsidRPr="00C64DB6">
        <w:rPr>
          <w:rFonts w:ascii="Angsana New" w:hAnsi="Angsana New"/>
          <w:sz w:val="30"/>
          <w:szCs w:val="30"/>
          <w:shd w:val="clear" w:color="auto" w:fill="FFFFFF"/>
          <w:cs/>
        </w:rPr>
        <w:t>สาม</w:t>
      </w:r>
      <w:r w:rsidRPr="00C64DB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เดือนสิ้นสุดวันที่ </w:t>
      </w:r>
      <w:r w:rsidRPr="00C64DB6">
        <w:rPr>
          <w:rFonts w:ascii="Angsana New" w:hAnsi="Angsana New"/>
          <w:sz w:val="30"/>
          <w:szCs w:val="30"/>
          <w:cs/>
        </w:rPr>
        <w:t>3</w:t>
      </w:r>
      <w:r w:rsidR="00AF5C05" w:rsidRPr="00C64DB6">
        <w:rPr>
          <w:rFonts w:ascii="Angsana New" w:hAnsi="Angsana New"/>
          <w:sz w:val="30"/>
          <w:szCs w:val="30"/>
        </w:rPr>
        <w:t xml:space="preserve">1 </w:t>
      </w:r>
      <w:r w:rsidR="00AF5C05"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  <w:shd w:val="clear" w:color="auto" w:fill="FFFFFF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A14C78" w:rsidRPr="00C64DB6" w:rsidRDefault="00A14C78" w:rsidP="00A14C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</w:p>
    <w:tbl>
      <w:tblPr>
        <w:tblW w:w="9177" w:type="dxa"/>
        <w:tblInd w:w="450" w:type="dxa"/>
        <w:tblLayout w:type="fixed"/>
        <w:tblLook w:val="01E0"/>
      </w:tblPr>
      <w:tblGrid>
        <w:gridCol w:w="3330"/>
        <w:gridCol w:w="1264"/>
        <w:gridCol w:w="12"/>
        <w:gridCol w:w="224"/>
        <w:gridCol w:w="12"/>
        <w:gridCol w:w="1296"/>
        <w:gridCol w:w="23"/>
        <w:gridCol w:w="247"/>
        <w:gridCol w:w="1260"/>
        <w:gridCol w:w="270"/>
        <w:gridCol w:w="1239"/>
      </w:tblGrid>
      <w:tr w:rsidR="00301497" w:rsidRPr="00C64DB6" w:rsidTr="000940EC">
        <w:trPr>
          <w:trHeight w:val="425"/>
          <w:tblHeader/>
        </w:trPr>
        <w:tc>
          <w:tcPr>
            <w:tcW w:w="3330" w:type="dxa"/>
            <w:shd w:val="clear" w:color="auto" w:fill="auto"/>
            <w:vAlign w:val="bottom"/>
          </w:tcPr>
          <w:p w:rsidR="00A14C78" w:rsidRPr="00C64DB6" w:rsidRDefault="00A14C78" w:rsidP="00014BB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shd w:val="clear" w:color="auto" w:fill="FFFFFF"/>
                <w:cs/>
              </w:rPr>
              <w:br w:type="page"/>
            </w:r>
          </w:p>
        </w:tc>
        <w:tc>
          <w:tcPr>
            <w:tcW w:w="2831" w:type="dxa"/>
            <w:gridSpan w:val="6"/>
            <w:vAlign w:val="bottom"/>
          </w:tcPr>
          <w:p w:rsidR="00A14C78" w:rsidRPr="00C64DB6" w:rsidRDefault="00A14C78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vAlign w:val="bottom"/>
          </w:tcPr>
          <w:p w:rsidR="00A14C78" w:rsidRPr="00C64DB6" w:rsidRDefault="00A14C78" w:rsidP="009D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  <w:vAlign w:val="bottom"/>
          </w:tcPr>
          <w:p w:rsidR="00A14C78" w:rsidRPr="00C64DB6" w:rsidRDefault="00A14C78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4DB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01497" w:rsidRPr="00C64DB6" w:rsidTr="000940EC">
        <w:trPr>
          <w:trHeight w:val="413"/>
          <w:tblHeader/>
        </w:trPr>
        <w:tc>
          <w:tcPr>
            <w:tcW w:w="3330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7" w:type="dxa"/>
            <w:vAlign w:val="bottom"/>
          </w:tcPr>
          <w:p w:rsidR="00B136F6" w:rsidRPr="00C64DB6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4D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64D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D4A45" w:rsidRPr="00C64DB6" w:rsidTr="000940EC">
        <w:trPr>
          <w:trHeight w:val="413"/>
          <w:tblHeader/>
        </w:trPr>
        <w:tc>
          <w:tcPr>
            <w:tcW w:w="3330" w:type="dxa"/>
            <w:vAlign w:val="bottom"/>
          </w:tcPr>
          <w:p w:rsidR="006D4A45" w:rsidRPr="00C64DB6" w:rsidRDefault="006D4A45" w:rsidP="00B136F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7" w:type="dxa"/>
            <w:gridSpan w:val="10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D4A45" w:rsidRPr="00C64DB6" w:rsidTr="000940EC">
        <w:trPr>
          <w:trHeight w:val="413"/>
        </w:trPr>
        <w:tc>
          <w:tcPr>
            <w:tcW w:w="3330" w:type="dxa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4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4A45" w:rsidRPr="00C64DB6" w:rsidTr="000940EC">
        <w:trPr>
          <w:trHeight w:val="413"/>
        </w:trPr>
        <w:tc>
          <w:tcPr>
            <w:tcW w:w="3330" w:type="dxa"/>
            <w:vAlign w:val="bottom"/>
          </w:tcPr>
          <w:p w:rsidR="006D4A45" w:rsidRPr="00C64DB6" w:rsidRDefault="006D4A45" w:rsidP="006D4A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4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D4A45" w:rsidRPr="00C64DB6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D4A45" w:rsidRPr="00C64DB6" w:rsidRDefault="006D4A45" w:rsidP="006D4A45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01497" w:rsidRPr="00C64DB6" w:rsidTr="000940EC">
        <w:trPr>
          <w:trHeight w:val="413"/>
        </w:trPr>
        <w:tc>
          <w:tcPr>
            <w:tcW w:w="3330" w:type="dxa"/>
            <w:vAlign w:val="bottom"/>
          </w:tcPr>
          <w:p w:rsidR="00F22C9E" w:rsidRPr="00C64DB6" w:rsidRDefault="00F22C9E" w:rsidP="00B136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4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236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482,476</w:t>
            </w:r>
          </w:p>
        </w:tc>
        <w:tc>
          <w:tcPr>
            <w:tcW w:w="270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461,018</w:t>
            </w:r>
          </w:p>
        </w:tc>
        <w:tc>
          <w:tcPr>
            <w:tcW w:w="270" w:type="dxa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447,856</w:t>
            </w:r>
          </w:p>
        </w:tc>
      </w:tr>
      <w:tr w:rsidR="00301497" w:rsidRPr="00C64DB6" w:rsidTr="000940EC">
        <w:trPr>
          <w:trHeight w:val="413"/>
        </w:trPr>
        <w:tc>
          <w:tcPr>
            <w:tcW w:w="3330" w:type="dxa"/>
            <w:vAlign w:val="bottom"/>
          </w:tcPr>
          <w:p w:rsidR="00F22C9E" w:rsidRPr="00C64DB6" w:rsidRDefault="00F22C9E" w:rsidP="00B136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4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61,265</w:t>
            </w:r>
          </w:p>
        </w:tc>
        <w:tc>
          <w:tcPr>
            <w:tcW w:w="236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93,612</w:t>
            </w:r>
          </w:p>
        </w:tc>
        <w:tc>
          <w:tcPr>
            <w:tcW w:w="270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61,265</w:t>
            </w:r>
          </w:p>
        </w:tc>
        <w:tc>
          <w:tcPr>
            <w:tcW w:w="270" w:type="dxa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93,612</w:t>
            </w:r>
          </w:p>
        </w:tc>
      </w:tr>
      <w:tr w:rsidR="00301497" w:rsidRPr="00C64DB6" w:rsidTr="000940EC">
        <w:trPr>
          <w:trHeight w:val="70"/>
        </w:trPr>
        <w:tc>
          <w:tcPr>
            <w:tcW w:w="3330" w:type="dxa"/>
            <w:vAlign w:val="bottom"/>
          </w:tcPr>
          <w:p w:rsidR="00F22C9E" w:rsidRPr="00C64DB6" w:rsidRDefault="00F22C9E" w:rsidP="00B136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264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(59,412)</w:t>
            </w:r>
          </w:p>
        </w:tc>
        <w:tc>
          <w:tcPr>
            <w:tcW w:w="236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(94,877)</w:t>
            </w:r>
          </w:p>
        </w:tc>
        <w:tc>
          <w:tcPr>
            <w:tcW w:w="270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22C9E" w:rsidRPr="00C64DB6" w:rsidRDefault="00F22C9E" w:rsidP="007523B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(59,41</w:t>
            </w:r>
            <w:r w:rsidR="007523B5" w:rsidRPr="00C64DB6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(91,891)</w:t>
            </w:r>
          </w:p>
        </w:tc>
      </w:tr>
      <w:tr w:rsidR="00301497" w:rsidRPr="00C64DB6" w:rsidTr="000940EC">
        <w:trPr>
          <w:trHeight w:val="413"/>
        </w:trPr>
        <w:tc>
          <w:tcPr>
            <w:tcW w:w="3330" w:type="dxa"/>
            <w:vAlign w:val="bottom"/>
          </w:tcPr>
          <w:p w:rsidR="00F22C9E" w:rsidRPr="00C64DB6" w:rsidRDefault="00F22C9E" w:rsidP="00B136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4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36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  <w:r w:rsidR="007523B5" w:rsidRPr="00C64DB6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</w:p>
        </w:tc>
      </w:tr>
      <w:tr w:rsidR="00301497" w:rsidRPr="00C64DB6" w:rsidTr="000940EC">
        <w:trPr>
          <w:trHeight w:val="425"/>
        </w:trPr>
        <w:tc>
          <w:tcPr>
            <w:tcW w:w="3330" w:type="dxa"/>
            <w:vAlign w:val="bottom"/>
          </w:tcPr>
          <w:p w:rsidR="00F22C9E" w:rsidRPr="00C64DB6" w:rsidRDefault="00F22C9E" w:rsidP="00B136F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495,577</w:t>
            </w:r>
          </w:p>
        </w:tc>
        <w:tc>
          <w:tcPr>
            <w:tcW w:w="236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481,710</w:t>
            </w:r>
          </w:p>
        </w:tc>
        <w:tc>
          <w:tcPr>
            <w:tcW w:w="270" w:type="dxa"/>
            <w:gridSpan w:val="2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2C9E" w:rsidRPr="00C64DB6" w:rsidRDefault="00F22C9E" w:rsidP="009D086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463,409</w:t>
            </w:r>
          </w:p>
        </w:tc>
        <w:tc>
          <w:tcPr>
            <w:tcW w:w="270" w:type="dxa"/>
            <w:vAlign w:val="bottom"/>
          </w:tcPr>
          <w:p w:rsidR="00F22C9E" w:rsidRPr="00C64DB6" w:rsidRDefault="00F22C9E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2C9E" w:rsidRPr="00C64DB6" w:rsidRDefault="00F22C9E" w:rsidP="004B077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449,975</w:t>
            </w:r>
          </w:p>
        </w:tc>
      </w:tr>
      <w:tr w:rsidR="00301497" w:rsidRPr="00552447" w:rsidTr="000940EC">
        <w:tc>
          <w:tcPr>
            <w:tcW w:w="3330" w:type="dxa"/>
            <w:vAlign w:val="bottom"/>
          </w:tcPr>
          <w:p w:rsidR="001B0E7A" w:rsidRPr="00552447" w:rsidRDefault="001B0E7A" w:rsidP="00B136F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24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264" w:type="dxa"/>
            <w:vAlign w:val="bottom"/>
          </w:tcPr>
          <w:p w:rsidR="001B0E7A" w:rsidRPr="00552447" w:rsidRDefault="001B0E7A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1B0E7A" w:rsidRPr="00552447" w:rsidRDefault="001B0E7A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1B0E7A" w:rsidRPr="00552447" w:rsidRDefault="001B0E7A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1B0E7A" w:rsidRPr="00552447" w:rsidRDefault="001B0E7A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B0E7A" w:rsidRPr="00552447" w:rsidRDefault="001B0E7A" w:rsidP="009D0864">
            <w:pPr>
              <w:pStyle w:val="acctfourfigures"/>
              <w:tabs>
                <w:tab w:val="clear" w:pos="765"/>
                <w:tab w:val="decimal" w:pos="544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1B0E7A" w:rsidRPr="00552447" w:rsidRDefault="001B0E7A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1B0E7A" w:rsidRPr="00552447" w:rsidRDefault="001B0E7A" w:rsidP="00B136F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552447" w:rsidTr="000940EC">
        <w:tc>
          <w:tcPr>
            <w:tcW w:w="3330" w:type="dxa"/>
            <w:vAlign w:val="bottom"/>
          </w:tcPr>
          <w:p w:rsidR="00B136F6" w:rsidRPr="00552447" w:rsidRDefault="00B136F6" w:rsidP="00B136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4" w:type="dxa"/>
            <w:vAlign w:val="bottom"/>
          </w:tcPr>
          <w:p w:rsidR="00B136F6" w:rsidRPr="00552447" w:rsidRDefault="00B136F6" w:rsidP="009D0864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B136F6" w:rsidRPr="00552447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B136F6" w:rsidRPr="00552447" w:rsidRDefault="00B136F6" w:rsidP="004B077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136F6" w:rsidRPr="00552447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36F6" w:rsidRPr="00552447" w:rsidRDefault="00B136F6" w:rsidP="009D0864">
            <w:pPr>
              <w:pStyle w:val="acctfourfigures"/>
              <w:tabs>
                <w:tab w:val="clear" w:pos="765"/>
                <w:tab w:val="decimal" w:pos="544"/>
                <w:tab w:val="decimal" w:pos="1059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B136F6" w:rsidRPr="00552447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136F6" w:rsidRPr="00552447" w:rsidRDefault="00B136F6" w:rsidP="00B136F6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52447" w:rsidRPr="00552447" w:rsidTr="000940EC">
        <w:tc>
          <w:tcPr>
            <w:tcW w:w="3330" w:type="dxa"/>
            <w:vAlign w:val="bottom"/>
          </w:tcPr>
          <w:p w:rsidR="00552447" w:rsidRPr="00552447" w:rsidRDefault="00552447" w:rsidP="005524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244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524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524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4" w:type="dxa"/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447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236" w:type="dxa"/>
            <w:gridSpan w:val="2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3,730,280</w:t>
            </w:r>
          </w:p>
        </w:tc>
        <w:tc>
          <w:tcPr>
            <w:tcW w:w="270" w:type="dxa"/>
            <w:gridSpan w:val="2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44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552447" w:rsidRPr="00C64DB6" w:rsidRDefault="00552447" w:rsidP="0055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447" w:rsidRPr="00552447" w:rsidTr="000940EC">
        <w:tc>
          <w:tcPr>
            <w:tcW w:w="3330" w:type="dxa"/>
            <w:shd w:val="clear" w:color="auto" w:fill="auto"/>
            <w:vAlign w:val="bottom"/>
          </w:tcPr>
          <w:p w:rsidR="00552447" w:rsidRPr="00552447" w:rsidRDefault="00552447" w:rsidP="005524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5244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2447">
              <w:rPr>
                <w:rFonts w:ascii="Angsana New" w:hAnsi="Angsana New"/>
                <w:sz w:val="30"/>
                <w:szCs w:val="30"/>
                <w:lang w:val="en-US" w:bidi="th-TH"/>
              </w:rPr>
              <w:t>(324,508)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122,173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244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2447" w:rsidRPr="00C64DB6" w:rsidRDefault="00552447" w:rsidP="0055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447" w:rsidRPr="00552447" w:rsidTr="000940EC">
        <w:tc>
          <w:tcPr>
            <w:tcW w:w="3330" w:type="dxa"/>
            <w:vAlign w:val="bottom"/>
          </w:tcPr>
          <w:p w:rsidR="00552447" w:rsidRPr="00552447" w:rsidRDefault="00552447" w:rsidP="005524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2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52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2,871,019</w:t>
            </w:r>
          </w:p>
        </w:tc>
        <w:tc>
          <w:tcPr>
            <w:tcW w:w="236" w:type="dxa"/>
            <w:gridSpan w:val="2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</w:rPr>
              <w:t>3,852,453</w:t>
            </w:r>
          </w:p>
        </w:tc>
        <w:tc>
          <w:tcPr>
            <w:tcW w:w="270" w:type="dxa"/>
            <w:gridSpan w:val="2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447" w:rsidRPr="00552447" w:rsidRDefault="00552447" w:rsidP="0055244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52447" w:rsidRPr="00552447" w:rsidRDefault="00552447" w:rsidP="0055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2447" w:rsidRPr="00552447" w:rsidRDefault="00552447" w:rsidP="0055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4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940EC" w:rsidRPr="00ED4B3C" w:rsidRDefault="000940EC" w:rsidP="0009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06549F" w:rsidRPr="00C64DB6" w:rsidRDefault="0006549F" w:rsidP="004058F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B136F6" w:rsidRPr="00C64DB6" w:rsidRDefault="00B136F6" w:rsidP="00B13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269" w:type="dxa"/>
        <w:tblInd w:w="360" w:type="dxa"/>
        <w:tblLayout w:type="fixed"/>
        <w:tblLook w:val="0000"/>
      </w:tblPr>
      <w:tblGrid>
        <w:gridCol w:w="3418"/>
        <w:gridCol w:w="1261"/>
        <w:gridCol w:w="265"/>
        <w:gridCol w:w="1266"/>
        <w:gridCol w:w="273"/>
        <w:gridCol w:w="1255"/>
        <w:gridCol w:w="256"/>
        <w:gridCol w:w="1275"/>
      </w:tblGrid>
      <w:tr w:rsidR="00301497" w:rsidRPr="00FD5275" w:rsidTr="00FD5275">
        <w:tc>
          <w:tcPr>
            <w:tcW w:w="1844" w:type="pct"/>
            <w:vAlign w:val="bottom"/>
          </w:tcPr>
          <w:p w:rsidR="00B136F6" w:rsidRPr="00FD5275" w:rsidRDefault="00B136F6" w:rsidP="00B136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pct"/>
            <w:gridSpan w:val="3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E03AF" w:rsidRPr="00FD5275" w:rsidRDefault="002E03AF" w:rsidP="002E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D52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D527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2E03AF" w:rsidRPr="00FD5275" w:rsidRDefault="002E03AF" w:rsidP="002E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D52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2E03AF" w:rsidRPr="00FD5275" w:rsidRDefault="002E03AF" w:rsidP="002E0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D527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01497" w:rsidRPr="00FD5275" w:rsidTr="00FD5275">
        <w:tc>
          <w:tcPr>
            <w:tcW w:w="1844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6" w:type="pct"/>
            <w:gridSpan w:val="7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B136F6" w:rsidRPr="00FD5275" w:rsidRDefault="00B136F6" w:rsidP="004B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D527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D527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C042C" w:rsidRPr="00FD5275">
              <w:rPr>
                <w:rFonts w:ascii="Angsana New" w:hAnsi="Angsana New"/>
                <w:sz w:val="30"/>
                <w:szCs w:val="30"/>
              </w:rPr>
              <w:t>3</w:t>
            </w:r>
            <w:r w:rsidRPr="00FD52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80" w:type="pct"/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7,027,223</w:t>
            </w:r>
          </w:p>
        </w:tc>
        <w:tc>
          <w:tcPr>
            <w:tcW w:w="143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:rsidR="00B136F6" w:rsidRPr="00FD5275" w:rsidRDefault="00B136F6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6,731,131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A45" w:rsidRPr="00FD5275" w:rsidTr="00FD5275">
        <w:trPr>
          <w:trHeight w:val="407"/>
        </w:trPr>
        <w:tc>
          <w:tcPr>
            <w:tcW w:w="1844" w:type="pct"/>
            <w:vAlign w:val="bottom"/>
          </w:tcPr>
          <w:p w:rsidR="00B136F6" w:rsidRPr="00FD5275" w:rsidRDefault="00B136F6" w:rsidP="004B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80" w:type="pct"/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184,975</w:t>
            </w:r>
          </w:p>
        </w:tc>
        <w:tc>
          <w:tcPr>
            <w:tcW w:w="143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:rsidR="00B136F6" w:rsidRPr="00FD5275" w:rsidRDefault="00B136F6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113,568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B136F6" w:rsidRPr="00FD5275" w:rsidRDefault="00B136F6" w:rsidP="004B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7,212,198</w:t>
            </w:r>
          </w:p>
        </w:tc>
        <w:tc>
          <w:tcPr>
            <w:tcW w:w="143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B136F6" w:rsidRPr="00FD5275" w:rsidRDefault="00B136F6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</w:rPr>
              <w:t>6,844,699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B136F6" w:rsidRPr="00FD5275" w:rsidRDefault="00B136F6" w:rsidP="004B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D527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(57,245)</w:t>
            </w:r>
          </w:p>
        </w:tc>
        <w:tc>
          <w:tcPr>
            <w:tcW w:w="143" w:type="pct"/>
            <w:vAlign w:val="bottom"/>
          </w:tcPr>
          <w:p w:rsidR="00B136F6" w:rsidRPr="00FD5275" w:rsidRDefault="00B136F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:rsidR="00B136F6" w:rsidRPr="00FD5275" w:rsidRDefault="00B136F6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(59,646)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A45" w:rsidRPr="00FD5275" w:rsidTr="00FD5275">
        <w:tc>
          <w:tcPr>
            <w:tcW w:w="1844" w:type="pct"/>
            <w:vAlign w:val="bottom"/>
          </w:tcPr>
          <w:p w:rsidR="00B136F6" w:rsidRPr="00FD5275" w:rsidRDefault="00B136F6" w:rsidP="004B0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7,154,953</w:t>
            </w:r>
          </w:p>
        </w:tc>
        <w:tc>
          <w:tcPr>
            <w:tcW w:w="143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FD5275" w:rsidRDefault="00B136F6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</w:rPr>
              <w:t>6,785,053</w:t>
            </w:r>
          </w:p>
        </w:tc>
        <w:tc>
          <w:tcPr>
            <w:tcW w:w="147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FD5275" w:rsidRDefault="00947EC8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36F6" w:rsidRPr="00FD5275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E0E76" w:rsidRPr="00C64DB6" w:rsidRDefault="00DE0E76" w:rsidP="006D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/>
      </w:tblPr>
      <w:tblGrid>
        <w:gridCol w:w="3420"/>
        <w:gridCol w:w="1261"/>
        <w:gridCol w:w="265"/>
        <w:gridCol w:w="1264"/>
        <w:gridCol w:w="273"/>
        <w:gridCol w:w="1255"/>
        <w:gridCol w:w="256"/>
        <w:gridCol w:w="1275"/>
      </w:tblGrid>
      <w:tr w:rsidR="006D4A45" w:rsidRPr="00552447" w:rsidTr="006D4A45">
        <w:tc>
          <w:tcPr>
            <w:tcW w:w="1845" w:type="pct"/>
            <w:vAlign w:val="bottom"/>
          </w:tcPr>
          <w:p w:rsidR="006D4A45" w:rsidRPr="00552447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25</w:t>
            </w:r>
            <w:r w:rsidRPr="00552447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43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25</w:t>
            </w:r>
            <w:r w:rsidRPr="00552447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25</w:t>
            </w:r>
            <w:r w:rsidRPr="00552447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  <w:tc>
          <w:tcPr>
            <w:tcW w:w="138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sz w:val="30"/>
                <w:szCs w:val="30"/>
              </w:rPr>
              <w:t>25</w:t>
            </w:r>
            <w:r w:rsidRPr="00552447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6D4A45" w:rsidRPr="00552447" w:rsidTr="006D4A45">
        <w:tc>
          <w:tcPr>
            <w:tcW w:w="1845" w:type="pct"/>
            <w:vAlign w:val="bottom"/>
          </w:tcPr>
          <w:p w:rsidR="006D4A45" w:rsidRPr="00552447" w:rsidRDefault="006D4A45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5" w:type="pct"/>
            <w:gridSpan w:val="7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4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A45" w:rsidRPr="00552447" w:rsidTr="006D4A45">
        <w:tc>
          <w:tcPr>
            <w:tcW w:w="1845" w:type="pct"/>
            <w:vAlign w:val="bottom"/>
          </w:tcPr>
          <w:p w:rsidR="006D4A45" w:rsidRPr="00FD5275" w:rsidRDefault="006D4A45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5275">
              <w:rPr>
                <w:rFonts w:ascii="Angsana New" w:hAnsi="Angsana New"/>
                <w:sz w:val="30"/>
                <w:szCs w:val="30"/>
                <w:cs/>
              </w:rPr>
              <w:t>กลับรายการหนี้สงสัยจะสูญสำหรับ</w:t>
            </w:r>
          </w:p>
        </w:tc>
        <w:tc>
          <w:tcPr>
            <w:tcW w:w="680" w:type="pct"/>
            <w:vAlign w:val="bottom"/>
          </w:tcPr>
          <w:p w:rsidR="006D4A45" w:rsidRPr="00552447" w:rsidRDefault="006D4A45" w:rsidP="006D4A45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:rsidR="006D4A45" w:rsidRPr="00552447" w:rsidRDefault="006D4A45" w:rsidP="006D4A45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:rsidR="006D4A45" w:rsidRPr="00552447" w:rsidRDefault="006D4A45" w:rsidP="006D4A45">
            <w:pPr>
              <w:pStyle w:val="acctfourfigures"/>
              <w:tabs>
                <w:tab w:val="clear" w:pos="765"/>
                <w:tab w:val="decimal" w:pos="96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:rsidR="006D4A45" w:rsidRPr="00552447" w:rsidRDefault="006D4A45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5275" w:rsidRPr="00552447" w:rsidTr="006D4A45">
        <w:tc>
          <w:tcPr>
            <w:tcW w:w="1845" w:type="pct"/>
            <w:vAlign w:val="bottom"/>
          </w:tcPr>
          <w:p w:rsidR="00FD5275" w:rsidRPr="00FD5275" w:rsidRDefault="00FD5275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527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D5275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งวดสามเดือนสิ้นสุดวันที่ 31 มีนาคม</w:t>
            </w: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:rsidR="00FD5275" w:rsidRPr="00FD5275" w:rsidRDefault="00FD5275" w:rsidP="00FD5275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(2,401)</w:t>
            </w:r>
          </w:p>
        </w:tc>
        <w:tc>
          <w:tcPr>
            <w:tcW w:w="143" w:type="pct"/>
            <w:vAlign w:val="bottom"/>
          </w:tcPr>
          <w:p w:rsidR="00FD5275" w:rsidRPr="00FD5275" w:rsidRDefault="00FD5275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vAlign w:val="bottom"/>
          </w:tcPr>
          <w:p w:rsidR="00FD5275" w:rsidRPr="00FD5275" w:rsidRDefault="00FD5275" w:rsidP="00FD527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FD5275" w:rsidRPr="00FD5275" w:rsidRDefault="00FD5275" w:rsidP="00FD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:rsidR="00FD5275" w:rsidRPr="00FD5275" w:rsidRDefault="00FD5275" w:rsidP="00FD527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44" w:right="-7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FD5275" w:rsidRPr="00FD5275" w:rsidRDefault="00FD5275" w:rsidP="00FD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vAlign w:val="bottom"/>
          </w:tcPr>
          <w:p w:rsidR="00FD5275" w:rsidRPr="00FD5275" w:rsidRDefault="00FD5275" w:rsidP="00FD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2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E0E76" w:rsidRPr="00C64DB6" w:rsidRDefault="00DE0E76" w:rsidP="006D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0940EC" w:rsidRPr="00C64DB6" w:rsidRDefault="000940EC" w:rsidP="00D035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  <w:r w:rsidRPr="00C64DB6">
        <w:rPr>
          <w:rFonts w:ascii="Angsana New" w:hAnsi="Angsana New"/>
          <w:sz w:val="30"/>
          <w:szCs w:val="30"/>
          <w:shd w:val="clear" w:color="auto" w:fill="FFFFFF"/>
          <w:cs/>
        </w:rPr>
        <w:br w:type="page"/>
      </w:r>
    </w:p>
    <w:p w:rsidR="008D6632" w:rsidRPr="00C64DB6" w:rsidRDefault="008D6632" w:rsidP="00D035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  <w:cs/>
        </w:rPr>
      </w:pPr>
      <w:r w:rsidRPr="00C64DB6">
        <w:rPr>
          <w:rFonts w:ascii="Angsana New" w:hAnsi="Angsana New"/>
          <w:sz w:val="30"/>
          <w:szCs w:val="30"/>
          <w:shd w:val="clear" w:color="auto" w:fill="FFFFFF"/>
          <w:cs/>
        </w:rPr>
        <w:lastRenderedPageBreak/>
        <w:t>การวิเคราะห์อายุของลูกหนี้การค้า มีดังนี้</w:t>
      </w:r>
    </w:p>
    <w:p w:rsidR="00B136F6" w:rsidRPr="00C64DB6" w:rsidRDefault="00B136F6" w:rsidP="00B13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/>
      </w:tblPr>
      <w:tblGrid>
        <w:gridCol w:w="3420"/>
        <w:gridCol w:w="1259"/>
        <w:gridCol w:w="237"/>
        <w:gridCol w:w="1292"/>
        <w:gridCol w:w="271"/>
        <w:gridCol w:w="1261"/>
        <w:gridCol w:w="271"/>
        <w:gridCol w:w="1259"/>
      </w:tblGrid>
      <w:tr w:rsidR="00301497" w:rsidRPr="00C64DB6" w:rsidTr="006D4A45">
        <w:trPr>
          <w:tblHeader/>
        </w:trPr>
        <w:tc>
          <w:tcPr>
            <w:tcW w:w="1845" w:type="pct"/>
            <w:vAlign w:val="bottom"/>
          </w:tcPr>
          <w:p w:rsidR="00B136F6" w:rsidRPr="00C64DB6" w:rsidRDefault="00B136F6" w:rsidP="00B136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4" w:type="pct"/>
            <w:gridSpan w:val="3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pct"/>
            <w:gridSpan w:val="3"/>
            <w:vAlign w:val="bottom"/>
          </w:tcPr>
          <w:p w:rsidR="00B136F6" w:rsidRPr="00C64DB6" w:rsidRDefault="00B136F6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6D4A45">
        <w:trPr>
          <w:tblHeader/>
        </w:trPr>
        <w:tc>
          <w:tcPr>
            <w:tcW w:w="1845" w:type="pct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B136F6" w:rsidRPr="00C64DB6" w:rsidRDefault="00B136F6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01497" w:rsidRPr="00C64DB6" w:rsidTr="006D4A45">
        <w:trPr>
          <w:tblHeader/>
        </w:trPr>
        <w:tc>
          <w:tcPr>
            <w:tcW w:w="1845" w:type="pct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B136F6" w:rsidRPr="00C64DB6" w:rsidRDefault="00B136F6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B136F6" w:rsidRPr="00C64DB6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6D4A45">
        <w:trPr>
          <w:tblHeader/>
        </w:trPr>
        <w:tc>
          <w:tcPr>
            <w:tcW w:w="1845" w:type="pct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5" w:type="pct"/>
            <w:gridSpan w:val="7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B136F6" w:rsidRPr="00C64DB6" w:rsidRDefault="00B136F6" w:rsidP="00D0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155" w:type="pct"/>
            <w:gridSpan w:val="7"/>
            <w:vAlign w:val="bottom"/>
          </w:tcPr>
          <w:p w:rsidR="00B136F6" w:rsidRPr="00C64DB6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9" w:type="pct"/>
            <w:vAlign w:val="bottom"/>
          </w:tcPr>
          <w:p w:rsidR="006D3192" w:rsidRPr="00C64DB6" w:rsidRDefault="000520A3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6,707,453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64DB6">
              <w:rPr>
                <w:rFonts w:ascii="Angsana New" w:hAnsi="Angsana New"/>
                <w:sz w:val="30"/>
                <w:szCs w:val="30"/>
              </w:rPr>
              <w:t>37,590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2E03AF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  <w:vAlign w:val="bottom"/>
          </w:tcPr>
          <w:p w:rsidR="006D3192" w:rsidRPr="00C64DB6" w:rsidRDefault="000520A3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30,706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34,598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2E03AF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  <w:vAlign w:val="bottom"/>
          </w:tcPr>
          <w:p w:rsidR="006D3192" w:rsidRPr="00C64DB6" w:rsidRDefault="000520A3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47,683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74,280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2E03AF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  <w:vAlign w:val="bottom"/>
          </w:tcPr>
          <w:p w:rsidR="006D3192" w:rsidRPr="00C64DB6" w:rsidRDefault="000520A3" w:rsidP="001B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10</w:t>
            </w:r>
            <w:r w:rsidR="001B3638" w:rsidRPr="00C64DB6">
              <w:rPr>
                <w:rFonts w:ascii="Angsana New" w:hAnsi="Angsana New"/>
                <w:sz w:val="30"/>
                <w:szCs w:val="30"/>
              </w:rPr>
              <w:t>7</w:t>
            </w:r>
            <w:r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="001B3638" w:rsidRPr="00C64DB6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97,805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2E03AF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6D3192" w:rsidRPr="00C64DB6" w:rsidRDefault="000520A3" w:rsidP="001B3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134,</w:t>
            </w:r>
            <w:r w:rsidR="001B3638" w:rsidRPr="00C64DB6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86,858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7,027,223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6,731,131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157CE5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(57,245)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93104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59,646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  <w:vAlign w:val="bottom"/>
          </w:tcPr>
          <w:p w:rsidR="006D3192" w:rsidRPr="00C64DB6" w:rsidRDefault="006D3192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6,969,978</w:t>
            </w:r>
          </w:p>
        </w:tc>
        <w:tc>
          <w:tcPr>
            <w:tcW w:w="128" w:type="pct"/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6,671,485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192" w:rsidRPr="00C64DB6" w:rsidRDefault="006D319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184,975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D03561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D03561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D03561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D03561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6D3192" w:rsidRPr="00C64DB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6D3192" w:rsidRPr="00C64DB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184,975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6D4A45"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184,975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113,568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D3192" w:rsidRPr="00C64DB6" w:rsidTr="006D4A45">
        <w:trPr>
          <w:trHeight w:val="20"/>
        </w:trPr>
        <w:tc>
          <w:tcPr>
            <w:tcW w:w="1845" w:type="pct"/>
          </w:tcPr>
          <w:p w:rsidR="006D3192" w:rsidRPr="00C64DB6" w:rsidRDefault="006D3192" w:rsidP="00D0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7,154,953</w:t>
            </w:r>
          </w:p>
        </w:tc>
        <w:tc>
          <w:tcPr>
            <w:tcW w:w="128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:rsidR="006D3192" w:rsidRPr="00C64DB6" w:rsidRDefault="006D3192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6,785,053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6D3192" w:rsidRPr="00C64DB6" w:rsidRDefault="006D3192" w:rsidP="006D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6D3192" w:rsidRPr="00C64DB6" w:rsidRDefault="006D3192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451D8" w:rsidRPr="00C64DB6" w:rsidRDefault="00E451D8" w:rsidP="00E4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8D6632" w:rsidRPr="00C64DB6" w:rsidRDefault="008D6632" w:rsidP="0095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C64DB6">
        <w:rPr>
          <w:rFonts w:ascii="Angsana New" w:hAnsi="Angsana New"/>
          <w:sz w:val="30"/>
          <w:szCs w:val="30"/>
          <w:cs/>
        </w:rPr>
        <w:t>ไม่เกิน 1 เดือน</w:t>
      </w:r>
    </w:p>
    <w:p w:rsidR="000940EC" w:rsidRPr="00C64DB6" w:rsidRDefault="000940EC" w:rsidP="0095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40EC" w:rsidRPr="00C64DB6" w:rsidRDefault="000940EC" w:rsidP="0095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40EC" w:rsidRPr="00C64DB6" w:rsidRDefault="000940EC" w:rsidP="0095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3C8C" w:rsidRPr="00C64DB6" w:rsidRDefault="00D23C8C" w:rsidP="000940E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:rsidR="000477EA" w:rsidRPr="00C64DB6" w:rsidRDefault="000477EA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3689"/>
        <w:gridCol w:w="1151"/>
        <w:gridCol w:w="236"/>
        <w:gridCol w:w="1144"/>
        <w:gridCol w:w="240"/>
        <w:gridCol w:w="1194"/>
        <w:gridCol w:w="265"/>
        <w:gridCol w:w="1171"/>
      </w:tblGrid>
      <w:tr w:rsidR="00931041" w:rsidRPr="00C64DB6" w:rsidTr="00931041">
        <w:trPr>
          <w:trHeight w:val="419"/>
          <w:tblHeader/>
        </w:trPr>
        <w:tc>
          <w:tcPr>
            <w:tcW w:w="20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pct"/>
            <w:gridSpan w:val="3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041" w:rsidRPr="00C64DB6" w:rsidTr="00931041">
        <w:trPr>
          <w:trHeight w:val="407"/>
          <w:tblHeader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931041" w:rsidRPr="00C64DB6" w:rsidTr="00931041">
        <w:trPr>
          <w:trHeight w:val="407"/>
          <w:tblHeader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pct"/>
            <w:gridSpan w:val="7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076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25,889,838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25,429,303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5,044,942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4,393,296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845,819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526,705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  <w:p w:rsidR="00931041" w:rsidRPr="00C64DB6" w:rsidRDefault="00931041" w:rsidP="00E9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41E3E" w:rsidRPr="00C64DB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81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86,487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243,648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86,487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243,648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(355,000)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(550,022)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041" w:rsidRPr="00C64DB6" w:rsidTr="00931041">
        <w:trPr>
          <w:trHeight w:val="407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3" w:type="pct"/>
            <w:shd w:val="clear" w:color="auto" w:fill="FFFFFF"/>
            <w:vAlign w:val="bottom"/>
          </w:tcPr>
          <w:p w:rsidR="00931041" w:rsidRPr="00C64DB6" w:rsidRDefault="00931041" w:rsidP="00E9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(725,329)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(594,455)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041" w:rsidRPr="00C64DB6" w:rsidTr="00931041">
        <w:trPr>
          <w:trHeight w:val="419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4,867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931041" w:rsidRPr="00C64DB6" w:rsidRDefault="00931041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041" w:rsidRPr="00C64DB6" w:rsidTr="00931041">
        <w:trPr>
          <w:trHeight w:val="419"/>
        </w:trPr>
        <w:tc>
          <w:tcPr>
            <w:tcW w:w="2029" w:type="pct"/>
            <w:vAlign w:val="bottom"/>
          </w:tcPr>
          <w:p w:rsidR="00931041" w:rsidRPr="00C64DB6" w:rsidRDefault="00931041" w:rsidP="0095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931041" w:rsidRPr="00C64DB6" w:rsidRDefault="00931041" w:rsidP="009F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25,746,621</w:t>
            </w:r>
          </w:p>
        </w:tc>
        <w:tc>
          <w:tcPr>
            <w:tcW w:w="130" w:type="pct"/>
            <w:vAlign w:val="bottom"/>
          </w:tcPr>
          <w:p w:rsidR="00931041" w:rsidRPr="00C64DB6" w:rsidRDefault="00931041" w:rsidP="009F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041" w:rsidRPr="00C64DB6" w:rsidRDefault="00931041" w:rsidP="009F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25,055,299</w:t>
            </w:r>
          </w:p>
        </w:tc>
        <w:tc>
          <w:tcPr>
            <w:tcW w:w="132" w:type="pct"/>
            <w:vAlign w:val="bottom"/>
          </w:tcPr>
          <w:p w:rsidR="00931041" w:rsidRPr="00C64DB6" w:rsidRDefault="00931041" w:rsidP="009F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041" w:rsidRPr="00C64DB6" w:rsidRDefault="00931041" w:rsidP="009F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5,131,429</w:t>
            </w:r>
          </w:p>
        </w:tc>
        <w:tc>
          <w:tcPr>
            <w:tcW w:w="146" w:type="pct"/>
            <w:vAlign w:val="bottom"/>
          </w:tcPr>
          <w:p w:rsidR="00931041" w:rsidRPr="00C64DB6" w:rsidRDefault="00931041" w:rsidP="009F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041" w:rsidRPr="00C64DB6" w:rsidRDefault="00931041" w:rsidP="009F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4,636,944</w:t>
            </w:r>
          </w:p>
        </w:tc>
      </w:tr>
    </w:tbl>
    <w:p w:rsidR="002C042C" w:rsidRPr="00C64DB6" w:rsidRDefault="002C042C" w:rsidP="002C042C">
      <w:pPr>
        <w:rPr>
          <w:rFonts w:ascii="Angsana New" w:hAnsi="Angsana New"/>
          <w:sz w:val="30"/>
          <w:szCs w:val="30"/>
        </w:rPr>
        <w:sectPr w:rsidR="002C042C" w:rsidRPr="00C64DB6" w:rsidSect="00126D0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D23C8C" w:rsidRPr="00254E92" w:rsidRDefault="00D23C8C" w:rsidP="00F85870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254E92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เงินลงทุนในบริษัทร่วมและการร่วมค้า</w:t>
      </w:r>
      <w:r w:rsidRPr="00254E92">
        <w:rPr>
          <w:rFonts w:ascii="Angsana New" w:hAnsi="Angsana New"/>
          <w:sz w:val="28"/>
          <w:szCs w:val="28"/>
          <w:lang w:bidi="th-TH"/>
        </w:rPr>
        <w:t xml:space="preserve"> </w:t>
      </w:r>
      <w:r w:rsidRPr="00254E92">
        <w:rPr>
          <w:rFonts w:ascii="Angsana New" w:hAnsi="Angsana New"/>
          <w:sz w:val="28"/>
          <w:szCs w:val="28"/>
          <w:cs/>
          <w:lang w:bidi="th-TH"/>
        </w:rPr>
        <w:t>ณ วันที่ 31 มีนาคม 256</w:t>
      </w:r>
      <w:r w:rsidR="00B136F6" w:rsidRPr="00254E92">
        <w:rPr>
          <w:rFonts w:ascii="Angsana New" w:hAnsi="Angsana New"/>
          <w:sz w:val="28"/>
          <w:szCs w:val="28"/>
          <w:cs/>
          <w:lang w:bidi="th-TH"/>
        </w:rPr>
        <w:t>1</w:t>
      </w:r>
      <w:r w:rsidRPr="00254E92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254E92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Pr="00254E92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254E92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Pr="00254E92">
        <w:rPr>
          <w:rFonts w:ascii="Angsana New" w:hAnsi="Angsana New"/>
          <w:sz w:val="28"/>
          <w:szCs w:val="28"/>
          <w:lang w:val="en-US" w:bidi="th-TH"/>
        </w:rPr>
        <w:t>25</w:t>
      </w:r>
      <w:r w:rsidR="00B136F6" w:rsidRPr="00254E92">
        <w:rPr>
          <w:rFonts w:ascii="Angsana New" w:hAnsi="Angsana New"/>
          <w:sz w:val="28"/>
          <w:szCs w:val="28"/>
          <w:cs/>
          <w:lang w:val="en-US" w:bidi="th-TH"/>
        </w:rPr>
        <w:t>60</w:t>
      </w:r>
      <w:r w:rsidRPr="00254E92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54E92">
        <w:rPr>
          <w:rFonts w:ascii="Angsana New" w:hAnsi="Angsana New"/>
          <w:sz w:val="28"/>
          <w:szCs w:val="28"/>
          <w:cs/>
          <w:lang w:bidi="th-TH"/>
        </w:rPr>
        <w:t>และ</w:t>
      </w:r>
      <w:r w:rsidR="006A3BFF" w:rsidRPr="00254E92">
        <w:rPr>
          <w:rFonts w:ascii="Angsana New" w:hAnsi="Angsana New"/>
          <w:sz w:val="28"/>
          <w:szCs w:val="28"/>
          <w:cs/>
          <w:lang w:bidi="th-TH"/>
        </w:rPr>
        <w:t>รายได้เงินปันผล</w:t>
      </w:r>
      <w:r w:rsidRPr="00254E92">
        <w:rPr>
          <w:rFonts w:ascii="Angsana New" w:hAnsi="Angsana New"/>
          <w:sz w:val="28"/>
          <w:szCs w:val="28"/>
          <w:cs/>
          <w:lang w:bidi="th-TH"/>
        </w:rPr>
        <w:t>สำหรับงวดสามเดือนสิ้นสุดวันที่</w:t>
      </w:r>
      <w:r w:rsidR="00A62EC5" w:rsidRPr="00254E92">
        <w:rPr>
          <w:rFonts w:ascii="Angsana New" w:hAnsi="Angsana New"/>
          <w:sz w:val="28"/>
          <w:szCs w:val="28"/>
          <w:cs/>
          <w:lang w:bidi="th-TH"/>
        </w:rPr>
        <w:t xml:space="preserve"> 31 มีนาคม</w:t>
      </w:r>
      <w:r w:rsidRPr="00254E92">
        <w:rPr>
          <w:rFonts w:ascii="Angsana New" w:hAnsi="Angsana New"/>
          <w:sz w:val="28"/>
          <w:szCs w:val="28"/>
          <w:cs/>
          <w:lang w:bidi="th-TH"/>
        </w:rPr>
        <w:t xml:space="preserve"> มีดังนี้</w:t>
      </w:r>
    </w:p>
    <w:p w:rsidR="002E3A45" w:rsidRPr="00254E92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4965" w:type="dxa"/>
        <w:tblInd w:w="-90" w:type="dxa"/>
        <w:tblLayout w:type="fixed"/>
        <w:tblLook w:val="01E0"/>
      </w:tblPr>
      <w:tblGrid>
        <w:gridCol w:w="2970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105"/>
        <w:gridCol w:w="251"/>
        <w:gridCol w:w="984"/>
        <w:gridCol w:w="262"/>
        <w:gridCol w:w="1022"/>
        <w:gridCol w:w="243"/>
        <w:gridCol w:w="994"/>
        <w:gridCol w:w="244"/>
        <w:gridCol w:w="1020"/>
      </w:tblGrid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055546" w:rsidRPr="00254E92" w:rsidRDefault="00055546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995" w:type="dxa"/>
            <w:gridSpan w:val="17"/>
            <w:vAlign w:val="bottom"/>
          </w:tcPr>
          <w:p w:rsidR="00055546" w:rsidRPr="008A134A" w:rsidRDefault="00055546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134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392038" w:rsidRPr="00254E92" w:rsidRDefault="00392038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392038" w:rsidRPr="00254E92" w:rsidRDefault="006A3BFF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รายได้เงินปันผล</w:t>
            </w:r>
            <w:r w:rsidR="001F27A5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392038" w:rsidRPr="00254E92" w:rsidRDefault="00392038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392038" w:rsidRPr="00254E92" w:rsidRDefault="001F27A5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มีนาคม</w:t>
            </w:r>
          </w:p>
        </w:tc>
        <w:tc>
          <w:tcPr>
            <w:tcW w:w="990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9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392038" w:rsidRPr="00254E92" w:rsidRDefault="00392038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055546" w:rsidRPr="00254E92" w:rsidRDefault="00055546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55546" w:rsidRPr="00254E92" w:rsidRDefault="00055546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055546" w:rsidRPr="00254E92" w:rsidRDefault="00055546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5" w:type="dxa"/>
            <w:gridSpan w:val="14"/>
            <w:vAlign w:val="bottom"/>
          </w:tcPr>
          <w:p w:rsidR="00055546" w:rsidRPr="00254E92" w:rsidRDefault="00055546" w:rsidP="0005554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392038" w:rsidRPr="00254E92" w:rsidRDefault="00392038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392038" w:rsidRPr="00254E92" w:rsidRDefault="00392038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392038" w:rsidRPr="00254E92" w:rsidRDefault="00392038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392038" w:rsidRPr="00254E92" w:rsidRDefault="00392038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:rsidR="001F27A5" w:rsidRPr="00254E92" w:rsidRDefault="00577827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577827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996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F27A5" w:rsidRPr="00254E92" w:rsidRDefault="0060017B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399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,204</w:t>
            </w: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399,204</w:t>
            </w: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1F27A5" w:rsidRPr="00254E92" w:rsidRDefault="0060017B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518,124</w:t>
            </w: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491,947</w:t>
            </w: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1F27A5" w:rsidRPr="00254E92" w:rsidRDefault="0060017B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27A5" w:rsidRPr="00254E92" w:rsidRDefault="001F27A5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:rsidR="001F27A5" w:rsidRPr="00254E92" w:rsidRDefault="00577827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577827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1095" w:type="dxa"/>
            <w:vAlign w:val="bottom"/>
          </w:tcPr>
          <w:p w:rsidR="001F27A5" w:rsidRPr="00254E92" w:rsidRDefault="001F27A5" w:rsidP="00866A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1,827,000</w:t>
            </w: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1F27A5" w:rsidRPr="00254E92" w:rsidRDefault="0060017B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365,400</w:t>
            </w: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1F27A5" w:rsidRPr="00254E92" w:rsidRDefault="0060017B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43</w:t>
            </w:r>
            <w:r w:rsidR="002E6BA6" w:rsidRPr="00254E9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,0</w:t>
            </w:r>
            <w:r w:rsidR="002E6BA6" w:rsidRPr="00254E9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01BA2" w:rsidP="00101BA2">
            <w:pPr>
              <w:pStyle w:val="acctfourfigures"/>
              <w:tabs>
                <w:tab w:val="clear" w:pos="76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</w:t>
            </w:r>
            <w:r w:rsidR="001F27A5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414</w:t>
            </w:r>
            <w:r w:rsidR="001F27A5"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1F27A5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281</w:t>
            </w: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1F27A5" w:rsidRPr="00254E92" w:rsidRDefault="0060017B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F27A5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1F27A5" w:rsidRPr="00254E92" w:rsidRDefault="0060017B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764,604</w:t>
            </w: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27A5" w:rsidRPr="00254E92" w:rsidRDefault="002E6BA6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951,19</w:t>
            </w:r>
            <w:r w:rsidR="0060017B"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906,228</w:t>
            </w: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1F27A5" w:rsidRPr="00254E92" w:rsidRDefault="0060017B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1F27A5" w:rsidRPr="00254E92" w:rsidRDefault="001F27A5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342"/>
                <w:tab w:val="decimal" w:pos="887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1F27A5" w:rsidRPr="00254E92" w:rsidRDefault="001F27A5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27A5" w:rsidRPr="00254E92" w:rsidRDefault="001F27A5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1F27A5" w:rsidRPr="00254E92" w:rsidRDefault="001F27A5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342"/>
                <w:tab w:val="decimal" w:pos="887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F27A5" w:rsidRPr="00254E92" w:rsidRDefault="001F27A5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1F27A5" w:rsidRPr="00254E92" w:rsidRDefault="001F27A5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1F27A5" w:rsidRPr="00254E92" w:rsidRDefault="001F27A5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1F27A5" w:rsidRPr="00254E92" w:rsidRDefault="001F27A5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F27A5" w:rsidRPr="00254E92" w:rsidRDefault="001F27A5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866A00" w:rsidRPr="00254E92" w:rsidRDefault="00866A00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>Perth Power Partnership (</w:t>
            </w:r>
            <w:proofErr w:type="spellStart"/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>Kwinana</w:t>
            </w:r>
            <w:proofErr w:type="spellEnd"/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>)*</w:t>
            </w: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24</w:t>
            </w: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</w:p>
        </w:tc>
        <w:tc>
          <w:tcPr>
            <w:tcW w:w="240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1095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2,311,167</w:t>
            </w:r>
          </w:p>
        </w:tc>
        <w:tc>
          <w:tcPr>
            <w:tcW w:w="252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464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,825</w:t>
            </w:r>
          </w:p>
        </w:tc>
        <w:tc>
          <w:tcPr>
            <w:tcW w:w="262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484,099</w:t>
            </w:r>
          </w:p>
        </w:tc>
        <w:tc>
          <w:tcPr>
            <w:tcW w:w="243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866A00" w:rsidRPr="00254E92" w:rsidRDefault="00866A0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866A00" w:rsidRPr="00254E92" w:rsidRDefault="00866A00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464,825</w:t>
            </w:r>
          </w:p>
        </w:tc>
        <w:tc>
          <w:tcPr>
            <w:tcW w:w="262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484,099</w:t>
            </w:r>
          </w:p>
        </w:tc>
        <w:tc>
          <w:tcPr>
            <w:tcW w:w="243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A00" w:rsidRPr="00254E92" w:rsidRDefault="00866A0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866A00" w:rsidRPr="00254E92" w:rsidRDefault="00866A00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1,383,135</w:t>
            </w:r>
          </w:p>
        </w:tc>
        <w:tc>
          <w:tcPr>
            <w:tcW w:w="275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1,383,135</w:t>
            </w:r>
          </w:p>
        </w:tc>
        <w:tc>
          <w:tcPr>
            <w:tcW w:w="251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6043E3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1,416,016</w:t>
            </w:r>
          </w:p>
        </w:tc>
        <w:tc>
          <w:tcPr>
            <w:tcW w:w="262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1,390,327</w:t>
            </w:r>
          </w:p>
        </w:tc>
        <w:tc>
          <w:tcPr>
            <w:tcW w:w="243" w:type="dxa"/>
            <w:vAlign w:val="bottom"/>
          </w:tcPr>
          <w:p w:rsidR="00866A00" w:rsidRPr="00254E92" w:rsidRDefault="00866A00" w:rsidP="001F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866A00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866A00" w:rsidRPr="00254E92" w:rsidRDefault="00866A00" w:rsidP="001F27A5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6A00" w:rsidRPr="00254E92" w:rsidRDefault="00866A0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866A00" w:rsidRPr="00254E92" w:rsidRDefault="00866A00" w:rsidP="00A6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866A00" w:rsidRPr="00254E92" w:rsidRDefault="00866A00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866A00" w:rsidRPr="00254E92" w:rsidRDefault="00866A00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866A00" w:rsidRPr="00254E92" w:rsidRDefault="00866A00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342"/>
                <w:tab w:val="decimal" w:pos="887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866A00" w:rsidRPr="00254E92" w:rsidRDefault="00866A00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866A00" w:rsidRPr="00254E92" w:rsidRDefault="00866A00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866A00" w:rsidRPr="00254E92" w:rsidRDefault="00866A00" w:rsidP="00E72BBD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866A00" w:rsidRPr="00254E92" w:rsidRDefault="00866A00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866A00" w:rsidRPr="00254E92" w:rsidRDefault="00866A00" w:rsidP="00E8291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866A00" w:rsidRPr="00254E92" w:rsidRDefault="00866A00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866A00" w:rsidRPr="00254E92" w:rsidRDefault="00866A0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</w:tbl>
    <w:p w:rsidR="00112DFD" w:rsidRDefault="00112DFD" w:rsidP="00112DFD">
      <w:pPr>
        <w:rPr>
          <w:rFonts w:ascii="Angsana New" w:hAnsi="Angsana New"/>
          <w:sz w:val="28"/>
          <w:szCs w:val="28"/>
        </w:rPr>
      </w:pPr>
      <w:r w:rsidRPr="00B00E96">
        <w:rPr>
          <w:rFonts w:ascii="Angsana New" w:hAnsi="Angsana New"/>
          <w:sz w:val="28"/>
          <w:szCs w:val="28"/>
          <w:cs/>
        </w:rPr>
        <w:t xml:space="preserve">* บริษัทย่อยทางอ้อมถือหุ้นร้อยละ </w:t>
      </w:r>
      <w:r w:rsidRPr="00B00E96">
        <w:rPr>
          <w:rFonts w:ascii="Angsana New" w:hAnsi="Angsana New"/>
          <w:sz w:val="28"/>
          <w:szCs w:val="28"/>
        </w:rPr>
        <w:t>30</w:t>
      </w:r>
    </w:p>
    <w:p w:rsidR="008228D6" w:rsidRDefault="008228D6" w:rsidP="00112DFD">
      <w:pPr>
        <w:rPr>
          <w:rFonts w:ascii="Angsana New" w:hAnsi="Angsana New"/>
          <w:sz w:val="28"/>
          <w:szCs w:val="28"/>
        </w:rPr>
      </w:pPr>
    </w:p>
    <w:p w:rsidR="008228D6" w:rsidRPr="00B00E96" w:rsidRDefault="008228D6" w:rsidP="00112DFD">
      <w:pPr>
        <w:rPr>
          <w:rFonts w:ascii="Angsana New" w:hAnsi="Angsana New"/>
          <w:sz w:val="28"/>
          <w:szCs w:val="28"/>
        </w:rPr>
      </w:pPr>
    </w:p>
    <w:tbl>
      <w:tblPr>
        <w:tblW w:w="14965" w:type="dxa"/>
        <w:tblInd w:w="-90" w:type="dxa"/>
        <w:tblLayout w:type="fixed"/>
        <w:tblLook w:val="01E0"/>
      </w:tblPr>
      <w:tblGrid>
        <w:gridCol w:w="2970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105"/>
        <w:gridCol w:w="251"/>
        <w:gridCol w:w="984"/>
        <w:gridCol w:w="262"/>
        <w:gridCol w:w="1022"/>
        <w:gridCol w:w="243"/>
        <w:gridCol w:w="994"/>
        <w:gridCol w:w="244"/>
        <w:gridCol w:w="1020"/>
      </w:tblGrid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995" w:type="dxa"/>
            <w:gridSpan w:val="17"/>
            <w:vAlign w:val="bottom"/>
          </w:tcPr>
          <w:p w:rsidR="00112DFD" w:rsidRPr="008A134A" w:rsidRDefault="00112DFD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134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112DFD" w:rsidRPr="00254E92" w:rsidRDefault="006A3BFF" w:rsidP="00254E92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รายได้เงินปันผล</w:t>
            </w:r>
            <w:r w:rsidR="00112DFD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</w:t>
            </w:r>
          </w:p>
        </w:tc>
      </w:tr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6" w:type="dxa"/>
            <w:gridSpan w:val="2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มีนาคม</w:t>
            </w:r>
          </w:p>
        </w:tc>
        <w:tc>
          <w:tcPr>
            <w:tcW w:w="990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9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2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51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62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 ธันวาคม</w:t>
            </w:r>
          </w:p>
        </w:tc>
        <w:tc>
          <w:tcPr>
            <w:tcW w:w="243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31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90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109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2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51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62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  <w:tc>
          <w:tcPr>
            <w:tcW w:w="243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44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2560</w:t>
            </w:r>
          </w:p>
        </w:tc>
      </w:tr>
      <w:tr w:rsidR="00301497" w:rsidRPr="00254E92" w:rsidTr="00254E92">
        <w:trPr>
          <w:trHeight w:val="117"/>
          <w:tblHeader/>
        </w:trPr>
        <w:tc>
          <w:tcPr>
            <w:tcW w:w="2970" w:type="dxa"/>
            <w:vAlign w:val="bottom"/>
          </w:tcPr>
          <w:p w:rsidR="00112DFD" w:rsidRPr="00254E92" w:rsidRDefault="00112DFD" w:rsidP="00DD3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:rsidR="00112DFD" w:rsidRPr="00254E92" w:rsidRDefault="00112DFD" w:rsidP="00DD3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5" w:type="dxa"/>
            <w:gridSpan w:val="14"/>
            <w:vAlign w:val="bottom"/>
          </w:tcPr>
          <w:p w:rsidR="00112DFD" w:rsidRPr="00254E92" w:rsidRDefault="00112DFD" w:rsidP="00DD3E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F85870" w:rsidRPr="00254E92" w:rsidRDefault="00F85870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54E92" w:rsidRPr="00254E92" w:rsidTr="00627BFC">
        <w:trPr>
          <w:trHeight w:val="117"/>
        </w:trPr>
        <w:tc>
          <w:tcPr>
            <w:tcW w:w="2970" w:type="dxa"/>
            <w:vAlign w:val="bottom"/>
          </w:tcPr>
          <w:p w:rsidR="00254E92" w:rsidRPr="00254E92" w:rsidRDefault="00254E92" w:rsidP="00627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9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40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E92" w:rsidRPr="00254E92" w:rsidTr="00627BFC">
        <w:trPr>
          <w:trHeight w:val="117"/>
        </w:trPr>
        <w:tc>
          <w:tcPr>
            <w:tcW w:w="2970" w:type="dxa"/>
            <w:vAlign w:val="bottom"/>
          </w:tcPr>
          <w:p w:rsidR="00254E92" w:rsidRPr="00254E92" w:rsidRDefault="00254E92" w:rsidP="00627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4E92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9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09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252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251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65,179</w:t>
            </w:r>
          </w:p>
        </w:tc>
        <w:tc>
          <w:tcPr>
            <w:tcW w:w="262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77,035</w:t>
            </w:r>
          </w:p>
        </w:tc>
        <w:tc>
          <w:tcPr>
            <w:tcW w:w="243" w:type="dxa"/>
            <w:vAlign w:val="bottom"/>
          </w:tcPr>
          <w:p w:rsidR="00254E92" w:rsidRPr="00254E92" w:rsidRDefault="00254E92" w:rsidP="00627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15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44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254E92" w:rsidRPr="00254E92" w:rsidRDefault="00254E92" w:rsidP="00627B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73B80" w:rsidRPr="00254E92" w:rsidTr="00254E92">
        <w:trPr>
          <w:trHeight w:val="117"/>
        </w:trPr>
        <w:tc>
          <w:tcPr>
            <w:tcW w:w="2970" w:type="dxa"/>
            <w:vAlign w:val="bottom"/>
          </w:tcPr>
          <w:p w:rsidR="00F73B80" w:rsidRPr="00254E92" w:rsidRDefault="00F73B80" w:rsidP="00F7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3B80" w:rsidRPr="00254E92" w:rsidTr="00254E92">
        <w:trPr>
          <w:trHeight w:val="117"/>
        </w:trPr>
        <w:tc>
          <w:tcPr>
            <w:tcW w:w="2970" w:type="dxa"/>
            <w:vAlign w:val="bottom"/>
          </w:tcPr>
          <w:p w:rsidR="00F73B80" w:rsidRPr="00254E92" w:rsidRDefault="00F73B80" w:rsidP="00F7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4E92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33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.33</w:t>
            </w:r>
          </w:p>
        </w:tc>
        <w:tc>
          <w:tcPr>
            <w:tcW w:w="240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109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6,606,750</w:t>
            </w:r>
          </w:p>
        </w:tc>
        <w:tc>
          <w:tcPr>
            <w:tcW w:w="252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2,202,250</w:t>
            </w:r>
          </w:p>
        </w:tc>
        <w:tc>
          <w:tcPr>
            <w:tcW w:w="251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2,6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3,79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2,627,31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43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F73B80" w:rsidRPr="00254E92" w:rsidRDefault="00F73B8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73B80" w:rsidRPr="00254E92" w:rsidTr="00254E92">
        <w:trPr>
          <w:trHeight w:val="117"/>
        </w:trPr>
        <w:tc>
          <w:tcPr>
            <w:tcW w:w="2970" w:type="dxa"/>
            <w:vAlign w:val="bottom"/>
          </w:tcPr>
          <w:p w:rsidR="00F73B80" w:rsidRPr="00254E92" w:rsidRDefault="00F73B80" w:rsidP="00F73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 น้ำงึม 3 จำกัด</w:t>
            </w: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1,808</w:t>
            </w:r>
          </w:p>
        </w:tc>
        <w:tc>
          <w:tcPr>
            <w:tcW w:w="109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,808</w:t>
            </w:r>
          </w:p>
        </w:tc>
        <w:tc>
          <w:tcPr>
            <w:tcW w:w="252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7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51" w:type="dxa"/>
            <w:vAlign w:val="bottom"/>
          </w:tcPr>
          <w:p w:rsidR="00F73B80" w:rsidRPr="00254E92" w:rsidRDefault="00F73B80" w:rsidP="00F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F73B80" w:rsidRPr="00254E92" w:rsidRDefault="00F73B80" w:rsidP="00F73B8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F73B80" w:rsidRPr="00254E92" w:rsidRDefault="00F73B80" w:rsidP="0093104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ED3FB1" w:rsidRPr="00254E92" w:rsidRDefault="00ED3FB1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0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8,616,490</w:t>
            </w:r>
          </w:p>
        </w:tc>
        <w:tc>
          <w:tcPr>
            <w:tcW w:w="1095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8,270,543</w:t>
            </w:r>
          </w:p>
        </w:tc>
        <w:tc>
          <w:tcPr>
            <w:tcW w:w="252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82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2,154,123</w:t>
            </w:r>
          </w:p>
        </w:tc>
        <w:tc>
          <w:tcPr>
            <w:tcW w:w="275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2,067,636</w:t>
            </w:r>
          </w:p>
        </w:tc>
        <w:tc>
          <w:tcPr>
            <w:tcW w:w="251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1,885,64</w:t>
            </w:r>
            <w:r w:rsidR="00092CF8" w:rsidRPr="00254E9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62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1,981,631</w:t>
            </w:r>
          </w:p>
        </w:tc>
        <w:tc>
          <w:tcPr>
            <w:tcW w:w="243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274"/>
        </w:trPr>
        <w:tc>
          <w:tcPr>
            <w:tcW w:w="2970" w:type="dxa"/>
            <w:vAlign w:val="bottom"/>
          </w:tcPr>
          <w:p w:rsidR="00ED3FB1" w:rsidRPr="00254E92" w:rsidRDefault="00ED3FB1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ED3FB1" w:rsidRPr="00254E92" w:rsidRDefault="00ED3FB1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4,366,825</w:t>
            </w:r>
          </w:p>
        </w:tc>
        <w:tc>
          <w:tcPr>
            <w:tcW w:w="275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4,280,338</w:t>
            </w:r>
          </w:p>
        </w:tc>
        <w:tc>
          <w:tcPr>
            <w:tcW w:w="251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59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4,62</w:t>
            </w:r>
            <w:r w:rsidR="00494003"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494003"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</w:t>
            </w:r>
            <w:r w:rsidR="00B21929"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2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4,685,983</w:t>
            </w:r>
          </w:p>
        </w:tc>
        <w:tc>
          <w:tcPr>
            <w:tcW w:w="243" w:type="dxa"/>
            <w:vAlign w:val="bottom"/>
          </w:tcPr>
          <w:p w:rsidR="00ED3FB1" w:rsidRPr="00254E92" w:rsidRDefault="00ED3FB1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481C2A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44" w:type="dxa"/>
            <w:vAlign w:val="bottom"/>
          </w:tcPr>
          <w:p w:rsidR="00ED3FB1" w:rsidRPr="00254E92" w:rsidRDefault="00ED3FB1" w:rsidP="00F85870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3FB1" w:rsidRPr="00254E92" w:rsidRDefault="00ED3FB1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274"/>
        </w:trPr>
        <w:tc>
          <w:tcPr>
            <w:tcW w:w="2970" w:type="dxa"/>
            <w:vAlign w:val="bottom"/>
          </w:tcPr>
          <w:p w:rsidR="00F85870" w:rsidRPr="00254E92" w:rsidRDefault="00F85870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F85870" w:rsidRPr="00254E92" w:rsidRDefault="00F85870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85870" w:rsidRPr="00254E92" w:rsidRDefault="00F85870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85870" w:rsidRPr="00254E92" w:rsidRDefault="00F85870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432"/>
                <w:tab w:val="decimal" w:pos="609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5870" w:rsidRPr="00254E92" w:rsidRDefault="00F85870" w:rsidP="00F85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F85870" w:rsidRPr="00254E92" w:rsidRDefault="00F85870" w:rsidP="00F8587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497" w:rsidRPr="00254E92" w:rsidTr="00254E92">
        <w:trPr>
          <w:trHeight w:val="274"/>
        </w:trPr>
        <w:tc>
          <w:tcPr>
            <w:tcW w:w="2970" w:type="dxa"/>
            <w:vAlign w:val="bottom"/>
          </w:tcPr>
          <w:p w:rsidR="0027271B" w:rsidRPr="00254E92" w:rsidRDefault="0027271B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27271B" w:rsidRPr="00254E92" w:rsidRDefault="0027271B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27271B" w:rsidRPr="00254E92" w:rsidRDefault="0027271B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27271B" w:rsidRPr="00254E92" w:rsidRDefault="0027271B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27271B" w:rsidRPr="00254E92" w:rsidRDefault="0027271B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27271B" w:rsidRPr="00254E92" w:rsidRDefault="0027271B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27271B" w:rsidRPr="00254E92" w:rsidRDefault="0027271B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540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27271B" w:rsidRPr="00254E92" w:rsidRDefault="0027271B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27271B" w:rsidRPr="00254E92" w:rsidRDefault="0027271B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27271B" w:rsidRPr="00254E92" w:rsidRDefault="0027271B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:rsidR="0027271B" w:rsidRPr="00254E92" w:rsidRDefault="0027271B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27271B" w:rsidRPr="00254E92" w:rsidRDefault="0027271B" w:rsidP="002E3A4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670681" w:rsidRPr="00254E92" w:rsidRDefault="00670681" w:rsidP="00F8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990" w:type="dxa"/>
            <w:vAlign w:val="bottom"/>
          </w:tcPr>
          <w:p w:rsidR="00670681" w:rsidRPr="00254E92" w:rsidRDefault="0067068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:rsidR="00670681" w:rsidRPr="00254E92" w:rsidRDefault="00670681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:rsidR="00670681" w:rsidRPr="00254E92" w:rsidRDefault="00670681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670681" w:rsidRPr="00254E92" w:rsidRDefault="00670681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1095" w:type="dxa"/>
            <w:vAlign w:val="bottom"/>
          </w:tcPr>
          <w:p w:rsidR="00670681" w:rsidRPr="00254E92" w:rsidRDefault="00670681" w:rsidP="00112DF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7,325,000</w:t>
            </w:r>
          </w:p>
        </w:tc>
        <w:tc>
          <w:tcPr>
            <w:tcW w:w="252" w:type="dxa"/>
            <w:vAlign w:val="bottom"/>
          </w:tcPr>
          <w:p w:rsidR="00670681" w:rsidRPr="00254E92" w:rsidRDefault="00670681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670681" w:rsidRPr="00254E92" w:rsidRDefault="00F61368" w:rsidP="00F61368">
            <w:pPr>
              <w:pStyle w:val="acctfourfigures"/>
              <w:tabs>
                <w:tab w:val="clear" w:pos="765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 </w:t>
            </w:r>
            <w:r w:rsidR="00670681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="00670681"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670681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831</w:t>
            </w:r>
            <w:r w:rsidR="00670681"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670681"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250</w:t>
            </w:r>
          </w:p>
        </w:tc>
        <w:tc>
          <w:tcPr>
            <w:tcW w:w="275" w:type="dxa"/>
            <w:vAlign w:val="bottom"/>
          </w:tcPr>
          <w:p w:rsidR="00670681" w:rsidRPr="00254E92" w:rsidRDefault="00670681" w:rsidP="002E3A4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670681" w:rsidRPr="00254E92" w:rsidRDefault="00670681" w:rsidP="003C60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831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250</w:t>
            </w:r>
          </w:p>
        </w:tc>
        <w:tc>
          <w:tcPr>
            <w:tcW w:w="251" w:type="dxa"/>
            <w:vAlign w:val="bottom"/>
          </w:tcPr>
          <w:p w:rsidR="00670681" w:rsidRPr="00254E92" w:rsidRDefault="00670681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670681" w:rsidRPr="00254E92" w:rsidRDefault="00C33450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3,752,693</w:t>
            </w:r>
          </w:p>
        </w:tc>
        <w:tc>
          <w:tcPr>
            <w:tcW w:w="262" w:type="dxa"/>
            <w:vAlign w:val="bottom"/>
          </w:tcPr>
          <w:p w:rsidR="00670681" w:rsidRPr="00254E92" w:rsidRDefault="00670681" w:rsidP="002E3A4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670681" w:rsidRPr="00254E92" w:rsidRDefault="00670681" w:rsidP="00112DF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3,709,390</w:t>
            </w:r>
          </w:p>
        </w:tc>
        <w:tc>
          <w:tcPr>
            <w:tcW w:w="243" w:type="dxa"/>
            <w:vAlign w:val="bottom"/>
          </w:tcPr>
          <w:p w:rsidR="00670681" w:rsidRPr="00254E92" w:rsidRDefault="00670681" w:rsidP="00112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670681" w:rsidRPr="00254E92" w:rsidRDefault="005F52B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670681" w:rsidRPr="00254E92" w:rsidRDefault="00670681" w:rsidP="00112DF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670681" w:rsidRPr="00254E92" w:rsidRDefault="00670681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ผลิตไฟฟ้า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1,525,000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1,525,000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610,000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610,000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832,277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784,841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ราชบุรีเวอลด์ 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65"/>
                <w:tab w:val="left" w:pos="565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2,500,000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1,209,568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1,242,432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100,000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1,212,487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1,162,565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34,496</w:t>
            </w:r>
          </w:p>
        </w:tc>
      </w:tr>
      <w:tr w:rsidR="00254E92" w:rsidRPr="00254E92" w:rsidTr="00254E92">
        <w:trPr>
          <w:trHeight w:val="265"/>
        </w:trPr>
        <w:tc>
          <w:tcPr>
            <w:tcW w:w="2970" w:type="dxa"/>
            <w:vAlign w:val="bottom"/>
          </w:tcPr>
          <w:p w:rsidR="00254E92" w:rsidRPr="00254E92" w:rsidRDefault="00254E92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254E92" w:rsidRPr="00254E92" w:rsidRDefault="00254E92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254E92" w:rsidRPr="00254E92" w:rsidRDefault="00254E92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254E92" w:rsidRPr="00254E92" w:rsidRDefault="00254E92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:rsidR="00254E92" w:rsidRPr="00254E92" w:rsidRDefault="00254E92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254E92" w:rsidRPr="00254E92" w:rsidRDefault="00254E92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254E92" w:rsidRPr="00254E92" w:rsidRDefault="00254E92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254E92" w:rsidRPr="00254E92" w:rsidRDefault="00254E92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254E92" w:rsidRPr="00254E92" w:rsidRDefault="00254E92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254E92" w:rsidRPr="00254E92" w:rsidRDefault="00254E92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โซล่า เพาเวอร์ (โคราช 3)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134,242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127,295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4,379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โซล่า เพาเวอร์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(โคราช 4)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199,250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138,180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131,450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1,674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133,210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125,800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3,473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สงขลาไบโอ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246,000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141,413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135,104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16,000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351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1,331,000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465,850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457,173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457,605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ไฟฟ้าหงสา จำกัด</w:t>
            </w: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32,324,715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12,929,886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929,886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11,387,392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11,664,456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240,000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240,000</w:t>
            </w:r>
          </w:p>
        </w:tc>
      </w:tr>
      <w:tr w:rsidR="00301497" w:rsidRPr="00254E92" w:rsidTr="00254E92">
        <w:trPr>
          <w:trHeight w:val="265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37.50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37.5</w:t>
            </w: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1,679</w:t>
            </w: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val="en-US" w:bidi="th-TH"/>
              </w:rPr>
              <w:t>307,007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272,239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8557A" w:rsidRPr="00254E92" w:rsidTr="00254E92">
        <w:trPr>
          <w:trHeight w:val="117"/>
        </w:trPr>
        <w:tc>
          <w:tcPr>
            <w:tcW w:w="2970" w:type="dxa"/>
            <w:vAlign w:val="bottom"/>
          </w:tcPr>
          <w:p w:rsidR="0098557A" w:rsidRPr="00254E92" w:rsidRDefault="0098557A" w:rsidP="0098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PT Medco </w:t>
            </w:r>
            <w:proofErr w:type="spellStart"/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>Ratch</w:t>
            </w:r>
            <w:proofErr w:type="spellEnd"/>
            <w:r w:rsidRPr="00254E92">
              <w:rPr>
                <w:rFonts w:ascii="Angsana New" w:hAnsi="Angsana New"/>
                <w:spacing w:val="-4"/>
                <w:sz w:val="28"/>
                <w:szCs w:val="28"/>
              </w:rPr>
              <w:t xml:space="preserve"> Power Riau</w:t>
            </w:r>
          </w:p>
        </w:tc>
        <w:tc>
          <w:tcPr>
            <w:tcW w:w="990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:rsidR="0098557A" w:rsidRPr="00254E92" w:rsidRDefault="0098557A" w:rsidP="00985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1095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7,762</w:t>
            </w:r>
          </w:p>
        </w:tc>
        <w:tc>
          <w:tcPr>
            <w:tcW w:w="252" w:type="dxa"/>
            <w:vAlign w:val="bottom"/>
          </w:tcPr>
          <w:p w:rsidR="0098557A" w:rsidRPr="00254E92" w:rsidRDefault="0098557A" w:rsidP="00985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75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lang w:bidi="th-TH"/>
              </w:rPr>
              <w:t>3,803</w:t>
            </w:r>
          </w:p>
        </w:tc>
        <w:tc>
          <w:tcPr>
            <w:tcW w:w="251" w:type="dxa"/>
            <w:vAlign w:val="bottom"/>
          </w:tcPr>
          <w:p w:rsidR="0098557A" w:rsidRPr="00254E92" w:rsidRDefault="0098557A" w:rsidP="00985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98557A" w:rsidRPr="00254E92" w:rsidRDefault="0098557A" w:rsidP="0098557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17,716,879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17,716,879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19,705,993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19,813,528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340,000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550,022</w:t>
            </w:r>
          </w:p>
        </w:tc>
      </w:tr>
      <w:tr w:rsidR="00301497" w:rsidRPr="00254E92" w:rsidTr="00254E92">
        <w:trPr>
          <w:trHeight w:val="117"/>
        </w:trPr>
        <w:tc>
          <w:tcPr>
            <w:tcW w:w="2970" w:type="dxa"/>
            <w:vAlign w:val="bottom"/>
          </w:tcPr>
          <w:p w:rsidR="00092CF8" w:rsidRPr="00254E92" w:rsidRDefault="00092CF8" w:rsidP="0009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54E9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1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22,083,704</w:t>
            </w:r>
          </w:p>
        </w:tc>
        <w:tc>
          <w:tcPr>
            <w:tcW w:w="275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21,997,217</w:t>
            </w:r>
          </w:p>
        </w:tc>
        <w:tc>
          <w:tcPr>
            <w:tcW w:w="251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24,330,605</w:t>
            </w:r>
          </w:p>
        </w:tc>
        <w:tc>
          <w:tcPr>
            <w:tcW w:w="262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24,499,511</w:t>
            </w:r>
          </w:p>
        </w:tc>
        <w:tc>
          <w:tcPr>
            <w:tcW w:w="243" w:type="dxa"/>
            <w:vAlign w:val="bottom"/>
          </w:tcPr>
          <w:p w:rsidR="00092CF8" w:rsidRPr="00254E92" w:rsidRDefault="00092CF8" w:rsidP="0009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355,000</w:t>
            </w:r>
          </w:p>
        </w:tc>
        <w:tc>
          <w:tcPr>
            <w:tcW w:w="244" w:type="dxa"/>
            <w:vAlign w:val="bottom"/>
          </w:tcPr>
          <w:p w:rsidR="00092CF8" w:rsidRPr="00254E92" w:rsidRDefault="00092CF8" w:rsidP="00092CF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2CF8" w:rsidRPr="00254E92" w:rsidRDefault="00092CF8" w:rsidP="003C60D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550,022</w:t>
            </w:r>
          </w:p>
        </w:tc>
      </w:tr>
    </w:tbl>
    <w:p w:rsidR="00F73B80" w:rsidRPr="00254E92" w:rsidRDefault="00F73B80" w:rsidP="00B61E73">
      <w:pPr>
        <w:rPr>
          <w:rFonts w:ascii="Angsana New" w:hAnsi="Angsana New"/>
          <w:sz w:val="28"/>
          <w:szCs w:val="28"/>
        </w:rPr>
      </w:pPr>
    </w:p>
    <w:p w:rsidR="00B61E73" w:rsidRPr="00254E92" w:rsidRDefault="002E3A45" w:rsidP="00B61E73">
      <w:pPr>
        <w:rPr>
          <w:rFonts w:ascii="Angsana New" w:hAnsi="Angsana New"/>
          <w:sz w:val="28"/>
          <w:szCs w:val="28"/>
          <w:cs/>
        </w:rPr>
      </w:pPr>
      <w:r w:rsidRPr="00254E92">
        <w:rPr>
          <w:rFonts w:ascii="Angsana New" w:hAnsi="Angsana New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B61E73" w:rsidRPr="00C64DB6" w:rsidRDefault="00B6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C64DB6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15101" w:type="dxa"/>
        <w:tblInd w:w="-1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78"/>
        <w:gridCol w:w="808"/>
        <w:gridCol w:w="900"/>
        <w:gridCol w:w="178"/>
        <w:gridCol w:w="903"/>
        <w:gridCol w:w="178"/>
        <w:gridCol w:w="10"/>
        <w:gridCol w:w="896"/>
        <w:gridCol w:w="201"/>
        <w:gridCol w:w="789"/>
        <w:gridCol w:w="178"/>
        <w:gridCol w:w="812"/>
        <w:gridCol w:w="178"/>
        <w:gridCol w:w="848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37"/>
      </w:tblGrid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D23C8C" w:rsidRPr="00254E92" w:rsidRDefault="00D23C8C" w:rsidP="00506CA7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54E92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123" w:type="dxa"/>
            <w:gridSpan w:val="23"/>
            <w:vAlign w:val="bottom"/>
          </w:tcPr>
          <w:p w:rsidR="00D23C8C" w:rsidRPr="00254E92" w:rsidRDefault="00D23C8C" w:rsidP="00506CA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9" w:type="dxa"/>
            <w:gridSpan w:val="3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3"/>
            <w:shd w:val="clear" w:color="auto" w:fill="auto"/>
            <w:vAlign w:val="bottom"/>
          </w:tcPr>
          <w:p w:rsidR="008F1D01" w:rsidRPr="00254E92" w:rsidRDefault="006A3BFF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รายได้เงินปันผล</w:t>
            </w:r>
            <w:r w:rsidR="008F1D01"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สำหรับ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9" w:type="dxa"/>
            <w:gridSpan w:val="3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54E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4E9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54E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4E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8" w:type="dxa"/>
            <w:gridSpan w:val="2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3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8" w:type="dxa"/>
            <w:gridSpan w:val="2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8F1D01" w:rsidRPr="00254E92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54E9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7" w:type="dxa"/>
            <w:gridSpan w:val="20"/>
            <w:vAlign w:val="bottom"/>
          </w:tcPr>
          <w:p w:rsidR="008F1D01" w:rsidRPr="00254E92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54E92" w:rsidRPr="00254E92" w:rsidTr="00ED4B3C">
        <w:trPr>
          <w:cantSplit/>
        </w:trPr>
        <w:tc>
          <w:tcPr>
            <w:tcW w:w="2978" w:type="dxa"/>
            <w:vAlign w:val="bottom"/>
          </w:tcPr>
          <w:p w:rsidR="00254E92" w:rsidRPr="00254E92" w:rsidRDefault="00254E92" w:rsidP="0025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08" w:type="dxa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54E92" w:rsidRPr="00254E92" w:rsidRDefault="00254E92" w:rsidP="00254E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254E92" w:rsidRPr="00254E92" w:rsidRDefault="00254E92" w:rsidP="00254E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399</w:t>
            </w: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,204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54E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left="-180" w:right="-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05440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78" w:right="-7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15</w:t>
            </w: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  <w:trHeight w:val="299"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</w:rPr>
              <w:t>บริษัท เซาท์อีสท์ เอเชีย</w:t>
            </w:r>
            <w:r w:rsidRPr="00254E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4E92">
              <w:rPr>
                <w:rFonts w:ascii="Angsana New" w:hAnsi="Angsana New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33.33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ไฟฟ้า</w:t>
            </w:r>
            <w:r w:rsidRPr="00254E9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54E92">
              <w:rPr>
                <w:rFonts w:ascii="Angsana New" w:hAnsi="Angsana New"/>
                <w:spacing w:val="-4"/>
                <w:sz w:val="26"/>
                <w:szCs w:val="26"/>
                <w:cs/>
              </w:rPr>
              <w:t>น้ำงึม 3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89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54E9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cs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8,616,490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8,270,543</w:t>
            </w: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2,154,123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2,067,63</w:t>
            </w:r>
            <w:r w:rsidRPr="00254E92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2,154,123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2,067,636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01497" w:rsidRPr="00254E92" w:rsidTr="00ED4B3C">
        <w:trPr>
          <w:cantSplit/>
        </w:trPr>
        <w:tc>
          <w:tcPr>
            <w:tcW w:w="2978" w:type="dxa"/>
            <w:vAlign w:val="bottom"/>
          </w:tcPr>
          <w:p w:rsidR="008F1D01" w:rsidRPr="00254E92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4,366,825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D01" w:rsidRPr="00254E92" w:rsidRDefault="008F1D01" w:rsidP="00ED4B3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4,280,338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4,366,825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4,280,338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054401" w:rsidP="0005440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131"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F1D01" w:rsidRPr="00254E92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D01" w:rsidRPr="00254E92" w:rsidRDefault="008F1D01" w:rsidP="008F1D0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54E9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:rsidR="00D23C8C" w:rsidRPr="00ED4B3C" w:rsidRDefault="00D23C8C" w:rsidP="006A24D5">
      <w:pPr>
        <w:pStyle w:val="block"/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D23C8C" w:rsidRPr="00ED4B3C" w:rsidRDefault="00D23C8C" w:rsidP="00B1169A">
      <w:pPr>
        <w:pStyle w:val="block"/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  <w:lang w:val="en-US" w:bidi="th-TH"/>
        </w:rPr>
      </w:pPr>
      <w:r w:rsidRPr="00ED4B3C">
        <w:rPr>
          <w:rFonts w:ascii="Angsana New" w:hAnsi="Angsana New"/>
          <w:sz w:val="26"/>
          <w:szCs w:val="26"/>
          <w:cs/>
          <w:lang w:bidi="th-TH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D23C8C" w:rsidRPr="00ED4B3C" w:rsidRDefault="00D23C8C" w:rsidP="00B11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rPr>
          <w:rFonts w:ascii="Angsana New" w:hAnsi="Angsana New"/>
          <w:b/>
          <w:bCs/>
          <w:sz w:val="26"/>
          <w:szCs w:val="26"/>
        </w:rPr>
        <w:sectPr w:rsidR="00D23C8C" w:rsidRPr="00ED4B3C" w:rsidSect="007F03C7">
          <w:pgSz w:w="16840" w:h="11907" w:orient="landscape" w:code="9"/>
          <w:pgMar w:top="691" w:right="1152" w:bottom="720" w:left="1152" w:header="720" w:footer="720" w:gutter="0"/>
          <w:cols w:space="708"/>
          <w:docGrid w:linePitch="360"/>
        </w:sectPr>
      </w:pPr>
    </w:p>
    <w:p w:rsidR="005075B3" w:rsidRPr="00552447" w:rsidRDefault="005075B3" w:rsidP="0050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524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การจ่ายชำระค่าหุ้นเพิ่มเติม</w:t>
      </w:r>
    </w:p>
    <w:p w:rsidR="00D23C8C" w:rsidRPr="00552447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:rsidR="00D23C8C" w:rsidRPr="00552447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52447">
        <w:rPr>
          <w:rFonts w:ascii="Angsana New" w:hAnsi="Angsana New"/>
          <w:spacing w:val="2"/>
          <w:sz w:val="30"/>
          <w:szCs w:val="30"/>
          <w:cs/>
        </w:rPr>
        <w:t>ในระหว่างงวดสามเดือนสิ้นสุดวันที่ 31 มีนาคม 256</w:t>
      </w:r>
      <w:r w:rsidR="002E3A45" w:rsidRPr="00552447">
        <w:rPr>
          <w:rFonts w:ascii="Angsana New" w:hAnsi="Angsana New"/>
          <w:spacing w:val="2"/>
          <w:sz w:val="30"/>
          <w:szCs w:val="30"/>
          <w:cs/>
        </w:rPr>
        <w:t>1</w:t>
      </w:r>
      <w:r w:rsidRPr="00552447">
        <w:rPr>
          <w:rFonts w:ascii="Angsana New" w:hAnsi="Angsana New"/>
          <w:spacing w:val="2"/>
          <w:sz w:val="30"/>
          <w:szCs w:val="30"/>
          <w:cs/>
        </w:rPr>
        <w:t xml:space="preserve"> การร่วมค้าได้เรียกชำระค่าหุ้นเพิ่มเติม</w:t>
      </w:r>
      <w:r w:rsidRPr="00552447">
        <w:rPr>
          <w:rFonts w:ascii="Angsana New" w:hAnsi="Angsana New"/>
          <w:spacing w:val="2"/>
          <w:sz w:val="30"/>
          <w:szCs w:val="30"/>
        </w:rPr>
        <w:t xml:space="preserve"> </w:t>
      </w:r>
      <w:r w:rsidRPr="00552447">
        <w:rPr>
          <w:rFonts w:ascii="Angsana New" w:hAnsi="Angsana New"/>
          <w:spacing w:val="2"/>
          <w:sz w:val="30"/>
          <w:szCs w:val="30"/>
          <w:cs/>
        </w:rPr>
        <w:t>โดย</w:t>
      </w:r>
      <w:r w:rsidRPr="00552447">
        <w:rPr>
          <w:rFonts w:ascii="Angsana New" w:hAnsi="Angsana New"/>
          <w:sz w:val="30"/>
          <w:szCs w:val="30"/>
          <w:cs/>
        </w:rPr>
        <w:t>บริษัทได้จ่ายชำระค่าหุ้นดังกล่าวตามสัดส่วนการลงทุน ดังนี้</w:t>
      </w:r>
    </w:p>
    <w:p w:rsidR="00D23C8C" w:rsidRPr="00552447" w:rsidRDefault="00D23C8C" w:rsidP="00D2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/>
      </w:tblPr>
      <w:tblGrid>
        <w:gridCol w:w="4002"/>
        <w:gridCol w:w="3585"/>
        <w:gridCol w:w="1683"/>
      </w:tblGrid>
      <w:tr w:rsidR="00301497" w:rsidRPr="00C64DB6" w:rsidTr="0059347F">
        <w:tc>
          <w:tcPr>
            <w:tcW w:w="4140" w:type="dxa"/>
          </w:tcPr>
          <w:p w:rsidR="00D23C8C" w:rsidRPr="00C64DB6" w:rsidRDefault="00D23C8C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:rsidR="00D23C8C" w:rsidRPr="00C64DB6" w:rsidRDefault="00D23C8C" w:rsidP="0059347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:rsidR="00D23C8C" w:rsidRPr="00C64DB6" w:rsidRDefault="00D23C8C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D23C8C" w:rsidRPr="00C64DB6" w:rsidRDefault="00D23C8C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301497" w:rsidRPr="00C64DB6" w:rsidTr="0059347F">
        <w:tc>
          <w:tcPr>
            <w:tcW w:w="4140" w:type="dxa"/>
            <w:shd w:val="clear" w:color="auto" w:fill="auto"/>
          </w:tcPr>
          <w:p w:rsidR="00D23C8C" w:rsidRPr="00C64DB6" w:rsidRDefault="00D23C8C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690" w:type="dxa"/>
            <w:shd w:val="clear" w:color="auto" w:fill="auto"/>
          </w:tcPr>
          <w:p w:rsidR="00D23C8C" w:rsidRPr="00C64DB6" w:rsidRDefault="00D23C8C" w:rsidP="00506CA7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23C8C" w:rsidRPr="00C64DB6" w:rsidRDefault="00D23C8C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D23C8C" w:rsidRPr="00C64DB6" w:rsidTr="0059347F">
        <w:tc>
          <w:tcPr>
            <w:tcW w:w="4140" w:type="dxa"/>
            <w:shd w:val="clear" w:color="auto" w:fill="auto"/>
          </w:tcPr>
          <w:p w:rsidR="00D23C8C" w:rsidRPr="00C64DB6" w:rsidRDefault="00D23C8C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690" w:type="dxa"/>
            <w:shd w:val="clear" w:color="auto" w:fill="auto"/>
          </w:tcPr>
          <w:p w:rsidR="00D23C8C" w:rsidRPr="00C64DB6" w:rsidRDefault="00D23C8C" w:rsidP="00593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:rsidR="00D23C8C" w:rsidRPr="00C64DB6" w:rsidRDefault="00D029D4" w:rsidP="006A24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</w:rPr>
              <w:t>86.4</w:t>
            </w:r>
            <w:r w:rsidR="00A57EF1" w:rsidRPr="00C64DB6">
              <w:rPr>
                <w:rFonts w:ascii="Angsana New" w:hAnsi="Angsana New"/>
                <w:spacing w:val="2"/>
                <w:sz w:val="30"/>
                <w:szCs w:val="30"/>
              </w:rPr>
              <w:t>9</w:t>
            </w:r>
          </w:p>
        </w:tc>
      </w:tr>
    </w:tbl>
    <w:p w:rsidR="00D23C8C" w:rsidRPr="00C64DB6" w:rsidRDefault="00D23C8C" w:rsidP="006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:rsidR="00D625E7" w:rsidRPr="00C64DB6" w:rsidRDefault="0088136D" w:rsidP="00617CAB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F0480E" w:rsidRPr="00C64DB6" w:rsidRDefault="00F0480E" w:rsidP="006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  <w:cs/>
        </w:rPr>
      </w:pPr>
    </w:p>
    <w:tbl>
      <w:tblPr>
        <w:tblW w:w="9126" w:type="dxa"/>
        <w:tblInd w:w="450" w:type="dxa"/>
        <w:tblLayout w:type="fixed"/>
        <w:tblLook w:val="01E0"/>
      </w:tblPr>
      <w:tblGrid>
        <w:gridCol w:w="4950"/>
        <w:gridCol w:w="1242"/>
        <w:gridCol w:w="1332"/>
        <w:gridCol w:w="270"/>
        <w:gridCol w:w="1332"/>
      </w:tblGrid>
      <w:tr w:rsidR="00301497" w:rsidRPr="00C64DB6" w:rsidTr="00D21079">
        <w:tc>
          <w:tcPr>
            <w:tcW w:w="4950" w:type="dxa"/>
            <w:shd w:val="clear" w:color="auto" w:fill="auto"/>
          </w:tcPr>
          <w:p w:rsidR="00F0480E" w:rsidRPr="00C64DB6" w:rsidRDefault="00F0480E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:rsidR="00F0480E" w:rsidRPr="00C64DB6" w:rsidRDefault="00F0480E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</w:tcPr>
          <w:p w:rsidR="00F0480E" w:rsidRPr="00C64DB6" w:rsidRDefault="00F0480E" w:rsidP="0001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D21079">
        <w:tc>
          <w:tcPr>
            <w:tcW w:w="4950" w:type="dxa"/>
            <w:shd w:val="clear" w:color="auto" w:fill="auto"/>
          </w:tcPr>
          <w:p w:rsidR="007E7CE2" w:rsidRPr="00C64DB6" w:rsidRDefault="0046104F" w:rsidP="00715962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42" w:type="dxa"/>
          </w:tcPr>
          <w:p w:rsidR="007E7CE2" w:rsidRPr="00C64DB6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7E7CE2" w:rsidRPr="00C64DB6" w:rsidRDefault="007E7CE2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E7CE2" w:rsidRPr="00C64DB6" w:rsidRDefault="007E7CE2" w:rsidP="007E7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7E7CE2" w:rsidRPr="00C64DB6" w:rsidRDefault="007E7CE2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301497" w:rsidRPr="00C64DB6" w:rsidTr="00D21079">
        <w:tc>
          <w:tcPr>
            <w:tcW w:w="4950" w:type="dxa"/>
            <w:shd w:val="clear" w:color="auto" w:fill="auto"/>
          </w:tcPr>
          <w:p w:rsidR="007E7CE2" w:rsidRPr="00C64DB6" w:rsidRDefault="007E7CE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7E7CE2" w:rsidRPr="00C64DB6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  <w:shd w:val="clear" w:color="auto" w:fill="auto"/>
          </w:tcPr>
          <w:p w:rsidR="007E7CE2" w:rsidRPr="00C64DB6" w:rsidRDefault="007E7CE2" w:rsidP="007E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D21079">
        <w:tc>
          <w:tcPr>
            <w:tcW w:w="4950" w:type="dxa"/>
          </w:tcPr>
          <w:p w:rsidR="002E3A45" w:rsidRPr="00C64DB6" w:rsidRDefault="002E3A45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:rsidR="002E3A45" w:rsidRPr="00C64DB6" w:rsidRDefault="002E3A45" w:rsidP="002E3A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:rsidR="002E3A45" w:rsidRPr="00C64DB6" w:rsidRDefault="00D029D4" w:rsidP="002E3A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</w:tcPr>
          <w:p w:rsidR="002E3A45" w:rsidRPr="00C64DB6" w:rsidRDefault="002E3A45" w:rsidP="002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2E3A45" w:rsidRPr="00C64DB6" w:rsidRDefault="002E3A45" w:rsidP="002E3A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40,690,558</w:t>
            </w:r>
          </w:p>
        </w:tc>
      </w:tr>
      <w:tr w:rsidR="00301497" w:rsidRPr="00C64DB6" w:rsidTr="00D21079">
        <w:tc>
          <w:tcPr>
            <w:tcW w:w="4950" w:type="dxa"/>
          </w:tcPr>
          <w:p w:rsidR="002E3A45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42" w:type="dxa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:rsidR="002E3A45" w:rsidRPr="00C64DB6" w:rsidRDefault="00D029D4" w:rsidP="007159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3A45" w:rsidRPr="00C64DB6" w:rsidRDefault="002E3A45" w:rsidP="002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2E3A45" w:rsidRPr="00C64DB6" w:rsidRDefault="002E3A45" w:rsidP="0071596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3A45" w:rsidRPr="00C64DB6" w:rsidTr="00D21079">
        <w:tc>
          <w:tcPr>
            <w:tcW w:w="4950" w:type="dxa"/>
          </w:tcPr>
          <w:p w:rsidR="002E3A45" w:rsidRPr="00C64DB6" w:rsidRDefault="002E3A45" w:rsidP="00715962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</w:tcPr>
          <w:p w:rsidR="002E3A45" w:rsidRPr="00C64DB6" w:rsidRDefault="002E3A45" w:rsidP="002E3A45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2E3A45" w:rsidRPr="00C64DB6" w:rsidRDefault="00D029D4" w:rsidP="002E3A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</w:tcPr>
          <w:p w:rsidR="002E3A45" w:rsidRPr="00C64DB6" w:rsidRDefault="002E3A45" w:rsidP="002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2E3A45" w:rsidRPr="00C64DB6" w:rsidRDefault="002E3A45" w:rsidP="002E3A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:rsidR="00434670" w:rsidRPr="00C64DB6" w:rsidRDefault="00434670" w:rsidP="006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  <w:cs/>
        </w:rPr>
      </w:pPr>
    </w:p>
    <w:p w:rsidR="0046104F" w:rsidRPr="00C64DB6" w:rsidRDefault="0046104F" w:rsidP="006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  <w:cs/>
        </w:rPr>
        <w:t>ไม่มีการซื้อและจำหน่ายเงิ</w:t>
      </w:r>
      <w:r w:rsidR="00BE26A4" w:rsidRPr="00C64DB6">
        <w:rPr>
          <w:rFonts w:ascii="Angsana New" w:hAnsi="Angsana New"/>
          <w:sz w:val="30"/>
          <w:szCs w:val="30"/>
          <w:cs/>
        </w:rPr>
        <w:t>นลงทุนในบริษัทย่อยในระหว่างงวดสามเดือนสิ้นสุดวันที่ 31</w:t>
      </w:r>
      <w:r w:rsidRPr="00C64DB6">
        <w:rPr>
          <w:rFonts w:ascii="Angsana New" w:hAnsi="Angsana New"/>
          <w:sz w:val="30"/>
          <w:szCs w:val="30"/>
          <w:cs/>
        </w:rPr>
        <w:t xml:space="preserve"> </w:t>
      </w:r>
      <w:r w:rsidR="00BE26A4" w:rsidRPr="00C64DB6">
        <w:rPr>
          <w:rFonts w:ascii="Angsana New" w:hAnsi="Angsana New"/>
          <w:sz w:val="30"/>
          <w:szCs w:val="30"/>
          <w:cs/>
        </w:rPr>
        <w:t>มีนาคม</w:t>
      </w:r>
      <w:r w:rsidRPr="00C64DB6">
        <w:rPr>
          <w:rFonts w:ascii="Angsana New" w:hAnsi="Angsana New"/>
          <w:sz w:val="30"/>
          <w:szCs w:val="30"/>
          <w:cs/>
        </w:rPr>
        <w:t xml:space="preserve"> 256</w:t>
      </w:r>
      <w:r w:rsidR="002E3A45" w:rsidRPr="00C64DB6">
        <w:rPr>
          <w:rFonts w:ascii="Angsana New" w:hAnsi="Angsana New"/>
          <w:sz w:val="30"/>
          <w:szCs w:val="30"/>
          <w:cs/>
        </w:rPr>
        <w:t>1</w:t>
      </w:r>
    </w:p>
    <w:p w:rsidR="0046104F" w:rsidRPr="00C64DB6" w:rsidRDefault="0046104F" w:rsidP="006C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D27D2" w:rsidRPr="00C64DB6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C64DB6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5A3A79" w:rsidRPr="00C64DB6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  <w:r w:rsidRPr="00C64DB6">
        <w:rPr>
          <w:rFonts w:ascii="Angsana New" w:hAnsi="Angsana New"/>
          <w:sz w:val="26"/>
          <w:szCs w:val="26"/>
          <w:cs/>
          <w:lang w:bidi="th-TH"/>
        </w:rPr>
        <w:lastRenderedPageBreak/>
        <w:t xml:space="preserve">เงินลงทุนในบริษัทย่อย ณ วันที่ </w:t>
      </w:r>
      <w:r w:rsidR="00AF5C05" w:rsidRPr="00C64DB6">
        <w:rPr>
          <w:rFonts w:ascii="Angsana New" w:hAnsi="Angsana New"/>
          <w:sz w:val="26"/>
          <w:szCs w:val="26"/>
          <w:cs/>
          <w:lang w:bidi="th-TH"/>
        </w:rPr>
        <w:t>3</w:t>
      </w:r>
      <w:r w:rsidR="00AF5C05" w:rsidRPr="00C64DB6">
        <w:rPr>
          <w:rFonts w:ascii="Angsana New" w:hAnsi="Angsana New"/>
          <w:sz w:val="26"/>
          <w:szCs w:val="26"/>
          <w:lang w:bidi="th-TH"/>
        </w:rPr>
        <w:t xml:space="preserve">1 </w:t>
      </w:r>
      <w:r w:rsidR="00AF5C05" w:rsidRPr="00C64DB6">
        <w:rPr>
          <w:rFonts w:ascii="Angsana New" w:hAnsi="Angsana New"/>
          <w:sz w:val="26"/>
          <w:szCs w:val="26"/>
          <w:cs/>
          <w:lang w:bidi="th-TH"/>
        </w:rPr>
        <w:t xml:space="preserve">มีนาคม </w:t>
      </w:r>
      <w:r w:rsidR="00AF5C05" w:rsidRPr="00C64DB6">
        <w:rPr>
          <w:rFonts w:ascii="Angsana New" w:hAnsi="Angsana New"/>
          <w:sz w:val="26"/>
          <w:szCs w:val="26"/>
          <w:lang w:val="en-US" w:bidi="th-TH"/>
        </w:rPr>
        <w:t>256</w:t>
      </w:r>
      <w:r w:rsidR="007F03C7" w:rsidRPr="00C64DB6">
        <w:rPr>
          <w:rFonts w:ascii="Angsana New" w:hAnsi="Angsana New"/>
          <w:sz w:val="26"/>
          <w:szCs w:val="26"/>
          <w:cs/>
          <w:lang w:val="en-US" w:bidi="th-TH"/>
        </w:rPr>
        <w:t>1</w:t>
      </w:r>
      <w:r w:rsidR="00C72F2E" w:rsidRPr="00C64DB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6826BF" w:rsidRPr="00C64DB6">
        <w:rPr>
          <w:rFonts w:ascii="Angsana New" w:hAnsi="Angsana New"/>
          <w:sz w:val="26"/>
          <w:szCs w:val="26"/>
          <w:cs/>
          <w:lang w:val="en-US" w:bidi="th-TH"/>
        </w:rPr>
        <w:t xml:space="preserve">และ </w:t>
      </w:r>
      <w:r w:rsidRPr="00C64DB6">
        <w:rPr>
          <w:rFonts w:ascii="Angsana New" w:hAnsi="Angsana New"/>
          <w:sz w:val="26"/>
          <w:szCs w:val="26"/>
          <w:lang w:val="en-US" w:bidi="th-TH"/>
        </w:rPr>
        <w:t xml:space="preserve">31 </w:t>
      </w:r>
      <w:r w:rsidRPr="00C64DB6">
        <w:rPr>
          <w:rFonts w:ascii="Angsana New" w:hAnsi="Angsana New"/>
          <w:sz w:val="26"/>
          <w:szCs w:val="26"/>
          <w:cs/>
          <w:lang w:val="en-US" w:bidi="th-TH"/>
        </w:rPr>
        <w:t xml:space="preserve">ธันวาคม </w:t>
      </w:r>
      <w:r w:rsidR="00773D1E" w:rsidRPr="00C64DB6">
        <w:rPr>
          <w:rFonts w:ascii="Angsana New" w:hAnsi="Angsana New"/>
          <w:sz w:val="26"/>
          <w:szCs w:val="26"/>
          <w:lang w:val="en-US" w:bidi="th-TH"/>
        </w:rPr>
        <w:t>25</w:t>
      </w:r>
      <w:r w:rsidR="007F03C7" w:rsidRPr="00C64DB6">
        <w:rPr>
          <w:rFonts w:ascii="Angsana New" w:hAnsi="Angsana New"/>
          <w:sz w:val="26"/>
          <w:szCs w:val="26"/>
          <w:cs/>
          <w:lang w:val="en-US" w:bidi="th-TH"/>
        </w:rPr>
        <w:t>60</w:t>
      </w:r>
      <w:r w:rsidR="00C72F2E" w:rsidRPr="00C64DB6">
        <w:rPr>
          <w:rFonts w:ascii="Angsana New" w:hAnsi="Angsana New"/>
          <w:sz w:val="26"/>
          <w:szCs w:val="26"/>
          <w:cs/>
          <w:lang w:val="en-US" w:bidi="th-TH"/>
        </w:rPr>
        <w:t xml:space="preserve"> </w:t>
      </w:r>
      <w:r w:rsidR="006C24FD" w:rsidRPr="00C64DB6">
        <w:rPr>
          <w:rFonts w:ascii="Angsana New" w:hAnsi="Angsana New"/>
          <w:sz w:val="26"/>
          <w:szCs w:val="26"/>
          <w:cs/>
          <w:lang w:bidi="th-TH"/>
        </w:rPr>
        <w:t>และ</w:t>
      </w:r>
      <w:r w:rsidR="006A3BFF" w:rsidRPr="00C64DB6">
        <w:rPr>
          <w:rFonts w:ascii="Angsana New" w:hAnsi="Angsana New"/>
          <w:sz w:val="26"/>
          <w:szCs w:val="26"/>
          <w:cs/>
          <w:lang w:bidi="th-TH"/>
        </w:rPr>
        <w:t>รายได้เงินปันผล</w:t>
      </w:r>
      <w:r w:rsidR="006C24FD" w:rsidRPr="00C64DB6">
        <w:rPr>
          <w:rFonts w:ascii="Angsana New" w:hAnsi="Angsana New"/>
          <w:sz w:val="26"/>
          <w:szCs w:val="26"/>
          <w:cs/>
          <w:lang w:bidi="th-TH"/>
        </w:rPr>
        <w:t>จากเงินลงทุนสำหรับงวด</w:t>
      </w:r>
      <w:r w:rsidR="00802956" w:rsidRPr="00C64DB6">
        <w:rPr>
          <w:rFonts w:ascii="Angsana New" w:hAnsi="Angsana New"/>
          <w:sz w:val="26"/>
          <w:szCs w:val="26"/>
          <w:cs/>
          <w:lang w:bidi="th-TH"/>
        </w:rPr>
        <w:t>สาม</w:t>
      </w:r>
      <w:r w:rsidR="006C24FD" w:rsidRPr="00C64DB6">
        <w:rPr>
          <w:rFonts w:ascii="Angsana New" w:hAnsi="Angsana New"/>
          <w:sz w:val="26"/>
          <w:szCs w:val="26"/>
          <w:cs/>
          <w:lang w:bidi="th-TH"/>
        </w:rPr>
        <w:t xml:space="preserve">เดือนสิ้นสุดวันที่ </w:t>
      </w:r>
      <w:r w:rsidR="00C72F2E" w:rsidRPr="00C64DB6">
        <w:rPr>
          <w:rFonts w:ascii="Angsana New" w:hAnsi="Angsana New"/>
          <w:sz w:val="26"/>
          <w:szCs w:val="26"/>
          <w:cs/>
          <w:lang w:bidi="th-TH"/>
        </w:rPr>
        <w:t>3</w:t>
      </w:r>
      <w:r w:rsidR="00AF5C05" w:rsidRPr="00C64DB6">
        <w:rPr>
          <w:rFonts w:ascii="Angsana New" w:hAnsi="Angsana New"/>
          <w:sz w:val="26"/>
          <w:szCs w:val="26"/>
          <w:lang w:val="en-US" w:bidi="th-TH"/>
        </w:rPr>
        <w:t xml:space="preserve">1 </w:t>
      </w:r>
      <w:r w:rsidR="00AF5C05" w:rsidRPr="00C64DB6">
        <w:rPr>
          <w:rFonts w:ascii="Angsana New" w:hAnsi="Angsana New"/>
          <w:sz w:val="26"/>
          <w:szCs w:val="26"/>
          <w:cs/>
          <w:lang w:val="en-US" w:bidi="th-TH"/>
        </w:rPr>
        <w:t xml:space="preserve">มีนาคม </w:t>
      </w:r>
      <w:r w:rsidR="006C24FD" w:rsidRPr="00C64DB6">
        <w:rPr>
          <w:rFonts w:ascii="Angsana New" w:hAnsi="Angsana New"/>
          <w:sz w:val="26"/>
          <w:szCs w:val="26"/>
          <w:cs/>
          <w:lang w:bidi="th-TH"/>
        </w:rPr>
        <w:t>มีดังนี้</w:t>
      </w:r>
    </w:p>
    <w:p w:rsidR="00C72F2E" w:rsidRPr="00C64DB6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4979" w:type="dxa"/>
        <w:tblInd w:w="-101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41"/>
        <w:gridCol w:w="908"/>
        <w:gridCol w:w="913"/>
        <w:gridCol w:w="178"/>
        <w:gridCol w:w="890"/>
        <w:gridCol w:w="180"/>
        <w:gridCol w:w="900"/>
        <w:gridCol w:w="180"/>
        <w:gridCol w:w="900"/>
        <w:gridCol w:w="180"/>
        <w:gridCol w:w="900"/>
        <w:gridCol w:w="180"/>
        <w:gridCol w:w="895"/>
        <w:gridCol w:w="180"/>
        <w:gridCol w:w="881"/>
        <w:gridCol w:w="178"/>
        <w:gridCol w:w="926"/>
        <w:gridCol w:w="183"/>
        <w:gridCol w:w="897"/>
        <w:gridCol w:w="183"/>
        <w:gridCol w:w="830"/>
        <w:gridCol w:w="180"/>
        <w:gridCol w:w="896"/>
      </w:tblGrid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C72F2E" w:rsidRPr="00C64DB6" w:rsidRDefault="00C72F2E" w:rsidP="00C72F2E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8" w:type="dxa"/>
            <w:gridSpan w:val="22"/>
            <w:vAlign w:val="bottom"/>
          </w:tcPr>
          <w:p w:rsidR="00C72F2E" w:rsidRPr="00C64DB6" w:rsidRDefault="00C72F2E" w:rsidP="00C72F2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A57F2F" w:rsidRPr="00C64DB6" w:rsidRDefault="00A57F2F" w:rsidP="00A57F2F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A57F2F" w:rsidRPr="00C64DB6" w:rsidRDefault="008F1D01" w:rsidP="00A57F2F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8" w:type="dxa"/>
            <w:vAlign w:val="bottom"/>
          </w:tcPr>
          <w:p w:rsidR="00A57F2F" w:rsidRPr="00C64DB6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A57F2F" w:rsidRPr="00C64DB6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A57F2F" w:rsidRPr="00C64DB6" w:rsidRDefault="006A3BFF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  <w:r w:rsidR="00715962" w:rsidRPr="00C64DB6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8F1D01" w:rsidRPr="00C64DB6" w:rsidRDefault="008F1D01" w:rsidP="008F1D01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13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913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8F1D01" w:rsidRPr="00C64DB6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:rsidR="008F1D01" w:rsidRPr="00C64DB6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4D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9" w:type="dxa"/>
            <w:gridSpan w:val="19"/>
            <w:vAlign w:val="bottom"/>
          </w:tcPr>
          <w:p w:rsidR="008F1D01" w:rsidRPr="00C64DB6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4D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8" w:type="dxa"/>
            <w:vAlign w:val="bottom"/>
          </w:tcPr>
          <w:p w:rsidR="008F1D01" w:rsidRPr="00C64DB6" w:rsidRDefault="008F1D01" w:rsidP="008F1D01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8F1D01" w:rsidRPr="00C64DB6" w:rsidRDefault="008F1D01" w:rsidP="008F1D01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8F1D01" w:rsidRPr="00C64DB6" w:rsidRDefault="008F1D01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บริษัท ผลิตไฟฟ้าราชบุรี จำกัด</w:t>
            </w:r>
          </w:p>
        </w:tc>
        <w:tc>
          <w:tcPr>
            <w:tcW w:w="908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F1D01" w:rsidRPr="00C64DB6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361,379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8F1D01" w:rsidRPr="00C64DB6" w:rsidRDefault="008F1D01" w:rsidP="008F1D0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835,185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อาร์เอช อินเตอร์เนชั่นแนล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บริษัท ราช โอแอนด์เอ็ม จำกัด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บริษัท ราชบุรี อัลลายแอนซ์ จำกัด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DB6">
              <w:rPr>
                <w:rFonts w:ascii="Angsana New" w:hAnsi="Angsana New"/>
                <w:sz w:val="26"/>
                <w:szCs w:val="26"/>
                <w:lang w:val="en-US" w:bidi="th-TH"/>
              </w:rPr>
              <w:t>200,000</w:t>
            </w:r>
          </w:p>
        </w:tc>
      </w:tr>
      <w:tr w:rsidR="00301497" w:rsidRPr="00C64DB6" w:rsidTr="00715962">
        <w:trPr>
          <w:cantSplit/>
        </w:trPr>
        <w:tc>
          <w:tcPr>
            <w:tcW w:w="2441" w:type="dxa"/>
            <w:vAlign w:val="bottom"/>
          </w:tcPr>
          <w:p w:rsidR="00715962" w:rsidRPr="00C64DB6" w:rsidRDefault="00715962" w:rsidP="00715962">
            <w:pPr>
              <w:spacing w:line="340" w:lineRule="exact"/>
              <w:ind w:left="22"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715962" w:rsidRPr="00C64DB6" w:rsidRDefault="00715962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361,379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15962" w:rsidRPr="00C64DB6" w:rsidRDefault="00715962" w:rsidP="00715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5962" w:rsidRPr="00C64DB6" w:rsidRDefault="00715962" w:rsidP="0071596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1,035,185</w:t>
            </w:r>
          </w:p>
        </w:tc>
      </w:tr>
    </w:tbl>
    <w:p w:rsidR="005A7618" w:rsidRPr="00C64DB6" w:rsidRDefault="005A7618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rtl/>
          <w:cs/>
        </w:rPr>
      </w:pPr>
    </w:p>
    <w:p w:rsidR="005A7618" w:rsidRPr="00345FD0" w:rsidRDefault="005A7618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</w:pPr>
      <w:r w:rsidRPr="00C64DB6">
        <w:rPr>
          <w:rFonts w:ascii="Angsana New" w:hAnsi="Angsana New"/>
          <w:sz w:val="26"/>
          <w:szCs w:val="26"/>
          <w:cs/>
          <w:lang w:bidi="th-TH"/>
        </w:rPr>
        <w:t>บริษัทย่อยทั้งหมดดำเนินธุรกิจในประเทศไทย</w:t>
      </w:r>
      <w:r w:rsidR="00345FD0">
        <w:rPr>
          <w:rFonts w:ascii="Angsana New" w:hAnsi="Angsana New" w:hint="cs"/>
          <w:sz w:val="26"/>
          <w:szCs w:val="26"/>
          <w:cs/>
          <w:lang w:bidi="th-TH"/>
        </w:rPr>
        <w:t xml:space="preserve"> ยกเว้นบริษัท ราช</w:t>
      </w:r>
      <w:r w:rsidR="00345FD0">
        <w:rPr>
          <w:rFonts w:ascii="Angsana New" w:hAnsi="Angsana New"/>
          <w:sz w:val="26"/>
          <w:szCs w:val="26"/>
          <w:lang w:val="en-US" w:bidi="th-TH"/>
        </w:rPr>
        <w:t>-</w:t>
      </w:r>
      <w:r w:rsidR="00345FD0">
        <w:rPr>
          <w:rFonts w:ascii="Angsana New" w:hAnsi="Angsana New" w:hint="cs"/>
          <w:sz w:val="26"/>
          <w:szCs w:val="26"/>
          <w:cs/>
          <w:lang w:val="en-US" w:bidi="th-TH"/>
        </w:rPr>
        <w:t>ลาว เซอร์วิส จำกัด ซึ่งดำเนินธุรกิจในสปป.ลาว</w:t>
      </w:r>
    </w:p>
    <w:p w:rsidR="00075915" w:rsidRPr="00C64DB6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075915" w:rsidRPr="00C64DB6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</w:rPr>
        <w:sectPr w:rsidR="00075915" w:rsidRPr="00C64DB6" w:rsidSect="00F901FA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5A7618" w:rsidRPr="00C64DB6" w:rsidRDefault="005A7618" w:rsidP="005A761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เงินลงทุนในกิจการอื่น</w:t>
      </w:r>
    </w:p>
    <w:p w:rsidR="005A7618" w:rsidRPr="00C64DB6" w:rsidRDefault="005A7618" w:rsidP="004C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900" w:type="dxa"/>
        <w:tblLayout w:type="fixed"/>
        <w:tblLook w:val="01E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01497" w:rsidRPr="00C64DB6" w:rsidTr="005A7618">
        <w:tc>
          <w:tcPr>
            <w:tcW w:w="3690" w:type="dxa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5A7618">
        <w:tc>
          <w:tcPr>
            <w:tcW w:w="3690" w:type="dxa"/>
            <w:vAlign w:val="bottom"/>
          </w:tcPr>
          <w:p w:rsidR="005A7618" w:rsidRPr="00C64DB6" w:rsidRDefault="00241CB4" w:rsidP="00B03317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256</w:t>
            </w:r>
            <w:r w:rsidR="00241CB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25</w:t>
            </w:r>
            <w:r w:rsidR="00241CB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256</w:t>
            </w:r>
            <w:r w:rsidR="00241CB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25</w:t>
            </w:r>
            <w:r w:rsidR="00241CB4" w:rsidRPr="00C64DB6">
              <w:rPr>
                <w:rFonts w:ascii="Angsana New" w:hAnsi="Angsana New"/>
                <w:sz w:val="30"/>
                <w:szCs w:val="30"/>
                <w:rtl/>
                <w:cs/>
              </w:rPr>
              <w:t>60</w:t>
            </w:r>
          </w:p>
        </w:tc>
      </w:tr>
      <w:tr w:rsidR="00301497" w:rsidRPr="00C64DB6" w:rsidTr="005A7618">
        <w:tc>
          <w:tcPr>
            <w:tcW w:w="3690" w:type="dxa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5A7618" w:rsidRPr="00C64DB6" w:rsidRDefault="005A7618" w:rsidP="00B03317">
            <w:pPr>
              <w:tabs>
                <w:tab w:val="left" w:pos="360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(พันบาท)</w:t>
            </w:r>
          </w:p>
        </w:tc>
      </w:tr>
      <w:tr w:rsidR="00301497" w:rsidRPr="00C64DB6" w:rsidTr="00241CB4">
        <w:trPr>
          <w:trHeight w:val="325"/>
        </w:trPr>
        <w:tc>
          <w:tcPr>
            <w:tcW w:w="3690" w:type="dxa"/>
            <w:vAlign w:val="bottom"/>
          </w:tcPr>
          <w:p w:rsidR="005A7618" w:rsidRPr="00C64DB6" w:rsidRDefault="005A7618" w:rsidP="005A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762,300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5A7618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762,300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5A7618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/>
              </w:rPr>
              <w:t>62,300</w:t>
            </w:r>
          </w:p>
        </w:tc>
      </w:tr>
      <w:tr w:rsidR="00301497" w:rsidRPr="00C64DB6" w:rsidTr="005A7618">
        <w:tc>
          <w:tcPr>
            <w:tcW w:w="3690" w:type="dxa"/>
          </w:tcPr>
          <w:p w:rsidR="005A7618" w:rsidRPr="00C64DB6" w:rsidRDefault="005A7618" w:rsidP="005A7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715962" w:rsidP="009310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7618" w:rsidRPr="00C64DB6" w:rsidRDefault="004C0906" w:rsidP="009310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7618" w:rsidRPr="00C64DB6" w:rsidTr="005A7618">
        <w:tc>
          <w:tcPr>
            <w:tcW w:w="3690" w:type="dxa"/>
            <w:vAlign w:val="bottom"/>
          </w:tcPr>
          <w:p w:rsidR="005A7618" w:rsidRPr="00C64DB6" w:rsidRDefault="005A7618" w:rsidP="00241CB4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41CB4"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618" w:rsidRPr="00C64DB6" w:rsidRDefault="005A7618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618" w:rsidRPr="00C64DB6" w:rsidRDefault="00241CB4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962,300</w:t>
            </w:r>
          </w:p>
        </w:tc>
        <w:tc>
          <w:tcPr>
            <w:tcW w:w="270" w:type="dxa"/>
            <w:vAlign w:val="bottom"/>
          </w:tcPr>
          <w:p w:rsidR="005A7618" w:rsidRPr="00C64DB6" w:rsidRDefault="005A7618" w:rsidP="005A7618">
            <w:pPr>
              <w:tabs>
                <w:tab w:val="clear" w:pos="907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618" w:rsidRPr="00C64DB6" w:rsidRDefault="005A7618" w:rsidP="005A76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62,300</w:t>
            </w:r>
          </w:p>
        </w:tc>
      </w:tr>
    </w:tbl>
    <w:p w:rsidR="005A7618" w:rsidRPr="00552447" w:rsidRDefault="005A7618" w:rsidP="004C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  <w:cs/>
          <w:lang w:val="th-TH"/>
        </w:rPr>
      </w:pPr>
    </w:p>
    <w:p w:rsidR="00535AA2" w:rsidRPr="00552447" w:rsidRDefault="00066D24" w:rsidP="0053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Pr="00552447">
        <w:rPr>
          <w:rFonts w:ascii="Angsana New" w:hAnsi="Angsana New"/>
          <w:b/>
          <w:bCs/>
          <w:i/>
          <w:iCs/>
          <w:sz w:val="30"/>
          <w:szCs w:val="30"/>
          <w:cs/>
        </w:rPr>
        <w:t>เพิ่มทุน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535AA2" w:rsidRPr="00552447">
        <w:rPr>
          <w:rFonts w:ascii="Angsana New" w:hAnsi="Angsana New"/>
          <w:b/>
          <w:bCs/>
          <w:i/>
          <w:iCs/>
          <w:sz w:val="30"/>
          <w:szCs w:val="30"/>
          <w:cs/>
        </w:rPr>
        <w:t>ชำระค่าหุ้นเพิ่มเติม</w:t>
      </w:r>
    </w:p>
    <w:p w:rsidR="00535AA2" w:rsidRPr="00552447" w:rsidRDefault="00535AA2" w:rsidP="0053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  <w:cs/>
          <w:lang w:val="th-TH"/>
        </w:rPr>
      </w:pPr>
    </w:p>
    <w:p w:rsidR="004C0906" w:rsidRPr="00552447" w:rsidRDefault="004C0906" w:rsidP="0053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</w:rPr>
      </w:pPr>
      <w:r w:rsidRPr="00552447">
        <w:rPr>
          <w:rFonts w:ascii="Angsana New" w:hAnsi="Angsana New"/>
          <w:spacing w:val="2"/>
          <w:sz w:val="30"/>
          <w:szCs w:val="30"/>
          <w:cs/>
        </w:rPr>
        <w:t>ในระหว่างงวดสามเดือนสิ้นสุดวันที่ 31 มีนาคม 2561 กิจการอื่นได้เพิ่มทุน</w:t>
      </w:r>
      <w:r w:rsidR="00066D24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066D24">
        <w:rPr>
          <w:rFonts w:ascii="Angsana New" w:hAnsi="Angsana New"/>
          <w:spacing w:val="2"/>
          <w:sz w:val="30"/>
          <w:szCs w:val="30"/>
          <w:cs/>
        </w:rPr>
        <w:t>เรียกชำระค่าหุ้นเพิ่มเติม</w:t>
      </w:r>
      <w:r w:rsidR="00066D2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52447">
        <w:rPr>
          <w:rFonts w:ascii="Angsana New" w:hAnsi="Angsana New"/>
          <w:spacing w:val="2"/>
          <w:sz w:val="30"/>
          <w:szCs w:val="30"/>
          <w:cs/>
        </w:rPr>
        <w:t>โดย</w:t>
      </w:r>
      <w:r w:rsidRPr="00552447">
        <w:rPr>
          <w:rFonts w:ascii="Angsana New" w:hAnsi="Angsana New"/>
          <w:sz w:val="30"/>
          <w:szCs w:val="30"/>
          <w:cs/>
        </w:rPr>
        <w:t>บริษัทได้จ่ายชำระค่าหุ้นดังกล่าวตามสัดส่วนการลงทุน ดังนี้</w:t>
      </w:r>
    </w:p>
    <w:p w:rsidR="004C0906" w:rsidRPr="00552447" w:rsidRDefault="004C0906" w:rsidP="0053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900" w:type="dxa"/>
        <w:tblLayout w:type="fixed"/>
        <w:tblLook w:val="04A0"/>
      </w:tblPr>
      <w:tblGrid>
        <w:gridCol w:w="4125"/>
        <w:gridCol w:w="3676"/>
        <w:gridCol w:w="1379"/>
      </w:tblGrid>
      <w:tr w:rsidR="00301497" w:rsidRPr="00C64DB6" w:rsidTr="004C0906">
        <w:tc>
          <w:tcPr>
            <w:tcW w:w="4125" w:type="dxa"/>
          </w:tcPr>
          <w:p w:rsidR="004C0906" w:rsidRPr="00C64DB6" w:rsidRDefault="004C0906" w:rsidP="004C0906">
            <w:pPr>
              <w:ind w:left="-18"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76" w:type="dxa"/>
          </w:tcPr>
          <w:p w:rsidR="004C0906" w:rsidRPr="00C64DB6" w:rsidRDefault="004C0906" w:rsidP="003722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379" w:type="dxa"/>
          </w:tcPr>
          <w:p w:rsidR="004C0906" w:rsidRPr="00C64DB6" w:rsidRDefault="004C0906" w:rsidP="003722B9">
            <w:pPr>
              <w:ind w:right="-45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:rsidR="004C0906" w:rsidRPr="00C64DB6" w:rsidRDefault="004C0906" w:rsidP="003722B9">
            <w:pPr>
              <w:ind w:right="-45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C64DB6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301497" w:rsidRPr="00C64DB6" w:rsidTr="004C0906">
        <w:tc>
          <w:tcPr>
            <w:tcW w:w="4125" w:type="dxa"/>
            <w:shd w:val="clear" w:color="auto" w:fill="auto"/>
          </w:tcPr>
          <w:p w:rsidR="004C0906" w:rsidRPr="00C64DB6" w:rsidRDefault="004C0906" w:rsidP="004C0906">
            <w:pPr>
              <w:ind w:left="-18"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3676" w:type="dxa"/>
            <w:shd w:val="clear" w:color="auto" w:fill="auto"/>
          </w:tcPr>
          <w:p w:rsidR="004C0906" w:rsidRPr="00C64DB6" w:rsidRDefault="00066D24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66D24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</w:t>
            </w:r>
            <w:r w:rsidRPr="00066D2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</w:t>
            </w:r>
            <w:r w:rsidRPr="00066D24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379" w:type="dxa"/>
            <w:shd w:val="clear" w:color="auto" w:fill="auto"/>
          </w:tcPr>
          <w:p w:rsidR="004C0906" w:rsidRPr="00C64DB6" w:rsidRDefault="004C0906" w:rsidP="006A2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100.00</w:t>
            </w:r>
          </w:p>
        </w:tc>
      </w:tr>
      <w:tr w:rsidR="004C0906" w:rsidRPr="00C64DB6" w:rsidTr="004C0906">
        <w:tc>
          <w:tcPr>
            <w:tcW w:w="4125" w:type="dxa"/>
            <w:shd w:val="clear" w:color="auto" w:fill="auto"/>
          </w:tcPr>
          <w:p w:rsidR="004C0906" w:rsidRPr="00C64DB6" w:rsidRDefault="004C0906" w:rsidP="004C0906">
            <w:pPr>
              <w:ind w:left="-18" w:right="-45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3676" w:type="dxa"/>
            <w:shd w:val="clear" w:color="auto" w:fill="auto"/>
          </w:tcPr>
          <w:p w:rsidR="004C0906" w:rsidRPr="00C64DB6" w:rsidRDefault="00066D24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066D24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เพิ่มทุน</w:t>
            </w:r>
            <w:r w:rsidRPr="00066D2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</w:t>
            </w:r>
            <w:r w:rsidRPr="00066D24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379" w:type="dxa"/>
            <w:shd w:val="clear" w:color="auto" w:fill="auto"/>
          </w:tcPr>
          <w:p w:rsidR="004C0906" w:rsidRPr="00C64DB6" w:rsidRDefault="004C0906" w:rsidP="006A24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72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100.00</w:t>
            </w:r>
          </w:p>
        </w:tc>
      </w:tr>
    </w:tbl>
    <w:p w:rsidR="00D45F45" w:rsidRPr="00615843" w:rsidRDefault="00D45F45" w:rsidP="0061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30"/>
          <w:szCs w:val="30"/>
          <w:cs/>
          <w:lang w:val="th-TH"/>
        </w:rPr>
      </w:pPr>
    </w:p>
    <w:p w:rsidR="000B41EF" w:rsidRPr="00C64DB6" w:rsidRDefault="000B41EF" w:rsidP="000B41E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เงินจ่ายล่วงหน้าค่าหุ้น</w:t>
      </w:r>
    </w:p>
    <w:p w:rsidR="000B41EF" w:rsidRPr="00C64DB6" w:rsidRDefault="000B41EF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:rsidR="000B41EF" w:rsidRPr="00C64DB6" w:rsidRDefault="000B41EF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64DB6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C64DB6">
        <w:rPr>
          <w:rFonts w:ascii="Angsana New" w:eastAsia="Calibri" w:hAnsi="Angsana New"/>
          <w:sz w:val="30"/>
          <w:szCs w:val="30"/>
        </w:rPr>
        <w:t xml:space="preserve"> 8 </w:t>
      </w:r>
      <w:r w:rsidRPr="00C64DB6">
        <w:rPr>
          <w:rFonts w:ascii="Angsana New" w:eastAsia="Calibri" w:hAnsi="Angsana New"/>
          <w:sz w:val="30"/>
          <w:szCs w:val="30"/>
          <w:cs/>
        </w:rPr>
        <w:t>พฤษภาคม</w:t>
      </w:r>
      <w:r w:rsidRPr="00C64DB6">
        <w:rPr>
          <w:rFonts w:ascii="Angsana New" w:eastAsia="Calibri" w:hAnsi="Angsana New"/>
          <w:sz w:val="30"/>
          <w:szCs w:val="30"/>
        </w:rPr>
        <w:t xml:space="preserve"> 2560 </w:t>
      </w:r>
      <w:r w:rsidRPr="00C64DB6">
        <w:rPr>
          <w:rFonts w:ascii="Angsana New" w:eastAsia="Calibri" w:hAnsi="Angsana New"/>
          <w:sz w:val="30"/>
          <w:szCs w:val="30"/>
          <w:cs/>
        </w:rPr>
        <w:t>กระทรวงพลังงานและทรัพยากรธรรมชาติของสาธารณรัฐอินโดนีเซีย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>ได้อนุมัติสัญญาซื้อขายไฟฟ้าระหว่าง</w:t>
      </w:r>
      <w:r w:rsidRPr="00C64DB6">
        <w:rPr>
          <w:rFonts w:ascii="Angsana New" w:eastAsia="Calibri" w:hAnsi="Angsana New"/>
          <w:sz w:val="30"/>
          <w:szCs w:val="30"/>
        </w:rPr>
        <w:t xml:space="preserve"> PT PLN (PERSESO) </w:t>
      </w:r>
      <w:r w:rsidRPr="00C64DB6">
        <w:rPr>
          <w:rFonts w:ascii="Angsana New" w:eastAsia="Calibri" w:hAnsi="Angsana New"/>
          <w:sz w:val="30"/>
          <w:szCs w:val="30"/>
          <w:cs/>
        </w:rPr>
        <w:t>และ</w:t>
      </w:r>
      <w:r w:rsidRPr="00C64DB6">
        <w:rPr>
          <w:rFonts w:ascii="Angsana New" w:eastAsia="Calibri" w:hAnsi="Angsana New"/>
          <w:sz w:val="30"/>
          <w:szCs w:val="30"/>
        </w:rPr>
        <w:t xml:space="preserve"> PT Medco </w:t>
      </w:r>
      <w:proofErr w:type="spellStart"/>
      <w:r w:rsidRPr="00C64DB6">
        <w:rPr>
          <w:rFonts w:ascii="Angsana New" w:eastAsia="Calibri" w:hAnsi="Angsana New"/>
          <w:sz w:val="30"/>
          <w:szCs w:val="30"/>
        </w:rPr>
        <w:t>Ratch</w:t>
      </w:r>
      <w:proofErr w:type="spellEnd"/>
      <w:r w:rsidRPr="00C64DB6">
        <w:rPr>
          <w:rFonts w:ascii="Angsana New" w:eastAsia="Calibri" w:hAnsi="Angsana New"/>
          <w:sz w:val="30"/>
          <w:szCs w:val="30"/>
        </w:rPr>
        <w:t xml:space="preserve"> Power Riau (“MRPR”)</w:t>
      </w:r>
      <w:r w:rsidRPr="00C64DB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ซึ่งเป็นการร่วมค้าทางอ้อม </w:t>
      </w:r>
      <w:r w:rsidRPr="00C64DB6">
        <w:rPr>
          <w:rFonts w:ascii="Angsana New" w:eastAsia="Calibri" w:hAnsi="Angsana New"/>
          <w:sz w:val="30"/>
          <w:szCs w:val="30"/>
          <w:cs/>
        </w:rPr>
        <w:t>เพื่อพัฒนาโครงการโรงไฟฟ้าพลังความร้อนร่วม</w:t>
      </w:r>
      <w:r w:rsidRPr="00C64DB6">
        <w:rPr>
          <w:rFonts w:ascii="Angsana New" w:eastAsia="Calibri" w:hAnsi="Angsana New"/>
          <w:sz w:val="30"/>
          <w:szCs w:val="30"/>
        </w:rPr>
        <w:t xml:space="preserve"> Riau </w:t>
      </w:r>
      <w:r w:rsidRPr="00C64DB6">
        <w:rPr>
          <w:rFonts w:ascii="Angsana New" w:eastAsia="Calibri" w:hAnsi="Angsana New"/>
          <w:sz w:val="30"/>
          <w:szCs w:val="30"/>
          <w:cs/>
        </w:rPr>
        <w:t>ในสาธารณรัฐอินโดนีเซีย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 xml:space="preserve">โดยสัญญาซื้อขายไฟฟ้าดังกล่าวได้ระบุเงื่อนไขให้ </w:t>
      </w:r>
      <w:r w:rsidRPr="00C64DB6">
        <w:rPr>
          <w:rFonts w:ascii="Angsana New" w:eastAsia="Calibri" w:hAnsi="Angsana New"/>
          <w:sz w:val="30"/>
          <w:szCs w:val="30"/>
        </w:rPr>
        <w:t xml:space="preserve">MRPR </w:t>
      </w:r>
      <w:r w:rsidRPr="00C64DB6">
        <w:rPr>
          <w:rFonts w:ascii="Angsana New" w:eastAsia="Calibri" w:hAnsi="Angsana New"/>
          <w:sz w:val="30"/>
          <w:szCs w:val="30"/>
          <w:cs/>
        </w:rPr>
        <w:t>เปิดบัญชี</w:t>
      </w:r>
      <w:r w:rsidRPr="00C64DB6">
        <w:rPr>
          <w:rFonts w:ascii="Angsana New" w:eastAsia="Calibri" w:hAnsi="Angsana New"/>
          <w:sz w:val="30"/>
          <w:szCs w:val="30"/>
        </w:rPr>
        <w:t xml:space="preserve"> Project Development Cost Account </w:t>
      </w:r>
      <w:r w:rsidRPr="00C64DB6">
        <w:rPr>
          <w:rFonts w:ascii="Angsana New" w:eastAsia="Calibri" w:hAnsi="Angsana New"/>
          <w:sz w:val="30"/>
          <w:szCs w:val="30"/>
          <w:cs/>
        </w:rPr>
        <w:t>ให้แล้วเสร็จภายในระยะเวลาที่กำหนด ต่อมาเมื่อวันที่</w:t>
      </w:r>
      <w:r w:rsidRPr="00C64DB6">
        <w:rPr>
          <w:rFonts w:ascii="Angsana New" w:eastAsia="Calibri" w:hAnsi="Angsana New"/>
          <w:sz w:val="30"/>
          <w:szCs w:val="30"/>
        </w:rPr>
        <w:t xml:space="preserve"> 19 </w:t>
      </w:r>
      <w:r w:rsidRPr="00C64DB6">
        <w:rPr>
          <w:rFonts w:ascii="Angsana New" w:eastAsia="Calibri" w:hAnsi="Angsana New"/>
          <w:sz w:val="30"/>
          <w:szCs w:val="30"/>
          <w:cs/>
        </w:rPr>
        <w:t>พฤษภาคม</w:t>
      </w:r>
      <w:r w:rsidRPr="00C64DB6">
        <w:rPr>
          <w:rFonts w:ascii="Angsana New" w:eastAsia="Calibri" w:hAnsi="Angsana New"/>
          <w:sz w:val="30"/>
          <w:szCs w:val="30"/>
        </w:rPr>
        <w:t xml:space="preserve"> 2560 </w:t>
      </w:r>
      <w:r w:rsidRPr="00C64DB6">
        <w:rPr>
          <w:rFonts w:ascii="Angsana New" w:eastAsia="Calibri" w:hAnsi="Angsana New"/>
          <w:sz w:val="30"/>
          <w:szCs w:val="30"/>
          <w:cs/>
        </w:rPr>
        <w:t>บริษัท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>อาร์เอช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>อินเตอร์เนชั่นแนล</w:t>
      </w:r>
      <w:r w:rsidRPr="00C64DB6">
        <w:rPr>
          <w:rFonts w:ascii="Angsana New" w:eastAsia="Calibri" w:hAnsi="Angsana New"/>
          <w:sz w:val="30"/>
          <w:szCs w:val="30"/>
        </w:rPr>
        <w:t xml:space="preserve"> (</w:t>
      </w:r>
      <w:r w:rsidRPr="00C64DB6">
        <w:rPr>
          <w:rFonts w:ascii="Angsana New" w:eastAsia="Calibri" w:hAnsi="Angsana New"/>
          <w:sz w:val="30"/>
          <w:szCs w:val="30"/>
          <w:cs/>
        </w:rPr>
        <w:t>สิงคโปร์</w:t>
      </w:r>
      <w:r w:rsidRPr="00C64DB6">
        <w:rPr>
          <w:rFonts w:ascii="Angsana New" w:eastAsia="Calibri" w:hAnsi="Angsana New"/>
          <w:sz w:val="30"/>
          <w:szCs w:val="30"/>
        </w:rPr>
        <w:t xml:space="preserve">) </w:t>
      </w:r>
      <w:r w:rsidRPr="00C64DB6">
        <w:rPr>
          <w:rFonts w:ascii="Angsana New" w:eastAsia="Calibri" w:hAnsi="Angsana New"/>
          <w:sz w:val="30"/>
          <w:szCs w:val="30"/>
          <w:cs/>
        </w:rPr>
        <w:t>คอร์ปอเรชั่น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>จำกัด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eastAsia="Calibri" w:hAnsi="Angsana New"/>
          <w:sz w:val="30"/>
          <w:szCs w:val="30"/>
          <w:cs/>
        </w:rPr>
        <w:t>ซึ่งเป็นบริษัทย่อยทางอ้อม</w:t>
      </w:r>
      <w:r w:rsidRPr="00C64DB6">
        <w:rPr>
          <w:rFonts w:ascii="Angsana New" w:eastAsia="Calibri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ได้ชำระเงินให้ </w:t>
      </w:r>
      <w:r w:rsidRPr="00C64DB6">
        <w:rPr>
          <w:rFonts w:ascii="Angsana New" w:hAnsi="Angsana New"/>
          <w:sz w:val="30"/>
          <w:szCs w:val="30"/>
        </w:rPr>
        <w:t>MRPR</w:t>
      </w:r>
      <w:r w:rsidRPr="00C64DB6">
        <w:rPr>
          <w:rFonts w:ascii="Angsana New" w:hAnsi="Angsana New"/>
          <w:sz w:val="30"/>
          <w:szCs w:val="30"/>
          <w:cs/>
        </w:rPr>
        <w:t xml:space="preserve"> ตามสัดส่วนการลงทุนร้อยละ</w:t>
      </w:r>
      <w:r w:rsidRPr="00C64DB6">
        <w:rPr>
          <w:rFonts w:ascii="Angsana New" w:hAnsi="Angsana New"/>
          <w:sz w:val="30"/>
          <w:szCs w:val="30"/>
        </w:rPr>
        <w:t xml:space="preserve"> 49 </w:t>
      </w:r>
      <w:r w:rsidRPr="00C64DB6">
        <w:rPr>
          <w:rFonts w:ascii="Angsana New" w:hAnsi="Angsana New"/>
          <w:sz w:val="30"/>
          <w:szCs w:val="30"/>
          <w:cs/>
        </w:rPr>
        <w:t>เป็นจำนวนเงิน</w:t>
      </w:r>
      <w:r w:rsidRPr="00C64DB6">
        <w:rPr>
          <w:rFonts w:ascii="Angsana New" w:hAnsi="Angsana New"/>
          <w:sz w:val="30"/>
          <w:szCs w:val="30"/>
        </w:rPr>
        <w:t xml:space="preserve"> 20.83 </w:t>
      </w:r>
      <w:r w:rsidRPr="00C64DB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เพื่อให้ </w:t>
      </w:r>
      <w:r w:rsidRPr="00C64DB6">
        <w:rPr>
          <w:rFonts w:ascii="Angsana New" w:hAnsi="Angsana New"/>
          <w:sz w:val="30"/>
          <w:szCs w:val="30"/>
        </w:rPr>
        <w:t xml:space="preserve">MRPR </w:t>
      </w:r>
      <w:r w:rsidRPr="00C64DB6">
        <w:rPr>
          <w:rFonts w:ascii="Angsana New" w:hAnsi="Angsana New"/>
          <w:sz w:val="30"/>
          <w:szCs w:val="30"/>
          <w:cs/>
        </w:rPr>
        <w:t xml:space="preserve">เปิดบัญชี </w:t>
      </w:r>
      <w:r w:rsidRPr="00C64DB6">
        <w:rPr>
          <w:rFonts w:ascii="Angsana New" w:hAnsi="Angsana New"/>
          <w:sz w:val="30"/>
          <w:szCs w:val="30"/>
        </w:rPr>
        <w:t>Project Development Cost Account</w:t>
      </w:r>
      <w:r w:rsidRPr="00C64DB6">
        <w:rPr>
          <w:rFonts w:ascii="Angsana New" w:hAnsi="Angsana New"/>
          <w:sz w:val="30"/>
          <w:szCs w:val="30"/>
          <w:cs/>
        </w:rPr>
        <w:t xml:space="preserve"> ตามเงื่อนไขในสัญญาซื้อขายไฟฟ้า</w:t>
      </w:r>
    </w:p>
    <w:p w:rsidR="000B41EF" w:rsidRPr="00C64DB6" w:rsidRDefault="000B41EF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:rsidR="005A7618" w:rsidRPr="00C64DB6" w:rsidRDefault="000B41EF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  <w:sectPr w:rsidR="005A7618" w:rsidRPr="00C64DB6" w:rsidSect="00535AA2">
          <w:headerReference w:type="default" r:id="rId11"/>
          <w:footerReference w:type="default" r:id="rId12"/>
          <w:pgSz w:w="11907" w:h="16840" w:code="9"/>
          <w:pgMar w:top="1152" w:right="1107" w:bottom="1152" w:left="691" w:header="720" w:footer="720" w:gutter="0"/>
          <w:cols w:space="708"/>
          <w:docGrid w:linePitch="360"/>
        </w:sectPr>
      </w:pPr>
      <w:r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64DB6">
        <w:rPr>
          <w:rFonts w:ascii="Angsana New" w:hAnsi="Angsana New"/>
          <w:sz w:val="30"/>
          <w:szCs w:val="30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z w:val="30"/>
          <w:szCs w:val="30"/>
          <w:cs/>
        </w:rPr>
        <w:t xml:space="preserve">กลุ่มบริษัทบันทึกจำนวนเงินดังกล่าวเป็นเงินจ่ายล่วงหน้าค่าหุ้นในงบแสดงฐานะการเงินรวมและจะบันทึกจำนวนเงินดังกล่าวเป็นเงินลงทุนในการร่วมค้า เมื่อ </w:t>
      </w:r>
      <w:r w:rsidRPr="00C64DB6">
        <w:rPr>
          <w:rFonts w:ascii="Angsana New" w:hAnsi="Angsana New"/>
          <w:sz w:val="30"/>
          <w:szCs w:val="30"/>
        </w:rPr>
        <w:t xml:space="preserve">MRPR </w:t>
      </w:r>
      <w:r w:rsidRPr="00C64DB6">
        <w:rPr>
          <w:rFonts w:ascii="Angsana New" w:hAnsi="Angsana New"/>
          <w:sz w:val="30"/>
          <w:szCs w:val="30"/>
          <w:cs/>
        </w:rPr>
        <w:t>เรียกชำระค่าหุ้นเพิ่มเติม</w:t>
      </w:r>
    </w:p>
    <w:p w:rsidR="00BB4E92" w:rsidRPr="00C64DB6" w:rsidRDefault="00BB4E92" w:rsidP="00A108E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7664B1" w:rsidRPr="00C64DB6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7664B1" w:rsidRPr="00C64DB6" w:rsidRDefault="007664B1" w:rsidP="0076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b/>
          <w:sz w:val="30"/>
          <w:szCs w:val="30"/>
          <w:cs/>
        </w:rPr>
        <w:t>ก</w:t>
      </w:r>
      <w:r w:rsidRPr="00C64DB6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D1491F" w:rsidRPr="00C64DB6">
        <w:rPr>
          <w:rFonts w:ascii="Angsana New" w:hAnsi="Angsana New"/>
          <w:sz w:val="30"/>
          <w:szCs w:val="30"/>
          <w:cs/>
        </w:rPr>
        <w:t>ระหว่างงวด</w:t>
      </w:r>
      <w:r w:rsidR="005A7618" w:rsidRPr="00C64DB6">
        <w:rPr>
          <w:rFonts w:ascii="Angsana New" w:hAnsi="Angsana New"/>
          <w:sz w:val="30"/>
          <w:szCs w:val="30"/>
          <w:cs/>
        </w:rPr>
        <w:t>สามเดือนสิ้นสุดวันที่ 31 มีนาคม</w:t>
      </w:r>
      <w:r w:rsidR="005972F3" w:rsidRPr="00C64DB6">
        <w:rPr>
          <w:rFonts w:ascii="Angsana New" w:hAnsi="Angsana New"/>
          <w:sz w:val="30"/>
          <w:szCs w:val="30"/>
          <w:cs/>
        </w:rPr>
        <w:t xml:space="preserve"> </w:t>
      </w:r>
      <w:r w:rsidR="00D1491F" w:rsidRPr="00C64DB6">
        <w:rPr>
          <w:rFonts w:ascii="Angsana New" w:hAnsi="Angsana New"/>
          <w:sz w:val="30"/>
          <w:szCs w:val="30"/>
          <w:cs/>
        </w:rPr>
        <w:t>มีดังนี้</w:t>
      </w:r>
    </w:p>
    <w:p w:rsidR="00A670AC" w:rsidRPr="00C64DB6" w:rsidRDefault="00A670AC" w:rsidP="0076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3683" w:type="dxa"/>
        <w:tblInd w:w="450" w:type="dxa"/>
        <w:tblLayout w:type="fixed"/>
        <w:tblLook w:val="0000"/>
      </w:tblPr>
      <w:tblGrid>
        <w:gridCol w:w="4498"/>
        <w:gridCol w:w="1258"/>
        <w:gridCol w:w="285"/>
        <w:gridCol w:w="1426"/>
        <w:gridCol w:w="255"/>
        <w:gridCol w:w="1190"/>
        <w:gridCol w:w="255"/>
        <w:gridCol w:w="1273"/>
        <w:gridCol w:w="285"/>
        <w:gridCol w:w="1420"/>
        <w:gridCol w:w="255"/>
        <w:gridCol w:w="1283"/>
      </w:tblGrid>
      <w:tr w:rsidR="00301497" w:rsidRPr="00C64DB6" w:rsidTr="00F51C30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7664B1" w:rsidRPr="00C64DB6" w:rsidRDefault="007664B1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6" w:type="pct"/>
            <w:gridSpan w:val="11"/>
            <w:shd w:val="clear" w:color="auto" w:fill="auto"/>
            <w:vAlign w:val="bottom"/>
          </w:tcPr>
          <w:p w:rsidR="007664B1" w:rsidRPr="00C64DB6" w:rsidRDefault="007664B1" w:rsidP="00014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497" w:rsidRPr="00C64DB6" w:rsidTr="00F51C30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61462C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61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C64DB6" w:rsidRDefault="002E3A45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F51C30">
        <w:trPr>
          <w:trHeight w:val="34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C64DB6" w:rsidRDefault="00D1491F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C64DB6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C64DB6" w:rsidRDefault="00D1491F" w:rsidP="00614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C64DB6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:rsidR="00D1491F" w:rsidRPr="00C64DB6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D1491F" w:rsidRPr="00C64DB6" w:rsidRDefault="0061462C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6" w:type="pct"/>
            <w:gridSpan w:val="11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844FEC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(13,242)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4D79FB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8,875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</w:tr>
      <w:tr w:rsidR="00301497" w:rsidRPr="00C64DB6" w:rsidTr="00F51C30">
        <w:trPr>
          <w:trHeight w:val="310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สิ่งปลูกสร้างและส่วนปรับปรุงอาคาร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844FEC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(2,92</w:t>
            </w:r>
            <w:r w:rsidR="00844FEC" w:rsidRPr="00C64DB6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3B5F50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เครื่องมือเครื่องใช้ในการผลิต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3B5F50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(556</w:t>
            </w:r>
            <w:r w:rsidR="00844FEC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</w:rPr>
              <w:t>908</w:t>
            </w:r>
            <w:r w:rsidR="00844FEC"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22</w:t>
            </w:r>
            <w:r w:rsidR="002E3A45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177</w:t>
            </w:r>
            <w:r w:rsidR="002E3A45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0B41EF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(112</w:t>
            </w:r>
            <w:r w:rsidR="00844FEC"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2E3A4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2E3A45" w:rsidRPr="00C64DB6" w:rsidRDefault="00844FEC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844FEC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2E3A45" w:rsidRPr="00C64DB6" w:rsidRDefault="00C77848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2E3A4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:rsidR="002E3A45" w:rsidRPr="00C64DB6" w:rsidRDefault="00C77848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2,736,505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45" w:rsidRPr="00C64DB6" w:rsidRDefault="00844FEC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(855)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:rsidR="002E3A45" w:rsidRPr="00C64DB6" w:rsidRDefault="00CA6BE2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(386,416)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837</w:t>
            </w:r>
            <w:r w:rsidR="002E3A45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203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(21,497</w:t>
            </w:r>
            <w:r w:rsidR="002E3A45" w:rsidRPr="00C64D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4</w:t>
            </w:r>
            <w:r w:rsidR="002E3A45" w:rsidRPr="00C64DB6">
              <w:rPr>
                <w:rFonts w:ascii="Angsana New" w:hAnsi="Angsana New"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301497" w:rsidRPr="00C64DB6" w:rsidTr="00F51C30">
        <w:trPr>
          <w:trHeight w:val="324"/>
        </w:trPr>
        <w:tc>
          <w:tcPr>
            <w:tcW w:w="164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A6BE2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2,751,625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A6BE2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(857)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(959,606</w:t>
            </w:r>
            <w:r w:rsidR="00CA6BE2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  <w:r w:rsidR="002E3A45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(21,497</w:t>
            </w:r>
            <w:r w:rsidR="002E3A45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" w:type="pct"/>
            <w:tcBorders>
              <w:left w:val="nil"/>
            </w:tcBorders>
            <w:shd w:val="clear" w:color="auto" w:fill="auto"/>
            <w:vAlign w:val="bottom"/>
          </w:tcPr>
          <w:p w:rsidR="002E3A45" w:rsidRPr="00C64DB6" w:rsidRDefault="002E3A45" w:rsidP="002E3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3A45" w:rsidRPr="00C64DB6" w:rsidRDefault="00C77848" w:rsidP="00C7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2E3A45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</w:tr>
    </w:tbl>
    <w:p w:rsidR="00842CFF" w:rsidRPr="00C64DB6" w:rsidRDefault="00842CFF" w:rsidP="00842CFF">
      <w:pPr>
        <w:spacing w:line="240" w:lineRule="auto"/>
        <w:rPr>
          <w:rFonts w:ascii="Angsana New" w:hAnsi="Angsana New"/>
          <w:sz w:val="2"/>
          <w:szCs w:val="2"/>
        </w:rPr>
      </w:pPr>
    </w:p>
    <w:p w:rsidR="008C7669" w:rsidRPr="00C64DB6" w:rsidRDefault="008C7669" w:rsidP="00D96888">
      <w:pPr>
        <w:spacing w:line="240" w:lineRule="auto"/>
        <w:rPr>
          <w:rFonts w:ascii="Angsana New" w:hAnsi="Angsana New"/>
          <w:sz w:val="2"/>
          <w:szCs w:val="2"/>
        </w:rPr>
        <w:sectPr w:rsidR="008C7669" w:rsidRPr="00C64DB6" w:rsidSect="00F901FA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360" w:type="dxa"/>
        <w:tblInd w:w="450" w:type="dxa"/>
        <w:tblLayout w:type="fixed"/>
        <w:tblLook w:val="0000"/>
      </w:tblPr>
      <w:tblGrid>
        <w:gridCol w:w="3690"/>
        <w:gridCol w:w="1078"/>
        <w:gridCol w:w="270"/>
        <w:gridCol w:w="1353"/>
        <w:gridCol w:w="271"/>
        <w:gridCol w:w="1078"/>
        <w:gridCol w:w="268"/>
        <w:gridCol w:w="1352"/>
      </w:tblGrid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8A093C" w:rsidRPr="00C64DB6" w:rsidRDefault="008A093C" w:rsidP="0088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  <w:shd w:val="clear" w:color="auto" w:fill="auto"/>
            <w:vAlign w:val="bottom"/>
          </w:tcPr>
          <w:p w:rsidR="008A093C" w:rsidRPr="00C64DB6" w:rsidRDefault="008A093C" w:rsidP="0088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513B2D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D106A6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106A6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106A6"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E3A45" w:rsidRPr="00C64DB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91F" w:rsidRPr="00C64DB6" w:rsidRDefault="002E3A45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491F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D1491F" w:rsidRPr="00C64DB6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491F" w:rsidP="00D1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D1491F" w:rsidRPr="00C64DB6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D1491F" w:rsidRPr="00C64DB6" w:rsidRDefault="00D106A6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</w:rPr>
              <w:t>-</w:t>
            </w:r>
            <w:r w:rsidR="003B5F50" w:rsidRPr="00C64D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491F" w:rsidRPr="00C64D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D1491F" w:rsidRPr="00C64DB6" w:rsidRDefault="00D1491F" w:rsidP="00FF2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shd w:val="clear" w:color="auto" w:fill="auto"/>
            <w:vAlign w:val="bottom"/>
          </w:tcPr>
          <w:p w:rsidR="00D1491F" w:rsidRPr="00C64DB6" w:rsidRDefault="00D1491F" w:rsidP="00D1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C64DB6" w:rsidTr="00F51C30">
        <w:tc>
          <w:tcPr>
            <w:tcW w:w="197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0B41EF" w:rsidRPr="00C64D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6" w:type="pct"/>
            <w:shd w:val="clear" w:color="auto" w:fill="auto"/>
            <w:vAlign w:val="bottom"/>
          </w:tcPr>
          <w:p w:rsidR="00157CE5" w:rsidRPr="001E0E8D" w:rsidRDefault="001B06DA" w:rsidP="001B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2C21B0" w:rsidRPr="001E0E8D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157CE5" w:rsidRPr="001E0E8D" w:rsidRDefault="002C21B0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:rsidR="00157CE5" w:rsidRPr="001E0E8D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:rsidR="00157CE5" w:rsidRPr="001E0E8D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497" w:rsidRPr="00C64DB6" w:rsidTr="00FD5275">
        <w:tc>
          <w:tcPr>
            <w:tcW w:w="197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="00FE1A50" w:rsidRPr="00C64DB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4DB6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1E0E8D" w:rsidRDefault="002C21B0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1E0E8D" w:rsidRDefault="002C21B0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1E0E8D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157CE5" w:rsidRPr="001E0E8D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1E0E8D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E0E8D">
              <w:rPr>
                <w:rFonts w:ascii="Angsana New" w:hAnsi="Angsana New"/>
                <w:sz w:val="30"/>
                <w:szCs w:val="30"/>
              </w:rPr>
              <w:t>(3,030)</w:t>
            </w:r>
          </w:p>
        </w:tc>
      </w:tr>
      <w:tr w:rsidR="00157CE5" w:rsidRPr="00C64DB6" w:rsidTr="00FD5275">
        <w:tc>
          <w:tcPr>
            <w:tcW w:w="197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2C21B0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157CE5" w:rsidRPr="00C64DB6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2C21B0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157CE5" w:rsidRPr="00C64DB6" w:rsidRDefault="00157CE5" w:rsidP="0093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  <w:tab w:val="decimal" w:pos="1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3,753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157CE5" w:rsidRPr="00C64DB6" w:rsidRDefault="00157CE5" w:rsidP="003B5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1E0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(3,030)</w:t>
            </w:r>
          </w:p>
        </w:tc>
      </w:tr>
    </w:tbl>
    <w:p w:rsidR="0073345A" w:rsidRPr="00C64DB6" w:rsidRDefault="0073345A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65541" w:rsidRPr="00C64DB6" w:rsidRDefault="00965541" w:rsidP="00F51C3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F51C30" w:rsidRPr="002A117C" w:rsidRDefault="00F51C30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65541" w:rsidRPr="002A117C" w:rsidRDefault="00965541" w:rsidP="0096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>ณ วันที่ 31 มีนาคม 2561 บริษัท ราช-ออสเตรเลีย คอร์ปอเรชั่น จำกัด ซึ่งเป็นบริษัทย่อยทางอ้อม มีเงินกู้ยืม                                       ระยะยาวจากสถาบันการเงิน</w:t>
      </w:r>
      <w:r w:rsidR="003B5F50" w:rsidRPr="002A117C">
        <w:rPr>
          <w:rFonts w:ascii="Angsana New" w:hAnsi="Angsana New"/>
          <w:sz w:val="30"/>
          <w:szCs w:val="30"/>
          <w:cs/>
          <w:lang w:val="th-TH"/>
        </w:rPr>
        <w:t>ในประเทศออสเตรเลียหลายแห่ง</w:t>
      </w:r>
      <w:r w:rsidRPr="002A117C">
        <w:rPr>
          <w:rFonts w:ascii="Angsana New" w:hAnsi="Angsana New"/>
          <w:sz w:val="30"/>
          <w:szCs w:val="30"/>
          <w:cs/>
          <w:lang w:val="th-TH"/>
        </w:rPr>
        <w:t>ที่ถึงกำหน</w:t>
      </w:r>
      <w:r w:rsidR="003B5F50" w:rsidRPr="002A117C">
        <w:rPr>
          <w:rFonts w:ascii="Angsana New" w:hAnsi="Angsana New"/>
          <w:sz w:val="30"/>
          <w:szCs w:val="30"/>
          <w:cs/>
          <w:lang w:val="th-TH"/>
        </w:rPr>
        <w:t>ดชำระภายในหนึ่ง</w:t>
      </w:r>
      <w:r w:rsidRPr="002A117C">
        <w:rPr>
          <w:rFonts w:ascii="Angsana New" w:hAnsi="Angsana New"/>
          <w:sz w:val="30"/>
          <w:szCs w:val="30"/>
          <w:cs/>
        </w:rPr>
        <w:t>ปี</w:t>
      </w:r>
      <w:r w:rsidR="00F51C30"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>คงเหลือเป็น</w:t>
      </w:r>
      <w:r w:rsidR="00FD5275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Pr="002A117C">
        <w:rPr>
          <w:rFonts w:ascii="Angsana New" w:hAnsi="Angsana New"/>
          <w:sz w:val="30"/>
          <w:szCs w:val="30"/>
          <w:cs/>
          <w:lang w:val="th-TH"/>
        </w:rPr>
        <w:t>จำนวนเงิน 100 ล้านเหรียญออสเตรเลีย หรือเทียบเท่า 2,</w:t>
      </w:r>
      <w:r w:rsidR="00D27766" w:rsidRPr="002A117C">
        <w:rPr>
          <w:rFonts w:ascii="Angsana New" w:hAnsi="Angsana New"/>
          <w:sz w:val="30"/>
          <w:szCs w:val="30"/>
        </w:rPr>
        <w:t>400.41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โดยมีกำหนดชำระคืนในเดือนพฤษภาคม 2561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</w:t>
      </w:r>
      <w:r w:rsidRPr="002A117C">
        <w:rPr>
          <w:rFonts w:ascii="Angsana New" w:hAnsi="Angsana New"/>
          <w:i/>
          <w:iCs/>
          <w:sz w:val="30"/>
          <w:szCs w:val="30"/>
        </w:rPr>
        <w:t>60: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100 ล้านเหรียญออสเตรเลีย หรือเทียบเท่า 2,550.71 ล้านบาท)</w:t>
      </w:r>
    </w:p>
    <w:p w:rsidR="00965541" w:rsidRPr="002A117C" w:rsidRDefault="00965541" w:rsidP="0096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65541" w:rsidRPr="002A117C" w:rsidRDefault="00965541" w:rsidP="0096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ณ วันที่ 31 มีนาคม 2561 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 คงเหลือเป็นจำนวนเงิน 2,000 ล้านบาท โดยมีอัตราดอกเบี้ยคงที่ร้อยละ 3.50 ต่อปี หุ้นกู้ดังกล่าวมีอายุ 7 ปี ครบกำหนดไถ่ถอนในปี 2565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A117C"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2560: 2,000</w:t>
      </w:r>
      <w:r w:rsidR="00C325E3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</w:p>
    <w:p w:rsidR="00965541" w:rsidRPr="00C64DB6" w:rsidRDefault="00965541" w:rsidP="0096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F4C48" w:rsidRPr="00C64DB6" w:rsidRDefault="004F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C64DB6">
        <w:rPr>
          <w:rFonts w:ascii="Angsana New" w:eastAsia="Calibri" w:hAnsi="Angsana New"/>
          <w:sz w:val="30"/>
          <w:szCs w:val="30"/>
          <w:cs/>
        </w:rPr>
        <w:br w:type="page"/>
      </w:r>
    </w:p>
    <w:p w:rsidR="004A4BF2" w:rsidRDefault="004A4BF2" w:rsidP="0065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0DDE">
        <w:rPr>
          <w:rFonts w:ascii="Angsana New" w:eastAsia="Calibri" w:hAnsi="Angsana New"/>
          <w:sz w:val="30"/>
          <w:szCs w:val="30"/>
          <w:cs/>
        </w:rPr>
        <w:lastRenderedPageBreak/>
        <w:t>เมื่อวันที่ 27 มีนาคม 2561 บริษัท อาร์เอช อินเตอร์เนชั่นแนล (สิงคโปร์) คอร์ปอเรชั่น จำกัด ซึ่งเป็นบริษัทย่อยทางอ้อม ได้ซื้อคืนหุ้นกู้ชื่อ “</w:t>
      </w:r>
      <w:r w:rsidRPr="00C50DDE">
        <w:rPr>
          <w:rFonts w:ascii="Angsana New" w:eastAsia="Calibri" w:hAnsi="Angsana New"/>
          <w:sz w:val="30"/>
          <w:szCs w:val="30"/>
        </w:rPr>
        <w:t xml:space="preserve">US$ </w:t>
      </w:r>
      <w:r w:rsidRPr="00C50DDE">
        <w:rPr>
          <w:rFonts w:ascii="Angsana New" w:eastAsia="Calibri" w:hAnsi="Angsana New"/>
          <w:sz w:val="30"/>
          <w:szCs w:val="30"/>
          <w:cs/>
        </w:rPr>
        <w:t>300</w:t>
      </w:r>
      <w:r w:rsidRPr="00C50DDE">
        <w:rPr>
          <w:rFonts w:ascii="Angsana New" w:eastAsia="Calibri" w:hAnsi="Angsana New"/>
          <w:sz w:val="30"/>
          <w:szCs w:val="30"/>
        </w:rPr>
        <w:t>,</w:t>
      </w:r>
      <w:r w:rsidRPr="00C50DDE">
        <w:rPr>
          <w:rFonts w:ascii="Angsana New" w:eastAsia="Calibri" w:hAnsi="Angsana New"/>
          <w:sz w:val="30"/>
          <w:szCs w:val="30"/>
          <w:cs/>
        </w:rPr>
        <w:t>000</w:t>
      </w:r>
      <w:r w:rsidRPr="00C50DDE">
        <w:rPr>
          <w:rFonts w:ascii="Angsana New" w:eastAsia="Calibri" w:hAnsi="Angsana New"/>
          <w:sz w:val="30"/>
          <w:szCs w:val="30"/>
        </w:rPr>
        <w:t>,</w:t>
      </w:r>
      <w:r w:rsidRPr="00C50DDE">
        <w:rPr>
          <w:rFonts w:ascii="Angsana New" w:eastAsia="Calibri" w:hAnsi="Angsana New"/>
          <w:sz w:val="30"/>
          <w:szCs w:val="30"/>
          <w:cs/>
        </w:rPr>
        <w:t xml:space="preserve">000 3.50% </w:t>
      </w:r>
      <w:r w:rsidRPr="00C50DDE">
        <w:rPr>
          <w:rFonts w:ascii="Angsana New" w:eastAsia="Calibri" w:hAnsi="Angsana New"/>
          <w:sz w:val="30"/>
          <w:szCs w:val="30"/>
        </w:rPr>
        <w:t xml:space="preserve">notes due </w:t>
      </w:r>
      <w:r w:rsidRPr="00C50DDE">
        <w:rPr>
          <w:rFonts w:ascii="Angsana New" w:eastAsia="Calibri" w:hAnsi="Angsana New"/>
          <w:sz w:val="30"/>
          <w:szCs w:val="30"/>
          <w:cs/>
        </w:rPr>
        <w:t>2019” (“หุ้นกู้ชุดเดิม”) บางส่วน ซึ่งมีอัตราดอกเบี้ยคงที่ร้อยละ 3.50 ต่อปี และครบกำหนดไถ่ถอนในปี 2562 จำนวนเงิน 193 ล้านเหรียญสหรัฐอเมริกา ทำให้</w:t>
      </w:r>
      <w:r w:rsidR="00B32B13" w:rsidRPr="00C50DDE">
        <w:rPr>
          <w:rFonts w:ascii="Angsana New" w:eastAsia="Calibri" w:hAnsi="Angsana New"/>
          <w:sz w:val="30"/>
          <w:szCs w:val="30"/>
          <w:cs/>
        </w:rPr>
        <w:br/>
      </w:r>
      <w:r w:rsidRPr="00C50DDE">
        <w:rPr>
          <w:rFonts w:ascii="Angsana New" w:eastAsia="Calibri" w:hAnsi="Angsana New"/>
          <w:sz w:val="30"/>
          <w:szCs w:val="30"/>
          <w:cs/>
        </w:rPr>
        <w:t>ยอดคงเหลือของหุ้นกู้ดังกล่าวคงเหลือเป็นจำนวนเงิน 107 ล้านเหรียญสหรัฐอเมริกา กลุ่มบริษัทรับรู้ผลขาดทุนจากการซื้อคืนหุ้นกู้เป็นจำนวนเงิน 2.51 ล้านเหรียญสหรัฐอเมริกา หรือเทียบเท่า 78.44 ล้านบาท เป็นส่วนหนึ่งของต้นทุนทางการเงินในงบกำไรขาดทุนเบ็ดเสร็จรวมสำหรับงวดสามเดือนสิ้นสุดวันที่ 31 มีนาคม 2561 ในวันเดียวกันบริษัทย่อยดังกล่าวได้ออกหุ้นกู้ชื่อ “</w:t>
      </w:r>
      <w:r w:rsidRPr="00C50DDE">
        <w:rPr>
          <w:rFonts w:ascii="Angsana New" w:eastAsia="Calibri" w:hAnsi="Angsana New"/>
          <w:sz w:val="30"/>
          <w:szCs w:val="30"/>
        </w:rPr>
        <w:t xml:space="preserve">US$ </w:t>
      </w:r>
      <w:r w:rsidRPr="00C50DDE">
        <w:rPr>
          <w:rFonts w:ascii="Angsana New" w:eastAsia="Calibri" w:hAnsi="Angsana New"/>
          <w:sz w:val="30"/>
          <w:szCs w:val="30"/>
          <w:cs/>
        </w:rPr>
        <w:t>300</w:t>
      </w:r>
      <w:r w:rsidRPr="00C50DDE">
        <w:rPr>
          <w:rFonts w:ascii="Angsana New" w:eastAsia="Calibri" w:hAnsi="Angsana New"/>
          <w:sz w:val="30"/>
          <w:szCs w:val="30"/>
        </w:rPr>
        <w:t>,</w:t>
      </w:r>
      <w:r w:rsidRPr="00C50DDE">
        <w:rPr>
          <w:rFonts w:ascii="Angsana New" w:eastAsia="Calibri" w:hAnsi="Angsana New"/>
          <w:sz w:val="30"/>
          <w:szCs w:val="30"/>
          <w:cs/>
        </w:rPr>
        <w:t>000</w:t>
      </w:r>
      <w:r w:rsidRPr="00C50DDE">
        <w:rPr>
          <w:rFonts w:ascii="Angsana New" w:eastAsia="Calibri" w:hAnsi="Angsana New"/>
          <w:sz w:val="30"/>
          <w:szCs w:val="30"/>
        </w:rPr>
        <w:t>,</w:t>
      </w:r>
      <w:r w:rsidRPr="00C50DDE">
        <w:rPr>
          <w:rFonts w:ascii="Angsana New" w:eastAsia="Calibri" w:hAnsi="Angsana New"/>
          <w:sz w:val="30"/>
          <w:szCs w:val="30"/>
          <w:cs/>
        </w:rPr>
        <w:t xml:space="preserve">000 4.50% </w:t>
      </w:r>
      <w:r w:rsidRPr="00C50DDE">
        <w:rPr>
          <w:rFonts w:ascii="Angsana New" w:eastAsia="Calibri" w:hAnsi="Angsana New"/>
          <w:sz w:val="30"/>
          <w:szCs w:val="30"/>
        </w:rPr>
        <w:t xml:space="preserve">notes due </w:t>
      </w:r>
      <w:r w:rsidRPr="00C50DDE">
        <w:rPr>
          <w:rFonts w:ascii="Angsana New" w:eastAsia="Calibri" w:hAnsi="Angsana New"/>
          <w:sz w:val="30"/>
          <w:szCs w:val="30"/>
          <w:cs/>
        </w:rPr>
        <w:t xml:space="preserve">2028” (“หุ้นกู้ชุดใหม่”) ซึ่งมีอัตราดอกเบี้ยคงที่ร้อยละ 4.50 ต่อปี และครบกำหนดไถ่ถอนในปี 2571 และเสนอขายหุ้นกู้ดังกล่าวให้กับนักลงทุนเป็นจำนวนเงิน 300 ล้านเหรียญสหรัฐอเมริกา ณ วันที่ 31 มีนาคม 2561 กลุ่มบริษัทมีหุ้นกู้คงเหลือทั้งสิ้นเป็นจำนวนเงิน 407 </w:t>
      </w:r>
      <w:r w:rsidR="00B32B13" w:rsidRPr="00C50DDE">
        <w:rPr>
          <w:rFonts w:ascii="Angsana New" w:eastAsia="Calibri" w:hAnsi="Angsana New"/>
          <w:sz w:val="30"/>
          <w:szCs w:val="30"/>
          <w:cs/>
        </w:rPr>
        <w:br/>
      </w:r>
      <w:r w:rsidRPr="00C50DDE">
        <w:rPr>
          <w:rFonts w:ascii="Angsana New" w:eastAsia="Calibri" w:hAnsi="Angsana New"/>
          <w:sz w:val="30"/>
          <w:szCs w:val="30"/>
          <w:cs/>
        </w:rPr>
        <w:t>ล้านเหรียญสหรัฐอเมริกา หรือเทียบเท่า 12</w:t>
      </w:r>
      <w:r w:rsidRPr="00C50DDE">
        <w:rPr>
          <w:rFonts w:ascii="Angsana New" w:eastAsia="Calibri" w:hAnsi="Angsana New"/>
          <w:sz w:val="30"/>
          <w:szCs w:val="30"/>
        </w:rPr>
        <w:t>,</w:t>
      </w:r>
      <w:r w:rsidRPr="00C50DDE">
        <w:rPr>
          <w:rFonts w:ascii="Angsana New" w:eastAsia="Calibri" w:hAnsi="Angsana New"/>
          <w:sz w:val="30"/>
          <w:szCs w:val="30"/>
          <w:cs/>
        </w:rPr>
        <w:t>711.34 ล้านบาท หุ้นกู้ดังกล่าวได้รับการค้ำประกันการชำระหนี้</w:t>
      </w:r>
      <w:r w:rsidR="00B32B13" w:rsidRPr="00C50DDE">
        <w:rPr>
          <w:rFonts w:ascii="Angsana New" w:eastAsia="Calibri" w:hAnsi="Angsana New"/>
          <w:sz w:val="30"/>
          <w:szCs w:val="30"/>
          <w:cs/>
        </w:rPr>
        <w:br/>
      </w:r>
      <w:r w:rsidRPr="00C50DDE">
        <w:rPr>
          <w:rFonts w:ascii="Angsana New" w:eastAsia="Calibri" w:hAnsi="Angsana New"/>
          <w:sz w:val="30"/>
          <w:szCs w:val="30"/>
          <w:cs/>
        </w:rPr>
        <w:t xml:space="preserve">โดยบริษัท </w:t>
      </w:r>
      <w:r w:rsidRPr="00C50DDE">
        <w:rPr>
          <w:rFonts w:ascii="Angsana New" w:eastAsia="Calibri" w:hAnsi="Angsana New"/>
          <w:i/>
          <w:iCs/>
          <w:sz w:val="30"/>
          <w:szCs w:val="30"/>
          <w:cs/>
        </w:rPr>
        <w:t>(31 ธันวาคม 2560: 300 ล้านเหรียญสหรัฐอเมริกา หรือเทียบเท่า 9</w:t>
      </w:r>
      <w:r w:rsidRPr="00C50DDE">
        <w:rPr>
          <w:rFonts w:ascii="Angsana New" w:eastAsia="Calibri" w:hAnsi="Angsana New"/>
          <w:i/>
          <w:iCs/>
          <w:sz w:val="30"/>
          <w:szCs w:val="30"/>
        </w:rPr>
        <w:t>,</w:t>
      </w:r>
      <w:r w:rsidRPr="00C50DDE">
        <w:rPr>
          <w:rFonts w:ascii="Angsana New" w:eastAsia="Calibri" w:hAnsi="Angsana New"/>
          <w:i/>
          <w:iCs/>
          <w:sz w:val="30"/>
          <w:szCs w:val="30"/>
          <w:cs/>
        </w:rPr>
        <w:t>804.27 ล้านบาท)</w:t>
      </w:r>
    </w:p>
    <w:p w:rsidR="00FE1A50" w:rsidRPr="002A117C" w:rsidRDefault="00FE1A50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>ณ วันที่ 31 มีนาคม 2561 บริษัท อาร์เอช อินเตอร์เนชั่นแนล (สิงคโปร์) คอร์ปอเรชั่น จำกัด ซึ่งเป็นบริษัทย่อยทางอ้อม มีหุ้นกู้</w:t>
      </w:r>
      <w:r w:rsidR="00FE1A50" w:rsidRPr="002A117C">
        <w:rPr>
          <w:rFonts w:ascii="Angsana New" w:hAnsi="Angsana New"/>
          <w:sz w:val="30"/>
          <w:szCs w:val="30"/>
          <w:cs/>
          <w:lang w:val="th-TH"/>
        </w:rPr>
        <w:t>ประเภทไม่มีหลักประกันและไม่ด้อยสิทธิ</w:t>
      </w:r>
      <w:r w:rsidRPr="002A117C">
        <w:rPr>
          <w:rFonts w:ascii="Angsana New" w:hAnsi="Angsana New"/>
          <w:sz w:val="30"/>
          <w:szCs w:val="30"/>
          <w:cs/>
          <w:lang w:val="th-TH"/>
        </w:rPr>
        <w:t>คงเหลือเป็นจำนวนเงิน 15,000 ล้านเยน หรือเทียบเท่า 4,</w:t>
      </w:r>
      <w:r w:rsidR="00F663A5" w:rsidRPr="002A117C">
        <w:rPr>
          <w:rFonts w:ascii="Angsana New" w:hAnsi="Angsana New"/>
          <w:sz w:val="30"/>
          <w:szCs w:val="30"/>
        </w:rPr>
        <w:t>408.37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ล้านบาท โดยมีอัตราดอกเบี้ยคงที่ร้</w:t>
      </w:r>
      <w:r w:rsidR="00FD5275">
        <w:rPr>
          <w:rFonts w:ascii="Angsana New" w:hAnsi="Angsana New"/>
          <w:sz w:val="30"/>
          <w:szCs w:val="30"/>
          <w:cs/>
          <w:lang w:val="th-TH"/>
        </w:rPr>
        <w:t>อยละ 2.72 ต่อปี หุ้นกู้ดังกล่าว</w:t>
      </w:r>
      <w:r w:rsidRPr="002A117C">
        <w:rPr>
          <w:rFonts w:ascii="Angsana New" w:hAnsi="Angsana New"/>
          <w:sz w:val="30"/>
          <w:szCs w:val="30"/>
          <w:cs/>
          <w:lang w:val="th-TH"/>
        </w:rPr>
        <w:t>มีอายุ 15 ปี ครบกำหนดไถ่ถอนในปี 2569 ทั้งนี้</w:t>
      </w:r>
      <w:r w:rsidR="00DC3C3C" w:rsidRPr="002A11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บริษัทได้ให้การค้ำประกันการชำระหนี้ของหุ้นกู้ดังกล่าว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2560: 15,000 ล้านเยน หรือเทียบเท่า 4,353.10 ล้านบาท)</w:t>
      </w: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ณ วันที่ 31 มีนาคม 2561 Mount Emerald </w:t>
      </w:r>
      <w:r w:rsidRPr="002A117C">
        <w:rPr>
          <w:rFonts w:ascii="Angsana New" w:hAnsi="Angsana New"/>
          <w:sz w:val="30"/>
          <w:szCs w:val="30"/>
        </w:rPr>
        <w:t>Wind Farm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 </w:t>
      </w:r>
      <w:r w:rsidR="00F663A5" w:rsidRPr="002A117C">
        <w:rPr>
          <w:rFonts w:ascii="Angsana New" w:hAnsi="Angsana New"/>
          <w:sz w:val="30"/>
          <w:szCs w:val="30"/>
        </w:rPr>
        <w:t>166.78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ล้านเหรียญออสเตรเลีย หรือเทียบเท่า </w:t>
      </w:r>
      <w:r w:rsidR="00F663A5" w:rsidRPr="002A117C">
        <w:rPr>
          <w:rFonts w:ascii="Angsana New" w:hAnsi="Angsana New"/>
          <w:sz w:val="30"/>
          <w:szCs w:val="30"/>
        </w:rPr>
        <w:t>4</w:t>
      </w:r>
      <w:r w:rsidRPr="002A117C">
        <w:rPr>
          <w:rFonts w:ascii="Angsana New" w:hAnsi="Angsana New"/>
          <w:sz w:val="30"/>
          <w:szCs w:val="30"/>
        </w:rPr>
        <w:t>,</w:t>
      </w:r>
      <w:r w:rsidR="00F663A5" w:rsidRPr="002A117C">
        <w:rPr>
          <w:rFonts w:ascii="Angsana New" w:hAnsi="Angsana New"/>
          <w:sz w:val="30"/>
          <w:szCs w:val="30"/>
        </w:rPr>
        <w:t>003</w:t>
      </w:r>
      <w:r w:rsidRPr="002A117C">
        <w:rPr>
          <w:rFonts w:ascii="Angsana New" w:hAnsi="Angsana New"/>
          <w:sz w:val="30"/>
          <w:szCs w:val="30"/>
        </w:rPr>
        <w:t>.3</w:t>
      </w:r>
      <w:r w:rsidR="00F663A5" w:rsidRPr="002A117C">
        <w:rPr>
          <w:rFonts w:ascii="Angsana New" w:hAnsi="Angsana New"/>
          <w:sz w:val="30"/>
          <w:szCs w:val="30"/>
        </w:rPr>
        <w:t>4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Pr="002A117C">
        <w:rPr>
          <w:rFonts w:ascii="Angsana New" w:hAnsi="Angsana New"/>
          <w:sz w:val="30"/>
          <w:szCs w:val="30"/>
        </w:rPr>
        <w:t xml:space="preserve">5 </w:t>
      </w:r>
      <w:r w:rsidRPr="002A117C">
        <w:rPr>
          <w:rFonts w:ascii="Angsana New" w:hAnsi="Angsana New"/>
          <w:sz w:val="30"/>
          <w:szCs w:val="30"/>
          <w:cs/>
        </w:rPr>
        <w:t xml:space="preserve">ปี ตั้งแต่เดือนธันวาคม </w:t>
      </w:r>
      <w:r w:rsidRPr="002A117C">
        <w:rPr>
          <w:rFonts w:ascii="Angsana New" w:hAnsi="Angsana New"/>
          <w:sz w:val="30"/>
          <w:szCs w:val="30"/>
        </w:rPr>
        <w:t xml:space="preserve">2561 </w:t>
      </w:r>
      <w:r w:rsidRPr="002A117C">
        <w:rPr>
          <w:rFonts w:ascii="Angsana New" w:hAnsi="Angsana New"/>
          <w:sz w:val="30"/>
          <w:szCs w:val="30"/>
          <w:cs/>
        </w:rPr>
        <w:t xml:space="preserve">ถึงเดือนพฤศจิกายน </w:t>
      </w:r>
      <w:r w:rsidRPr="002A117C">
        <w:rPr>
          <w:rFonts w:ascii="Angsana New" w:hAnsi="Angsana New"/>
          <w:sz w:val="30"/>
          <w:szCs w:val="30"/>
        </w:rPr>
        <w:t xml:space="preserve">2566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2560: 86.38 ล้านเหรียญออสเตรเลีย หรือเทียบเท่า 2,203.30 ล้านบาท)</w:t>
      </w: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ณ วันที่ 31 มีนาคม 2561 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 </w:t>
      </w:r>
      <w:r w:rsidR="00F663A5" w:rsidRPr="002A117C">
        <w:rPr>
          <w:rFonts w:ascii="Angsana New" w:hAnsi="Angsana New"/>
          <w:sz w:val="30"/>
          <w:szCs w:val="30"/>
        </w:rPr>
        <w:t>23.33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ล้านเหรียญออสเตรเลีย หรือเทียบเท่า </w:t>
      </w:r>
      <w:r w:rsidR="00F663A5" w:rsidRPr="002A117C">
        <w:rPr>
          <w:rFonts w:ascii="Angsana New" w:hAnsi="Angsana New"/>
          <w:sz w:val="30"/>
          <w:szCs w:val="30"/>
        </w:rPr>
        <w:t>559.97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 </w:t>
      </w:r>
      <w:r w:rsidR="00FD5275" w:rsidRPr="002A117C">
        <w:rPr>
          <w:rFonts w:ascii="Angsana New" w:hAnsi="Angsana New"/>
          <w:sz w:val="30"/>
          <w:szCs w:val="30"/>
          <w:cs/>
          <w:lang w:val="th-TH"/>
        </w:rPr>
        <w:t xml:space="preserve">ภายในระยะเวลา </w:t>
      </w:r>
      <w:r w:rsidR="00FD5275" w:rsidRPr="002A117C">
        <w:rPr>
          <w:rFonts w:ascii="Angsana New" w:hAnsi="Angsana New"/>
          <w:sz w:val="30"/>
          <w:szCs w:val="30"/>
        </w:rPr>
        <w:t xml:space="preserve">5 </w:t>
      </w:r>
      <w:r w:rsidR="00FD5275" w:rsidRPr="002A117C">
        <w:rPr>
          <w:rFonts w:ascii="Angsana New" w:hAnsi="Angsana New"/>
          <w:sz w:val="30"/>
          <w:szCs w:val="30"/>
          <w:cs/>
        </w:rPr>
        <w:t xml:space="preserve">ปี </w:t>
      </w:r>
      <w:r w:rsidRPr="002A117C">
        <w:rPr>
          <w:rFonts w:ascii="Angsana New" w:hAnsi="Angsana New"/>
          <w:sz w:val="30"/>
          <w:szCs w:val="30"/>
          <w:cs/>
          <w:lang w:val="th-TH"/>
        </w:rPr>
        <w:t>ตั้งแต่เดือนมิถุนายน 2561 ถึงเดือนธันวาคม 256</w:t>
      </w:r>
      <w:r w:rsidR="00FF5FB9" w:rsidRPr="002A117C">
        <w:rPr>
          <w:rFonts w:ascii="Angsana New" w:hAnsi="Angsana New"/>
          <w:sz w:val="30"/>
          <w:szCs w:val="30"/>
        </w:rPr>
        <w:t>6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2560: 1.74 ล้านเหรียญออสเตรเลีย หรือเทียบเท่า 44.38 ล้านบาท)</w:t>
      </w: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31 มีนาคม 2561 กลุ่มบริษัทมีวงเงินสินเชื่อซึ่งยังมิได้เบิกใช้เป็นจำนวนเงินรวม </w:t>
      </w:r>
      <w:r w:rsidRPr="002A117C">
        <w:rPr>
          <w:rFonts w:ascii="Angsana New" w:hAnsi="Angsana New"/>
          <w:sz w:val="30"/>
          <w:szCs w:val="30"/>
        </w:rPr>
        <w:t>2</w:t>
      </w:r>
      <w:r w:rsidRPr="002A117C">
        <w:rPr>
          <w:rFonts w:ascii="Angsana New" w:hAnsi="Angsana New"/>
          <w:sz w:val="30"/>
          <w:szCs w:val="30"/>
          <w:cs/>
          <w:lang w:val="th-TH"/>
        </w:rPr>
        <w:t>6</w:t>
      </w:r>
      <w:r w:rsidRPr="002A117C">
        <w:rPr>
          <w:rFonts w:ascii="Angsana New" w:hAnsi="Angsana New"/>
          <w:sz w:val="30"/>
          <w:szCs w:val="30"/>
        </w:rPr>
        <w:t>,000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ล้านบาท 5</w:t>
      </w:r>
      <w:r w:rsidRPr="002A117C">
        <w:rPr>
          <w:rFonts w:ascii="Angsana New" w:hAnsi="Angsana New"/>
          <w:sz w:val="30"/>
          <w:szCs w:val="30"/>
        </w:rPr>
        <w:t>3</w:t>
      </w:r>
      <w:r w:rsidR="000606D5" w:rsidRPr="002A117C">
        <w:rPr>
          <w:rFonts w:ascii="Angsana New" w:hAnsi="Angsana New"/>
          <w:sz w:val="30"/>
          <w:szCs w:val="30"/>
        </w:rPr>
        <w:t>5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                                        ล้านเหรียญสหรัฐอเมริกา และ </w:t>
      </w:r>
      <w:r w:rsidR="000606D5" w:rsidRPr="002A117C">
        <w:rPr>
          <w:rFonts w:ascii="Angsana New" w:hAnsi="Angsana New"/>
          <w:sz w:val="30"/>
          <w:szCs w:val="30"/>
        </w:rPr>
        <w:t>121</w:t>
      </w:r>
      <w:r w:rsidR="00F663A5" w:rsidRPr="002A117C">
        <w:rPr>
          <w:rFonts w:ascii="Angsana New" w:hAnsi="Angsana New"/>
          <w:sz w:val="30"/>
          <w:szCs w:val="30"/>
        </w:rPr>
        <w:t>.</w:t>
      </w:r>
      <w:r w:rsidR="000606D5" w:rsidRPr="002A117C">
        <w:rPr>
          <w:rFonts w:ascii="Angsana New" w:hAnsi="Angsana New"/>
          <w:sz w:val="30"/>
          <w:szCs w:val="30"/>
        </w:rPr>
        <w:t>95</w:t>
      </w: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ล้านเหรียญออสเตรเลีย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  <w:cs/>
          <w:lang w:val="th-TH"/>
        </w:rPr>
        <w:t>2560: 26,000 ล้านบาท 530 ล้านเหรียญสหรัฐอเมริกา และ 223.93 ล้านเหรียญออสเตรเลีย)</w:t>
      </w: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65541" w:rsidRPr="002A117C" w:rsidRDefault="0096554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ที่สำคัญ</w:t>
      </w:r>
    </w:p>
    <w:p w:rsidR="00D708F9" w:rsidRPr="002A117C" w:rsidRDefault="00D708F9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B41EF" w:rsidRPr="00C64DB6" w:rsidRDefault="000B41EF" w:rsidP="00F51C3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0B41EF" w:rsidRPr="002A117C" w:rsidRDefault="000B41EF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600"/>
        <w:gridCol w:w="450"/>
        <w:gridCol w:w="1170"/>
        <w:gridCol w:w="180"/>
        <w:gridCol w:w="19"/>
        <w:gridCol w:w="1151"/>
        <w:gridCol w:w="180"/>
        <w:gridCol w:w="1080"/>
        <w:gridCol w:w="180"/>
        <w:gridCol w:w="1170"/>
      </w:tblGrid>
      <w:tr w:rsidR="001F79F9" w:rsidRPr="009A534C" w:rsidTr="009A534C">
        <w:trPr>
          <w:cantSplit/>
          <w:tblHeader/>
        </w:trPr>
        <w:tc>
          <w:tcPr>
            <w:tcW w:w="3600" w:type="dxa"/>
            <w:vAlign w:val="bottom"/>
          </w:tcPr>
          <w:p w:rsidR="001F79F9" w:rsidRPr="009A534C" w:rsidRDefault="001F79F9" w:rsidP="00B517A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F79F9" w:rsidRPr="009A534C" w:rsidTr="009A534C">
        <w:trPr>
          <w:cantSplit/>
          <w:tblHeader/>
        </w:trPr>
        <w:tc>
          <w:tcPr>
            <w:tcW w:w="3600" w:type="dxa"/>
            <w:vAlign w:val="bottom"/>
          </w:tcPr>
          <w:p w:rsidR="001F79F9" w:rsidRPr="009A534C" w:rsidRDefault="001F79F9" w:rsidP="00B517A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A534C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9A534C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9A534C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9A534C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F79F9" w:rsidRPr="009A534C" w:rsidTr="009A534C">
        <w:trPr>
          <w:cantSplit/>
          <w:tblHeader/>
        </w:trPr>
        <w:tc>
          <w:tcPr>
            <w:tcW w:w="3600" w:type="dxa"/>
            <w:vAlign w:val="bottom"/>
          </w:tcPr>
          <w:p w:rsidR="001F79F9" w:rsidRPr="009A534C" w:rsidRDefault="001F79F9" w:rsidP="00B517A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1F79F9" w:rsidRPr="009A534C" w:rsidRDefault="001F79F9" w:rsidP="00B517A2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A534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534C" w:rsidRPr="009A534C" w:rsidTr="009A534C">
        <w:trPr>
          <w:cantSplit/>
        </w:trPr>
        <w:tc>
          <w:tcPr>
            <w:tcW w:w="3600" w:type="dxa"/>
            <w:vAlign w:val="bottom"/>
          </w:tcPr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534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534C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45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5,789,499</w:t>
            </w:r>
          </w:p>
        </w:tc>
        <w:tc>
          <w:tcPr>
            <w:tcW w:w="199" w:type="dxa"/>
            <w:gridSpan w:val="2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16,139,581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21,932,246</w:t>
            </w:r>
          </w:p>
        </w:tc>
      </w:tr>
      <w:tr w:rsidR="009A534C" w:rsidRPr="009A534C" w:rsidTr="009A534C">
        <w:trPr>
          <w:cantSplit/>
        </w:trPr>
        <w:tc>
          <w:tcPr>
            <w:tcW w:w="3600" w:type="dxa"/>
            <w:vAlign w:val="bottom"/>
          </w:tcPr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 xml:space="preserve">   จากการจัดหาเงิน</w:t>
            </w:r>
          </w:p>
        </w:tc>
        <w:tc>
          <w:tcPr>
            <w:tcW w:w="45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2,448,128</w:t>
            </w:r>
          </w:p>
        </w:tc>
        <w:tc>
          <w:tcPr>
            <w:tcW w:w="199" w:type="dxa"/>
            <w:gridSpan w:val="2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9A534C" w:rsidRPr="009A534C" w:rsidRDefault="009A534C" w:rsidP="00C772F2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3,26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(698)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C772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5,7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10,53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9A534C" w:rsidRPr="009A534C" w:rsidTr="009A534C">
        <w:trPr>
          <w:cantSplit/>
        </w:trPr>
        <w:tc>
          <w:tcPr>
            <w:tcW w:w="3600" w:type="dxa"/>
            <w:vAlign w:val="bottom"/>
          </w:tcPr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</w:t>
            </w:r>
          </w:p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45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(341,140)</w:t>
            </w:r>
          </w:p>
        </w:tc>
        <w:tc>
          <w:tcPr>
            <w:tcW w:w="199" w:type="dxa"/>
            <w:gridSpan w:val="2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(378,727)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(719,867)</w:t>
            </w:r>
          </w:p>
        </w:tc>
      </w:tr>
      <w:tr w:rsidR="009A534C" w:rsidRPr="009A534C" w:rsidTr="009A534C">
        <w:trPr>
          <w:cantSplit/>
        </w:trPr>
        <w:tc>
          <w:tcPr>
            <w:tcW w:w="3600" w:type="dxa"/>
            <w:vAlign w:val="bottom"/>
          </w:tcPr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การเปลี่ยนแปลงของรายการอื่นที่</w:t>
            </w:r>
          </w:p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9A534C">
              <w:rPr>
                <w:rFonts w:ascii="Angsana New" w:hAnsi="Angsana New"/>
                <w:sz w:val="30"/>
                <w:szCs w:val="30"/>
                <w:cs/>
              </w:rPr>
              <w:t xml:space="preserve">   มิใช่เงินสด</w:t>
            </w:r>
          </w:p>
        </w:tc>
        <w:tc>
          <w:tcPr>
            <w:tcW w:w="45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(2,261)</w:t>
            </w:r>
          </w:p>
        </w:tc>
        <w:tc>
          <w:tcPr>
            <w:tcW w:w="199" w:type="dxa"/>
            <w:gridSpan w:val="2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9A534C" w:rsidRPr="009A534C" w:rsidRDefault="009A534C" w:rsidP="00C772F2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(194)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A534C" w:rsidRPr="009A534C" w:rsidRDefault="009A534C" w:rsidP="00C772F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72F2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9A534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A534C" w:rsidRPr="009A534C" w:rsidTr="009A534C">
        <w:trPr>
          <w:cantSplit/>
        </w:trPr>
        <w:tc>
          <w:tcPr>
            <w:tcW w:w="3600" w:type="dxa"/>
            <w:vAlign w:val="bottom"/>
          </w:tcPr>
          <w:p w:rsidR="009A534C" w:rsidRPr="009A534C" w:rsidRDefault="009A534C" w:rsidP="009A534C">
            <w:pPr>
              <w:shd w:val="clear" w:color="auto" w:fill="FFFFFF"/>
              <w:tabs>
                <w:tab w:val="clear" w:pos="227"/>
              </w:tabs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34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2561</w:t>
            </w:r>
          </w:p>
        </w:tc>
        <w:tc>
          <w:tcPr>
            <w:tcW w:w="45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7,894,226</w:t>
            </w:r>
          </w:p>
        </w:tc>
        <w:tc>
          <w:tcPr>
            <w:tcW w:w="199" w:type="dxa"/>
            <w:gridSpan w:val="2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19,081,226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2,274</w:t>
            </w:r>
          </w:p>
        </w:tc>
        <w:tc>
          <w:tcPr>
            <w:tcW w:w="180" w:type="dxa"/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4C" w:rsidRPr="009A534C" w:rsidRDefault="009A534C" w:rsidP="009A53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5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26,977,726</w:t>
            </w:r>
          </w:p>
        </w:tc>
      </w:tr>
    </w:tbl>
    <w:p w:rsidR="00D708F9" w:rsidRPr="002A117C" w:rsidRDefault="00D708F9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708F9" w:rsidRPr="00C64DB6" w:rsidRDefault="00D7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6555B" w:rsidRPr="00C64DB6" w:rsidRDefault="006B206E" w:rsidP="00F51C3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6B206E" w:rsidRPr="002A117C" w:rsidRDefault="006B206E" w:rsidP="006B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E52C82" w:rsidRPr="002A117C" w:rsidRDefault="00111B77" w:rsidP="00E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</w:t>
      </w:r>
      <w:r w:rsidR="006B206E" w:rsidRPr="002A117C">
        <w:rPr>
          <w:rFonts w:ascii="Angsana New" w:hAnsi="Angsana New"/>
          <w:sz w:val="30"/>
          <w:szCs w:val="30"/>
          <w:cs/>
          <w:lang w:val="th-TH"/>
        </w:rPr>
        <w:t xml:space="preserve"> และมีการบริหารจัดการแยกต่างหาก </w:t>
      </w:r>
      <w:r w:rsidRPr="002A117C">
        <w:rPr>
          <w:rFonts w:ascii="Angsana New" w:hAnsi="Angsana New"/>
          <w:sz w:val="30"/>
          <w:szCs w:val="30"/>
          <w:cs/>
          <w:lang w:val="th-TH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6B206E" w:rsidRPr="002A117C">
        <w:rPr>
          <w:rFonts w:ascii="Angsana New" w:hAnsi="Angsana New"/>
          <w:sz w:val="30"/>
          <w:szCs w:val="30"/>
          <w:cs/>
          <w:lang w:val="th-TH"/>
        </w:rPr>
        <w:t xml:space="preserve">        </w:t>
      </w:r>
      <w:r w:rsidRPr="002A117C">
        <w:rPr>
          <w:rFonts w:ascii="Angsana New" w:hAnsi="Angsana New"/>
          <w:sz w:val="30"/>
          <w:szCs w:val="30"/>
          <w:cs/>
          <w:lang w:val="th-TH"/>
        </w:rPr>
        <w:t>ไตรมาส การดำเนินงานของแต่ละส่วนงานที่รายงานของกลุ่มบริษัทโดยสรุปมีดังนี้</w:t>
      </w:r>
    </w:p>
    <w:p w:rsidR="00E52C82" w:rsidRPr="002A117C" w:rsidRDefault="00E52C82" w:rsidP="00E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52C82" w:rsidRPr="002A117C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17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117C">
        <w:rPr>
          <w:rFonts w:ascii="Angsana New" w:hAnsi="Angsana New"/>
          <w:sz w:val="30"/>
          <w:szCs w:val="30"/>
        </w:rPr>
        <w:t xml:space="preserve">1 </w:t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  <w:cs/>
        </w:rPr>
        <w:t>กลุ่มธุรกิจผลิตไฟฟ้าในประเทศ</w:t>
      </w:r>
    </w:p>
    <w:p w:rsidR="00E52C82" w:rsidRPr="002A117C" w:rsidRDefault="00E52C82" w:rsidP="00E52C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117C">
        <w:rPr>
          <w:rFonts w:ascii="Angsana New" w:hAnsi="Angsana New"/>
          <w:sz w:val="30"/>
          <w:szCs w:val="30"/>
        </w:rPr>
        <w:t xml:space="preserve">2 </w:t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  <w:cs/>
        </w:rPr>
        <w:t>กลุ่มธุรกิจพลังงานทดแทน</w:t>
      </w:r>
    </w:p>
    <w:p w:rsidR="00E52C82" w:rsidRPr="002A117C" w:rsidRDefault="00E52C82" w:rsidP="00E52C82">
      <w:pPr>
        <w:ind w:left="540"/>
        <w:rPr>
          <w:rFonts w:ascii="Angsana New" w:hAnsi="Angsana New"/>
          <w:sz w:val="30"/>
          <w:szCs w:val="30"/>
          <w:cs/>
        </w:rPr>
      </w:pPr>
      <w:r w:rsidRPr="002A117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117C">
        <w:rPr>
          <w:rFonts w:ascii="Angsana New" w:hAnsi="Angsana New"/>
          <w:sz w:val="30"/>
          <w:szCs w:val="30"/>
        </w:rPr>
        <w:t>3</w:t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  <w:cs/>
        </w:rPr>
        <w:t>กลุ่ม</w:t>
      </w:r>
      <w:r w:rsidR="00D41854" w:rsidRPr="002A117C">
        <w:rPr>
          <w:rFonts w:ascii="Angsana New" w:hAnsi="Angsana New"/>
          <w:sz w:val="30"/>
          <w:szCs w:val="30"/>
          <w:cs/>
        </w:rPr>
        <w:t>ธุรกิจ</w:t>
      </w:r>
      <w:r w:rsidRPr="002A117C">
        <w:rPr>
          <w:rFonts w:ascii="Angsana New" w:hAnsi="Angsana New"/>
          <w:sz w:val="30"/>
          <w:szCs w:val="30"/>
          <w:cs/>
        </w:rPr>
        <w:t>การลงทุนในต่างประเทศ</w:t>
      </w:r>
    </w:p>
    <w:p w:rsidR="00E52C82" w:rsidRPr="00C64DB6" w:rsidRDefault="00E52C82" w:rsidP="00452A90">
      <w:pPr>
        <w:ind w:left="540"/>
        <w:rPr>
          <w:rFonts w:ascii="Angsana New" w:hAnsi="Angsana New"/>
          <w:sz w:val="30"/>
          <w:szCs w:val="30"/>
          <w:cs/>
        </w:rPr>
        <w:sectPr w:rsidR="00E52C82" w:rsidRPr="00C64DB6" w:rsidSect="004B4FA2">
          <w:headerReference w:type="default" r:id="rId14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  <w:r w:rsidRPr="002A117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117C">
        <w:rPr>
          <w:rFonts w:ascii="Angsana New" w:hAnsi="Angsana New"/>
          <w:sz w:val="30"/>
          <w:szCs w:val="30"/>
        </w:rPr>
        <w:t xml:space="preserve">4 </w:t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</w:rPr>
        <w:tab/>
      </w:r>
      <w:r w:rsidRPr="002A117C">
        <w:rPr>
          <w:rFonts w:ascii="Angsana New" w:hAnsi="Angsana New"/>
          <w:sz w:val="30"/>
          <w:szCs w:val="30"/>
          <w:cs/>
        </w:rPr>
        <w:t>กลุ่มธุรกิจอื่นๆ</w:t>
      </w:r>
    </w:p>
    <w:p w:rsidR="00C97FBE" w:rsidRPr="00C64DB6" w:rsidRDefault="006B206E" w:rsidP="006B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64DB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p w:rsidR="006B206E" w:rsidRPr="00C64DB6" w:rsidRDefault="006B206E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15663" w:type="dxa"/>
        <w:tblInd w:w="108" w:type="dxa"/>
        <w:tblLayout w:type="fixed"/>
        <w:tblLook w:val="04A0"/>
      </w:tblPr>
      <w:tblGrid>
        <w:gridCol w:w="3222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6"/>
      </w:tblGrid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:rsidR="00FF2EF4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</w:t>
            </w:r>
            <w:r w:rsidR="00FF2EF4"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</w:t>
            </w:r>
          </w:p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bottom"/>
          </w:tcPr>
          <w:p w:rsidR="00111B77" w:rsidRPr="00C64DB6" w:rsidRDefault="00111B77" w:rsidP="0011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</w:rPr>
              <w:t>6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</w:rPr>
              <w:t>6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</w:rPr>
              <w:t>6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</w:rPr>
              <w:t>6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64DB6">
              <w:rPr>
                <w:rFonts w:ascii="Angsana New" w:hAnsi="Angsana New"/>
                <w:sz w:val="26"/>
                <w:szCs w:val="26"/>
              </w:rPr>
              <w:t>6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441" w:type="dxa"/>
            <w:gridSpan w:val="19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7,523,864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8,172,100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A61668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61668" w:rsidRPr="00C64DB6" w:rsidRDefault="003722B9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569,898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9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625,954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61668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8,093,76</w:t>
            </w:r>
            <w:r w:rsidR="003722B9" w:rsidRPr="00C64D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61668" w:rsidRPr="00C64DB6" w:rsidRDefault="00A61668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8,798,054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885,232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1,056,212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A61668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61668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61668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885,232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A61668" w:rsidRPr="00C64DB6" w:rsidRDefault="00A61668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1,056,212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(7,397,495)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(8,026,941)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3722B9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(336,900)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9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(385,102)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3722B9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(7,734,395</w:t>
            </w:r>
            <w:r w:rsidR="00D918C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61668" w:rsidRPr="00C64DB6" w:rsidRDefault="00A61668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668" w:rsidRPr="00C64DB6" w:rsidRDefault="00A61668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(8,412,043)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1,011,601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1,201,371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552F7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D832AF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232,998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9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240,852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C56F87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1,244,599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1,442,223</w:t>
            </w:r>
          </w:p>
        </w:tc>
      </w:tr>
      <w:tr w:rsidR="00F51C30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59,500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60,800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59,500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F51C30" w:rsidRPr="00C64DB6" w:rsidRDefault="00F51C30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60,800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57CE5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2,275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4,487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57CE5" w:rsidRPr="00C64DB6" w:rsidRDefault="002A1524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CA19B4" w:rsidRPr="00C64DB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57CE5" w:rsidRPr="00C64DB6" w:rsidRDefault="00E454DD" w:rsidP="00E4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="00157CE5" w:rsidRPr="00C64DB6">
              <w:rPr>
                <w:rFonts w:ascii="Angsana New" w:hAnsi="Angsana New"/>
                <w:sz w:val="26"/>
                <w:szCs w:val="26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D832AF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8,386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10,508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57CE5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21,414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32,181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57CE5" w:rsidRPr="00C64DB6" w:rsidRDefault="003722B9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32,090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47,201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57CE5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18,177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99,847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57CE5" w:rsidRPr="00C64DB6" w:rsidRDefault="00E454DD" w:rsidP="00E4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2A1524" w:rsidRPr="00C64DB6">
              <w:rPr>
                <w:rFonts w:ascii="Angsana New" w:hAnsi="Angsana New"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57CE5" w:rsidRPr="00C64DB6" w:rsidRDefault="00E454DD" w:rsidP="00E4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157CE5" w:rsidRPr="00C64DB6">
              <w:rPr>
                <w:rFonts w:ascii="Angsana New" w:hAnsi="Angsana New"/>
                <w:sz w:val="26"/>
                <w:szCs w:val="26"/>
                <w:cs/>
              </w:rPr>
              <w:t>115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D832AF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57CE5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91</w:t>
            </w:r>
            <w:r w:rsidR="003722B9" w:rsidRPr="00C64DB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57CE5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20,48</w:t>
            </w:r>
            <w:r w:rsidR="003722B9" w:rsidRPr="00C64DB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101,352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57CE5" w:rsidRPr="00C64DB6" w:rsidRDefault="003722B9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(70,731</w:t>
            </w:r>
            <w:r w:rsidR="002D09BB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(66,115)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57CE5" w:rsidRPr="00C64DB6" w:rsidRDefault="002A1524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C64DB6">
              <w:rPr>
                <w:rFonts w:ascii="Angsana New" w:hAnsi="Angsana New"/>
                <w:sz w:val="26"/>
                <w:szCs w:val="26"/>
              </w:rPr>
              <w:t>,268)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(17</w:t>
            </w:r>
            <w:r w:rsidRPr="00C64DB6">
              <w:rPr>
                <w:rFonts w:ascii="Angsana New" w:hAnsi="Angsana New"/>
                <w:sz w:val="26"/>
                <w:szCs w:val="26"/>
              </w:rPr>
              <w:t>1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4B05C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(62,943</w:t>
            </w:r>
            <w:r w:rsidR="00D832A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(95,563)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57CE5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(270,687)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(273,880)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57CE5" w:rsidRPr="00C64DB6" w:rsidRDefault="004B05C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(405,629</w:t>
            </w:r>
            <w:r w:rsidR="00D918C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(435,729)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24,111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18,395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6D2D31" w:rsidRPr="00C64DB6" w:rsidRDefault="006D2D31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D2D31" w:rsidRPr="00C64DB6" w:rsidRDefault="00D832AF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(364,547)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219,410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6D2D31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(3,663)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(4,803)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D2D31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(344,099)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D2D31" w:rsidRPr="00C64DB6" w:rsidRDefault="006D2D31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233,002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(16,153)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(16,174)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6D2D31" w:rsidRPr="00C64DB6" w:rsidRDefault="006D2D31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D2D31" w:rsidRPr="00C64DB6" w:rsidRDefault="004B05C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(418,607</w:t>
            </w:r>
            <w:r w:rsidR="00D832A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(368,603)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6D2D31" w:rsidRPr="00C64DB6" w:rsidRDefault="00C56F87" w:rsidP="00FD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D2D31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(15,595)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D2D31" w:rsidRPr="00C64DB6" w:rsidRDefault="004B05C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(434,760</w:t>
            </w:r>
            <w:r w:rsidR="00D918C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2D31" w:rsidRPr="00C64DB6" w:rsidRDefault="006D2D31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D2D31" w:rsidRPr="00C64DB6" w:rsidRDefault="006D2D31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(400,372)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157,44</w:t>
            </w:r>
            <w:r w:rsidR="003722B9" w:rsidRPr="00C64D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188,126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122,271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140,475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562,961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183,495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3,144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14,609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3722B9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845,819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526,705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1,126,723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1,429,937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121,12</w:t>
            </w:r>
            <w:r w:rsidR="003722B9"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140,444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(40,462)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191,053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3722B9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(189,375</w:t>
            </w:r>
            <w:r w:rsidR="00C56F87" w:rsidRPr="00C64DB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(186,252)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1,018,007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1,575,182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C64DB6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C64DB6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(232,767)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(271,034)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4,501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22,971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3722B9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(785</w:t>
            </w:r>
            <w:r w:rsidR="00C56F87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3722B9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(229,051</w:t>
            </w:r>
            <w:r w:rsidR="00D918CF" w:rsidRPr="00C64D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206E" w:rsidRPr="00C64DB6" w:rsidRDefault="006B206E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06E" w:rsidRPr="00C64DB6" w:rsidRDefault="006B206E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64DB6">
              <w:rPr>
                <w:rFonts w:ascii="Angsana New" w:hAnsi="Angsana New"/>
                <w:sz w:val="26"/>
                <w:szCs w:val="26"/>
              </w:rPr>
              <w:t>(247,058)</w:t>
            </w:r>
          </w:p>
        </w:tc>
      </w:tr>
      <w:tr w:rsidR="00301497" w:rsidRPr="00C64DB6" w:rsidTr="002A117C">
        <w:trPr>
          <w:trHeight w:val="144"/>
        </w:trPr>
        <w:tc>
          <w:tcPr>
            <w:tcW w:w="322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2D09BB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893,956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1,158,903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6D2D31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121,12</w:t>
            </w:r>
            <w:r w:rsidR="003722B9"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140,444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6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A61668" w:rsidP="00CA1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(35,961)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214,024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C56F87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(190,160)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(185,247)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D918CF" w:rsidP="00F5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788,95</w:t>
            </w:r>
            <w:r w:rsidR="003722B9" w:rsidRPr="00C64DB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37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DB6">
              <w:rPr>
                <w:rFonts w:ascii="Angsana New" w:hAnsi="Angsana New"/>
                <w:b/>
                <w:bCs/>
                <w:sz w:val="26"/>
                <w:szCs w:val="26"/>
              </w:rPr>
              <w:t>1,328,124</w:t>
            </w:r>
          </w:p>
        </w:tc>
      </w:tr>
    </w:tbl>
    <w:p w:rsidR="00111B77" w:rsidRPr="00C64DB6" w:rsidRDefault="00111B77" w:rsidP="00B0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881097" w:rsidRPr="00C64DB6" w:rsidRDefault="00881097" w:rsidP="00D4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  <w:sectPr w:rsidR="00881097" w:rsidRPr="00C64DB6" w:rsidSect="00881097">
          <w:footerReference w:type="default" r:id="rId15"/>
          <w:pgSz w:w="16840" w:h="11907" w:orient="landscape" w:code="9"/>
          <w:pgMar w:top="576" w:right="691" w:bottom="1152" w:left="720" w:header="720" w:footer="720" w:gutter="0"/>
          <w:cols w:space="720"/>
          <w:docGrid w:linePitch="245"/>
        </w:sectPr>
      </w:pPr>
    </w:p>
    <w:p w:rsidR="00CA2AFD" w:rsidRPr="00C64DB6" w:rsidRDefault="00524220" w:rsidP="008F45A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</w:t>
      </w:r>
      <w:r w:rsidR="00B03387"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าษีเงินได้</w:t>
      </w:r>
    </w:p>
    <w:p w:rsidR="00E213EC" w:rsidRPr="00C64DB6" w:rsidRDefault="00E213EC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779F0" w:rsidRPr="00C64DB6" w:rsidRDefault="000E72D9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</w:t>
      </w:r>
      <w:r w:rsidR="001F79F9" w:rsidRPr="00C64DB6">
        <w:rPr>
          <w:rFonts w:ascii="Angsana New" w:hAnsi="Angsana New"/>
          <w:sz w:val="30"/>
          <w:szCs w:val="30"/>
          <w:cs/>
          <w:lang w:val="th-TH"/>
        </w:rPr>
        <w:t xml:space="preserve">                 </w:t>
      </w:r>
      <w:r w:rsidRPr="00C64DB6">
        <w:rPr>
          <w:rFonts w:ascii="Angsana New" w:hAnsi="Angsana New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 w:rsidR="00B03317" w:rsidRPr="00C64DB6">
        <w:rPr>
          <w:rFonts w:ascii="Angsana New" w:hAnsi="Angsana New"/>
          <w:sz w:val="30"/>
          <w:szCs w:val="30"/>
          <w:cs/>
          <w:lang w:val="th-TH"/>
        </w:rPr>
        <w:t>เงินได้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31 มีนาคม </w:t>
      </w:r>
      <w:r w:rsidR="00B03317" w:rsidRPr="00C64DB6">
        <w:rPr>
          <w:rFonts w:ascii="Angsana New" w:hAnsi="Angsana New"/>
          <w:sz w:val="30"/>
          <w:szCs w:val="30"/>
          <w:cs/>
          <w:lang w:val="th-TH"/>
        </w:rPr>
        <w:t>2561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             </w:t>
      </w:r>
      <w:r w:rsidR="00720583" w:rsidRPr="00C64DB6">
        <w:rPr>
          <w:rFonts w:ascii="Angsana New" w:hAnsi="Angsana New"/>
          <w:sz w:val="30"/>
          <w:szCs w:val="30"/>
          <w:cs/>
          <w:lang w:val="th-TH"/>
        </w:rPr>
        <w:t xml:space="preserve">           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คือร้อยละ </w:t>
      </w:r>
      <w:r w:rsidR="008B2134" w:rsidRPr="00C64DB6">
        <w:rPr>
          <w:rFonts w:ascii="Angsana New" w:hAnsi="Angsana New"/>
          <w:sz w:val="30"/>
          <w:szCs w:val="30"/>
          <w:cs/>
          <w:lang w:val="th-TH"/>
        </w:rPr>
        <w:t>22.50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(31 มีนาคม </w:t>
      </w:r>
      <w:r w:rsidR="00B03317" w:rsidRPr="00C64DB6">
        <w:rPr>
          <w:rFonts w:ascii="Angsana New" w:hAnsi="Angsana New"/>
          <w:i/>
          <w:iCs/>
          <w:sz w:val="30"/>
          <w:szCs w:val="30"/>
          <w:cs/>
          <w:lang w:val="th-TH"/>
        </w:rPr>
        <w:t>2560</w:t>
      </w:r>
      <w:r w:rsidRPr="00C64DB6">
        <w:rPr>
          <w:rFonts w:ascii="Angsana New" w:hAnsi="Angsana New"/>
          <w:i/>
          <w:iCs/>
          <w:sz w:val="30"/>
          <w:szCs w:val="30"/>
          <w:cs/>
          <w:lang w:val="th-TH"/>
        </w:rPr>
        <w:t>: ร้อยละ</w:t>
      </w:r>
      <w:r w:rsidR="00B03317" w:rsidRPr="00C64DB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15.68</w:t>
      </w:r>
      <w:r w:rsidRPr="00C64DB6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86289" w:rsidRPr="00C64DB6">
        <w:rPr>
          <w:rFonts w:ascii="Angsana New" w:hAnsi="Angsana New"/>
          <w:sz w:val="30"/>
          <w:szCs w:val="30"/>
          <w:cs/>
          <w:lang w:val="th-TH"/>
        </w:rPr>
        <w:t>การเปลี่ยนแปลงใน</w:t>
      </w:r>
      <w:r w:rsidRPr="00C64DB6">
        <w:rPr>
          <w:rFonts w:ascii="Angsana New" w:hAnsi="Angsana New"/>
          <w:sz w:val="30"/>
          <w:szCs w:val="30"/>
          <w:cs/>
          <w:lang w:val="th-TH"/>
        </w:rPr>
        <w:t>อัตราภาษี</w:t>
      </w:r>
      <w:r w:rsidR="001A0CB9" w:rsidRPr="00C64DB6">
        <w:rPr>
          <w:rFonts w:ascii="Angsana New" w:hAnsi="Angsana New"/>
          <w:sz w:val="30"/>
          <w:szCs w:val="30"/>
          <w:cs/>
          <w:lang w:val="th-TH"/>
        </w:rPr>
        <w:t>เงินได้</w:t>
      </w:r>
      <w:r w:rsidRPr="00C64DB6">
        <w:rPr>
          <w:rFonts w:ascii="Angsana New" w:hAnsi="Angsana New"/>
          <w:sz w:val="30"/>
          <w:szCs w:val="30"/>
          <w:cs/>
          <w:lang w:val="th-TH"/>
        </w:rPr>
        <w:t>ที่แท้จริงมีสาเหตุหลักจากความแตกต่างระหว่างการรับรู้รายได้ทางบัญชีกับรายได้ทางภาษีบางรายการ</w:t>
      </w:r>
    </w:p>
    <w:p w:rsidR="000E72D9" w:rsidRPr="00C64DB6" w:rsidRDefault="000E72D9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40FB7" w:rsidRPr="00C64DB6" w:rsidRDefault="00140FB7" w:rsidP="008F45A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="00787579"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ขั้นพื้นฐาน</w:t>
      </w:r>
    </w:p>
    <w:p w:rsidR="00787579" w:rsidRPr="002A117C" w:rsidRDefault="00787579" w:rsidP="0063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E75860" w:rsidRPr="002A117C" w:rsidRDefault="00E75860" w:rsidP="00E75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117C">
        <w:rPr>
          <w:rFonts w:ascii="Angsana New" w:hAnsi="Angsana New"/>
          <w:sz w:val="30"/>
          <w:szCs w:val="30"/>
          <w:cs/>
          <w:lang w:val="th-TH"/>
        </w:rPr>
        <w:t xml:space="preserve">กำไรต่อหุ้นขั้นพื้นฐานสำหรับงวดสามเดือนสิ้นสุดวันที่ </w:t>
      </w:r>
      <w:r w:rsidR="00721EF3" w:rsidRPr="002A117C">
        <w:rPr>
          <w:rFonts w:ascii="Angsana New" w:hAnsi="Angsana New"/>
          <w:sz w:val="30"/>
          <w:szCs w:val="30"/>
          <w:cs/>
          <w:lang w:val="th-TH"/>
        </w:rPr>
        <w:t>31 มีนาคม 256</w:t>
      </w:r>
      <w:r w:rsidR="00157CE5" w:rsidRPr="002A117C">
        <w:rPr>
          <w:rFonts w:ascii="Angsana New" w:hAnsi="Angsana New"/>
          <w:sz w:val="30"/>
          <w:szCs w:val="30"/>
          <w:cs/>
          <w:lang w:val="th-TH"/>
        </w:rPr>
        <w:t>1</w:t>
      </w:r>
      <w:r w:rsidR="00721EF3" w:rsidRPr="002A117C">
        <w:rPr>
          <w:rFonts w:ascii="Angsana New" w:hAnsi="Angsana New"/>
          <w:sz w:val="30"/>
          <w:szCs w:val="30"/>
          <w:cs/>
          <w:lang w:val="th-TH"/>
        </w:rPr>
        <w:t xml:space="preserve"> และ 25</w:t>
      </w:r>
      <w:r w:rsidR="00157CE5" w:rsidRPr="002A117C">
        <w:rPr>
          <w:rFonts w:ascii="Angsana New" w:hAnsi="Angsana New"/>
          <w:sz w:val="30"/>
          <w:szCs w:val="30"/>
          <w:cs/>
          <w:lang w:val="th-TH"/>
        </w:rPr>
        <w:t>60</w:t>
      </w:r>
      <w:r w:rsidR="00721EF3" w:rsidRPr="002A11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>คำนวณจากกำไรสำหรับงวดที่เป็นส่วนของผู้ถือหุ้น</w:t>
      </w:r>
      <w:r w:rsidR="007F48E4" w:rsidRPr="002A117C">
        <w:rPr>
          <w:rFonts w:ascii="Angsana New" w:hAnsi="Angsana New"/>
          <w:sz w:val="30"/>
          <w:szCs w:val="30"/>
          <w:cs/>
          <w:lang w:val="th-TH"/>
        </w:rPr>
        <w:t>สามัญ</w:t>
      </w:r>
      <w:r w:rsidRPr="002A117C">
        <w:rPr>
          <w:rFonts w:ascii="Angsana New" w:hAnsi="Angsana New"/>
          <w:sz w:val="30"/>
          <w:szCs w:val="30"/>
          <w:cs/>
          <w:lang w:val="th-TH"/>
        </w:rPr>
        <w:t>ของบริษัทและจำนวนหุ้นสามัญที่ออกจำหน่ายแล้วระหว่างงวด</w:t>
      </w:r>
      <w:r w:rsidR="007F48E4" w:rsidRPr="002A11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A117C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E75860" w:rsidRPr="002A117C" w:rsidRDefault="00E75860" w:rsidP="00E75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9" w:type="dxa"/>
        <w:tblInd w:w="450" w:type="dxa"/>
        <w:tblBorders>
          <w:bottom w:val="double" w:sz="4" w:space="0" w:color="auto"/>
        </w:tblBorders>
        <w:tblLayout w:type="fixed"/>
        <w:tblLook w:val="0000"/>
      </w:tblPr>
      <w:tblGrid>
        <w:gridCol w:w="3798"/>
        <w:gridCol w:w="1249"/>
        <w:gridCol w:w="281"/>
        <w:gridCol w:w="1147"/>
        <w:gridCol w:w="274"/>
        <w:gridCol w:w="1141"/>
        <w:gridCol w:w="281"/>
        <w:gridCol w:w="1138"/>
      </w:tblGrid>
      <w:tr w:rsidR="00301497" w:rsidRPr="00C64DB6" w:rsidTr="00FF2EF4">
        <w:tc>
          <w:tcPr>
            <w:tcW w:w="2040" w:type="pct"/>
            <w:vAlign w:val="bottom"/>
          </w:tcPr>
          <w:p w:rsidR="00E75860" w:rsidRPr="00C64DB6" w:rsidRDefault="00E75860" w:rsidP="007A3A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vAlign w:val="bottom"/>
          </w:tcPr>
          <w:p w:rsidR="00E75860" w:rsidRPr="00C64DB6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E75860" w:rsidRPr="00C64DB6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  <w:vAlign w:val="bottom"/>
          </w:tcPr>
          <w:p w:rsidR="00E75860" w:rsidRPr="00C64DB6" w:rsidRDefault="00E75860" w:rsidP="007A3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97" w:rsidRPr="00C64DB6" w:rsidTr="00FF2EF4">
        <w:tc>
          <w:tcPr>
            <w:tcW w:w="2040" w:type="pct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67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5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301497" w:rsidRPr="00C64DB6" w:rsidTr="00FF2EF4">
        <w:tc>
          <w:tcPr>
            <w:tcW w:w="2040" w:type="pct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C64D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01497" w:rsidRPr="00C64DB6" w:rsidTr="00FF2EF4">
        <w:tc>
          <w:tcPr>
            <w:tcW w:w="2040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671" w:type="pct"/>
            <w:tcBorders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tcBorders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01497" w:rsidRPr="00C64DB6" w:rsidTr="00FF2EF4">
        <w:tc>
          <w:tcPr>
            <w:tcW w:w="2040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6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816,690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1,358,438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182,45</w:t>
            </w:r>
            <w:r w:rsidR="00686289" w:rsidRPr="00C64DB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892,197</w:t>
            </w:r>
          </w:p>
        </w:tc>
      </w:tr>
      <w:tr w:rsidR="00301497" w:rsidRPr="00C64DB6" w:rsidTr="00FF2EF4">
        <w:tc>
          <w:tcPr>
            <w:tcW w:w="2040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1,450,000</w:t>
            </w:r>
          </w:p>
        </w:tc>
      </w:tr>
      <w:tr w:rsidR="00157CE5" w:rsidRPr="00C64DB6" w:rsidTr="00FF2EF4">
        <w:tc>
          <w:tcPr>
            <w:tcW w:w="2040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 w:firstLine="1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57CE5" w:rsidRPr="00C64DB6" w:rsidRDefault="00343FF2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151" w:type="pct"/>
            <w:tcBorders>
              <w:bottom w:val="nil"/>
            </w:tcBorders>
            <w:vAlign w:val="bottom"/>
          </w:tcPr>
          <w:p w:rsidR="00157CE5" w:rsidRPr="00C64DB6" w:rsidRDefault="00157CE5" w:rsidP="001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57CE5" w:rsidRPr="00C64DB6" w:rsidRDefault="00157CE5" w:rsidP="0015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</w:rPr>
              <w:t>0.62</w:t>
            </w:r>
          </w:p>
        </w:tc>
      </w:tr>
    </w:tbl>
    <w:p w:rsidR="0077601E" w:rsidRPr="00C64DB6" w:rsidRDefault="0077601E" w:rsidP="00776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B419DC" w:rsidRPr="00C64DB6" w:rsidRDefault="00FF4A19" w:rsidP="008F45A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FF4A19" w:rsidRPr="002A117C" w:rsidRDefault="00FF4A19" w:rsidP="00B41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4058F7" w:rsidRPr="002A117C" w:rsidRDefault="004058F7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65541" w:rsidRPr="002A117C" w:rsidRDefault="00965541" w:rsidP="0096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770D5" w:rsidRDefault="002770D5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117C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8C428A" w:rsidRPr="002A117C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2A117C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863CA" w:rsidRPr="002A117C" w:rsidRDefault="001863CA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77601E" w:rsidRPr="00C64DB6" w:rsidRDefault="0077601E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50" w:tblpY="2"/>
        <w:tblW w:w="990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499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301497" w:rsidRPr="002A117C" w:rsidTr="00076366">
        <w:trPr>
          <w:cantSplit/>
          <w:trHeight w:val="113"/>
          <w:tblHeader/>
        </w:trPr>
        <w:tc>
          <w:tcPr>
            <w:tcW w:w="4950" w:type="dxa"/>
            <w:gridSpan w:val="3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01497" w:rsidRPr="002A117C" w:rsidTr="00076366">
        <w:trPr>
          <w:cantSplit/>
          <w:trHeight w:val="364"/>
          <w:tblHeader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1497" w:rsidRPr="002A117C" w:rsidTr="00076366">
        <w:trPr>
          <w:cantSplit/>
          <w:trHeight w:val="364"/>
          <w:tblHeader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1497" w:rsidRPr="002A117C" w:rsidTr="00076366">
        <w:trPr>
          <w:cantSplit/>
          <w:trHeight w:val="364"/>
          <w:tblHeader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77601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77601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77601E" w:rsidRPr="002A117C" w:rsidRDefault="00076366" w:rsidP="0077601E">
            <w:pPr>
              <w:tabs>
                <w:tab w:val="left" w:pos="191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7601E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77601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1B6F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495,577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495,577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D171FA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495,577</w:t>
            </w: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2,871,019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D171FA" w:rsidP="00895B3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2,871,019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D171FA" w:rsidP="00895B3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D171FA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2,871,019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77601E" w:rsidRPr="002A117C" w:rsidRDefault="00B517A2" w:rsidP="00B517A2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7601E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7601E" w:rsidRPr="002A117C" w:rsidRDefault="0077601E" w:rsidP="00895B3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77601E" w:rsidRPr="002A117C" w:rsidRDefault="0077601E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076366" w:rsidRPr="002A117C" w:rsidRDefault="00076366" w:rsidP="00076366">
            <w:pPr>
              <w:tabs>
                <w:tab w:val="clear" w:pos="227"/>
                <w:tab w:val="left" w:pos="191"/>
              </w:tabs>
              <w:ind w:left="180" w:hanging="142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</w:t>
            </w:r>
          </w:p>
          <w:p w:rsidR="00E51865" w:rsidRPr="002A117C" w:rsidRDefault="00076366" w:rsidP="00076366">
            <w:pPr>
              <w:tabs>
                <w:tab w:val="clear" w:pos="227"/>
                <w:tab w:val="left" w:pos="191"/>
              </w:tabs>
              <w:ind w:left="18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1863CA" w:rsidP="001863CA">
            <w:pPr>
              <w:pStyle w:val="acctfourfigures"/>
              <w:tabs>
                <w:tab w:val="clear" w:pos="765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</w:t>
            </w:r>
            <w:r w:rsidR="00DF7289"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="00E51865"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565</w:t>
            </w:r>
            <w:r w:rsidR="00E51865"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489</w:t>
            </w:r>
            <w:r w:rsidR="00DF7289"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1863CA" w:rsidP="001863CA">
            <w:pPr>
              <w:pStyle w:val="acctfourfigures"/>
              <w:tabs>
                <w:tab w:val="clear" w:pos="76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DF7289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="00E51865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565</w:t>
            </w:r>
            <w:r w:rsidR="00E51865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489</w:t>
            </w:r>
            <w:r w:rsidR="00DF7289" w:rsidRPr="002A11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1863CA" w:rsidP="001863CA">
            <w:pPr>
              <w:pStyle w:val="acctfourfigures"/>
              <w:tabs>
                <w:tab w:val="clear" w:pos="76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DF7289" w:rsidRPr="002A11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="00E51865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565</w:t>
            </w:r>
            <w:r w:rsidR="00E51865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51865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489</w:t>
            </w:r>
            <w:r w:rsidR="00DF7289" w:rsidRPr="002A11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(4,374,671)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(4,374,671)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1863CA" w:rsidP="009904F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E51865" w:rsidRPr="002A117C">
              <w:rPr>
                <w:rFonts w:ascii="Angsana New" w:hAnsi="Angsana New"/>
                <w:sz w:val="30"/>
                <w:szCs w:val="30"/>
                <w:lang w:bidi="th-TH"/>
              </w:rPr>
              <w:t>(4,374,671)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(19,081,226)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1863CA" w:rsidP="001863CA">
            <w:pPr>
              <w:pStyle w:val="acctfourfigures"/>
              <w:tabs>
                <w:tab w:val="clear" w:pos="76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20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029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157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9904F4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1863CA" w:rsidP="001863CA">
            <w:pPr>
              <w:pStyle w:val="acctfourfigures"/>
              <w:tabs>
                <w:tab w:val="clear" w:pos="76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20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029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A114D"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157</w:t>
            </w:r>
            <w:r w:rsidR="00482574" w:rsidRPr="002A11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สัญญาตราสารอนุพันธ์</w:t>
            </w: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45A2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decimal" w:pos="733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6,702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6,702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45A2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decimal" w:pos="733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F45A2" w:rsidRPr="002A117C" w:rsidRDefault="004F3EE6" w:rsidP="004F3EE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188,90</w:t>
            </w:r>
            <w:r w:rsidR="008F45A2" w:rsidRPr="002A117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188,90</w:t>
            </w:r>
            <w:r w:rsidR="008F45A2" w:rsidRPr="002A117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45A2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decimal" w:pos="733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(29,581)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(29,581)</w:t>
            </w:r>
          </w:p>
        </w:tc>
      </w:tr>
      <w:tr w:rsidR="008F45A2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decimal" w:pos="733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45A2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8F45A2" w:rsidRPr="002A117C" w:rsidRDefault="008F45A2" w:rsidP="008F45A2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decimal" w:pos="733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(3,374,37</w:t>
            </w:r>
            <w:r w:rsidR="008F45A2" w:rsidRPr="002A117C">
              <w:rPr>
                <w:rFonts w:ascii="Angsana New" w:hAnsi="Angsana New"/>
                <w:sz w:val="30"/>
                <w:szCs w:val="30"/>
                <w:lang w:bidi="th-TH"/>
              </w:rPr>
              <w:t>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F45A2" w:rsidRPr="002A117C" w:rsidRDefault="008F45A2" w:rsidP="008F45A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(3,374,37</w:t>
            </w:r>
            <w:r w:rsidR="008F45A2" w:rsidRPr="002A117C">
              <w:rPr>
                <w:rFonts w:ascii="Angsana New" w:hAnsi="Angsana New"/>
                <w:sz w:val="30"/>
                <w:szCs w:val="30"/>
                <w:lang w:bidi="th-TH"/>
              </w:rPr>
              <w:t>7)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076366">
        <w:trPr>
          <w:cantSplit/>
          <w:trHeight w:val="113"/>
        </w:trPr>
        <w:tc>
          <w:tcPr>
            <w:tcW w:w="4950" w:type="dxa"/>
            <w:gridSpan w:val="3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01497" w:rsidRPr="002A117C" w:rsidTr="00076366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1497" w:rsidRPr="002A117C" w:rsidTr="00076366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1497" w:rsidRPr="002A117C" w:rsidTr="00076366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E51865" w:rsidRPr="002A117C" w:rsidRDefault="00050BE6" w:rsidP="00050BE6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51865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493,082</w:t>
            </w: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3,195,527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:rsidR="00E51865" w:rsidRPr="002A117C" w:rsidRDefault="00FE1A50" w:rsidP="00FE1A50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51865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FE1A50" w:rsidRPr="002A117C" w:rsidRDefault="00FE1A50" w:rsidP="00FE1A50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:rsidR="00E51865" w:rsidRPr="002A117C" w:rsidRDefault="00FE1A50" w:rsidP="00FE1A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(2,658,281)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(2,117,415)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(2,117,415)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(16,139,581)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(16,915,170)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สัญญาตราสารอนุพันธ์</w:t>
            </w: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14,555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14,555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126,794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126,794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(106,172)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(106,172)</w:t>
            </w: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076366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tabs>
                <w:tab w:val="clear" w:pos="227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และอัตราแลกเปลี่ยนสกุลเงิน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E51865" w:rsidRPr="002A117C" w:rsidRDefault="00E51865" w:rsidP="000763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(3,836,087)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51865" w:rsidRPr="002A117C" w:rsidRDefault="00E51865" w:rsidP="00E5186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E51865" w:rsidRPr="002A117C" w:rsidRDefault="00E51865" w:rsidP="00FE1A5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(3,836,087)</w:t>
            </w:r>
          </w:p>
        </w:tc>
      </w:tr>
    </w:tbl>
    <w:p w:rsidR="0077601E" w:rsidRPr="00C64DB6" w:rsidRDefault="0077601E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50" w:tblpY="2"/>
        <w:tblW w:w="981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499"/>
        <w:gridCol w:w="1271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301497" w:rsidRPr="002A117C" w:rsidTr="002A117C">
        <w:trPr>
          <w:cantSplit/>
          <w:trHeight w:val="113"/>
        </w:trPr>
        <w:tc>
          <w:tcPr>
            <w:tcW w:w="4950" w:type="dxa"/>
            <w:gridSpan w:val="3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1497" w:rsidRPr="002A117C" w:rsidTr="002A117C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1497" w:rsidRPr="002A117C" w:rsidTr="002A117C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1497" w:rsidRPr="002A117C" w:rsidTr="002A117C">
        <w:trPr>
          <w:cantSplit/>
          <w:trHeight w:val="364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272B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272BD6" w:rsidRPr="002A117C" w:rsidRDefault="00B517A2" w:rsidP="00B517A2">
            <w:pPr>
              <w:tabs>
                <w:tab w:val="clear" w:pos="227"/>
                <w:tab w:val="left" w:pos="2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72BD6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C86B8A" w:rsidP="00C86B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463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C86B8A" w:rsidP="00895B3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C86B8A" w:rsidP="00C86B8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463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C86B8A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C86B8A" w:rsidP="00C86B8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463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,409</w:t>
            </w: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2A117C">
        <w:trPr>
          <w:cantSplit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272BD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497" w:rsidRPr="002A117C" w:rsidTr="002A117C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tabs>
                <w:tab w:val="clear" w:pos="227"/>
              </w:tabs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272BD6" w:rsidRPr="002A117C" w:rsidRDefault="00B517A2" w:rsidP="00B517A2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72BD6"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2A117C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895B38">
            <w:pPr>
              <w:tabs>
                <w:tab w:val="clear" w:pos="227"/>
              </w:tabs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01497" w:rsidRPr="002A117C" w:rsidTr="002A117C">
        <w:trPr>
          <w:cantSplit/>
          <w:trHeight w:val="270"/>
        </w:trPr>
        <w:tc>
          <w:tcPr>
            <w:tcW w:w="3499" w:type="dxa"/>
            <w:shd w:val="clear" w:color="auto" w:fill="auto"/>
            <w:vAlign w:val="bottom"/>
          </w:tcPr>
          <w:p w:rsidR="00272BD6" w:rsidRPr="002A117C" w:rsidRDefault="00272BD6" w:rsidP="00272BD6">
            <w:pPr>
              <w:tabs>
                <w:tab w:val="clear" w:pos="227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461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117C">
              <w:rPr>
                <w:rFonts w:ascii="Angsana New" w:hAnsi="Angsana New"/>
                <w:sz w:val="30"/>
                <w:szCs w:val="30"/>
                <w:cs/>
                <w:lang w:bidi="th-TH"/>
              </w:rPr>
              <w:t>01</w:t>
            </w: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461,01</w:t>
            </w:r>
            <w:r w:rsidRPr="002A117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17C">
              <w:rPr>
                <w:rFonts w:ascii="Angsana New" w:hAnsi="Angsana New"/>
                <w:sz w:val="30"/>
                <w:szCs w:val="30"/>
                <w:lang w:bidi="th-TH"/>
              </w:rPr>
              <w:t>461,018</w:t>
            </w:r>
          </w:p>
        </w:tc>
      </w:tr>
    </w:tbl>
    <w:p w:rsidR="00272BD6" w:rsidRPr="002A117C" w:rsidRDefault="00272BD6" w:rsidP="00272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72BD6" w:rsidRPr="002A117C" w:rsidRDefault="00272BD6" w:rsidP="00272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</w:rPr>
        <w:t>*</w:t>
      </w:r>
      <w:r w:rsidR="00FD5275">
        <w:rPr>
          <w:rFonts w:ascii="Angsana New" w:hAnsi="Angsana New" w:hint="cs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ตารางต่อไปนี้แสดงรายการกระทบยอดยกมาและยกไปของมูลค่ายุติธรรมของสัญญาซื้อขายเงินตราต่างประเทศล่วงหน้า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สัญญาแลกเปลี่ยนอัตราดอกเบี้ยและอัตราแลกเปลี่ยนสกุลเงินสำหรับงวดสามเดือนสิ้นสุดวันที่ 31 มีนาคม 256</w:t>
      </w:r>
      <w:r w:rsidRPr="002A117C">
        <w:rPr>
          <w:rFonts w:ascii="Angsana New" w:hAnsi="Angsana New"/>
          <w:sz w:val="30"/>
          <w:szCs w:val="30"/>
        </w:rPr>
        <w:t>1</w:t>
      </w:r>
    </w:p>
    <w:p w:rsidR="00272BD6" w:rsidRPr="00FD5275" w:rsidRDefault="00272BD6" w:rsidP="002D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/>
      </w:tblPr>
      <w:tblGrid>
        <w:gridCol w:w="7380"/>
        <w:gridCol w:w="1638"/>
      </w:tblGrid>
      <w:tr w:rsidR="00301497" w:rsidRPr="002A117C" w:rsidTr="00895B38">
        <w:tc>
          <w:tcPr>
            <w:tcW w:w="4092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A117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รายการเคลื่อนไหวของมูลค่ายุติธรรมสะสม</w:t>
            </w:r>
          </w:p>
        </w:tc>
        <w:tc>
          <w:tcPr>
            <w:tcW w:w="908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8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</w:t>
            </w:r>
          </w:p>
        </w:tc>
        <w:tc>
          <w:tcPr>
            <w:tcW w:w="908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272BD6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117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A117C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2A11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8" w:type="pct"/>
            <w:vAlign w:val="bottom"/>
          </w:tcPr>
          <w:p w:rsidR="00272BD6" w:rsidRPr="002A117C" w:rsidRDefault="00272BD6" w:rsidP="00272BD6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141,349</w:t>
            </w:r>
          </w:p>
        </w:tc>
      </w:tr>
      <w:tr w:rsidR="008F45A2" w:rsidRPr="002A117C" w:rsidTr="00895B38">
        <w:trPr>
          <w:trHeight w:val="317"/>
        </w:trPr>
        <w:tc>
          <w:tcPr>
            <w:tcW w:w="4092" w:type="pct"/>
            <w:vAlign w:val="bottom"/>
          </w:tcPr>
          <w:p w:rsidR="008F45A2" w:rsidRPr="002A117C" w:rsidRDefault="00B517A2" w:rsidP="008F45A2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54,25</w:t>
            </w:r>
            <w:r w:rsidR="008F45A2" w:rsidRPr="002A117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F45A2" w:rsidRPr="002A117C" w:rsidTr="00895B38">
        <w:trPr>
          <w:trHeight w:val="317"/>
        </w:trPr>
        <w:tc>
          <w:tcPr>
            <w:tcW w:w="4092" w:type="pct"/>
            <w:vAlign w:val="bottom"/>
          </w:tcPr>
          <w:p w:rsidR="008F45A2" w:rsidRPr="002A117C" w:rsidRDefault="008F45A2" w:rsidP="008F45A2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195,60</w:t>
            </w:r>
            <w:r w:rsidR="008F45A2" w:rsidRPr="002A11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895B3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A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908" w:type="pct"/>
            <w:vAlign w:val="bottom"/>
          </w:tcPr>
          <w:p w:rsidR="00272BD6" w:rsidRPr="002A117C" w:rsidRDefault="00272BD6" w:rsidP="00895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301497" w:rsidRPr="002A117C" w:rsidTr="00895B38">
        <w:trPr>
          <w:trHeight w:val="317"/>
        </w:trPr>
        <w:tc>
          <w:tcPr>
            <w:tcW w:w="4092" w:type="pct"/>
            <w:vAlign w:val="bottom"/>
          </w:tcPr>
          <w:p w:rsidR="00272BD6" w:rsidRPr="002A117C" w:rsidRDefault="00272BD6" w:rsidP="00895B38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117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A117C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2A117C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B517A2" w:rsidRPr="002A11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8" w:type="pct"/>
            <w:vAlign w:val="bottom"/>
          </w:tcPr>
          <w:p w:rsidR="00272BD6" w:rsidRPr="002A117C" w:rsidRDefault="00272BD6" w:rsidP="00895B38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(3,942,259)</w:t>
            </w:r>
          </w:p>
        </w:tc>
      </w:tr>
      <w:tr w:rsidR="008F45A2" w:rsidRPr="002A117C" w:rsidTr="00895B38">
        <w:trPr>
          <w:trHeight w:val="317"/>
        </w:trPr>
        <w:tc>
          <w:tcPr>
            <w:tcW w:w="4092" w:type="pct"/>
            <w:vAlign w:val="bottom"/>
          </w:tcPr>
          <w:p w:rsidR="008F45A2" w:rsidRPr="002A117C" w:rsidRDefault="00B517A2" w:rsidP="008F45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11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117C">
              <w:rPr>
                <w:rFonts w:ascii="Angsana New" w:hAnsi="Angsana New"/>
                <w:sz w:val="30"/>
                <w:szCs w:val="30"/>
                <w:lang w:val="en-US"/>
              </w:rPr>
              <w:t>538,30</w:t>
            </w:r>
            <w:r w:rsidR="008F45A2" w:rsidRPr="002A11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F45A2" w:rsidRPr="002A117C" w:rsidTr="00895B38">
        <w:trPr>
          <w:trHeight w:val="317"/>
        </w:trPr>
        <w:tc>
          <w:tcPr>
            <w:tcW w:w="4092" w:type="pct"/>
            <w:vAlign w:val="bottom"/>
          </w:tcPr>
          <w:p w:rsidR="008F45A2" w:rsidRPr="002A117C" w:rsidRDefault="008F45A2" w:rsidP="008F45A2">
            <w:pPr>
              <w:rPr>
                <w:rFonts w:ascii="Angsana New" w:hAnsi="Angsana New"/>
                <w:sz w:val="30"/>
                <w:szCs w:val="30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A117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45A2" w:rsidRPr="002A117C" w:rsidRDefault="004F3EE6" w:rsidP="008F45A2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A11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(3,403,95</w:t>
            </w:r>
            <w:r w:rsidR="008F45A2" w:rsidRPr="002A11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8)</w:t>
            </w:r>
          </w:p>
        </w:tc>
      </w:tr>
    </w:tbl>
    <w:p w:rsidR="00272BD6" w:rsidRPr="00C64DB6" w:rsidRDefault="00272BD6" w:rsidP="00272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D8593C" w:rsidRPr="002A117C" w:rsidRDefault="00D8593C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426181" w:rsidRPr="002A117C" w:rsidRDefault="00426181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72BD6" w:rsidRPr="002A117C" w:rsidRDefault="00272BD6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117C">
        <w:rPr>
          <w:rFonts w:ascii="Angsana New" w:hAnsi="Angsana New"/>
          <w:sz w:val="30"/>
          <w:szCs w:val="30"/>
          <w:cs/>
        </w:rPr>
        <w:t>ณ วันที่ 3</w:t>
      </w:r>
      <w:r w:rsidRPr="002A117C">
        <w:rPr>
          <w:rFonts w:ascii="Angsana New" w:hAnsi="Angsana New"/>
          <w:sz w:val="30"/>
          <w:szCs w:val="30"/>
        </w:rPr>
        <w:t xml:space="preserve">1 </w:t>
      </w:r>
      <w:r w:rsidRPr="002A117C">
        <w:rPr>
          <w:rFonts w:ascii="Angsana New" w:hAnsi="Angsana New"/>
          <w:sz w:val="30"/>
          <w:szCs w:val="30"/>
          <w:cs/>
        </w:rPr>
        <w:t xml:space="preserve">มีนาคม </w:t>
      </w:r>
      <w:r w:rsidRPr="002A117C">
        <w:rPr>
          <w:rFonts w:ascii="Angsana New" w:hAnsi="Angsana New"/>
          <w:sz w:val="30"/>
          <w:szCs w:val="30"/>
        </w:rPr>
        <w:t xml:space="preserve">2561 </w:t>
      </w:r>
      <w:r w:rsidRPr="002A117C">
        <w:rPr>
          <w:rFonts w:ascii="Angsana New" w:hAnsi="Angsana New"/>
          <w:sz w:val="30"/>
          <w:szCs w:val="30"/>
          <w:cs/>
        </w:rPr>
        <w:t xml:space="preserve">กลุ่มบริษัทได้ทำสัญญาซื้อขายเงินตราต่างประเทศล่วงหน้าหลายสัญญากับสถาบันการเงินหลายแห่ง เพื่อใช้ในการจัดการความเสี่ยงจากอัตราแลกเปลี่ยนเงินตราต่างประเทศที่เกิดจากการซื้อสินค้า </w:t>
      </w:r>
      <w:r w:rsidR="00B517A2" w:rsidRPr="002A117C">
        <w:rPr>
          <w:rFonts w:ascii="Angsana New" w:hAnsi="Angsana New"/>
          <w:sz w:val="30"/>
          <w:szCs w:val="30"/>
        </w:rPr>
        <w:t xml:space="preserve">                                </w:t>
      </w:r>
      <w:r w:rsidRPr="002A117C">
        <w:rPr>
          <w:rFonts w:ascii="Angsana New" w:hAnsi="Angsana New"/>
          <w:sz w:val="30"/>
          <w:szCs w:val="30"/>
          <w:cs/>
        </w:rPr>
        <w:t>กลุ่มบริษัทมีสัญญาซื้อขายเงินตราต่างประเทศล่วงหน้าโดยทำสัญญาซื้อสกุลเงินยูโรจำนวน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="006954B5" w:rsidRPr="002A117C">
        <w:rPr>
          <w:rFonts w:ascii="Angsana New" w:hAnsi="Angsana New"/>
          <w:sz w:val="30"/>
          <w:szCs w:val="30"/>
        </w:rPr>
        <w:t>3.53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ล้านยูโร และ</w:t>
      </w:r>
      <w:r w:rsidR="00B517A2" w:rsidRPr="002A117C">
        <w:rPr>
          <w:rFonts w:ascii="Angsana New" w:hAnsi="Angsana New"/>
          <w:sz w:val="30"/>
          <w:szCs w:val="30"/>
        </w:rPr>
        <w:t xml:space="preserve">                            </w:t>
      </w:r>
      <w:r w:rsidRPr="002A117C">
        <w:rPr>
          <w:rFonts w:ascii="Angsana New" w:hAnsi="Angsana New"/>
          <w:sz w:val="30"/>
          <w:szCs w:val="30"/>
          <w:cs/>
        </w:rPr>
        <w:t xml:space="preserve">สกุลเงินเหรียญสหรัฐอเมริกาจำนวน </w:t>
      </w:r>
      <w:r w:rsidR="006954B5" w:rsidRPr="002A117C">
        <w:rPr>
          <w:rFonts w:ascii="Angsana New" w:hAnsi="Angsana New"/>
          <w:sz w:val="30"/>
          <w:szCs w:val="30"/>
        </w:rPr>
        <w:t>26.31</w:t>
      </w:r>
      <w:r w:rsidRPr="002A117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ด้วยสกุลเงินเหรียญออสเตรเลียจำนวนเงิน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="006954B5" w:rsidRPr="002A117C">
        <w:rPr>
          <w:rFonts w:ascii="Angsana New" w:hAnsi="Angsana New"/>
          <w:sz w:val="30"/>
          <w:szCs w:val="30"/>
        </w:rPr>
        <w:t>40.90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ล้านเหรียญออสเตรเลีย หรือเทียบเท่า</w:t>
      </w:r>
      <w:r w:rsidR="006954B5" w:rsidRPr="002A117C">
        <w:rPr>
          <w:rFonts w:ascii="Angsana New" w:hAnsi="Angsana New"/>
          <w:sz w:val="30"/>
          <w:szCs w:val="30"/>
        </w:rPr>
        <w:t xml:space="preserve"> 981.74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ล้านบาท สัญญาดังกล่าวจะสิ้นสุดในระหว่างเดือนเมษายน 2561 </w:t>
      </w:r>
      <w:r w:rsidR="006954B5" w:rsidRPr="002A117C">
        <w:rPr>
          <w:rFonts w:ascii="Angsana New" w:hAnsi="Angsana New"/>
          <w:sz w:val="30"/>
          <w:szCs w:val="30"/>
          <w:cs/>
        </w:rPr>
        <w:t xml:space="preserve">ถึงเดือนมิถุนายน 2561 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ล้านยูโร และ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65.94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ล้านเหรียญสหรัฐอเมริกาเทียบเท่าจำนวนเงิน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105.33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2,686.61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D8593C" w:rsidRPr="002A117C" w:rsidRDefault="00D8593C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2EF4" w:rsidRPr="002A117C" w:rsidRDefault="00FF2EF4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:rsidR="00FF2EF4" w:rsidRPr="002A117C" w:rsidRDefault="00FF2EF4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72BD6" w:rsidRPr="002A117C" w:rsidRDefault="00272BD6" w:rsidP="008F45A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</w:rPr>
        <w:t>ณ วันที่ 31 มีนาคม 2561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31 </w:t>
      </w:r>
      <w:r w:rsidR="000F2767" w:rsidRPr="002A117C">
        <w:rPr>
          <w:rFonts w:ascii="Angsana New" w:hAnsi="Angsana New"/>
          <w:sz w:val="30"/>
          <w:szCs w:val="30"/>
          <w:cs/>
        </w:rPr>
        <w:t>มีนาคม 2561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ประกอบด้วยสกุลเงินบาทเป็นจำนวนเงินรวม</w:t>
      </w:r>
      <w:r w:rsidRPr="002A117C">
        <w:rPr>
          <w:rFonts w:ascii="Angsana New" w:hAnsi="Angsana New"/>
          <w:sz w:val="30"/>
          <w:szCs w:val="30"/>
        </w:rPr>
        <w:t xml:space="preserve"> 1,000 </w:t>
      </w:r>
      <w:r w:rsidRPr="002A117C">
        <w:rPr>
          <w:rFonts w:ascii="Angsana New" w:hAnsi="Angsana New"/>
          <w:sz w:val="30"/>
          <w:szCs w:val="30"/>
          <w:cs/>
        </w:rPr>
        <w:t>ล้านบาท</w:t>
      </w:r>
      <w:r w:rsidR="00B517A2" w:rsidRPr="002A117C">
        <w:rPr>
          <w:rFonts w:ascii="Angsana New" w:hAnsi="Angsana New"/>
          <w:sz w:val="30"/>
          <w:szCs w:val="30"/>
        </w:rPr>
        <w:t xml:space="preserve">                                 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สกุลเงินเหรียญสหรัฐอเมริกาเป็นจำนวนเงินรวม</w:t>
      </w:r>
      <w:r w:rsidRPr="002A117C">
        <w:rPr>
          <w:rFonts w:ascii="Angsana New" w:hAnsi="Angsana New"/>
          <w:sz w:val="30"/>
          <w:szCs w:val="30"/>
        </w:rPr>
        <w:t xml:space="preserve"> 200 </w:t>
      </w:r>
      <w:r w:rsidRPr="002A117C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สกุลเงินเยนเป็นจำนวนเงินรวม </w:t>
      </w:r>
      <w:r w:rsidRPr="002A117C">
        <w:rPr>
          <w:rFonts w:ascii="Angsana New" w:hAnsi="Angsana New"/>
          <w:sz w:val="30"/>
          <w:szCs w:val="30"/>
        </w:rPr>
        <w:t xml:space="preserve">15,000 </w:t>
      </w:r>
      <w:r w:rsidRPr="002A117C">
        <w:rPr>
          <w:rFonts w:ascii="Angsana New" w:hAnsi="Angsana New"/>
          <w:sz w:val="30"/>
          <w:szCs w:val="30"/>
          <w:cs/>
        </w:rPr>
        <w:t>ล้านเยน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131E85" w:rsidRPr="002A117C">
        <w:rPr>
          <w:rFonts w:ascii="Angsana New" w:hAnsi="Angsana New"/>
          <w:sz w:val="30"/>
          <w:szCs w:val="30"/>
          <w:cs/>
        </w:rPr>
        <w:t>903.07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สกุลเงินบาทเป็นจำนวนเงินรวม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1,000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สกุลเงินเหรียญสหรัฐอเมริกาเป็นจำนวนเงินรวม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200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2A117C">
        <w:rPr>
          <w:rFonts w:ascii="Angsana New" w:hAnsi="Angsana New"/>
          <w:i/>
          <w:iCs/>
          <w:sz w:val="30"/>
          <w:szCs w:val="30"/>
        </w:rPr>
        <w:t>15,000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 ล้านเยน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และสกุลเหรียญออสเตรเลียเป็นจำนวนเงินรวม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 873.59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2A117C">
        <w:rPr>
          <w:rFonts w:ascii="Angsana New" w:hAnsi="Angsana New"/>
          <w:i/>
          <w:iCs/>
          <w:sz w:val="30"/>
          <w:szCs w:val="30"/>
        </w:rPr>
        <w:t>)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3C1061" w:rsidRPr="002A117C" w:rsidRDefault="003C1061" w:rsidP="008F45A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C1061" w:rsidRPr="002A117C" w:rsidRDefault="003C1061" w:rsidP="008F45A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2A117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3C1061" w:rsidRPr="002A117C" w:rsidRDefault="003C1061" w:rsidP="008F45A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3C1061" w:rsidRPr="002A117C" w:rsidRDefault="003C1061" w:rsidP="008F45A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3C1061" w:rsidRPr="002A117C" w:rsidRDefault="003C1061" w:rsidP="008F45A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3C1061" w:rsidRPr="002A117C" w:rsidRDefault="003C1061" w:rsidP="008F45A2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117C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2A117C">
        <w:rPr>
          <w:rFonts w:ascii="Angsana New" w:hAnsi="Angsana New"/>
          <w:sz w:val="30"/>
          <w:szCs w:val="30"/>
          <w:lang w:bidi="th-TH"/>
        </w:rPr>
        <w:t xml:space="preserve">2 </w:t>
      </w:r>
      <w:r w:rsidR="00FE1A50" w:rsidRPr="002A117C">
        <w:rPr>
          <w:rFonts w:ascii="Angsana New" w:hAnsi="Angsana New"/>
          <w:sz w:val="30"/>
          <w:szCs w:val="30"/>
          <w:cs/>
          <w:lang w:val="en-US" w:bidi="th-TH"/>
        </w:rPr>
        <w:t>ของเครื่องมือทางการเงินที่วัดมูลค่าด้วยมูลค่ายุติธรรมในงบแสดงฐานะการเงิน</w:t>
      </w:r>
      <w:r w:rsidR="00B517A2" w:rsidRPr="002A117C">
        <w:rPr>
          <w:rFonts w:ascii="Angsana New" w:hAnsi="Angsana New"/>
          <w:sz w:val="30"/>
          <w:szCs w:val="30"/>
          <w:cs/>
          <w:lang w:val="en-US" w:bidi="th-TH"/>
        </w:rPr>
        <w:t xml:space="preserve">และเปิดเผยมูลค่าด้วยมูลค่ายุติธรรม ณ วันที่ </w:t>
      </w:r>
      <w:r w:rsidR="00FE1A50" w:rsidRPr="002A117C">
        <w:rPr>
          <w:rFonts w:ascii="Angsana New" w:hAnsi="Angsana New"/>
          <w:sz w:val="30"/>
          <w:szCs w:val="30"/>
          <w:cs/>
          <w:lang w:val="en-US" w:bidi="th-TH"/>
        </w:rPr>
        <w:t>3</w:t>
      </w:r>
      <w:r w:rsidR="00FE1A50" w:rsidRPr="002A117C">
        <w:rPr>
          <w:rFonts w:ascii="Angsana New" w:hAnsi="Angsana New"/>
          <w:sz w:val="30"/>
          <w:szCs w:val="30"/>
          <w:lang w:val="en-US" w:bidi="th-TH"/>
        </w:rPr>
        <w:t>1</w:t>
      </w:r>
      <w:r w:rsidR="00FE1A50" w:rsidRPr="002A117C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2561 และวันที่ 31 ธันวาคม 2560 ขั้นตอนการประเมินมูลค่</w:t>
      </w:r>
      <w:r w:rsidR="008F45A2" w:rsidRPr="002A117C">
        <w:rPr>
          <w:rFonts w:ascii="Angsana New" w:hAnsi="Angsana New"/>
          <w:sz w:val="30"/>
          <w:szCs w:val="30"/>
          <w:cs/>
          <w:lang w:val="en-US" w:bidi="th-TH"/>
        </w:rPr>
        <w:t>าได้เปิดเผยในหมายเหตุข้อ 2 (ค)</w:t>
      </w:r>
    </w:p>
    <w:p w:rsidR="00B517A2" w:rsidRPr="00C64DB6" w:rsidRDefault="00B517A2" w:rsidP="003C1061">
      <w:pPr>
        <w:pStyle w:val="block"/>
        <w:tabs>
          <w:tab w:val="center" w:pos="5088"/>
        </w:tabs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3C1061" w:rsidRPr="00C64DB6" w:rsidRDefault="003C1061" w:rsidP="003C1061">
      <w:pPr>
        <w:pStyle w:val="block"/>
        <w:tabs>
          <w:tab w:val="center" w:pos="5088"/>
        </w:tabs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:rsidR="003C1061" w:rsidRPr="00C64DB6" w:rsidRDefault="003C1061" w:rsidP="003C1061">
      <w:pPr>
        <w:pStyle w:val="block"/>
        <w:tabs>
          <w:tab w:val="center" w:pos="5088"/>
        </w:tabs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ook w:val="04A0"/>
      </w:tblPr>
      <w:tblGrid>
        <w:gridCol w:w="3510"/>
        <w:gridCol w:w="236"/>
        <w:gridCol w:w="5434"/>
      </w:tblGrid>
      <w:tr w:rsidR="00301497" w:rsidRPr="00C64DB6" w:rsidTr="00895B38">
        <w:trPr>
          <w:tblHeader/>
        </w:trPr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1061" w:rsidRPr="00C64DB6" w:rsidTr="00895B38"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B517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เทคนิคการเปรียบเทียบราคาตลาด/การคิดลดกระแสเงินสด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 xml:space="preserve"> ประเมิน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มูลค่ายุติธรรมโดยพิจารณาถึง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(1)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(2)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>มูลค่าปัจจุบันสุทธิที่คำนวณจากอัตรา</w:t>
            </w:r>
            <w:r w:rsidR="00B37967" w:rsidRPr="00C64DB6"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  <w:t xml:space="preserve">                                                        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val="en-US" w:bidi="th-TH"/>
              </w:rPr>
              <w:t>คิดลดที่อ้างอิงจาก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ราคาเสนอซื้อขายของหลักทรัพย์ที่มีระยะเวลา</w:t>
            </w:r>
            <w:r w:rsidR="00B37967" w:rsidRPr="00C64DB6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 xml:space="preserve">                                                          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  <w:t>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C64DB6">
              <w:rPr>
                <w:rFonts w:ascii="Angsana New" w:hAnsi="Angsana New"/>
                <w:spacing w:val="-5"/>
              </w:rPr>
              <w:t xml:space="preserve"> </w:t>
            </w:r>
            <w:r w:rsidRPr="00C64DB6"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  <w:t>illiquidity factor</w:t>
            </w:r>
          </w:p>
        </w:tc>
      </w:tr>
    </w:tbl>
    <w:p w:rsidR="003C1061" w:rsidRPr="00C64DB6" w:rsidRDefault="003C1061" w:rsidP="003C1061">
      <w:pPr>
        <w:pStyle w:val="block"/>
        <w:tabs>
          <w:tab w:val="center" w:pos="5088"/>
        </w:tabs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3C1061" w:rsidRPr="00C64DB6" w:rsidRDefault="003C1061" w:rsidP="003C1061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เครื่องมือทางการเงินที่เปิดเผยมูลค่าด้วยมูลค่ายุติธรรม</w:t>
      </w:r>
    </w:p>
    <w:p w:rsidR="003C1061" w:rsidRPr="00C64DB6" w:rsidRDefault="003C1061" w:rsidP="003C1061">
      <w:pPr>
        <w:pStyle w:val="block"/>
        <w:tabs>
          <w:tab w:val="center" w:pos="5088"/>
        </w:tabs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ook w:val="04A0"/>
      </w:tblPr>
      <w:tblGrid>
        <w:gridCol w:w="3510"/>
        <w:gridCol w:w="236"/>
        <w:gridCol w:w="5434"/>
      </w:tblGrid>
      <w:tr w:rsidR="00301497" w:rsidRPr="00C64DB6" w:rsidTr="00895B38"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1497" w:rsidRPr="00C64DB6" w:rsidTr="00895B38">
        <w:tc>
          <w:tcPr>
            <w:tcW w:w="3510" w:type="dxa"/>
            <w:shd w:val="clear" w:color="auto" w:fill="auto"/>
          </w:tcPr>
          <w:p w:rsidR="003C1061" w:rsidRPr="00C64DB6" w:rsidDel="00FF6C39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Del="00FF6C39" w:rsidRDefault="003C1061" w:rsidP="00895B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01497" w:rsidRPr="00C64DB6" w:rsidTr="00895B38">
        <w:tc>
          <w:tcPr>
            <w:tcW w:w="3510" w:type="dxa"/>
            <w:shd w:val="clear" w:color="auto" w:fill="auto"/>
          </w:tcPr>
          <w:p w:rsidR="003C1061" w:rsidRPr="00C64DB6" w:rsidDel="00FF6C39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Del="00FF6C39" w:rsidRDefault="003C1061" w:rsidP="00895B3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Swap model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301497" w:rsidRPr="00C64DB6" w:rsidTr="00895B38"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</w:t>
            </w:r>
            <w:r w:rsidR="00C552CD"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แลกเปลี่ยน</w:t>
            </w:r>
          </w:p>
          <w:p w:rsidR="003C1061" w:rsidRPr="00C64DB6" w:rsidRDefault="003C1061" w:rsidP="00C552C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สกุลเงิน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Black-Scholes model/ 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:rsidR="003C1061" w:rsidRPr="00C64DB6" w:rsidRDefault="003C1061" w:rsidP="008F45A2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64DB6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:rsidR="003C1061" w:rsidRPr="00C64DB6" w:rsidRDefault="003C1061" w:rsidP="008F45A2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/>
      </w:tblPr>
      <w:tblGrid>
        <w:gridCol w:w="3510"/>
        <w:gridCol w:w="236"/>
        <w:gridCol w:w="5434"/>
      </w:tblGrid>
      <w:tr w:rsidR="00301497" w:rsidRPr="00C64DB6" w:rsidTr="00895B38">
        <w:trPr>
          <w:tblHeader/>
        </w:trPr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4DB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1061" w:rsidRPr="00C64DB6" w:rsidTr="00895B38">
        <w:tc>
          <w:tcPr>
            <w:tcW w:w="3510" w:type="dxa"/>
            <w:shd w:val="clear" w:color="auto" w:fill="auto"/>
          </w:tcPr>
          <w:p w:rsidR="003C1061" w:rsidRPr="00C64DB6" w:rsidRDefault="003C1061" w:rsidP="00895B3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64DB6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36" w:type="dxa"/>
            <w:shd w:val="clear" w:color="auto" w:fill="auto"/>
          </w:tcPr>
          <w:p w:rsidR="003C1061" w:rsidRPr="00C64DB6" w:rsidRDefault="003C1061" w:rsidP="00895B3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shd w:val="clear" w:color="auto" w:fill="auto"/>
          </w:tcPr>
          <w:p w:rsidR="003C1061" w:rsidRPr="00C64DB6" w:rsidRDefault="003C1061" w:rsidP="00B3796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DB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วิธีคิดลดกระแสเงินสด </w:t>
            </w:r>
            <w:r w:rsidRPr="00C64DB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(Discounted Cash Flow);</w:t>
            </w:r>
            <w:r w:rsidRPr="00C64D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รูปแบบการประเมินมูลค่าพิจารณาถึงมูลค่าปัจจุบันที่คาดว่าจะจ่ายในอนาคต คิดลดโดยใช้อัตราคิดลดที่ปรับค่าความเสี่ยงแล้ว</w:t>
            </w:r>
          </w:p>
        </w:tc>
      </w:tr>
    </w:tbl>
    <w:p w:rsidR="003C1061" w:rsidRPr="002A117C" w:rsidRDefault="003C1061" w:rsidP="00272BD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E2AF3" w:rsidRPr="002A117C" w:rsidRDefault="00520FD4" w:rsidP="008F45A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117C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CE2AF3" w:rsidRPr="002A117C">
        <w:rPr>
          <w:rFonts w:ascii="Angsana New" w:hAnsi="Angsana New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:rsidR="00B525E3" w:rsidRPr="002A117C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87CB7" w:rsidRPr="002A117C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:rsidR="005A72D6" w:rsidRPr="002A117C" w:rsidRDefault="005A72D6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2A117C" w:rsidRDefault="00074FA8" w:rsidP="0099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2EE">
        <w:rPr>
          <w:rFonts w:ascii="Angsana New" w:hAnsi="Angsana New"/>
          <w:sz w:val="30"/>
          <w:szCs w:val="30"/>
          <w:cs/>
        </w:rPr>
        <w:t xml:space="preserve">เมื่อวันที่ 1 สิงหาคม 2557 บริษัท ผลิตไฟฟ้าราชบุรี จำกัด ซึ่งเป็นบริษัทย่อยทางตรง ได้รับโอนสิทธิในสัญญาปฏิบัติการเดินเครื่องและบำรุงรักษาโรงไฟฟ้ากับผู้ให้บริการรายหนึ่ง จากบริษัทย่อยแห่งหนึ่งที่เลิกกิจการในปี 2557 </w:t>
      </w:r>
      <w:r w:rsidR="00AA2D33" w:rsidRPr="002D62EE">
        <w:rPr>
          <w:rFonts w:ascii="Angsana New" w:hAnsi="Angsana New"/>
          <w:sz w:val="30"/>
          <w:szCs w:val="30"/>
          <w:cs/>
        </w:rPr>
        <w:t xml:space="preserve">สัญญาดังกล่าวลงวันที่ 30 มิถุนายน 2543 </w:t>
      </w:r>
      <w:r w:rsidR="00AA2D33" w:rsidRPr="002D62EE">
        <w:rPr>
          <w:rFonts w:ascii="Angsana New" w:hAnsi="Angsana New" w:hint="cs"/>
          <w:sz w:val="30"/>
          <w:szCs w:val="30"/>
          <w:cs/>
        </w:rPr>
        <w:t>และ</w:t>
      </w:r>
      <w:r w:rsidR="00AA2D33" w:rsidRPr="002D62EE">
        <w:rPr>
          <w:rFonts w:ascii="Angsana New" w:hAnsi="Angsana New"/>
          <w:sz w:val="30"/>
          <w:szCs w:val="30"/>
          <w:cs/>
        </w:rPr>
        <w:t>มีระยะเวลา 20 ปี นับจากวันที่ระบุในสัญญา</w:t>
      </w:r>
      <w:r w:rsidR="00AA2D33" w:rsidRPr="002D62EE">
        <w:rPr>
          <w:rFonts w:ascii="Angsana New" w:hAnsi="Angsana New" w:hint="cs"/>
          <w:sz w:val="30"/>
          <w:szCs w:val="30"/>
          <w:cs/>
        </w:rPr>
        <w:t xml:space="preserve"> </w:t>
      </w:r>
      <w:r w:rsidRPr="002D62EE">
        <w:rPr>
          <w:rFonts w:ascii="Angsana New" w:hAnsi="Angsana New"/>
          <w:sz w:val="30"/>
          <w:szCs w:val="30"/>
          <w:cs/>
        </w:rPr>
        <w:t>ตามเงื่อนไขของ</w:t>
      </w:r>
      <w:r w:rsidRPr="00C325E3">
        <w:rPr>
          <w:rFonts w:ascii="Angsana New" w:hAnsi="Angsana New"/>
          <w:sz w:val="30"/>
          <w:szCs w:val="30"/>
          <w:cs/>
        </w:rPr>
        <w:t>สัญญา</w:t>
      </w:r>
      <w:r w:rsidR="002A117C" w:rsidRPr="00C325E3">
        <w:rPr>
          <w:rFonts w:ascii="Angsana New" w:hAnsi="Angsana New"/>
          <w:sz w:val="30"/>
          <w:szCs w:val="30"/>
        </w:rPr>
        <w:t xml:space="preserve"> </w:t>
      </w:r>
      <w:r w:rsidRPr="00C325E3">
        <w:rPr>
          <w:rFonts w:ascii="Angsana New" w:hAnsi="Angsana New"/>
          <w:sz w:val="30"/>
          <w:szCs w:val="30"/>
          <w:cs/>
        </w:rPr>
        <w:t>ผู้ให้บริการรายดังกล่าวจะต้องดำเนินการผลิตกระแสไฟฟ้าและบำร</w:t>
      </w:r>
      <w:r w:rsidR="00AA2D33" w:rsidRPr="00C325E3">
        <w:rPr>
          <w:rFonts w:ascii="Angsana New" w:hAnsi="Angsana New"/>
          <w:sz w:val="30"/>
          <w:szCs w:val="30"/>
          <w:cs/>
        </w:rPr>
        <w:t xml:space="preserve">ุงรักษาโรงไฟฟ้าให้กับบริษัทย่อย </w:t>
      </w:r>
      <w:r w:rsidRPr="00C325E3">
        <w:rPr>
          <w:rFonts w:ascii="Angsana New" w:hAnsi="Angsana New"/>
          <w:sz w:val="30"/>
          <w:szCs w:val="30"/>
          <w:cs/>
        </w:rPr>
        <w:t>นอกจากนี้บริษัท ผลิตไฟฟ้าราชบุรี จำกัด จะต้องจ่ายค่าตอบแทนในการบริหารโครงการให้แก่ผู้ให้บริการรายดังกล่าว</w:t>
      </w:r>
      <w:r w:rsidR="006A319A" w:rsidRPr="00C325E3">
        <w:rPr>
          <w:rFonts w:ascii="Angsana New" w:hAnsi="Angsana New" w:hint="cs"/>
          <w:sz w:val="30"/>
          <w:szCs w:val="30"/>
          <w:cs/>
        </w:rPr>
        <w:t xml:space="preserve">  </w:t>
      </w:r>
      <w:r w:rsidRPr="00C325E3">
        <w:rPr>
          <w:rFonts w:ascii="Angsana New" w:hAnsi="Angsana New"/>
          <w:sz w:val="30"/>
          <w:szCs w:val="30"/>
          <w:cs/>
        </w:rPr>
        <w:t>หรือได้รับเงินชดเชยจากผู้ให้บริการรายดังกล่าวตามเงื่อนไขที่ระบุไว้ในสัญญา</w:t>
      </w:r>
    </w:p>
    <w:p w:rsidR="00993E0A" w:rsidRPr="002A117C" w:rsidRDefault="00993E0A" w:rsidP="0099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Pr="002A117C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11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:rsidR="00287CB7" w:rsidRPr="002A117C" w:rsidRDefault="00287CB7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93E0A" w:rsidRPr="002A117C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17C">
        <w:rPr>
          <w:rFonts w:ascii="Angsana New" w:hAnsi="Angsana New"/>
          <w:sz w:val="30"/>
          <w:szCs w:val="30"/>
          <w:cs/>
        </w:rPr>
        <w:t>เมื่อวันที่ 27 ตุลาคม 2543 บริษัท ผลิตไฟฟ้าราชบุรี จำกัด ซึ่งเป็นบริษัทย่อยทางตรง</w:t>
      </w:r>
      <w:r w:rsidR="00B37967" w:rsidRPr="002A117C">
        <w:rPr>
          <w:rFonts w:ascii="Angsana New" w:hAnsi="Angsana New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ได้ทำสัญญาซื้อขาย                         ก๊าซธรรมชาติกับบริษัท ปตท. จำกัด (มหาชน) </w:t>
      </w:r>
      <w:r w:rsidRPr="002A117C">
        <w:rPr>
          <w:rFonts w:ascii="Angsana New" w:hAnsi="Angsana New"/>
          <w:sz w:val="30"/>
          <w:szCs w:val="30"/>
        </w:rPr>
        <w:t>(“</w:t>
      </w:r>
      <w:r w:rsidRPr="002A117C">
        <w:rPr>
          <w:rFonts w:ascii="Angsana New" w:hAnsi="Angsana New"/>
          <w:sz w:val="30"/>
          <w:szCs w:val="30"/>
          <w:cs/>
        </w:rPr>
        <w:t>ปตท</w:t>
      </w:r>
      <w:r w:rsidRPr="002A117C">
        <w:rPr>
          <w:rFonts w:ascii="Angsana New" w:hAnsi="Angsana New"/>
          <w:sz w:val="30"/>
          <w:szCs w:val="30"/>
        </w:rPr>
        <w:t xml:space="preserve">.”) </w:t>
      </w:r>
      <w:r w:rsidRPr="002A117C">
        <w:rPr>
          <w:rFonts w:ascii="Angsana New" w:hAnsi="Angsana New"/>
          <w:sz w:val="30"/>
          <w:szCs w:val="30"/>
          <w:cs/>
        </w:rPr>
        <w:t>เป็นระยะเวลา 25 ปี โดย ปตท. จะจำหน่ายก๊าซธรรมชาติให้กับบริษัทย่อยดังกล่าวในปริมาณและราคาที่ตกลงกัน</w:t>
      </w:r>
    </w:p>
    <w:p w:rsidR="00993E0A" w:rsidRPr="002A117C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2A117C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</w:rPr>
        <w:t>เมื่อวันที่ 1 มิถุนายน 2547 บริษัท ผลิตไฟฟ้าราชบุรี จำกัด ซึ่งเป็นบริษัทย่อยทางตรง</w:t>
      </w:r>
      <w:r w:rsidR="00B37967" w:rsidRPr="002A117C">
        <w:rPr>
          <w:rFonts w:ascii="Angsana New" w:hAnsi="Angsana New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Pr="002A117C">
        <w:rPr>
          <w:rFonts w:ascii="Angsana New" w:hAnsi="Angsana New"/>
          <w:sz w:val="30"/>
          <w:szCs w:val="30"/>
        </w:rPr>
        <w:t xml:space="preserve">3 </w:t>
      </w:r>
      <w:r w:rsidRPr="002A117C">
        <w:rPr>
          <w:rFonts w:ascii="Angsana New" w:hAnsi="Angsana New"/>
          <w:sz w:val="30"/>
          <w:szCs w:val="30"/>
          <w:cs/>
        </w:rPr>
        <w:t>ปี โดย ปตท. จะจำหน่ายน้ำมันดีเซลให้กับบริษัทย่อยดังกล่าวในปริมาณและราคาที่</w:t>
      </w:r>
      <w:r w:rsidR="002A117C">
        <w:rPr>
          <w:rFonts w:ascii="Angsana New" w:hAnsi="Angsana New"/>
          <w:sz w:val="30"/>
          <w:szCs w:val="30"/>
        </w:rPr>
        <w:t xml:space="preserve">       </w:t>
      </w:r>
      <w:r w:rsidRPr="002A117C">
        <w:rPr>
          <w:rFonts w:ascii="Angsana New" w:hAnsi="Angsana New"/>
          <w:sz w:val="30"/>
          <w:szCs w:val="30"/>
          <w:cs/>
        </w:rPr>
        <w:t>ตกลงกัน ทั้งนี้</w:t>
      </w:r>
      <w:r w:rsidR="00DC3C3C" w:rsidRPr="002A117C">
        <w:rPr>
          <w:rFonts w:ascii="Angsana New" w:hAnsi="Angsana New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ระยะเวลาตามสัญญาจะได้รับการขยายออกไปโดยอัตโนมัติอย่างต่อเนื่องอีกคราวละ 1 ปี จนกว่าจะมีการแจ้งยุติสัญญาเป็นลายลักษณ์อักษรไม่น้อยกว่า 6 เดือน ก่อนที่สัญญาจะขยายโดยอัตโนมัติ</w:t>
      </w:r>
    </w:p>
    <w:p w:rsidR="00287CB7" w:rsidRPr="002A117C" w:rsidRDefault="00287CB7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74FA8" w:rsidRPr="002A117C" w:rsidRDefault="00074FA8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2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D62EE">
        <w:rPr>
          <w:rFonts w:ascii="Angsana New" w:hAnsi="Angsana New"/>
          <w:sz w:val="30"/>
          <w:szCs w:val="30"/>
        </w:rPr>
        <w:t xml:space="preserve">1 </w:t>
      </w:r>
      <w:r w:rsidRPr="002D62EE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2D62EE">
        <w:rPr>
          <w:rFonts w:ascii="Angsana New" w:hAnsi="Angsana New"/>
          <w:sz w:val="30"/>
          <w:szCs w:val="30"/>
        </w:rPr>
        <w:t xml:space="preserve">2557 </w:t>
      </w:r>
      <w:r w:rsidRPr="002D62EE">
        <w:rPr>
          <w:rFonts w:ascii="Angsana New" w:hAnsi="Angsana New"/>
          <w:sz w:val="30"/>
          <w:szCs w:val="30"/>
          <w:cs/>
        </w:rPr>
        <w:t>บริษัท ผลิตไฟฟ้าราชบุรี จำกัด ซึ่งเป็นบริษัทย่อยทางตรง ได้รับโอนสิทธิในสัญญา</w:t>
      </w:r>
      <w:r w:rsidR="002A117C" w:rsidRPr="002D62EE">
        <w:rPr>
          <w:rFonts w:ascii="Angsana New" w:hAnsi="Angsana New"/>
          <w:sz w:val="30"/>
          <w:szCs w:val="30"/>
        </w:rPr>
        <w:t xml:space="preserve">        </w:t>
      </w:r>
      <w:r w:rsidRPr="002D62EE">
        <w:rPr>
          <w:rFonts w:ascii="Angsana New" w:hAnsi="Angsana New"/>
          <w:sz w:val="30"/>
          <w:szCs w:val="30"/>
          <w:cs/>
        </w:rPr>
        <w:t xml:space="preserve">ซื้อขายก๊าซธรรมชาติกับ ปตท. จากบริษัทย่อยแห่งหนึ่งที่เลิกกิจการในปี </w:t>
      </w:r>
      <w:r w:rsidRPr="002D62EE">
        <w:rPr>
          <w:rFonts w:ascii="Angsana New" w:hAnsi="Angsana New"/>
          <w:sz w:val="30"/>
          <w:szCs w:val="30"/>
        </w:rPr>
        <w:t xml:space="preserve">2557 </w:t>
      </w:r>
      <w:r w:rsidRPr="002D62EE">
        <w:rPr>
          <w:rFonts w:ascii="Angsana New" w:hAnsi="Angsana New"/>
          <w:sz w:val="30"/>
          <w:szCs w:val="30"/>
          <w:cs/>
        </w:rPr>
        <w:t>สัญญาดังกล่าว</w:t>
      </w:r>
      <w:r w:rsidR="00AA2D33" w:rsidRPr="002D62EE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AA2D33" w:rsidRPr="002D62EE">
        <w:rPr>
          <w:rFonts w:ascii="Angsana New" w:hAnsi="Angsana New"/>
          <w:sz w:val="30"/>
          <w:szCs w:val="30"/>
        </w:rPr>
        <w:t xml:space="preserve">22 </w:t>
      </w:r>
      <w:r w:rsidR="00AA2D33" w:rsidRPr="002D62EE">
        <w:rPr>
          <w:rFonts w:ascii="Angsana New" w:hAnsi="Angsana New"/>
          <w:sz w:val="30"/>
          <w:szCs w:val="30"/>
          <w:cs/>
        </w:rPr>
        <w:t xml:space="preserve">พฤษภาคม </w:t>
      </w:r>
      <w:r w:rsidR="00AA2D33" w:rsidRPr="002D62EE">
        <w:rPr>
          <w:rFonts w:ascii="Angsana New" w:hAnsi="Angsana New"/>
          <w:sz w:val="30"/>
          <w:szCs w:val="30"/>
        </w:rPr>
        <w:t xml:space="preserve">2540 </w:t>
      </w:r>
      <w:r w:rsidR="00AA2D33" w:rsidRPr="002D62EE">
        <w:rPr>
          <w:rFonts w:ascii="Angsana New" w:hAnsi="Angsana New" w:hint="cs"/>
          <w:sz w:val="30"/>
          <w:szCs w:val="30"/>
          <w:cs/>
        </w:rPr>
        <w:t>และ</w:t>
      </w:r>
      <w:r w:rsidRPr="002D62EE">
        <w:rPr>
          <w:rFonts w:ascii="Angsana New" w:hAnsi="Angsana New"/>
          <w:sz w:val="30"/>
          <w:szCs w:val="30"/>
          <w:cs/>
        </w:rPr>
        <w:t xml:space="preserve">มีระยะเวลา </w:t>
      </w:r>
      <w:r w:rsidRPr="002D62EE">
        <w:rPr>
          <w:rFonts w:ascii="Angsana New" w:hAnsi="Angsana New"/>
          <w:sz w:val="30"/>
          <w:szCs w:val="30"/>
        </w:rPr>
        <w:t xml:space="preserve">20 </w:t>
      </w:r>
      <w:r w:rsidRPr="002D62EE">
        <w:rPr>
          <w:rFonts w:ascii="Angsana New" w:hAnsi="Angsana New"/>
          <w:sz w:val="30"/>
          <w:szCs w:val="30"/>
          <w:cs/>
        </w:rPr>
        <w:t>ปี นับจากวันที่ระบุในสัญญา</w:t>
      </w: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สัญญาจัดหาและซ่อมอะไหล่โรงไฟฟ้า (Contractual Service Agreement) </w:t>
      </w:r>
    </w:p>
    <w:p w:rsidR="00993E0A" w:rsidRPr="00C64DB6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2A117C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</w:rPr>
        <w:t>เมื่อวันที่ 29 ธันวาคม 2548 บริษัท ผลิตไฟฟ้าราชบุรี จำกัด ซึ่งเป็นบริษัทย่อยทางตรง</w:t>
      </w:r>
      <w:r w:rsidR="0060745A" w:rsidRPr="002A117C">
        <w:rPr>
          <w:rFonts w:ascii="Angsana New" w:hAnsi="Angsana New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Co</w:t>
      </w:r>
      <w:proofErr w:type="spellStart"/>
      <w:r w:rsidRPr="002A117C">
        <w:rPr>
          <w:rFonts w:ascii="Angsana New" w:hAnsi="Angsana New"/>
          <w:sz w:val="30"/>
          <w:szCs w:val="30"/>
        </w:rPr>
        <w:t>mpany</w:t>
      </w:r>
      <w:proofErr w:type="spellEnd"/>
      <w:r w:rsid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2A117C">
        <w:rPr>
          <w:rFonts w:ascii="Angsana New" w:hAnsi="Angsana New"/>
          <w:sz w:val="30"/>
          <w:szCs w:val="30"/>
        </w:rPr>
        <w:t xml:space="preserve">2570 </w:t>
      </w:r>
      <w:r w:rsidRPr="002A117C">
        <w:rPr>
          <w:rFonts w:ascii="Angsana New" w:hAnsi="Angsana New"/>
          <w:sz w:val="30"/>
          <w:szCs w:val="30"/>
          <w:cs/>
        </w:rPr>
        <w:t>โดยมีมูลค่าตามสัญญาประมาณ</w:t>
      </w:r>
      <w:r w:rsidR="008410BF" w:rsidRPr="002A117C">
        <w:rPr>
          <w:rFonts w:ascii="Angsana New" w:hAnsi="Angsana New"/>
          <w:sz w:val="30"/>
          <w:szCs w:val="30"/>
          <w:cs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42</w:t>
      </w:r>
      <w:r w:rsidRPr="002A117C">
        <w:rPr>
          <w:rFonts w:ascii="Angsana New" w:hAnsi="Angsana New"/>
          <w:sz w:val="30"/>
          <w:szCs w:val="30"/>
        </w:rPr>
        <w:t>8.60</w:t>
      </w:r>
      <w:r w:rsid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ต่อมาในปี </w:t>
      </w:r>
      <w:r w:rsidRPr="002A117C">
        <w:rPr>
          <w:rFonts w:ascii="Angsana New" w:hAnsi="Angsana New"/>
          <w:sz w:val="30"/>
          <w:szCs w:val="30"/>
        </w:rPr>
        <w:t xml:space="preserve">2557 </w:t>
      </w:r>
      <w:r w:rsidRPr="002A117C">
        <w:rPr>
          <w:rFonts w:ascii="Angsana New" w:hAnsi="Angsana New"/>
          <w:sz w:val="30"/>
          <w:szCs w:val="30"/>
          <w:cs/>
        </w:rPr>
        <w:t>คู่สัญญาทั้งสองฝ่ายตกลงปรับลดราคาและเปลี่ยนแปลงเงื่อนไขในสัญญาใหม่ โดยมีผลบังคับใช้ตั้งแต่</w:t>
      </w:r>
      <w:r w:rsidR="008410BF" w:rsidRPr="002A117C">
        <w:rPr>
          <w:rFonts w:ascii="Angsana New" w:hAnsi="Angsana New"/>
          <w:sz w:val="30"/>
          <w:szCs w:val="30"/>
          <w:cs/>
        </w:rPr>
        <w:t>เดือน</w:t>
      </w:r>
      <w:r w:rsidRPr="002A117C">
        <w:rPr>
          <w:rFonts w:ascii="Angsana New" w:hAnsi="Angsana New"/>
          <w:sz w:val="30"/>
          <w:szCs w:val="30"/>
          <w:cs/>
        </w:rPr>
        <w:t>กุมภาพันธ์ 2557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มีมูลค่าตามสัญญาเป็นจำนวนเงินประมาณ 418.21 ล้านเหรียญสหรัฐอเมริกา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>ณ วันที่</w:t>
      </w:r>
      <w:r w:rsidRPr="002A117C">
        <w:rPr>
          <w:rFonts w:ascii="Angsana New" w:hAnsi="Angsana New"/>
          <w:sz w:val="30"/>
          <w:szCs w:val="30"/>
        </w:rPr>
        <w:t xml:space="preserve"> 31 </w:t>
      </w:r>
      <w:r w:rsidRPr="002A117C">
        <w:rPr>
          <w:rFonts w:ascii="Angsana New" w:hAnsi="Angsana New"/>
          <w:sz w:val="30"/>
          <w:szCs w:val="30"/>
          <w:cs/>
        </w:rPr>
        <w:t xml:space="preserve">มีนาคม </w:t>
      </w:r>
      <w:r w:rsidRPr="002A117C">
        <w:rPr>
          <w:rFonts w:ascii="Angsana New" w:hAnsi="Angsana New"/>
          <w:sz w:val="30"/>
          <w:szCs w:val="30"/>
        </w:rPr>
        <w:t xml:space="preserve">2561 </w:t>
      </w:r>
      <w:r w:rsidRPr="002A117C">
        <w:rPr>
          <w:rFonts w:ascii="Angsana New" w:hAnsi="Angsana New"/>
          <w:sz w:val="30"/>
          <w:szCs w:val="30"/>
          <w:cs/>
        </w:rPr>
        <w:t>บริษัทย่อยทางตรงดังกล่าวมีภาระผูกพันคงเหลือตามสัญญาเป็นจำนวนเงินประมาณ</w:t>
      </w:r>
      <w:r w:rsidRPr="002A117C">
        <w:rPr>
          <w:rFonts w:ascii="Angsana New" w:hAnsi="Angsana New"/>
          <w:sz w:val="30"/>
          <w:szCs w:val="30"/>
        </w:rPr>
        <w:t xml:space="preserve"> 1</w:t>
      </w:r>
      <w:r w:rsidR="00635B5A" w:rsidRPr="002A117C">
        <w:rPr>
          <w:rFonts w:ascii="Angsana New" w:hAnsi="Angsana New"/>
          <w:sz w:val="30"/>
          <w:szCs w:val="30"/>
        </w:rPr>
        <w:t>56.41</w:t>
      </w:r>
      <w:r w:rsidRPr="002A117C">
        <w:rPr>
          <w:rFonts w:ascii="Angsana New" w:hAnsi="Angsana New"/>
          <w:sz w:val="30"/>
          <w:szCs w:val="30"/>
        </w:rPr>
        <w:t xml:space="preserve"> </w:t>
      </w:r>
      <w:r w:rsidRPr="002A117C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</w:rPr>
        <w:t>2</w:t>
      </w:r>
      <w:r w:rsidRPr="002A117C">
        <w:rPr>
          <w:rFonts w:ascii="Angsana New" w:hAnsi="Angsana New"/>
          <w:i/>
          <w:iCs/>
          <w:sz w:val="30"/>
          <w:szCs w:val="30"/>
          <w:cs/>
        </w:rPr>
        <w:t>5</w:t>
      </w:r>
      <w:r w:rsidRPr="002A117C">
        <w:rPr>
          <w:rFonts w:ascii="Angsana New" w:hAnsi="Angsana New"/>
          <w:i/>
          <w:iCs/>
          <w:sz w:val="30"/>
          <w:szCs w:val="30"/>
        </w:rPr>
        <w:t>60: 161.74</w:t>
      </w:r>
      <w:r w:rsidR="0060745A" w:rsidRPr="002A117C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2A117C">
        <w:rPr>
          <w:rFonts w:ascii="Angsana New" w:hAnsi="Angsana New"/>
          <w:i/>
          <w:iCs/>
          <w:sz w:val="30"/>
          <w:szCs w:val="30"/>
        </w:rPr>
        <w:t>)</w:t>
      </w:r>
    </w:p>
    <w:p w:rsidR="00993E0A" w:rsidRPr="00C64DB6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2A117C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17C">
        <w:rPr>
          <w:rFonts w:ascii="Angsana New" w:hAnsi="Angsana New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2A117C">
        <w:rPr>
          <w:rFonts w:ascii="Angsana New" w:hAnsi="Angsana New"/>
          <w:sz w:val="30"/>
          <w:szCs w:val="30"/>
        </w:rPr>
        <w:t xml:space="preserve">6 </w:t>
      </w:r>
      <w:r w:rsidRPr="002A117C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2A117C">
        <w:rPr>
          <w:rFonts w:ascii="Angsana New" w:hAnsi="Angsana New"/>
          <w:sz w:val="30"/>
          <w:szCs w:val="30"/>
        </w:rPr>
        <w:t xml:space="preserve">   </w:t>
      </w:r>
      <w:r w:rsidRPr="002A117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117C">
        <w:rPr>
          <w:rFonts w:ascii="Angsana New" w:hAnsi="Angsana New"/>
          <w:sz w:val="30"/>
          <w:szCs w:val="30"/>
        </w:rPr>
        <w:t xml:space="preserve">31 </w:t>
      </w:r>
      <w:r w:rsidRPr="002A117C">
        <w:rPr>
          <w:rFonts w:ascii="Angsana New" w:hAnsi="Angsana New"/>
          <w:sz w:val="30"/>
          <w:szCs w:val="30"/>
          <w:cs/>
        </w:rPr>
        <w:t xml:space="preserve">มีนาคม </w:t>
      </w:r>
      <w:r w:rsidRPr="002A117C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z w:val="30"/>
          <w:szCs w:val="30"/>
          <w:cs/>
        </w:rPr>
        <w:t>บริษัทย่อยดังกล่าวมีเล็ตเตอร์ออฟเครดิตที่ยังไม่ได้ใช้จำนวน 6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(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117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17C">
        <w:rPr>
          <w:rFonts w:ascii="Angsana New" w:hAnsi="Angsana New"/>
          <w:i/>
          <w:iCs/>
          <w:sz w:val="30"/>
          <w:szCs w:val="30"/>
        </w:rPr>
        <w:t xml:space="preserve">2560: 6 </w:t>
      </w:r>
      <w:r w:rsidRPr="002A117C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993E0A" w:rsidRPr="00C64DB6" w:rsidRDefault="00993E0A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C64DB6" w:rsidRDefault="00993E0A" w:rsidP="00993E0A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C64DB6">
        <w:rPr>
          <w:rFonts w:ascii="Angsana New" w:hAnsi="Angsana New"/>
          <w:b/>
          <w:bCs/>
          <w:i/>
          <w:iCs/>
          <w:sz w:val="30"/>
          <w:szCs w:val="30"/>
        </w:rPr>
        <w:t xml:space="preserve"> (Generator Rotor Lease Agreement)</w:t>
      </w:r>
    </w:p>
    <w:p w:rsidR="00993E0A" w:rsidRPr="00C64DB6" w:rsidRDefault="00993E0A" w:rsidP="0099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993E0A" w:rsidRPr="00C64DB6" w:rsidRDefault="00993E0A" w:rsidP="00993E0A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C64DB6">
        <w:rPr>
          <w:rFonts w:ascii="Angsana New" w:hAnsi="Angsana New"/>
          <w:spacing w:val="4"/>
          <w:sz w:val="30"/>
          <w:szCs w:val="30"/>
        </w:rPr>
        <w:t xml:space="preserve">1 </w:t>
      </w:r>
      <w:r w:rsidRPr="00C64DB6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C64DB6">
        <w:rPr>
          <w:rFonts w:ascii="Angsana New" w:hAnsi="Angsana New"/>
          <w:spacing w:val="4"/>
          <w:sz w:val="30"/>
          <w:szCs w:val="30"/>
        </w:rPr>
        <w:t xml:space="preserve">2558 </w:t>
      </w:r>
      <w:r w:rsidRPr="00C64DB6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  <w:cs/>
        </w:rPr>
        <w:t>ผลิตไฟฟ้าราชบุรี จำกัด ซึ่งเป็นบริษัทย่อยทางตรง</w:t>
      </w:r>
      <w:r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  <w:cs/>
        </w:rPr>
        <w:t>ได้ทำสัญญาเช่าเพลาแกนหมุนสำหรับโรงไฟฟ้าพลังความร้อนร่วมกับ</w:t>
      </w:r>
      <w:r w:rsidRPr="00C64DB6">
        <w:rPr>
          <w:rFonts w:ascii="Angsana New" w:hAnsi="Angsana New"/>
          <w:spacing w:val="4"/>
          <w:sz w:val="30"/>
          <w:szCs w:val="30"/>
        </w:rPr>
        <w:t xml:space="preserve"> General Electric International Operations </w:t>
      </w:r>
      <w:r w:rsidRPr="00C64DB6">
        <w:rPr>
          <w:rFonts w:ascii="Angsana New" w:hAnsi="Angsana New"/>
          <w:spacing w:val="4"/>
          <w:sz w:val="30"/>
          <w:szCs w:val="30"/>
          <w:cs/>
        </w:rPr>
        <w:t>Co</w:t>
      </w:r>
      <w:proofErr w:type="spellStart"/>
      <w:r w:rsidRPr="00C64DB6">
        <w:rPr>
          <w:rFonts w:ascii="Angsana New" w:hAnsi="Angsana New"/>
          <w:spacing w:val="4"/>
          <w:sz w:val="30"/>
          <w:szCs w:val="30"/>
        </w:rPr>
        <w:t>mpany</w:t>
      </w:r>
      <w:proofErr w:type="spellEnd"/>
      <w:r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  <w:cs/>
        </w:rPr>
        <w:t xml:space="preserve">Inc. สัญญาดังกล่าวมีผลบังคับใช้ตั้งแต่วันที่ลงนามในสัญญาจนถึงวันสิ้นสุดสัญญาในเดือนมิถุนายน </w:t>
      </w:r>
      <w:r w:rsidRPr="00C64DB6">
        <w:rPr>
          <w:rFonts w:ascii="Angsana New" w:hAnsi="Angsana New"/>
          <w:spacing w:val="4"/>
          <w:sz w:val="30"/>
          <w:szCs w:val="30"/>
        </w:rPr>
        <w:t xml:space="preserve">2563 </w:t>
      </w:r>
      <w:r w:rsidRPr="00C64DB6">
        <w:rPr>
          <w:rFonts w:ascii="Angsana New" w:hAnsi="Angsana New"/>
          <w:spacing w:val="4"/>
          <w:sz w:val="30"/>
          <w:szCs w:val="30"/>
          <w:cs/>
        </w:rPr>
        <w:t xml:space="preserve">โดยมีมูลค่าตามสัญญาเป็นจำนวนเงินประมาณ </w:t>
      </w:r>
      <w:r w:rsidRPr="00C64DB6">
        <w:rPr>
          <w:rFonts w:ascii="Angsana New" w:hAnsi="Angsana New"/>
          <w:spacing w:val="4"/>
          <w:sz w:val="30"/>
          <w:szCs w:val="30"/>
        </w:rPr>
        <w:t xml:space="preserve">2.10 </w:t>
      </w:r>
      <w:r w:rsidRPr="00C64DB6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  <w:cs/>
        </w:rPr>
        <w:t>ทั้งนี้</w:t>
      </w:r>
      <w:r w:rsidR="00DC3C3C" w:rsidRPr="00C64DB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  <w:cs/>
        </w:rPr>
        <w:t>บริษัทย่อยทางตรงได้จ่ายเงินล่วงหน้าภายใต้สัญญาดังกล่าวเป็นจำนวนเงิน</w:t>
      </w:r>
      <w:r w:rsidR="0060745A"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pacing w:val="4"/>
          <w:sz w:val="30"/>
          <w:szCs w:val="30"/>
        </w:rPr>
        <w:t>1</w:t>
      </w:r>
      <w:r w:rsidR="0060745A" w:rsidRPr="00C64DB6">
        <w:rPr>
          <w:rFonts w:ascii="Angsana New" w:hAnsi="Angsana New"/>
          <w:spacing w:val="4"/>
          <w:sz w:val="30"/>
          <w:szCs w:val="30"/>
        </w:rPr>
        <w:t xml:space="preserve">.00 </w:t>
      </w:r>
      <w:r w:rsidRPr="00C64DB6">
        <w:rPr>
          <w:rFonts w:ascii="Angsana New" w:hAnsi="Angsana New"/>
          <w:spacing w:val="4"/>
          <w:sz w:val="30"/>
          <w:szCs w:val="30"/>
          <w:cs/>
        </w:rPr>
        <w:t>ล้านเหรียญสหรัฐอเมริกา</w:t>
      </w:r>
      <w:r w:rsidRPr="00C64DB6">
        <w:rPr>
          <w:rFonts w:ascii="Angsana New" w:hAnsi="Angsana New"/>
          <w:spacing w:val="4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C64DB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คู่สัญญาทั้งสอง</w:t>
      </w:r>
      <w:r w:rsidRPr="00C64DB6">
        <w:rPr>
          <w:rFonts w:ascii="Angsana New" w:eastAsia="Cordia New" w:hAnsi="Angsana New"/>
          <w:snapToGrid w:val="0"/>
          <w:spacing w:val="2"/>
          <w:sz w:val="30"/>
          <w:szCs w:val="30"/>
          <w:cs/>
          <w:lang w:eastAsia="th-TH"/>
        </w:rPr>
        <w:t xml:space="preserve">ฝ่ายตกลงปรับลดราคาและเปลี่ยนแปลงเงื่อนไขในสัญญาใหม่ </w:t>
      </w:r>
      <w:r w:rsidRPr="00C64DB6">
        <w:rPr>
          <w:rFonts w:ascii="Angsana New" w:hAnsi="Angsana New"/>
          <w:sz w:val="30"/>
          <w:szCs w:val="30"/>
          <w:cs/>
        </w:rPr>
        <w:t xml:space="preserve">โดยมีผลบังคับใช้ตั้งแต่เดือนตุลาคม 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2560 </w:t>
      </w:r>
      <w:r w:rsidRPr="00C64DB6">
        <w:rPr>
          <w:rFonts w:ascii="Angsana New" w:hAnsi="Angsana New"/>
          <w:sz w:val="30"/>
          <w:szCs w:val="30"/>
          <w:cs/>
        </w:rPr>
        <w:t>โดยมีมูลค่าตามสัญญา</w:t>
      </w:r>
      <w:r w:rsidRPr="00C64DB6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เป็นจำนวนเงิน</w:t>
      </w:r>
      <w:r w:rsidRPr="00C64DB6">
        <w:rPr>
          <w:rFonts w:ascii="Angsana New" w:hAnsi="Angsana New"/>
          <w:sz w:val="30"/>
          <w:szCs w:val="30"/>
          <w:cs/>
        </w:rPr>
        <w:t xml:space="preserve">ประมาณ 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1.98 </w:t>
      </w:r>
      <w:r w:rsidRPr="00C64DB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ณ วันที่ 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บริษัทย่อยทางตรงดังกล่าว</w:t>
      </w:r>
      <w:r w:rsidRPr="00C64DB6">
        <w:rPr>
          <w:rFonts w:ascii="Angsana New" w:hAnsi="Angsana New"/>
          <w:sz w:val="30"/>
          <w:szCs w:val="30"/>
          <w:cs/>
        </w:rPr>
        <w:t>มีภาระผูกพันคงเหลือตามสัญญาเป็น</w:t>
      </w:r>
      <w:r w:rsidRPr="00C64DB6">
        <w:rPr>
          <w:rFonts w:ascii="Angsana New" w:hAnsi="Angsana New"/>
          <w:snapToGrid w:val="0"/>
          <w:sz w:val="30"/>
          <w:szCs w:val="30"/>
          <w:cs/>
          <w:lang w:eastAsia="th-TH"/>
        </w:rPr>
        <w:t>จำนวนเงินประมาณ</w:t>
      </w:r>
      <w:r w:rsidRPr="00C64DB6">
        <w:rPr>
          <w:rFonts w:ascii="Angsana New" w:hAnsi="Angsana New"/>
          <w:snapToGrid w:val="0"/>
          <w:sz w:val="30"/>
          <w:szCs w:val="30"/>
          <w:lang w:eastAsia="th-TH" w:bidi="ar-SA"/>
        </w:rPr>
        <w:t xml:space="preserve"> </w:t>
      </w:r>
      <w:r w:rsidR="00635B5A" w:rsidRPr="00C64DB6">
        <w:rPr>
          <w:rFonts w:ascii="Angsana New" w:hAnsi="Angsana New"/>
          <w:sz w:val="30"/>
          <w:szCs w:val="30"/>
          <w:lang w:bidi="ar-SA"/>
        </w:rPr>
        <w:t>0.</w:t>
      </w:r>
      <w:r w:rsidR="00D97C59" w:rsidRPr="00C64DB6">
        <w:rPr>
          <w:rFonts w:ascii="Angsana New" w:hAnsi="Angsana New"/>
          <w:sz w:val="30"/>
          <w:szCs w:val="30"/>
        </w:rPr>
        <w:t>61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C64DB6">
        <w:rPr>
          <w:rFonts w:ascii="Angsana New" w:hAnsi="Angsana New"/>
          <w:sz w:val="30"/>
          <w:szCs w:val="30"/>
          <w:lang w:bidi="ar-SA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  <w:lang w:bidi="ar-SA"/>
        </w:rPr>
        <w:t>(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C64DB6">
        <w:rPr>
          <w:rFonts w:ascii="Angsana New" w:hAnsi="Angsana New"/>
          <w:i/>
          <w:iCs/>
          <w:sz w:val="30"/>
          <w:szCs w:val="30"/>
          <w:lang w:bidi="ar-SA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</w:rPr>
        <w:t>2560</w:t>
      </w:r>
      <w:r w:rsidRPr="002E4D5E">
        <w:rPr>
          <w:rFonts w:ascii="Angsana New" w:hAnsi="Angsana New"/>
          <w:i/>
          <w:iCs/>
          <w:sz w:val="30"/>
          <w:szCs w:val="30"/>
        </w:rPr>
        <w:t xml:space="preserve">: </w:t>
      </w:r>
      <w:r w:rsidR="000C5453" w:rsidRPr="002E4D5E">
        <w:rPr>
          <w:rFonts w:ascii="Angsana New" w:hAnsi="Angsana New"/>
          <w:i/>
          <w:iCs/>
          <w:sz w:val="30"/>
          <w:szCs w:val="30"/>
          <w:lang w:bidi="ar-SA"/>
        </w:rPr>
        <w:t>0.</w:t>
      </w:r>
      <w:r w:rsidR="000C5453" w:rsidRPr="002E4D5E">
        <w:rPr>
          <w:rFonts w:ascii="Angsana New" w:hAnsi="Angsana New"/>
          <w:i/>
          <w:iCs/>
          <w:sz w:val="30"/>
          <w:szCs w:val="30"/>
        </w:rPr>
        <w:t>6</w:t>
      </w:r>
      <w:r w:rsidR="002E4D5E" w:rsidRPr="002E4D5E">
        <w:rPr>
          <w:rFonts w:ascii="Angsana New" w:hAnsi="Angsana New"/>
          <w:i/>
          <w:iCs/>
          <w:sz w:val="30"/>
          <w:szCs w:val="30"/>
        </w:rPr>
        <w:t>7</w:t>
      </w:r>
      <w:r w:rsidR="0060745A" w:rsidRPr="00C64DB6">
        <w:rPr>
          <w:rFonts w:ascii="Angsana New" w:hAnsi="Angsana New"/>
          <w:i/>
          <w:iCs/>
          <w:sz w:val="30"/>
          <w:szCs w:val="30"/>
          <w:lang w:bidi="ar-SA"/>
        </w:rPr>
        <w:t xml:space="preserve">                                                                   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714B29" w:rsidRPr="00C64DB6" w:rsidRDefault="00714B29" w:rsidP="00993E0A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C3C3C" w:rsidRPr="00C64DB6" w:rsidRDefault="00DC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:rsidR="00993E0A" w:rsidRPr="00C64DB6" w:rsidRDefault="00993E0A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C64DB6" w:rsidRDefault="00993E0A" w:rsidP="008F45A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64DB6">
        <w:rPr>
          <w:rFonts w:ascii="Angsana New" w:hAnsi="Angsana New"/>
          <w:sz w:val="30"/>
          <w:szCs w:val="30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เพื่อใช้เป็นหลักประกันในการปฎิบัติตามเงื่อนไขต่างๆ ในการดำเนินธุรกิจปกติจำนวน </w:t>
      </w:r>
      <w:r w:rsidRPr="00C64DB6">
        <w:rPr>
          <w:rFonts w:ascii="Angsana New" w:hAnsi="Angsana New"/>
          <w:sz w:val="30"/>
          <w:szCs w:val="30"/>
        </w:rPr>
        <w:t xml:space="preserve">          </w:t>
      </w:r>
      <w:r w:rsidRPr="00C64DB6">
        <w:rPr>
          <w:rFonts w:ascii="Angsana New" w:hAnsi="Angsana New"/>
          <w:sz w:val="30"/>
          <w:szCs w:val="30"/>
          <w:cs/>
        </w:rPr>
        <w:br/>
      </w:r>
      <w:r w:rsidRPr="00C64DB6">
        <w:rPr>
          <w:rFonts w:ascii="Angsana New" w:hAnsi="Angsana New"/>
          <w:sz w:val="30"/>
          <w:szCs w:val="30"/>
        </w:rPr>
        <w:t>9</w:t>
      </w:r>
      <w:r w:rsidR="00CA37CB" w:rsidRPr="00C64DB6">
        <w:rPr>
          <w:rFonts w:ascii="Angsana New" w:hAnsi="Angsana New"/>
          <w:sz w:val="30"/>
          <w:szCs w:val="30"/>
        </w:rPr>
        <w:t>4</w:t>
      </w:r>
      <w:r w:rsidRPr="00C64DB6">
        <w:rPr>
          <w:rFonts w:ascii="Angsana New" w:hAnsi="Angsana New"/>
          <w:sz w:val="30"/>
          <w:szCs w:val="30"/>
        </w:rPr>
        <w:t>.</w:t>
      </w:r>
      <w:r w:rsidR="0060745A" w:rsidRPr="00C64DB6">
        <w:rPr>
          <w:rFonts w:ascii="Angsana New" w:hAnsi="Angsana New"/>
          <w:sz w:val="30"/>
          <w:szCs w:val="30"/>
        </w:rPr>
        <w:t>41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ล้านบาท</w:t>
      </w:r>
      <w:r w:rsidRPr="00C64DB6">
        <w:rPr>
          <w:rFonts w:ascii="Angsana New" w:hAnsi="Angsana New"/>
          <w:sz w:val="30"/>
          <w:szCs w:val="30"/>
        </w:rPr>
        <w:t xml:space="preserve"> 21.92 </w:t>
      </w:r>
      <w:r w:rsidRPr="00C64DB6">
        <w:rPr>
          <w:rFonts w:ascii="Angsana New" w:hAnsi="Angsana New"/>
          <w:sz w:val="30"/>
          <w:szCs w:val="30"/>
          <w:cs/>
        </w:rPr>
        <w:t>ล้านเหรียญสหรัฐอเมริกา และ</w:t>
      </w:r>
      <w:r w:rsidRPr="00C64DB6">
        <w:rPr>
          <w:rFonts w:ascii="Angsana New" w:hAnsi="Angsana New"/>
          <w:sz w:val="30"/>
          <w:szCs w:val="30"/>
        </w:rPr>
        <w:t xml:space="preserve"> 0.30 </w:t>
      </w:r>
      <w:r w:rsidRPr="00C64DB6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(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60: 95.36       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21.92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</w:t>
      </w:r>
      <w:r w:rsidRPr="00C64DB6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0.30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:rsidR="00993E0A" w:rsidRPr="00C64DB6" w:rsidRDefault="00993E0A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3E0A" w:rsidRPr="00C64DB6" w:rsidRDefault="00993E0A" w:rsidP="008F45A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64DB6">
        <w:rPr>
          <w:rFonts w:ascii="Angsana New" w:hAnsi="Angsana New"/>
          <w:sz w:val="30"/>
          <w:szCs w:val="30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z w:val="30"/>
          <w:szCs w:val="30"/>
          <w:cs/>
        </w:rPr>
        <w:t xml:space="preserve">บริษัทและบริษัทย่อยมีภาระผูกพันจากการที่ธนาคารออก </w:t>
      </w:r>
      <w:r w:rsidRPr="00C64DB6">
        <w:rPr>
          <w:rFonts w:ascii="Angsana New" w:hAnsi="Angsana New"/>
          <w:sz w:val="30"/>
          <w:szCs w:val="30"/>
        </w:rPr>
        <w:t xml:space="preserve">Standby Letter of Credit                            </w:t>
      </w:r>
      <w:r w:rsidRPr="00C64DB6">
        <w:rPr>
          <w:rFonts w:ascii="Angsana New" w:hAnsi="Angsana New"/>
          <w:sz w:val="30"/>
          <w:szCs w:val="30"/>
          <w:cs/>
        </w:rPr>
        <w:t xml:space="preserve">เพื่อใช้ค้ำประกันเงินสำรองเพื่อการชำระหนี้ </w:t>
      </w:r>
      <w:r w:rsidRPr="00C64DB6">
        <w:rPr>
          <w:rFonts w:ascii="Angsana New" w:hAnsi="Angsana New"/>
          <w:sz w:val="30"/>
          <w:szCs w:val="30"/>
        </w:rPr>
        <w:t>(Debt Service Reserve Guarantee)</w:t>
      </w:r>
      <w:r w:rsidRPr="00C64DB6">
        <w:rPr>
          <w:rFonts w:ascii="Angsana New" w:hAnsi="Angsana New"/>
          <w:sz w:val="30"/>
          <w:szCs w:val="30"/>
          <w:cs/>
        </w:rPr>
        <w:t xml:space="preserve"> ของการร่วมค้าและค้ำประกัน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br/>
        <w:t xml:space="preserve">การเพิ่มทุนในการร่วมค้าจำนวน </w:t>
      </w:r>
      <w:r w:rsidRPr="00C64DB6">
        <w:rPr>
          <w:rFonts w:ascii="Angsana New" w:hAnsi="Angsana New"/>
          <w:sz w:val="30"/>
          <w:szCs w:val="30"/>
        </w:rPr>
        <w:t>1,</w:t>
      </w:r>
      <w:r w:rsidR="00CA37CB" w:rsidRPr="00C64DB6">
        <w:rPr>
          <w:rFonts w:ascii="Angsana New" w:hAnsi="Angsana New"/>
          <w:sz w:val="30"/>
          <w:szCs w:val="30"/>
        </w:rPr>
        <w:t>629</w:t>
      </w:r>
      <w:r w:rsidRPr="00C64DB6">
        <w:rPr>
          <w:rFonts w:ascii="Angsana New" w:hAnsi="Angsana New"/>
          <w:sz w:val="30"/>
          <w:szCs w:val="30"/>
        </w:rPr>
        <w:t>.</w:t>
      </w:r>
      <w:r w:rsidR="00CA37CB" w:rsidRPr="00C64DB6">
        <w:rPr>
          <w:rFonts w:ascii="Angsana New" w:hAnsi="Angsana New"/>
          <w:sz w:val="30"/>
          <w:szCs w:val="30"/>
        </w:rPr>
        <w:t>40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ล้านบาท และ</w:t>
      </w:r>
      <w:r w:rsidRPr="00C64DB6">
        <w:rPr>
          <w:rFonts w:ascii="Angsana New" w:hAnsi="Angsana New"/>
          <w:sz w:val="30"/>
          <w:szCs w:val="30"/>
        </w:rPr>
        <w:t xml:space="preserve"> 24.</w:t>
      </w:r>
      <w:r w:rsidR="00CA37CB" w:rsidRPr="00C64DB6">
        <w:rPr>
          <w:rFonts w:ascii="Angsana New" w:hAnsi="Angsana New"/>
          <w:sz w:val="30"/>
          <w:szCs w:val="30"/>
        </w:rPr>
        <w:t>50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(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60: 1,457.66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24.00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:rsidR="00287CB7" w:rsidRPr="00C64DB6" w:rsidRDefault="00287CB7" w:rsidP="008F45A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jc w:val="thaiDistribute"/>
        <w:rPr>
          <w:rStyle w:val="PageNumber"/>
          <w:rFonts w:ascii="Angsana New" w:hAnsi="Angsana New"/>
          <w:b/>
          <w:bCs/>
          <w:i/>
          <w:iCs/>
          <w:sz w:val="30"/>
          <w:szCs w:val="30"/>
        </w:rPr>
      </w:pPr>
      <w:r w:rsidRPr="00C64DB6">
        <w:rPr>
          <w:rStyle w:val="PageNumber"/>
          <w:rFonts w:ascii="Angsana New" w:hAnsi="Angsana New"/>
          <w:b/>
          <w:bCs/>
          <w:i/>
          <w:iCs/>
          <w:sz w:val="30"/>
          <w:szCs w:val="30"/>
          <w:cs/>
        </w:rPr>
        <w:t>รายจ่ายฝ่ายทุน</w:t>
      </w: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3BBB" w:rsidRPr="00C64DB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="00213BBB" w:rsidRPr="00C64DB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993E0A" w:rsidRPr="00C64DB6">
        <w:rPr>
          <w:rFonts w:ascii="Angsana New" w:eastAsia="Cordia New" w:hAnsi="Angsana New"/>
          <w:snapToGrid w:val="0"/>
          <w:sz w:val="30"/>
          <w:szCs w:val="30"/>
          <w:lang w:eastAsia="th-TH"/>
        </w:rPr>
        <w:t>2561</w:t>
      </w:r>
      <w:r w:rsidR="00213BBB" w:rsidRPr="00C64DB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บริษัทมีภาระผูกพันเกี่ยวกับรายจ่ายฝ่ายทุนคงเหลือเป็นจำนวนเงิน</w:t>
      </w:r>
      <w:r w:rsidR="00213BBB" w:rsidRPr="00C64DB6">
        <w:rPr>
          <w:rFonts w:ascii="Angsana New" w:hAnsi="Angsana New"/>
          <w:sz w:val="30"/>
          <w:szCs w:val="30"/>
        </w:rPr>
        <w:t xml:space="preserve"> </w:t>
      </w:r>
      <w:r w:rsidR="001D2F18" w:rsidRPr="00C64DB6">
        <w:rPr>
          <w:rFonts w:ascii="Angsana New" w:hAnsi="Angsana New"/>
          <w:sz w:val="30"/>
          <w:szCs w:val="30"/>
        </w:rPr>
        <w:t>2.34</w:t>
      </w:r>
      <w:r w:rsidR="00213BBB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64DB6">
        <w:rPr>
          <w:rFonts w:ascii="Angsana New" w:hAnsi="Angsana New"/>
          <w:sz w:val="30"/>
          <w:szCs w:val="30"/>
        </w:rPr>
        <w:t xml:space="preserve">        </w:t>
      </w:r>
      <w:r w:rsidR="008410BF" w:rsidRPr="00C64DB6">
        <w:rPr>
          <w:rFonts w:ascii="Angsana New" w:hAnsi="Angsana New"/>
          <w:sz w:val="30"/>
          <w:szCs w:val="30"/>
          <w:cs/>
        </w:rPr>
        <w:t xml:space="preserve">                    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(</w:t>
      </w:r>
      <w:r w:rsidR="0025461D" w:rsidRPr="00C64DB6">
        <w:rPr>
          <w:rFonts w:ascii="Angsana New" w:hAnsi="Angsana New"/>
          <w:i/>
          <w:iCs/>
          <w:sz w:val="30"/>
          <w:szCs w:val="30"/>
        </w:rPr>
        <w:t xml:space="preserve">31 </w:t>
      </w:r>
      <w:r w:rsidR="0025461D" w:rsidRPr="00C64DB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93E0A" w:rsidRPr="00C64DB6">
        <w:rPr>
          <w:rFonts w:ascii="Angsana New" w:hAnsi="Angsana New"/>
          <w:i/>
          <w:iCs/>
          <w:sz w:val="30"/>
          <w:szCs w:val="30"/>
          <w:cs/>
        </w:rPr>
        <w:t>25</w:t>
      </w:r>
      <w:r w:rsidR="00DF1B00" w:rsidRPr="00C64DB6">
        <w:rPr>
          <w:rFonts w:ascii="Angsana New" w:hAnsi="Angsana New"/>
          <w:i/>
          <w:iCs/>
          <w:sz w:val="30"/>
          <w:szCs w:val="30"/>
        </w:rPr>
        <w:t>60: 0.36</w:t>
      </w:r>
      <w:r w:rsidRPr="00C64DB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213BBB" w:rsidRPr="00C64DB6" w:rsidRDefault="00213BBB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93E0A" w:rsidRPr="00C64DB6" w:rsidRDefault="00993E0A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64DB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31 </w:t>
      </w:r>
      <w:r w:rsidRPr="00C64DB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C64DB6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2561 </w:t>
      </w:r>
      <w:r w:rsidRPr="00C64DB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 ราช-ออสเตรเลีย คอร์ปอเรชั่น จำกัดและบริษัทย่อย </w:t>
      </w:r>
      <w:r w:rsidRPr="00C64DB6">
        <w:rPr>
          <w:rFonts w:ascii="Angsana New" w:hAnsi="Angsana New"/>
          <w:sz w:val="30"/>
          <w:szCs w:val="30"/>
          <w:cs/>
        </w:rPr>
        <w:t>ซึ่งเป็นบริษัทย่อยทางอ้อม</w:t>
      </w:r>
      <w:r w:rsidR="008410BF" w:rsidRPr="00C64DB6">
        <w:rPr>
          <w:rFonts w:ascii="Angsana New" w:hAnsi="Angsana New"/>
          <w:sz w:val="30"/>
          <w:szCs w:val="30"/>
          <w:cs/>
        </w:rPr>
        <w:t xml:space="preserve">                          </w:t>
      </w:r>
      <w:r w:rsidRPr="00C64DB6">
        <w:rPr>
          <w:rFonts w:ascii="Angsana New" w:hAnsi="Angsana New"/>
          <w:sz w:val="30"/>
          <w:szCs w:val="30"/>
          <w:cs/>
        </w:rPr>
        <w:t>มีภาระผูกพัน</w:t>
      </w:r>
      <w:r w:rsidRPr="00C64DB6">
        <w:rPr>
          <w:rFonts w:ascii="Angsana New" w:hAnsi="Angsana New"/>
          <w:spacing w:val="2"/>
          <w:sz w:val="30"/>
          <w:szCs w:val="30"/>
          <w:cs/>
        </w:rPr>
        <w:t>เกี่ยวกับรายจ่ายฝ่ายทุน</w:t>
      </w:r>
      <w:r w:rsidRPr="00C64DB6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คงเหลือตามสัญญาที่สำคัญตามสัดส่วนการลงทุน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 ได้แก่ สัญญางานก่อสร้าง</w:t>
      </w:r>
      <w:r w:rsidRPr="00C64DB6">
        <w:rPr>
          <w:rFonts w:ascii="Angsana New" w:hAnsi="Angsana New"/>
          <w:sz w:val="30"/>
          <w:szCs w:val="30"/>
          <w:cs/>
        </w:rPr>
        <w:t xml:space="preserve">โรงไฟฟ้าพลังงานลม พลังงานแสงอาทิตย์และพลังงานก๊าซ </w:t>
      </w:r>
      <w:r w:rsidRPr="00C64DB6">
        <w:rPr>
          <w:rFonts w:ascii="Angsana New" w:hAnsi="Angsana New"/>
          <w:spacing w:val="2"/>
          <w:sz w:val="30"/>
          <w:szCs w:val="30"/>
          <w:cs/>
        </w:rPr>
        <w:t>(</w:t>
      </w:r>
      <w:r w:rsidRPr="00C64DB6">
        <w:rPr>
          <w:rFonts w:ascii="Angsana New" w:hAnsi="Angsana New"/>
          <w:spacing w:val="2"/>
          <w:sz w:val="30"/>
          <w:szCs w:val="30"/>
        </w:rPr>
        <w:t>Engineering Procurement &amp; Construction Contract</w:t>
      </w:r>
      <w:r w:rsidRPr="00C64DB6">
        <w:rPr>
          <w:rFonts w:ascii="Angsana New" w:hAnsi="Angsana New"/>
          <w:spacing w:val="2"/>
          <w:sz w:val="30"/>
          <w:szCs w:val="30"/>
          <w:cs/>
        </w:rPr>
        <w:t>) และสัญญาบริการอื่นๆ เป็นจำนวนเงิน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="00CA37CB" w:rsidRPr="00C64DB6">
        <w:rPr>
          <w:rFonts w:ascii="Angsana New" w:hAnsi="Angsana New"/>
          <w:spacing w:val="2"/>
          <w:sz w:val="30"/>
          <w:szCs w:val="30"/>
        </w:rPr>
        <w:t>11.01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ล้านเหรียญสหรัฐอเมริกา </w:t>
      </w:r>
      <w:r w:rsidR="00CA37CB" w:rsidRPr="00C64DB6">
        <w:rPr>
          <w:rFonts w:ascii="Angsana New" w:hAnsi="Angsana New"/>
          <w:spacing w:val="2"/>
          <w:sz w:val="30"/>
          <w:szCs w:val="30"/>
          <w:cs/>
        </w:rPr>
        <w:t>92.04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ล้าน</w:t>
      </w:r>
      <w:r w:rsidRPr="00C64DB6">
        <w:rPr>
          <w:rFonts w:ascii="Angsana New" w:hAnsi="Angsana New"/>
          <w:sz w:val="30"/>
          <w:szCs w:val="30"/>
          <w:cs/>
        </w:rPr>
        <w:t>เหรียญออสเตรเลีย และ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="00CA37CB" w:rsidRPr="00C64DB6">
        <w:rPr>
          <w:rFonts w:ascii="Angsana New" w:hAnsi="Angsana New"/>
          <w:sz w:val="30"/>
          <w:szCs w:val="30"/>
        </w:rPr>
        <w:t>3.53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ล้านยูโร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(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2560:</w:t>
      </w:r>
      <w:r w:rsidRPr="00C64DB6">
        <w:rPr>
          <w:rFonts w:ascii="Angsana New" w:hAnsi="Angsana New"/>
          <w:i/>
          <w:iCs/>
          <w:spacing w:val="2"/>
          <w:sz w:val="30"/>
          <w:szCs w:val="30"/>
        </w:rPr>
        <w:t xml:space="preserve"> 61.21 </w:t>
      </w:r>
      <w:r w:rsidRPr="00C64DB6">
        <w:rPr>
          <w:rFonts w:ascii="Angsana New" w:hAnsi="Angsana New"/>
          <w:i/>
          <w:iCs/>
          <w:spacing w:val="2"/>
          <w:sz w:val="30"/>
          <w:szCs w:val="30"/>
          <w:cs/>
        </w:rPr>
        <w:t>ล้านเหรียญสหรัฐอเมริกา</w:t>
      </w:r>
      <w:r w:rsidRPr="00C64DB6">
        <w:rPr>
          <w:rFonts w:ascii="Angsana New" w:hAnsi="Angsana New"/>
          <w:i/>
          <w:iCs/>
          <w:spacing w:val="2"/>
          <w:sz w:val="30"/>
          <w:szCs w:val="30"/>
        </w:rPr>
        <w:t xml:space="preserve"> 119.84 </w:t>
      </w:r>
      <w:r w:rsidRPr="00C64DB6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เหรียญออสเตรเลีย และ</w:t>
      </w:r>
      <w:r w:rsidRPr="00C64DB6">
        <w:rPr>
          <w:rFonts w:ascii="Angsana New" w:hAnsi="Angsana New"/>
          <w:i/>
          <w:iCs/>
          <w:sz w:val="30"/>
          <w:szCs w:val="30"/>
        </w:rPr>
        <w:t xml:space="preserve"> 11.32 </w:t>
      </w:r>
      <w:r w:rsidRPr="00C64DB6">
        <w:rPr>
          <w:rFonts w:ascii="Angsana New" w:hAnsi="Angsana New"/>
          <w:i/>
          <w:iCs/>
          <w:sz w:val="30"/>
          <w:szCs w:val="30"/>
          <w:cs/>
        </w:rPr>
        <w:t>ล้านยูโร</w:t>
      </w:r>
      <w:r w:rsidRPr="00C64DB6">
        <w:rPr>
          <w:rFonts w:ascii="Angsana New" w:hAnsi="Angsana New"/>
          <w:i/>
          <w:iCs/>
          <w:sz w:val="30"/>
          <w:szCs w:val="30"/>
        </w:rPr>
        <w:t>)</w:t>
      </w:r>
    </w:p>
    <w:p w:rsidR="008F45A2" w:rsidRPr="00C64DB6" w:rsidRDefault="008F45A2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สัญญาการจำนำหุ้น</w:t>
      </w: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pacing w:val="4"/>
          <w:sz w:val="30"/>
          <w:szCs w:val="30"/>
          <w:cs/>
        </w:rPr>
        <w:t>บริษัทได้นำใบหุ้นทั้งหมดของ บริษัท เฟิร์ส โคราช วินด์ จำกัด และบริษัท เค.อาร์.ทู จำกัด ซึ่งเป็นบริษัทร่วมทางตรง ไป</w:t>
      </w:r>
      <w:r w:rsidRPr="00C64DB6">
        <w:rPr>
          <w:rFonts w:ascii="Angsana New" w:hAnsi="Angsana New"/>
          <w:sz w:val="30"/>
          <w:szCs w:val="30"/>
          <w:cs/>
        </w:rPr>
        <w:t>เป็นหลักทรัพย์ค้ำประกันการกู้เงินให้แก่เจ้าหนี้เงินกู้ของบริษัทร่วมดังกล่าว</w:t>
      </w:r>
    </w:p>
    <w:p w:rsidR="00A732A8" w:rsidRPr="00C64DB6" w:rsidRDefault="00A732A8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5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กลุ่มบริษัทได้นำใบหุ้นทั้งหมดของบริษัท ราชบุรีเพาเวอร</w:t>
      </w:r>
      <w:r w:rsidR="008410BF" w:rsidRPr="00C64DB6">
        <w:rPr>
          <w:rFonts w:ascii="Angsana New" w:hAnsi="Angsana New"/>
          <w:sz w:val="30"/>
          <w:szCs w:val="30"/>
          <w:cs/>
        </w:rPr>
        <w:t xml:space="preserve">์ จำกัด บริษัท ไฟฟ้าหงสา จำกัด </w:t>
      </w:r>
      <w:r w:rsidRPr="00C64DB6">
        <w:rPr>
          <w:rFonts w:ascii="Angsana New" w:hAnsi="Angsana New"/>
          <w:sz w:val="30"/>
          <w:szCs w:val="30"/>
          <w:cs/>
        </w:rPr>
        <w:t xml:space="preserve">บริษัท โซลาร์ต้า จำกัด </w:t>
      </w:r>
      <w:r w:rsidRPr="00C64DB6">
        <w:rPr>
          <w:rFonts w:ascii="Angsana New" w:hAnsi="Angsana New"/>
          <w:spacing w:val="-5"/>
          <w:sz w:val="30"/>
          <w:szCs w:val="30"/>
          <w:cs/>
        </w:rPr>
        <w:t>บริษัท ราชบุรีเวอลด์ โคเจนเนอเรชั่น จำกัด บริษัท ไฟฟ้า เซเปียน</w:t>
      </w:r>
      <w:r w:rsidRPr="00C64DB6">
        <w:rPr>
          <w:rFonts w:ascii="Angsana New" w:hAnsi="Angsana New"/>
          <w:spacing w:val="-5"/>
          <w:sz w:val="30"/>
          <w:szCs w:val="30"/>
        </w:rPr>
        <w:t>-</w:t>
      </w:r>
      <w:r w:rsidRPr="00C64DB6">
        <w:rPr>
          <w:rFonts w:ascii="Angsana New" w:hAnsi="Angsana New"/>
          <w:spacing w:val="-5"/>
          <w:sz w:val="30"/>
          <w:szCs w:val="30"/>
          <w:cs/>
        </w:rPr>
        <w:t>เซน้ำน้อย จำกัด และบริษัท ผลิตไฟฟ้า นวนคร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:rsidR="00714B29" w:rsidRPr="00C64DB6" w:rsidRDefault="00714B29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287CB7" w:rsidRPr="00C64DB6" w:rsidRDefault="00287CB7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lastRenderedPageBreak/>
        <w:t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 บริษัท ไฟฟ้าน้ำงึม 2 จำกัด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บริษัท ไฟฟ้าน้ำงึม 2 จำกัด</w:t>
      </w:r>
    </w:p>
    <w:p w:rsidR="001A6961" w:rsidRPr="00C64DB6" w:rsidRDefault="001A6961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1A6961" w:rsidRPr="00C64DB6" w:rsidRDefault="001A6961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บริษัทได้นำใบหุ้นทั้งหมดของบริษัท นอร์</w:t>
      </w:r>
      <w:r w:rsidR="008A134A">
        <w:rPr>
          <w:rFonts w:ascii="Angsana New" w:hAnsi="Angsana New"/>
          <w:sz w:val="30"/>
          <w:szCs w:val="30"/>
          <w:cs/>
        </w:rPr>
        <w:t>ทเทิร์น บางกอกโมโนเรล จำกัด และ</w:t>
      </w:r>
      <w:r w:rsidRPr="00C64DB6">
        <w:rPr>
          <w:rFonts w:ascii="Angsana New" w:hAnsi="Angsana New"/>
          <w:sz w:val="30"/>
          <w:szCs w:val="30"/>
          <w:cs/>
        </w:rPr>
        <w:t>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:rsidR="001A6961" w:rsidRPr="00C64DB6" w:rsidRDefault="001A6961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287CB7" w:rsidRPr="00C64DB6" w:rsidRDefault="00287CB7" w:rsidP="0028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4DB6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:rsidR="00993E0A" w:rsidRPr="00C64DB6" w:rsidRDefault="00993E0A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1A6961" w:rsidRPr="00C64DB6" w:rsidRDefault="001A6961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ในปี</w:t>
      </w:r>
      <w:r w:rsidRPr="00C64DB6">
        <w:rPr>
          <w:rFonts w:ascii="Angsana New" w:hAnsi="Angsana New"/>
          <w:sz w:val="30"/>
          <w:szCs w:val="30"/>
        </w:rPr>
        <w:t xml:space="preserve"> 2557 </w:t>
      </w:r>
      <w:r w:rsidRPr="00C64DB6">
        <w:rPr>
          <w:rFonts w:ascii="Angsana New" w:hAnsi="Angsana New"/>
          <w:sz w:val="30"/>
          <w:szCs w:val="30"/>
          <w:cs/>
        </w:rPr>
        <w:t>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</w:t>
      </w:r>
      <w:r w:rsidR="00DC3C3C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ณ วันที่ </w:t>
      </w:r>
      <w:r w:rsidRPr="00C64DB6">
        <w:rPr>
          <w:rFonts w:ascii="Angsana New" w:hAnsi="Angsana New"/>
          <w:sz w:val="30"/>
          <w:szCs w:val="30"/>
        </w:rPr>
        <w:t xml:space="preserve">31 </w:t>
      </w:r>
      <w:r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4DB6">
        <w:rPr>
          <w:rFonts w:ascii="Angsana New" w:hAnsi="Angsana New"/>
          <w:sz w:val="30"/>
          <w:szCs w:val="30"/>
        </w:rPr>
        <w:t xml:space="preserve">2561 </w:t>
      </w:r>
      <w:r w:rsidRPr="00C64DB6">
        <w:rPr>
          <w:rFonts w:ascii="Angsana New" w:hAnsi="Angsana New"/>
          <w:sz w:val="30"/>
          <w:szCs w:val="30"/>
          <w:cs/>
        </w:rPr>
        <w:t>คดียังอยู่ระหว่างการพิจารณาของศาลชั้นต้น</w:t>
      </w:r>
    </w:p>
    <w:p w:rsidR="00993E0A" w:rsidRPr="00C64DB6" w:rsidRDefault="00993E0A" w:rsidP="008F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14612C" w:rsidRPr="00C50DDE" w:rsidRDefault="006702DE" w:rsidP="0014612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0DDE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C50DDE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</w:p>
    <w:p w:rsidR="0014612C" w:rsidRPr="00C64DB6" w:rsidRDefault="0014612C" w:rsidP="001461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F45A2" w:rsidRPr="00C64DB6" w:rsidRDefault="008F45A2" w:rsidP="008F45A2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 เมื่อวันที่ 5 เมษายน 2561 ผู้ถือหุ้นมีมติอนุมัติการจัดสรรกำไรสำหรับปี 25</w:t>
      </w:r>
      <w:r w:rsidRPr="00C64DB6">
        <w:rPr>
          <w:rFonts w:ascii="Angsana New" w:hAnsi="Angsana New"/>
          <w:sz w:val="30"/>
          <w:szCs w:val="30"/>
        </w:rPr>
        <w:t>60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เป็นเงินปันผลในอัตราหุ้นละ 2.</w:t>
      </w:r>
      <w:r w:rsidRPr="00C64DB6">
        <w:rPr>
          <w:rFonts w:ascii="Angsana New" w:hAnsi="Angsana New"/>
          <w:sz w:val="30"/>
          <w:szCs w:val="30"/>
        </w:rPr>
        <w:t>40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บาท เป็นจำนวนเงินทั้งสิ้น </w:t>
      </w:r>
      <w:r w:rsidRPr="00C64DB6">
        <w:rPr>
          <w:rFonts w:ascii="Angsana New" w:hAnsi="Angsana New"/>
          <w:sz w:val="30"/>
          <w:szCs w:val="30"/>
        </w:rPr>
        <w:t>3,480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ล้านบาท ทั้งนี้</w:t>
      </w:r>
      <w:r w:rsidR="00DC3C3C" w:rsidRPr="00C64DB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64DB6">
        <w:rPr>
          <w:rFonts w:ascii="Angsana New" w:hAnsi="Angsana New"/>
          <w:sz w:val="30"/>
          <w:szCs w:val="30"/>
          <w:cs/>
          <w:lang w:val="th-TH"/>
        </w:rPr>
        <w:t>บริษัทได้จ่าย</w:t>
      </w:r>
      <w:r w:rsidR="002538EB">
        <w:rPr>
          <w:rFonts w:ascii="Angsana New" w:hAnsi="Angsana New" w:hint="cs"/>
          <w:sz w:val="30"/>
          <w:szCs w:val="30"/>
          <w:cs/>
        </w:rPr>
        <w:t xml:space="preserve">   </w:t>
      </w:r>
      <w:r w:rsidRPr="00C64DB6">
        <w:rPr>
          <w:rFonts w:ascii="Angsana New" w:hAnsi="Angsana New"/>
          <w:sz w:val="30"/>
          <w:szCs w:val="30"/>
          <w:cs/>
          <w:lang w:val="th-TH"/>
        </w:rPr>
        <w:t>เงินปันผลระหว่างกาลซึ่งจัดสรรจากกำไรสำหรับงวดหกเดือนสิ้นสุดวันที่ 30 มิถุนายน 25</w:t>
      </w:r>
      <w:r w:rsidRPr="00C64DB6">
        <w:rPr>
          <w:rFonts w:ascii="Angsana New" w:hAnsi="Angsana New"/>
          <w:sz w:val="30"/>
          <w:szCs w:val="30"/>
        </w:rPr>
        <w:t>60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ในอัตราหุ้นละ </w:t>
      </w:r>
      <w:r w:rsidRPr="00C64DB6">
        <w:rPr>
          <w:rFonts w:ascii="Angsana New" w:hAnsi="Angsana New"/>
          <w:sz w:val="30"/>
          <w:szCs w:val="30"/>
        </w:rPr>
        <w:t xml:space="preserve">1.15 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Pr="00C64DB6">
        <w:rPr>
          <w:rFonts w:ascii="Angsana New" w:hAnsi="Angsana New"/>
          <w:sz w:val="30"/>
          <w:szCs w:val="30"/>
        </w:rPr>
        <w:t>1,667.50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ซึ่งได้จ่ายให้แก่ผู้ถือหุ้นในเดือนกันยายน 25</w:t>
      </w:r>
      <w:r w:rsidRPr="00C64DB6">
        <w:rPr>
          <w:rFonts w:ascii="Angsana New" w:hAnsi="Angsana New"/>
          <w:sz w:val="30"/>
          <w:szCs w:val="30"/>
        </w:rPr>
        <w:t>60</w:t>
      </w:r>
      <w:r w:rsidRPr="00C64DB6">
        <w:rPr>
          <w:rFonts w:ascii="Angsana New" w:hAnsi="Angsana New"/>
          <w:sz w:val="30"/>
          <w:szCs w:val="30"/>
          <w:cs/>
          <w:lang w:val="th-TH"/>
        </w:rPr>
        <w:t xml:space="preserve"> โดยยอดสุทธิของ</w:t>
      </w:r>
      <w:r w:rsidR="002538EB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Pr="00C64DB6">
        <w:rPr>
          <w:rFonts w:ascii="Angsana New" w:hAnsi="Angsana New"/>
          <w:sz w:val="30"/>
          <w:szCs w:val="30"/>
          <w:cs/>
          <w:lang w:val="th-TH"/>
        </w:rPr>
        <w:t>เงินปันผลดังกล่าวจำนวนเงิน 1</w:t>
      </w:r>
      <w:r w:rsidRPr="00C64DB6">
        <w:rPr>
          <w:rFonts w:ascii="Angsana New" w:hAnsi="Angsana New"/>
          <w:sz w:val="30"/>
          <w:szCs w:val="30"/>
        </w:rPr>
        <w:t>,</w:t>
      </w:r>
      <w:r w:rsidRPr="00C64DB6">
        <w:rPr>
          <w:rFonts w:ascii="Angsana New" w:hAnsi="Angsana New"/>
          <w:sz w:val="30"/>
          <w:szCs w:val="30"/>
          <w:cs/>
          <w:lang w:val="th-TH"/>
        </w:rPr>
        <w:t>81</w:t>
      </w:r>
      <w:r w:rsidRPr="00C64DB6">
        <w:rPr>
          <w:rFonts w:ascii="Angsana New" w:hAnsi="Angsana New"/>
          <w:sz w:val="30"/>
          <w:szCs w:val="30"/>
        </w:rPr>
        <w:t xml:space="preserve">2.50 </w:t>
      </w:r>
      <w:r w:rsidRPr="00C64DB6">
        <w:rPr>
          <w:rFonts w:ascii="Angsana New" w:hAnsi="Angsana New"/>
          <w:sz w:val="30"/>
          <w:szCs w:val="30"/>
          <w:cs/>
          <w:lang w:val="th-TH"/>
        </w:rPr>
        <w:t>ล้านบาท ได้จ่ายให้แก่ผู้ถือหุ้นในเดือนเมษายน 256</w:t>
      </w:r>
      <w:r w:rsidRPr="00C64DB6">
        <w:rPr>
          <w:rFonts w:ascii="Angsana New" w:hAnsi="Angsana New"/>
          <w:sz w:val="30"/>
          <w:szCs w:val="30"/>
        </w:rPr>
        <w:t>1</w:t>
      </w:r>
    </w:p>
    <w:p w:rsidR="008F45A2" w:rsidRPr="00C64DB6" w:rsidRDefault="008F45A2" w:rsidP="008F45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F45A2" w:rsidRPr="00C64DB6" w:rsidRDefault="008F45A2" w:rsidP="008F45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4DB6">
        <w:rPr>
          <w:rFonts w:ascii="Angsana New" w:hAnsi="Angsana New"/>
          <w:sz w:val="30"/>
          <w:szCs w:val="30"/>
          <w:cs/>
        </w:rPr>
        <w:t>เมื่อวันที</w:t>
      </w:r>
      <w:r w:rsidR="003B6FCC" w:rsidRPr="00C64DB6">
        <w:rPr>
          <w:rFonts w:ascii="Angsana New" w:hAnsi="Angsana New"/>
          <w:sz w:val="30"/>
          <w:szCs w:val="30"/>
          <w:cs/>
        </w:rPr>
        <w:t>่</w:t>
      </w:r>
      <w:r w:rsidRPr="00C64DB6">
        <w:rPr>
          <w:rFonts w:ascii="Angsana New" w:hAnsi="Angsana New"/>
          <w:sz w:val="30"/>
          <w:szCs w:val="30"/>
          <w:cs/>
        </w:rPr>
        <w:t xml:space="preserve"> 10 เมษายน 2561 บริษ</w:t>
      </w:r>
      <w:r w:rsidR="003B6FCC" w:rsidRPr="00C64DB6">
        <w:rPr>
          <w:rFonts w:ascii="Angsana New" w:hAnsi="Angsana New"/>
          <w:sz w:val="30"/>
          <w:szCs w:val="30"/>
          <w:cs/>
        </w:rPr>
        <w:t>ัทได้ชำระค่าหุ้นเพิ่มเติมให้แก่</w:t>
      </w:r>
      <w:r w:rsidRPr="00C64DB6">
        <w:rPr>
          <w:rFonts w:ascii="Angsana New" w:hAnsi="Angsana New"/>
          <w:sz w:val="30"/>
          <w:szCs w:val="30"/>
          <w:cs/>
        </w:rPr>
        <w:t>บริษัท ไฟฟ้า เซเปียน-เซน้ำน้อย จำกัด ซึ่งเป็น</w:t>
      </w:r>
      <w:r w:rsidR="003B6FCC" w:rsidRPr="00C64DB6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</w:t>
      </w:r>
      <w:r w:rsidRPr="00C64DB6">
        <w:rPr>
          <w:rFonts w:ascii="Angsana New" w:hAnsi="Angsana New"/>
          <w:sz w:val="30"/>
          <w:szCs w:val="30"/>
          <w:cs/>
        </w:rPr>
        <w:t>การร่วมค้าทางตรง ตามสัดส่ว</w:t>
      </w:r>
      <w:r w:rsidR="002C2C4D" w:rsidRPr="00C64DB6">
        <w:rPr>
          <w:rFonts w:ascii="Angsana New" w:hAnsi="Angsana New"/>
          <w:sz w:val="30"/>
          <w:szCs w:val="30"/>
          <w:cs/>
        </w:rPr>
        <w:t>นการลงทุนร้อยละ</w:t>
      </w:r>
      <w:r w:rsidR="003B6FCC" w:rsidRPr="00C64DB6">
        <w:rPr>
          <w:rFonts w:ascii="Angsana New" w:hAnsi="Angsana New"/>
          <w:sz w:val="30"/>
          <w:szCs w:val="30"/>
          <w:cs/>
        </w:rPr>
        <w:t xml:space="preserve"> </w:t>
      </w:r>
      <w:r w:rsidR="002C2C4D" w:rsidRPr="00C64DB6">
        <w:rPr>
          <w:rFonts w:ascii="Angsana New" w:hAnsi="Angsana New"/>
          <w:sz w:val="30"/>
          <w:szCs w:val="30"/>
          <w:cs/>
        </w:rPr>
        <w:t>25 เป็นจำนวนเงิน</w:t>
      </w:r>
      <w:r w:rsidRPr="00C64DB6">
        <w:rPr>
          <w:rFonts w:ascii="Angsana New" w:hAnsi="Angsana New"/>
          <w:sz w:val="30"/>
          <w:szCs w:val="30"/>
        </w:rPr>
        <w:t xml:space="preserve"> 0.81 </w:t>
      </w:r>
      <w:r w:rsidRPr="00C64DB6">
        <w:rPr>
          <w:rFonts w:ascii="Angsana New" w:hAnsi="Angsana New"/>
          <w:sz w:val="30"/>
          <w:szCs w:val="30"/>
          <w:cs/>
        </w:rPr>
        <w:t>ล้านเหร</w:t>
      </w:r>
      <w:r w:rsidR="002C2C4D" w:rsidRPr="00C64DB6">
        <w:rPr>
          <w:rFonts w:ascii="Angsana New" w:hAnsi="Angsana New"/>
          <w:sz w:val="30"/>
          <w:szCs w:val="30"/>
          <w:cs/>
        </w:rPr>
        <w:t xml:space="preserve">ียญสหรัฐอเมริกา หรือเทียบเท่า </w:t>
      </w:r>
      <w:r w:rsidRPr="00C64DB6">
        <w:rPr>
          <w:rFonts w:ascii="Angsana New" w:hAnsi="Angsana New"/>
          <w:sz w:val="30"/>
          <w:szCs w:val="30"/>
          <w:cs/>
        </w:rPr>
        <w:t>2</w:t>
      </w:r>
      <w:r w:rsidR="003B6FCC" w:rsidRPr="00C64DB6">
        <w:rPr>
          <w:rFonts w:ascii="Angsana New" w:hAnsi="Angsana New"/>
          <w:sz w:val="30"/>
          <w:szCs w:val="30"/>
        </w:rPr>
        <w:t>4</w:t>
      </w:r>
      <w:r w:rsidRPr="00C64DB6">
        <w:rPr>
          <w:rFonts w:ascii="Angsana New" w:hAnsi="Angsana New"/>
          <w:sz w:val="30"/>
          <w:szCs w:val="30"/>
          <w:cs/>
        </w:rPr>
        <w:t>.</w:t>
      </w:r>
      <w:r w:rsidR="003B6FCC" w:rsidRPr="00C64DB6">
        <w:rPr>
          <w:rFonts w:ascii="Angsana New" w:hAnsi="Angsana New"/>
          <w:sz w:val="30"/>
          <w:szCs w:val="30"/>
        </w:rPr>
        <w:t>98</w:t>
      </w:r>
      <w:r w:rsidRPr="00C64DB6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782669" w:rsidRPr="002A117C" w:rsidRDefault="00782669" w:rsidP="002A11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A117C" w:rsidRDefault="002A117C" w:rsidP="002A11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D700C" w:rsidRPr="00022B7B" w:rsidRDefault="007C3CBC" w:rsidP="00F217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22B7B">
        <w:rPr>
          <w:rFonts w:ascii="Angsana New" w:hAnsi="Angsana New"/>
          <w:sz w:val="30"/>
          <w:szCs w:val="30"/>
          <w:cs/>
        </w:rPr>
        <w:lastRenderedPageBreak/>
        <w:t>เมื่อวันที่ 20 เมษายน 2561 บริษัท อาร์เอช อินเตอร์เนชั่นแนล (สิงคโปร์) คอร์ปอเรชั่น จำกัด ซึ่งเป็นบริษัทย่อยทางอ้อม ได้ทำสัญญาซื้อขายหุ้น (</w:t>
      </w:r>
      <w:r w:rsidRPr="00022B7B">
        <w:rPr>
          <w:rFonts w:ascii="Angsana New" w:hAnsi="Angsana New"/>
          <w:sz w:val="30"/>
          <w:szCs w:val="30"/>
        </w:rPr>
        <w:t xml:space="preserve">Securities Sale Deed) </w:t>
      </w:r>
      <w:r w:rsidRPr="00022B7B">
        <w:rPr>
          <w:rFonts w:ascii="Angsana New" w:hAnsi="Angsana New"/>
          <w:sz w:val="30"/>
          <w:szCs w:val="30"/>
          <w:cs/>
        </w:rPr>
        <w:t xml:space="preserve">กับ </w:t>
      </w:r>
      <w:proofErr w:type="spellStart"/>
      <w:r w:rsidRPr="00022B7B">
        <w:rPr>
          <w:rFonts w:ascii="Angsana New" w:hAnsi="Angsana New"/>
          <w:sz w:val="30"/>
          <w:szCs w:val="30"/>
        </w:rPr>
        <w:t>Broadspectrum</w:t>
      </w:r>
      <w:proofErr w:type="spellEnd"/>
      <w:r w:rsidRPr="00022B7B">
        <w:rPr>
          <w:rFonts w:ascii="Angsana New" w:hAnsi="Angsana New"/>
          <w:sz w:val="30"/>
          <w:szCs w:val="30"/>
        </w:rPr>
        <w:t xml:space="preserve"> Pty Limited </w:t>
      </w:r>
      <w:r w:rsidRPr="00022B7B">
        <w:rPr>
          <w:rFonts w:ascii="Angsana New" w:hAnsi="Angsana New"/>
          <w:sz w:val="30"/>
          <w:szCs w:val="30"/>
          <w:cs/>
        </w:rPr>
        <w:t>เพื่อเข้าซื้อหุ้น</w:t>
      </w:r>
      <w:r w:rsidR="00F2179F" w:rsidRPr="00022B7B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="00F2179F" w:rsidRPr="00022B7B">
        <w:rPr>
          <w:rFonts w:ascii="Angsana New" w:hAnsi="Angsana New"/>
          <w:sz w:val="30"/>
          <w:szCs w:val="30"/>
        </w:rPr>
        <w:t xml:space="preserve">20 </w:t>
      </w:r>
      <w:r w:rsidRPr="00022B7B">
        <w:rPr>
          <w:rFonts w:ascii="Angsana New" w:hAnsi="Angsana New"/>
          <w:sz w:val="30"/>
          <w:szCs w:val="30"/>
          <w:cs/>
        </w:rPr>
        <w:t xml:space="preserve">ของบริษัท ราช-ออสเตรเลีย คอร์ปอเรชั่น จำกัด ที่ถือโดย </w:t>
      </w:r>
      <w:proofErr w:type="spellStart"/>
      <w:r w:rsidRPr="00022B7B">
        <w:rPr>
          <w:rFonts w:ascii="Angsana New" w:hAnsi="Angsana New"/>
          <w:sz w:val="30"/>
          <w:szCs w:val="30"/>
        </w:rPr>
        <w:t>Broadspectrum</w:t>
      </w:r>
      <w:proofErr w:type="spellEnd"/>
      <w:r w:rsidRPr="00022B7B">
        <w:rPr>
          <w:rFonts w:ascii="Angsana New" w:hAnsi="Angsana New"/>
          <w:sz w:val="30"/>
          <w:szCs w:val="30"/>
        </w:rPr>
        <w:t xml:space="preserve"> Pty Limited</w:t>
      </w:r>
      <w:r w:rsidR="00062009">
        <w:rPr>
          <w:rFonts w:ascii="Angsana New" w:hAnsi="Angsana New"/>
          <w:sz w:val="30"/>
          <w:szCs w:val="30"/>
        </w:rPr>
        <w:t xml:space="preserve"> </w:t>
      </w:r>
      <w:r w:rsidRPr="00022B7B">
        <w:rPr>
          <w:rFonts w:ascii="Angsana New" w:hAnsi="Angsana New"/>
          <w:sz w:val="30"/>
          <w:szCs w:val="30"/>
          <w:cs/>
        </w:rPr>
        <w:t>และส่วนหนึ่ง</w:t>
      </w:r>
      <w:r w:rsidR="00F2179F" w:rsidRPr="00022B7B">
        <w:rPr>
          <w:rFonts w:ascii="Angsana New" w:hAnsi="Angsana New" w:hint="cs"/>
          <w:sz w:val="30"/>
          <w:szCs w:val="30"/>
          <w:cs/>
        </w:rPr>
        <w:t>เป็น</w:t>
      </w:r>
      <w:r w:rsidRPr="00022B7B">
        <w:rPr>
          <w:rFonts w:ascii="Angsana New" w:hAnsi="Angsana New"/>
          <w:sz w:val="30"/>
          <w:szCs w:val="30"/>
          <w:cs/>
        </w:rPr>
        <w:t xml:space="preserve">การชำระคืนเงินกู้ยืมระยะยาวจาก </w:t>
      </w:r>
      <w:proofErr w:type="spellStart"/>
      <w:r w:rsidRPr="00022B7B">
        <w:rPr>
          <w:rFonts w:ascii="Angsana New" w:hAnsi="Angsana New"/>
          <w:sz w:val="30"/>
          <w:szCs w:val="30"/>
        </w:rPr>
        <w:t>Broadspectrum</w:t>
      </w:r>
      <w:proofErr w:type="spellEnd"/>
      <w:r w:rsidRPr="00022B7B">
        <w:rPr>
          <w:rFonts w:ascii="Angsana New" w:hAnsi="Angsana New"/>
          <w:sz w:val="30"/>
          <w:szCs w:val="30"/>
        </w:rPr>
        <w:t xml:space="preserve"> Pty Limited </w:t>
      </w:r>
      <w:r w:rsidR="00F2179F" w:rsidRPr="00022B7B">
        <w:rPr>
          <w:rFonts w:ascii="Angsana New" w:hAnsi="Angsana New" w:hint="cs"/>
          <w:sz w:val="30"/>
          <w:szCs w:val="30"/>
          <w:cs/>
        </w:rPr>
        <w:t xml:space="preserve">รวมทั้งสิทธิประโยชน์ที่เกี่ยวข้องตามเงื่อนไขที่ระบุไว้ในสัญญา </w:t>
      </w:r>
      <w:r w:rsidR="00F2179F" w:rsidRPr="00022B7B">
        <w:rPr>
          <w:rFonts w:ascii="Angsana New" w:hAnsi="Angsana New"/>
          <w:sz w:val="30"/>
          <w:szCs w:val="30"/>
          <w:cs/>
        </w:rPr>
        <w:t>เป็นจำนวนเงินทั้งสิ้น 53.50 ล้านเหรียญออสเตรเลีย</w:t>
      </w:r>
      <w:r w:rsidR="00F2179F" w:rsidRPr="00022B7B">
        <w:rPr>
          <w:rFonts w:ascii="Angsana New" w:hAnsi="Angsana New" w:hint="cs"/>
          <w:sz w:val="30"/>
          <w:szCs w:val="30"/>
          <w:cs/>
        </w:rPr>
        <w:t xml:space="preserve"> </w:t>
      </w:r>
      <w:r w:rsidRPr="00022B7B">
        <w:rPr>
          <w:rFonts w:ascii="Angsana New" w:hAnsi="Angsana New"/>
          <w:sz w:val="30"/>
          <w:szCs w:val="30"/>
          <w:cs/>
        </w:rPr>
        <w:t>ต่อมาเมื่อวันที่ 3 พฤษภาคม 2561 บริษัท อาร์เอช อินเตอร์เนชั่นแนล (สิงคโปร์) คอร์ปอเรชั่น จำกัด ได้ซื้อหุ้น</w:t>
      </w:r>
      <w:r w:rsidR="00F2179F" w:rsidRPr="00022B7B">
        <w:rPr>
          <w:rFonts w:ascii="Angsana New" w:hAnsi="Angsana New" w:hint="cs"/>
          <w:sz w:val="30"/>
          <w:szCs w:val="30"/>
          <w:cs/>
        </w:rPr>
        <w:t>ดังกล่าว</w:t>
      </w:r>
      <w:r w:rsidRPr="00022B7B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022B7B">
        <w:rPr>
          <w:rFonts w:ascii="Angsana New" w:hAnsi="Angsana New"/>
          <w:sz w:val="30"/>
          <w:szCs w:val="30"/>
        </w:rPr>
        <w:t>Broadspectrum</w:t>
      </w:r>
      <w:proofErr w:type="spellEnd"/>
      <w:r w:rsidRPr="00022B7B">
        <w:rPr>
          <w:rFonts w:ascii="Angsana New" w:hAnsi="Angsana New"/>
          <w:sz w:val="30"/>
          <w:szCs w:val="30"/>
        </w:rPr>
        <w:t xml:space="preserve"> Pty Limited </w:t>
      </w:r>
      <w:r w:rsidRPr="00022B7B">
        <w:rPr>
          <w:rFonts w:ascii="Angsana New" w:hAnsi="Angsana New"/>
          <w:sz w:val="30"/>
          <w:szCs w:val="30"/>
          <w:cs/>
        </w:rPr>
        <w:t>และช</w:t>
      </w:r>
      <w:r w:rsidR="00F2179F" w:rsidRPr="00022B7B">
        <w:rPr>
          <w:rFonts w:ascii="Angsana New" w:hAnsi="Angsana New"/>
          <w:sz w:val="30"/>
          <w:szCs w:val="30"/>
          <w:cs/>
        </w:rPr>
        <w:t>ำระคืนเงินกู้ยืมระยะยาวดังกล่าว</w:t>
      </w:r>
      <w:r w:rsidR="00F2179F" w:rsidRPr="00022B7B">
        <w:rPr>
          <w:rFonts w:ascii="Angsana New" w:hAnsi="Angsana New" w:hint="cs"/>
          <w:sz w:val="30"/>
          <w:szCs w:val="30"/>
          <w:cs/>
        </w:rPr>
        <w:t xml:space="preserve">แก่ </w:t>
      </w:r>
      <w:proofErr w:type="spellStart"/>
      <w:r w:rsidR="00F2179F" w:rsidRPr="00022B7B">
        <w:rPr>
          <w:rFonts w:ascii="Angsana New" w:hAnsi="Angsana New"/>
          <w:sz w:val="30"/>
          <w:szCs w:val="30"/>
        </w:rPr>
        <w:t>Broadspectrum</w:t>
      </w:r>
      <w:proofErr w:type="spellEnd"/>
      <w:r w:rsidR="00F2179F" w:rsidRPr="00022B7B">
        <w:rPr>
          <w:rFonts w:ascii="Angsana New" w:hAnsi="Angsana New"/>
          <w:sz w:val="30"/>
          <w:szCs w:val="30"/>
        </w:rPr>
        <w:t xml:space="preserve"> Pty Limited</w:t>
      </w:r>
      <w:r w:rsidR="00F2179F" w:rsidRPr="00022B7B">
        <w:rPr>
          <w:rFonts w:ascii="Angsana New" w:hAnsi="Angsana New" w:hint="cs"/>
          <w:sz w:val="30"/>
          <w:szCs w:val="30"/>
          <w:cs/>
        </w:rPr>
        <w:t xml:space="preserve"> แล้ว</w:t>
      </w:r>
    </w:p>
    <w:p w:rsidR="008C24D4" w:rsidRPr="00022B7B" w:rsidRDefault="008C24D4" w:rsidP="002A11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:rsidR="00301497" w:rsidRPr="002566A6" w:rsidRDefault="008C24D4" w:rsidP="00735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22B7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27870" w:rsidRPr="00022B7B">
        <w:rPr>
          <w:rFonts w:ascii="Angsana New" w:hAnsi="Angsana New"/>
          <w:sz w:val="30"/>
          <w:szCs w:val="30"/>
        </w:rPr>
        <w:t>3</w:t>
      </w:r>
      <w:r w:rsidRPr="00022B7B">
        <w:rPr>
          <w:rFonts w:ascii="Angsana New" w:hAnsi="Angsana New"/>
          <w:sz w:val="30"/>
          <w:szCs w:val="30"/>
        </w:rPr>
        <w:t xml:space="preserve"> </w:t>
      </w:r>
      <w:r w:rsidRPr="00022B7B">
        <w:rPr>
          <w:rFonts w:ascii="Angsana New" w:hAnsi="Angsana New"/>
          <w:sz w:val="30"/>
          <w:szCs w:val="30"/>
          <w:cs/>
        </w:rPr>
        <w:t>พฤษภาคม 2561 บริษัท ราช-ออสเตรเลีย คอร์ปอเรชั่น จำกัด ซึ่งเ</w:t>
      </w:r>
      <w:r w:rsidR="00327870" w:rsidRPr="00022B7B">
        <w:rPr>
          <w:rFonts w:ascii="Angsana New" w:hAnsi="Angsana New"/>
          <w:sz w:val="30"/>
          <w:szCs w:val="30"/>
          <w:cs/>
        </w:rPr>
        <w:t>ป็นบริษัทย่อยทางอ้อม ได้ทำสัญญา</w:t>
      </w:r>
      <w:r w:rsidR="00327870" w:rsidRPr="00022B7B">
        <w:rPr>
          <w:rFonts w:ascii="Angsana New" w:hAnsi="Angsana New" w:hint="cs"/>
          <w:sz w:val="30"/>
          <w:szCs w:val="30"/>
          <w:cs/>
        </w:rPr>
        <w:t>เงินกู้ยืม</w:t>
      </w:r>
      <w:r w:rsidRPr="00022B7B">
        <w:rPr>
          <w:rFonts w:ascii="Angsana New" w:hAnsi="Angsana New"/>
          <w:sz w:val="30"/>
          <w:szCs w:val="30"/>
          <w:cs/>
        </w:rPr>
        <w:t>กับสถาบันการเงิน</w:t>
      </w:r>
      <w:r w:rsidR="00327870" w:rsidRPr="00022B7B">
        <w:rPr>
          <w:rFonts w:ascii="Angsana New" w:hAnsi="Angsana New" w:hint="cs"/>
          <w:sz w:val="30"/>
          <w:szCs w:val="30"/>
          <w:cs/>
        </w:rPr>
        <w:t>ในประเทศออสเตรเลียหลายแห่ง</w:t>
      </w:r>
      <w:r w:rsidRPr="00022B7B">
        <w:rPr>
          <w:rFonts w:ascii="Angsana New" w:hAnsi="Angsana New"/>
          <w:sz w:val="30"/>
          <w:szCs w:val="30"/>
          <w:cs/>
        </w:rPr>
        <w:t xml:space="preserve"> </w:t>
      </w:r>
      <w:r w:rsidR="00327870" w:rsidRPr="00022B7B">
        <w:rPr>
          <w:rFonts w:ascii="Angsana New" w:hAnsi="Angsana New" w:hint="cs"/>
          <w:sz w:val="30"/>
          <w:szCs w:val="30"/>
          <w:cs/>
        </w:rPr>
        <w:t xml:space="preserve">มีวงเงินรวมทั้งสิ้น </w:t>
      </w:r>
      <w:r w:rsidR="00327870" w:rsidRPr="00022B7B">
        <w:rPr>
          <w:rFonts w:ascii="Angsana New" w:hAnsi="Angsana New"/>
          <w:sz w:val="30"/>
          <w:szCs w:val="30"/>
        </w:rPr>
        <w:t xml:space="preserve">312 </w:t>
      </w:r>
      <w:r w:rsidR="00327870" w:rsidRPr="00022B7B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="00327870" w:rsidRPr="00022B7B">
        <w:rPr>
          <w:rFonts w:ascii="Angsana New" w:hAnsi="Angsana New"/>
          <w:sz w:val="30"/>
          <w:szCs w:val="30"/>
        </w:rPr>
        <w:t xml:space="preserve"> </w:t>
      </w:r>
      <w:r w:rsidR="00327870" w:rsidRPr="00022B7B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โดยมีอัตราดอกเบี้ยอ้างอิงจาก Bank Bill Swap Bid Rate (BBSY) ซึ่งเป็นอัตราดอกเบี้ยลอยตัวเสนอซื้อของออสเตรเลียที่</w:t>
      </w:r>
      <w:r w:rsidR="00327870" w:rsidRPr="00416A8C">
        <w:rPr>
          <w:rFonts w:ascii="Angsana New" w:hAnsi="Angsana New"/>
          <w:sz w:val="30"/>
          <w:szCs w:val="30"/>
          <w:cs/>
        </w:rPr>
        <w:t xml:space="preserve">ประกาศโดย Reuters บวกด้วยอัตราร้อยละคงที่ต่อปี </w:t>
      </w:r>
      <w:r w:rsidR="008C585A" w:rsidRPr="00416A8C">
        <w:rPr>
          <w:rFonts w:ascii="Angsana New" w:hAnsi="Angsana New"/>
          <w:sz w:val="30"/>
          <w:szCs w:val="30"/>
          <w:cs/>
        </w:rPr>
        <w:t>โดยมีกำหนดชำระคืนเงินต้น</w:t>
      </w:r>
      <w:r w:rsidR="00327870" w:rsidRPr="00416A8C">
        <w:rPr>
          <w:rFonts w:ascii="Angsana New" w:hAnsi="Angsana New"/>
          <w:sz w:val="30"/>
          <w:szCs w:val="30"/>
          <w:cs/>
        </w:rPr>
        <w:t xml:space="preserve">ภายในระยะเวลา </w:t>
      </w:r>
      <w:r w:rsidR="00AE7EAA" w:rsidRPr="00022B7B">
        <w:rPr>
          <w:rFonts w:ascii="Angsana New" w:hAnsi="Angsana New"/>
          <w:sz w:val="30"/>
          <w:szCs w:val="30"/>
        </w:rPr>
        <w:t xml:space="preserve">5 </w:t>
      </w:r>
      <w:r w:rsidR="00327870" w:rsidRPr="00022B7B">
        <w:rPr>
          <w:rFonts w:ascii="Angsana New" w:hAnsi="Angsana New"/>
          <w:sz w:val="30"/>
          <w:szCs w:val="30"/>
          <w:cs/>
        </w:rPr>
        <w:t xml:space="preserve">ปี </w:t>
      </w:r>
      <w:r w:rsidR="00327870" w:rsidRPr="00416A8C">
        <w:rPr>
          <w:rFonts w:ascii="Angsana New" w:hAnsi="Angsana New"/>
          <w:sz w:val="30"/>
          <w:szCs w:val="30"/>
          <w:cs/>
        </w:rPr>
        <w:t>ตั้งแต่</w:t>
      </w:r>
      <w:r w:rsidR="002566A6" w:rsidRPr="00416A8C">
        <w:rPr>
          <w:rFonts w:ascii="Angsana New" w:hAnsi="Angsana New" w:hint="cs"/>
          <w:sz w:val="30"/>
          <w:szCs w:val="30"/>
          <w:cs/>
        </w:rPr>
        <w:t xml:space="preserve">เดือนตุลาคม </w:t>
      </w:r>
      <w:r w:rsidR="002566A6" w:rsidRPr="00022B7B">
        <w:rPr>
          <w:rFonts w:ascii="Angsana New" w:hAnsi="Angsana New"/>
          <w:sz w:val="30"/>
          <w:szCs w:val="30"/>
        </w:rPr>
        <w:t xml:space="preserve">2561 </w:t>
      </w:r>
      <w:r w:rsidR="002566A6" w:rsidRPr="00022B7B">
        <w:rPr>
          <w:rFonts w:ascii="Angsana New" w:hAnsi="Angsana New" w:hint="cs"/>
          <w:sz w:val="30"/>
          <w:szCs w:val="30"/>
          <w:cs/>
        </w:rPr>
        <w:t xml:space="preserve">ถึงเดือนพฤษภาคม </w:t>
      </w:r>
      <w:r w:rsidR="002566A6" w:rsidRPr="00022B7B">
        <w:rPr>
          <w:rFonts w:ascii="Angsana New" w:hAnsi="Angsana New"/>
          <w:sz w:val="30"/>
          <w:szCs w:val="30"/>
        </w:rPr>
        <w:t>2566</w:t>
      </w:r>
      <w:r w:rsidR="00416A8C">
        <w:rPr>
          <w:rFonts w:ascii="Angsana New" w:hAnsi="Angsana New"/>
          <w:sz w:val="30"/>
          <w:szCs w:val="30"/>
        </w:rPr>
        <w:t xml:space="preserve"> </w:t>
      </w:r>
      <w:r w:rsidR="00416A8C" w:rsidRPr="00416A8C">
        <w:rPr>
          <w:rFonts w:ascii="Angsana New" w:hAnsi="Angsana New"/>
          <w:sz w:val="30"/>
          <w:szCs w:val="30"/>
          <w:cs/>
        </w:rPr>
        <w:t>ต่อมาบริษัทย่อยดังกล่าวได้ทำสัญญาแลกเปลี่ยนอัตราดอกเบี้ย</w:t>
      </w:r>
      <w:r w:rsidR="00416A8C" w:rsidRPr="00416A8C">
        <w:rPr>
          <w:rFonts w:ascii="Angsana New" w:hAnsi="Angsana New" w:hint="cs"/>
          <w:sz w:val="30"/>
          <w:szCs w:val="30"/>
          <w:cs/>
        </w:rPr>
        <w:t>ฉบับ</w:t>
      </w:r>
      <w:r w:rsidR="00416A8C" w:rsidRPr="00416A8C">
        <w:rPr>
          <w:rFonts w:ascii="Angsana New" w:hAnsi="Angsana New"/>
          <w:sz w:val="30"/>
          <w:szCs w:val="30"/>
          <w:cs/>
        </w:rPr>
        <w:t>ใหม่และยกเลิกสัญญาแลกเปลี่ยนอัตราดอกเบี้ยเดิมบาง</w:t>
      </w:r>
      <w:r w:rsidR="00416A8C" w:rsidRPr="00416A8C">
        <w:rPr>
          <w:rFonts w:ascii="Angsana New" w:hAnsi="Angsana New" w:hint="cs"/>
          <w:sz w:val="30"/>
          <w:szCs w:val="30"/>
          <w:cs/>
        </w:rPr>
        <w:t>ฉบับ</w:t>
      </w:r>
    </w:p>
    <w:sectPr w:rsidR="00301497" w:rsidRPr="002566A6" w:rsidSect="00881097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96" w:rsidRDefault="00B32396" w:rsidP="004956B4">
      <w:r>
        <w:separator/>
      </w:r>
    </w:p>
  </w:endnote>
  <w:endnote w:type="continuationSeparator" w:id="0">
    <w:p w:rsidR="00B32396" w:rsidRDefault="00B32396" w:rsidP="0049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83635A" w:rsidRDefault="00F52DCD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3635A">
      <w:rPr>
        <w:rFonts w:ascii="Angsana New" w:hAnsi="Angsana New"/>
        <w:caps/>
        <w:sz w:val="30"/>
        <w:szCs w:val="30"/>
      </w:rPr>
      <w:fldChar w:fldCharType="begin"/>
    </w:r>
    <w:r w:rsidR="00B32396" w:rsidRPr="0083635A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3635A">
      <w:rPr>
        <w:rFonts w:ascii="Angsana New" w:hAnsi="Angsana New"/>
        <w:caps/>
        <w:sz w:val="30"/>
        <w:szCs w:val="30"/>
      </w:rPr>
      <w:fldChar w:fldCharType="separate"/>
    </w:r>
    <w:r w:rsidR="00DF19FC">
      <w:rPr>
        <w:rFonts w:ascii="Angsana New" w:hAnsi="Angsana New"/>
        <w:caps/>
        <w:noProof/>
        <w:sz w:val="30"/>
        <w:szCs w:val="30"/>
      </w:rPr>
      <w:t>30</w:t>
    </w:r>
    <w:r w:rsidRPr="0083635A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B32396" w:rsidRPr="00E236D6" w:rsidRDefault="00F52DC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="00B32396"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 w:rsidR="00DF19FC">
          <w:rPr>
            <w:rFonts w:ascii="Angsana New" w:hAnsi="Angsana New"/>
            <w:noProof/>
            <w:sz w:val="30"/>
            <w:szCs w:val="30"/>
          </w:rPr>
          <w:t>47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51321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B32396" w:rsidRPr="00E236D6" w:rsidRDefault="00F52DC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="00B32396"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 w:rsidR="00DF19FC">
          <w:rPr>
            <w:rFonts w:ascii="Angsana New" w:hAnsi="Angsana New"/>
            <w:noProof/>
            <w:sz w:val="30"/>
            <w:szCs w:val="30"/>
          </w:rPr>
          <w:t>53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702A20" w:rsidRDefault="00F52DCD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32396"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F19FC">
      <w:rPr>
        <w:rStyle w:val="PageNumber"/>
        <w:rFonts w:ascii="Angsana New" w:hAnsi="Angsana New"/>
        <w:noProof/>
        <w:sz w:val="30"/>
        <w:szCs w:val="30"/>
        <w:cs/>
      </w:rPr>
      <w:t>65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32396" w:rsidRPr="007A6941" w:rsidRDefault="00B32396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96" w:rsidRDefault="00B32396" w:rsidP="004956B4">
      <w:r>
        <w:separator/>
      </w:r>
    </w:p>
  </w:footnote>
  <w:footnote w:type="continuationSeparator" w:id="0">
    <w:p w:rsidR="00B32396" w:rsidRDefault="00B32396" w:rsidP="00495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301497" w:rsidRDefault="00B32396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 w:rsidRPr="00301497">
      <w:rPr>
        <w:rFonts w:asciiTheme="majorBidi" w:hAnsiTheme="majorBidi" w:cstheme="majorBidi"/>
        <w:b/>
        <w:bCs/>
        <w:sz w:val="32"/>
        <w:szCs w:val="32"/>
        <w:cs/>
      </w:rPr>
      <w:t>บริษัท ผลิตไฟฟ้าราชบุรีโฮลดิ้ง</w:t>
    </w:r>
    <w:r w:rsidRPr="00301497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301497">
      <w:rPr>
        <w:rFonts w:asciiTheme="majorBidi" w:hAnsiTheme="majorBidi" w:cstheme="majorBidi"/>
        <w:b/>
        <w:bCs/>
        <w:sz w:val="32"/>
        <w:szCs w:val="32"/>
      </w:rPr>
      <w:t>(</w:t>
    </w:r>
    <w:r w:rsidRPr="00301497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301497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301497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:rsidR="00B32396" w:rsidRPr="00301497" w:rsidRDefault="00B32396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149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2396" w:rsidRPr="00301497" w:rsidRDefault="00B32396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149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1497">
      <w:rPr>
        <w:rFonts w:asciiTheme="majorBidi" w:hAnsiTheme="majorBidi" w:cstheme="majorBidi"/>
        <w:b/>
        <w:bCs/>
        <w:sz w:val="32"/>
        <w:szCs w:val="32"/>
      </w:rPr>
      <w:t>31</w:t>
    </w:r>
    <w:r w:rsidRPr="00301497">
      <w:rPr>
        <w:rFonts w:asciiTheme="majorBidi" w:hAnsiTheme="majorBidi" w:cstheme="majorBidi"/>
        <w:b/>
        <w:bCs/>
        <w:sz w:val="32"/>
        <w:szCs w:val="32"/>
        <w:cs/>
      </w:rPr>
      <w:t xml:space="preserve"> มีนาคม </w:t>
    </w:r>
    <w:r w:rsidRPr="00301497">
      <w:rPr>
        <w:rFonts w:asciiTheme="majorBidi" w:hAnsiTheme="majorBidi" w:cstheme="majorBidi"/>
        <w:b/>
        <w:bCs/>
        <w:sz w:val="32"/>
        <w:szCs w:val="32"/>
      </w:rPr>
      <w:t>2561</w:t>
    </w:r>
    <w:r w:rsidRPr="0030149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1497">
      <w:rPr>
        <w:rFonts w:asciiTheme="majorBidi" w:hAnsiTheme="majorBidi" w:cstheme="majorBidi"/>
        <w:b/>
        <w:bCs/>
        <w:sz w:val="32"/>
        <w:szCs w:val="32"/>
      </w:rPr>
      <w:t>(</w:t>
    </w:r>
    <w:r w:rsidRPr="00301497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1497">
      <w:rPr>
        <w:rFonts w:asciiTheme="majorBidi" w:hAnsiTheme="majorBidi" w:cstheme="majorBidi"/>
        <w:b/>
        <w:bCs/>
        <w:sz w:val="32"/>
        <w:szCs w:val="32"/>
      </w:rPr>
      <w:t>)</w:t>
    </w:r>
  </w:p>
  <w:p w:rsidR="00B32396" w:rsidRPr="004E58EC" w:rsidRDefault="00B32396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A1494D" w:rsidRDefault="00B32396" w:rsidP="005A761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 w:right="36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494D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A1494D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A1494D">
      <w:rPr>
        <w:rFonts w:ascii="Angsana New" w:hAnsi="Angsana New"/>
        <w:b/>
        <w:bCs/>
        <w:sz w:val="32"/>
        <w:szCs w:val="32"/>
      </w:rPr>
      <w:t xml:space="preserve">) </w:t>
    </w:r>
    <w:r w:rsidRPr="00A1494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32396" w:rsidRPr="00A1494D" w:rsidRDefault="00B32396" w:rsidP="005A76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2396" w:rsidRPr="00A1494D" w:rsidRDefault="00B32396" w:rsidP="005A76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1494D">
      <w:rPr>
        <w:rFonts w:ascii="Angsana New" w:hAnsi="Angsana New" w:hint="cs"/>
        <w:b/>
        <w:bCs/>
        <w:sz w:val="32"/>
        <w:szCs w:val="32"/>
        <w:cs/>
      </w:rPr>
      <w:t>สิ้นสุดวันที่ 31 มีนาคม 256</w:t>
    </w:r>
    <w:r w:rsidRPr="00A1494D">
      <w:rPr>
        <w:rFonts w:ascii="Angsana New" w:hAnsi="Angsana New"/>
        <w:b/>
        <w:bCs/>
        <w:sz w:val="32"/>
        <w:szCs w:val="32"/>
      </w:rPr>
      <w:t>1</w:t>
    </w:r>
    <w:r w:rsidRPr="00A1494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1494D">
      <w:rPr>
        <w:rFonts w:ascii="Angsana New" w:hAnsi="Angsana New"/>
        <w:b/>
        <w:bCs/>
        <w:sz w:val="32"/>
        <w:szCs w:val="32"/>
      </w:rPr>
      <w:t>)</w:t>
    </w:r>
  </w:p>
  <w:p w:rsidR="00B32396" w:rsidRPr="004E58EC" w:rsidRDefault="00B32396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A1494D" w:rsidRDefault="00B32396" w:rsidP="005A761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494D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A1494D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A1494D">
      <w:rPr>
        <w:rFonts w:ascii="Angsana New" w:hAnsi="Angsana New"/>
        <w:b/>
        <w:bCs/>
        <w:sz w:val="32"/>
        <w:szCs w:val="32"/>
      </w:rPr>
      <w:t xml:space="preserve">) </w:t>
    </w:r>
    <w:r w:rsidRPr="00A1494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32396" w:rsidRPr="00A1494D" w:rsidRDefault="00B32396" w:rsidP="005A76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2396" w:rsidRPr="00A1494D" w:rsidRDefault="00B32396" w:rsidP="005A76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1494D">
      <w:rPr>
        <w:rFonts w:ascii="Angsana New" w:hAnsi="Angsana New" w:hint="cs"/>
        <w:b/>
        <w:bCs/>
        <w:sz w:val="32"/>
        <w:szCs w:val="32"/>
        <w:cs/>
      </w:rPr>
      <w:t>สิ้นสุดวันที่ 31 มีนาคม 256</w:t>
    </w:r>
    <w:r w:rsidRPr="00A1494D">
      <w:rPr>
        <w:rFonts w:ascii="Angsana New" w:hAnsi="Angsana New"/>
        <w:b/>
        <w:bCs/>
        <w:sz w:val="32"/>
        <w:szCs w:val="32"/>
      </w:rPr>
      <w:t>1</w:t>
    </w:r>
    <w:r w:rsidRPr="00A1494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1494D">
      <w:rPr>
        <w:rFonts w:ascii="Angsana New" w:hAnsi="Angsana New"/>
        <w:b/>
        <w:bCs/>
        <w:sz w:val="32"/>
        <w:szCs w:val="32"/>
      </w:rPr>
      <w:t>)</w:t>
    </w:r>
  </w:p>
  <w:p w:rsidR="00B32396" w:rsidRPr="004E58EC" w:rsidRDefault="00B32396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96" w:rsidRPr="00A1494D" w:rsidRDefault="00B32396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494D">
      <w:rPr>
        <w:rFonts w:ascii="Angsana New" w:hAnsi="Angsana New"/>
        <w:b/>
        <w:bCs/>
        <w:sz w:val="32"/>
        <w:szCs w:val="32"/>
        <w:cs/>
      </w:rPr>
      <w:t>ผลิตไฟฟ้าราชบุรีโฮลดิ้ง</w:t>
    </w:r>
    <w:r w:rsidRPr="00A1494D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 xml:space="preserve">จำกัด </w:t>
    </w:r>
    <w:r w:rsidRPr="00A1494D">
      <w:rPr>
        <w:rFonts w:ascii="Angsana New" w:hAnsi="Angsana New"/>
        <w:b/>
        <w:bCs/>
        <w:sz w:val="32"/>
        <w:szCs w:val="32"/>
      </w:rPr>
      <w:t>(</w:t>
    </w:r>
    <w:r w:rsidRPr="00A1494D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A1494D">
      <w:rPr>
        <w:rFonts w:ascii="Angsana New" w:hAnsi="Angsana New"/>
        <w:b/>
        <w:bCs/>
        <w:sz w:val="32"/>
        <w:szCs w:val="32"/>
      </w:rPr>
      <w:t xml:space="preserve">) </w:t>
    </w:r>
    <w:r w:rsidRPr="00A1494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32396" w:rsidRDefault="00B32396" w:rsidP="006158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A149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32396" w:rsidRPr="00615843" w:rsidRDefault="00B32396" w:rsidP="006158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E1209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E1209">
      <w:rPr>
        <w:rFonts w:ascii="Angsana New" w:hAnsi="Angsana New"/>
        <w:b/>
        <w:bCs/>
        <w:sz w:val="32"/>
        <w:szCs w:val="32"/>
      </w:rPr>
      <w:t>31</w:t>
    </w:r>
    <w:r w:rsidRPr="004E1209">
      <w:rPr>
        <w:rFonts w:ascii="Angsana New" w:hAnsi="Angsana New" w:hint="cs"/>
        <w:b/>
        <w:bCs/>
        <w:sz w:val="32"/>
        <w:szCs w:val="32"/>
        <w:cs/>
      </w:rPr>
      <w:t xml:space="preserve"> มีนาคม 25</w:t>
    </w:r>
    <w:r w:rsidRPr="004E1209">
      <w:rPr>
        <w:rFonts w:ascii="Angsana New" w:hAnsi="Angsana New"/>
        <w:b/>
        <w:bCs/>
        <w:sz w:val="32"/>
        <w:szCs w:val="32"/>
      </w:rPr>
      <w:t>6</w:t>
    </w:r>
    <w:r w:rsidRPr="004E1209">
      <w:rPr>
        <w:rFonts w:ascii="Angsana New" w:hAnsi="Angsana New" w:hint="cs"/>
        <w:b/>
        <w:bCs/>
        <w:sz w:val="32"/>
        <w:szCs w:val="32"/>
        <w:cs/>
      </w:rPr>
      <w:t xml:space="preserve">1 </w:t>
    </w:r>
    <w:r w:rsidRPr="004E1209">
      <w:rPr>
        <w:rFonts w:ascii="Angsana New" w:hAnsi="Angsana New"/>
        <w:b/>
        <w:bCs/>
        <w:sz w:val="32"/>
        <w:szCs w:val="32"/>
      </w:rPr>
      <w:t>(</w:t>
    </w:r>
    <w:r w:rsidRPr="004E120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4E1209">
      <w:rPr>
        <w:rFonts w:ascii="Angsana New" w:hAnsi="Angsana New"/>
        <w:b/>
        <w:bCs/>
        <w:sz w:val="32"/>
        <w:szCs w:val="32"/>
      </w:rPr>
      <w:t>)</w:t>
    </w:r>
  </w:p>
  <w:p w:rsidR="00B32396" w:rsidRPr="009873F3" w:rsidRDefault="00B32396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7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8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4"/>
  </w:num>
  <w:num w:numId="14">
    <w:abstractNumId w:val="20"/>
  </w:num>
  <w:num w:numId="15">
    <w:abstractNumId w:val="23"/>
  </w:num>
  <w:num w:numId="16">
    <w:abstractNumId w:val="38"/>
  </w:num>
  <w:num w:numId="17">
    <w:abstractNumId w:val="39"/>
  </w:num>
  <w:num w:numId="18">
    <w:abstractNumId w:val="25"/>
  </w:num>
  <w:num w:numId="19">
    <w:abstractNumId w:val="12"/>
  </w:num>
  <w:num w:numId="20">
    <w:abstractNumId w:val="10"/>
  </w:num>
  <w:num w:numId="21">
    <w:abstractNumId w:val="16"/>
  </w:num>
  <w:num w:numId="22">
    <w:abstractNumId w:val="37"/>
  </w:num>
  <w:num w:numId="23">
    <w:abstractNumId w:val="14"/>
  </w:num>
  <w:num w:numId="24">
    <w:abstractNumId w:val="33"/>
  </w:num>
  <w:num w:numId="25">
    <w:abstractNumId w:val="18"/>
  </w:num>
  <w:num w:numId="26">
    <w:abstractNumId w:val="24"/>
  </w:num>
  <w:num w:numId="27">
    <w:abstractNumId w:val="30"/>
  </w:num>
  <w:num w:numId="28">
    <w:abstractNumId w:val="35"/>
  </w:num>
  <w:num w:numId="29">
    <w:abstractNumId w:val="21"/>
  </w:num>
  <w:num w:numId="30">
    <w:abstractNumId w:val="31"/>
  </w:num>
  <w:num w:numId="31">
    <w:abstractNumId w:val="13"/>
  </w:num>
  <w:num w:numId="32">
    <w:abstractNumId w:val="11"/>
  </w:num>
  <w:num w:numId="33">
    <w:abstractNumId w:val="41"/>
  </w:num>
  <w:num w:numId="34">
    <w:abstractNumId w:val="29"/>
  </w:num>
  <w:num w:numId="35">
    <w:abstractNumId w:val="27"/>
  </w:num>
  <w:num w:numId="36">
    <w:abstractNumId w:val="26"/>
  </w:num>
  <w:num w:numId="37">
    <w:abstractNumId w:val="36"/>
  </w:num>
  <w:num w:numId="38">
    <w:abstractNumId w:val="28"/>
  </w:num>
  <w:num w:numId="39">
    <w:abstractNumId w:val="40"/>
  </w:num>
  <w:num w:numId="40">
    <w:abstractNumId w:val="32"/>
  </w:num>
  <w:num w:numId="41">
    <w:abstractNumId w:val="15"/>
  </w:num>
  <w:num w:numId="42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9C7"/>
    <w:rsid w:val="00001E81"/>
    <w:rsid w:val="00002354"/>
    <w:rsid w:val="0000240E"/>
    <w:rsid w:val="00002AF0"/>
    <w:rsid w:val="000031D3"/>
    <w:rsid w:val="00003A9F"/>
    <w:rsid w:val="00003ACC"/>
    <w:rsid w:val="00003C49"/>
    <w:rsid w:val="00003CF4"/>
    <w:rsid w:val="00003E88"/>
    <w:rsid w:val="00004D38"/>
    <w:rsid w:val="000052FD"/>
    <w:rsid w:val="00005436"/>
    <w:rsid w:val="0000544C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844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9F1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915"/>
    <w:rsid w:val="00075990"/>
    <w:rsid w:val="000759B4"/>
    <w:rsid w:val="00075A71"/>
    <w:rsid w:val="00075A8B"/>
    <w:rsid w:val="00075C9B"/>
    <w:rsid w:val="00076366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568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7A1"/>
    <w:rsid w:val="000B2A85"/>
    <w:rsid w:val="000B2E70"/>
    <w:rsid w:val="000B2FCB"/>
    <w:rsid w:val="000B3193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A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7DA"/>
    <w:rsid w:val="00135BE1"/>
    <w:rsid w:val="00135C33"/>
    <w:rsid w:val="0013647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C3F"/>
    <w:rsid w:val="00175C59"/>
    <w:rsid w:val="001762AD"/>
    <w:rsid w:val="001762F1"/>
    <w:rsid w:val="001766D8"/>
    <w:rsid w:val="001779F4"/>
    <w:rsid w:val="00177A91"/>
    <w:rsid w:val="00177C93"/>
    <w:rsid w:val="00180187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3CA"/>
    <w:rsid w:val="001868AA"/>
    <w:rsid w:val="00186EA6"/>
    <w:rsid w:val="001874C6"/>
    <w:rsid w:val="0018775F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712"/>
    <w:rsid w:val="001A18BF"/>
    <w:rsid w:val="001A1BC8"/>
    <w:rsid w:val="001A2627"/>
    <w:rsid w:val="001A2A1C"/>
    <w:rsid w:val="001A2E51"/>
    <w:rsid w:val="001A2EB1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6DA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6F0F"/>
    <w:rsid w:val="001B768B"/>
    <w:rsid w:val="001B76D1"/>
    <w:rsid w:val="001B7988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746F"/>
    <w:rsid w:val="001F74F5"/>
    <w:rsid w:val="001F7667"/>
    <w:rsid w:val="001F79F9"/>
    <w:rsid w:val="001F7B2A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DF7"/>
    <w:rsid w:val="0020440B"/>
    <w:rsid w:val="00204744"/>
    <w:rsid w:val="002047CB"/>
    <w:rsid w:val="002048D6"/>
    <w:rsid w:val="00204B6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7A2"/>
    <w:rsid w:val="0022086F"/>
    <w:rsid w:val="0022107A"/>
    <w:rsid w:val="0022151E"/>
    <w:rsid w:val="00221929"/>
    <w:rsid w:val="0022193E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4CB"/>
    <w:rsid w:val="00235CB8"/>
    <w:rsid w:val="00236017"/>
    <w:rsid w:val="002373D1"/>
    <w:rsid w:val="002374BB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BEF"/>
    <w:rsid w:val="00251C6C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EC"/>
    <w:rsid w:val="002674E6"/>
    <w:rsid w:val="00267800"/>
    <w:rsid w:val="00267C54"/>
    <w:rsid w:val="00267EA8"/>
    <w:rsid w:val="00267F7D"/>
    <w:rsid w:val="00267FE8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F69"/>
    <w:rsid w:val="00273443"/>
    <w:rsid w:val="002734E9"/>
    <w:rsid w:val="002736A6"/>
    <w:rsid w:val="002736F8"/>
    <w:rsid w:val="00273A78"/>
    <w:rsid w:val="00273EF5"/>
    <w:rsid w:val="00274314"/>
    <w:rsid w:val="0027437E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A93"/>
    <w:rsid w:val="00291C63"/>
    <w:rsid w:val="00291DCF"/>
    <w:rsid w:val="00292441"/>
    <w:rsid w:val="0029248F"/>
    <w:rsid w:val="002924DC"/>
    <w:rsid w:val="00292D57"/>
    <w:rsid w:val="00292DF4"/>
    <w:rsid w:val="00293708"/>
    <w:rsid w:val="00293792"/>
    <w:rsid w:val="00293991"/>
    <w:rsid w:val="00293CE1"/>
    <w:rsid w:val="0029401A"/>
    <w:rsid w:val="002942A6"/>
    <w:rsid w:val="00294BB1"/>
    <w:rsid w:val="00294C78"/>
    <w:rsid w:val="00294CD3"/>
    <w:rsid w:val="00294F1D"/>
    <w:rsid w:val="00295B46"/>
    <w:rsid w:val="00295F30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DF4"/>
    <w:rsid w:val="002A26BE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C1"/>
    <w:rsid w:val="002C1698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EA"/>
    <w:rsid w:val="002C7351"/>
    <w:rsid w:val="002C751A"/>
    <w:rsid w:val="002C796E"/>
    <w:rsid w:val="002C7DC7"/>
    <w:rsid w:val="002C7FC6"/>
    <w:rsid w:val="002D000E"/>
    <w:rsid w:val="002D024A"/>
    <w:rsid w:val="002D045B"/>
    <w:rsid w:val="002D09BB"/>
    <w:rsid w:val="002D0A49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65B"/>
    <w:rsid w:val="002E7983"/>
    <w:rsid w:val="002E7F6C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612B"/>
    <w:rsid w:val="003063CE"/>
    <w:rsid w:val="00306591"/>
    <w:rsid w:val="003066A6"/>
    <w:rsid w:val="00306750"/>
    <w:rsid w:val="00306A6E"/>
    <w:rsid w:val="00306BF9"/>
    <w:rsid w:val="00306CFA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6218"/>
    <w:rsid w:val="003368FD"/>
    <w:rsid w:val="00336915"/>
    <w:rsid w:val="003369C6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E34"/>
    <w:rsid w:val="003452E9"/>
    <w:rsid w:val="003452F2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D1"/>
    <w:rsid w:val="0035615A"/>
    <w:rsid w:val="0035631A"/>
    <w:rsid w:val="003569B5"/>
    <w:rsid w:val="00356A46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356"/>
    <w:rsid w:val="0037760B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ABB"/>
    <w:rsid w:val="00382141"/>
    <w:rsid w:val="003821BA"/>
    <w:rsid w:val="0038239F"/>
    <w:rsid w:val="003825B9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381"/>
    <w:rsid w:val="00392B4D"/>
    <w:rsid w:val="00392B8B"/>
    <w:rsid w:val="00392F8B"/>
    <w:rsid w:val="0039323E"/>
    <w:rsid w:val="003933A2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6455"/>
    <w:rsid w:val="003A6854"/>
    <w:rsid w:val="003A68EC"/>
    <w:rsid w:val="003A6A92"/>
    <w:rsid w:val="003A6D57"/>
    <w:rsid w:val="003A6F0C"/>
    <w:rsid w:val="003A7034"/>
    <w:rsid w:val="003A76C1"/>
    <w:rsid w:val="003A7B69"/>
    <w:rsid w:val="003A7BE9"/>
    <w:rsid w:val="003A7E0B"/>
    <w:rsid w:val="003B01CD"/>
    <w:rsid w:val="003B048E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B67"/>
    <w:rsid w:val="003B7C12"/>
    <w:rsid w:val="003C001C"/>
    <w:rsid w:val="003C01C4"/>
    <w:rsid w:val="003C037C"/>
    <w:rsid w:val="003C043E"/>
    <w:rsid w:val="003C08DC"/>
    <w:rsid w:val="003C0C5C"/>
    <w:rsid w:val="003C0E17"/>
    <w:rsid w:val="003C0EF5"/>
    <w:rsid w:val="003C1061"/>
    <w:rsid w:val="003C10DE"/>
    <w:rsid w:val="003C12C9"/>
    <w:rsid w:val="003C1588"/>
    <w:rsid w:val="003C1D04"/>
    <w:rsid w:val="003C1E73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B4C"/>
    <w:rsid w:val="003C7B93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3251"/>
    <w:rsid w:val="003D325C"/>
    <w:rsid w:val="003D33EE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300E"/>
    <w:rsid w:val="0041305F"/>
    <w:rsid w:val="004130C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F95"/>
    <w:rsid w:val="00433255"/>
    <w:rsid w:val="004332ED"/>
    <w:rsid w:val="00433342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A34"/>
    <w:rsid w:val="00450B03"/>
    <w:rsid w:val="00450B9D"/>
    <w:rsid w:val="00450CAF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CF3"/>
    <w:rsid w:val="00455E2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6D"/>
    <w:rsid w:val="00477742"/>
    <w:rsid w:val="00477783"/>
    <w:rsid w:val="00477AB0"/>
    <w:rsid w:val="00477B20"/>
    <w:rsid w:val="00477C32"/>
    <w:rsid w:val="00477CAD"/>
    <w:rsid w:val="00480011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6357"/>
    <w:rsid w:val="004864AE"/>
    <w:rsid w:val="00486564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1C56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677F"/>
    <w:rsid w:val="004C67F2"/>
    <w:rsid w:val="004C689E"/>
    <w:rsid w:val="004C68A5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666"/>
    <w:rsid w:val="004D676A"/>
    <w:rsid w:val="004D6C41"/>
    <w:rsid w:val="004D6D83"/>
    <w:rsid w:val="004D6E16"/>
    <w:rsid w:val="004D6F95"/>
    <w:rsid w:val="004D700C"/>
    <w:rsid w:val="004D79A7"/>
    <w:rsid w:val="004D79FB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6E1"/>
    <w:rsid w:val="004E27FA"/>
    <w:rsid w:val="004E282E"/>
    <w:rsid w:val="004E336C"/>
    <w:rsid w:val="004E35FA"/>
    <w:rsid w:val="004E3674"/>
    <w:rsid w:val="004E36FE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21A5"/>
    <w:rsid w:val="004F23A8"/>
    <w:rsid w:val="004F26ED"/>
    <w:rsid w:val="004F26F9"/>
    <w:rsid w:val="004F2861"/>
    <w:rsid w:val="004F2C77"/>
    <w:rsid w:val="004F2ED7"/>
    <w:rsid w:val="004F3134"/>
    <w:rsid w:val="004F3348"/>
    <w:rsid w:val="004F35EC"/>
    <w:rsid w:val="004F36D9"/>
    <w:rsid w:val="004F3A98"/>
    <w:rsid w:val="004F3CFE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E01"/>
    <w:rsid w:val="0055450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B5"/>
    <w:rsid w:val="00570ED2"/>
    <w:rsid w:val="00570FE8"/>
    <w:rsid w:val="00571095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2AC"/>
    <w:rsid w:val="005972F3"/>
    <w:rsid w:val="005976B5"/>
    <w:rsid w:val="0059788F"/>
    <w:rsid w:val="00597A50"/>
    <w:rsid w:val="00597B6B"/>
    <w:rsid w:val="00597CBB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AC6"/>
    <w:rsid w:val="005A2D07"/>
    <w:rsid w:val="005A2DB4"/>
    <w:rsid w:val="005A2E49"/>
    <w:rsid w:val="005A3612"/>
    <w:rsid w:val="005A3642"/>
    <w:rsid w:val="005A394F"/>
    <w:rsid w:val="005A3A79"/>
    <w:rsid w:val="005A3CAC"/>
    <w:rsid w:val="005A3EDF"/>
    <w:rsid w:val="005A3F14"/>
    <w:rsid w:val="005A4282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B05"/>
    <w:rsid w:val="005B6B0A"/>
    <w:rsid w:val="005B6CF8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C7A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B3B"/>
    <w:rsid w:val="005F4CF0"/>
    <w:rsid w:val="005F4D09"/>
    <w:rsid w:val="005F4EB9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64A0"/>
    <w:rsid w:val="00606987"/>
    <w:rsid w:val="00606AF6"/>
    <w:rsid w:val="0060740F"/>
    <w:rsid w:val="0060745A"/>
    <w:rsid w:val="00607688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1174"/>
    <w:rsid w:val="0062159F"/>
    <w:rsid w:val="006216F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B2D"/>
    <w:rsid w:val="00627BFC"/>
    <w:rsid w:val="00627E75"/>
    <w:rsid w:val="00630157"/>
    <w:rsid w:val="0063060A"/>
    <w:rsid w:val="006307E6"/>
    <w:rsid w:val="0063082B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D5A"/>
    <w:rsid w:val="00640DC9"/>
    <w:rsid w:val="00640E08"/>
    <w:rsid w:val="00640F0C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8F"/>
    <w:rsid w:val="00646011"/>
    <w:rsid w:val="0064625B"/>
    <w:rsid w:val="006466A1"/>
    <w:rsid w:val="006467ED"/>
    <w:rsid w:val="00646AA6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3033"/>
    <w:rsid w:val="006A319A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25BE"/>
    <w:rsid w:val="006D2933"/>
    <w:rsid w:val="006D2A16"/>
    <w:rsid w:val="006D2A48"/>
    <w:rsid w:val="006D2B0E"/>
    <w:rsid w:val="006D2D31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702B"/>
    <w:rsid w:val="006D7262"/>
    <w:rsid w:val="006D74CA"/>
    <w:rsid w:val="006D75B8"/>
    <w:rsid w:val="006D7610"/>
    <w:rsid w:val="006D778C"/>
    <w:rsid w:val="006D782B"/>
    <w:rsid w:val="006D7989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A7A"/>
    <w:rsid w:val="006E1B7F"/>
    <w:rsid w:val="006E25B8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3009F"/>
    <w:rsid w:val="0073029D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B2"/>
    <w:rsid w:val="00736628"/>
    <w:rsid w:val="00736850"/>
    <w:rsid w:val="00736EC4"/>
    <w:rsid w:val="00736FFA"/>
    <w:rsid w:val="0073719D"/>
    <w:rsid w:val="00737AE1"/>
    <w:rsid w:val="00737CE0"/>
    <w:rsid w:val="007401BB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C8D"/>
    <w:rsid w:val="00750F5A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F78"/>
    <w:rsid w:val="007532B1"/>
    <w:rsid w:val="00753439"/>
    <w:rsid w:val="0075349A"/>
    <w:rsid w:val="007539ED"/>
    <w:rsid w:val="00753AC1"/>
    <w:rsid w:val="007540FB"/>
    <w:rsid w:val="0075442E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E2"/>
    <w:rsid w:val="007624D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C1D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810"/>
    <w:rsid w:val="00795920"/>
    <w:rsid w:val="00796042"/>
    <w:rsid w:val="00796898"/>
    <w:rsid w:val="007969A2"/>
    <w:rsid w:val="00796C1E"/>
    <w:rsid w:val="00796FA5"/>
    <w:rsid w:val="00797063"/>
    <w:rsid w:val="007973A7"/>
    <w:rsid w:val="00797AD6"/>
    <w:rsid w:val="00797BE6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D56"/>
    <w:rsid w:val="007B3FF4"/>
    <w:rsid w:val="007B449B"/>
    <w:rsid w:val="007B46AF"/>
    <w:rsid w:val="007B48AA"/>
    <w:rsid w:val="007B4B8D"/>
    <w:rsid w:val="007B4E7F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93D"/>
    <w:rsid w:val="007C3CBC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985"/>
    <w:rsid w:val="007D4B2E"/>
    <w:rsid w:val="007D52AE"/>
    <w:rsid w:val="007D5694"/>
    <w:rsid w:val="007D5B68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D0B"/>
    <w:rsid w:val="007E0DC0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BE"/>
    <w:rsid w:val="007F3F72"/>
    <w:rsid w:val="007F4112"/>
    <w:rsid w:val="007F41B4"/>
    <w:rsid w:val="007F43A5"/>
    <w:rsid w:val="007F48E4"/>
    <w:rsid w:val="007F4997"/>
    <w:rsid w:val="007F4A34"/>
    <w:rsid w:val="007F511F"/>
    <w:rsid w:val="007F51AF"/>
    <w:rsid w:val="007F51E1"/>
    <w:rsid w:val="007F5351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2F8"/>
    <w:rsid w:val="008015B4"/>
    <w:rsid w:val="00801672"/>
    <w:rsid w:val="00801CC9"/>
    <w:rsid w:val="00801F90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DA4"/>
    <w:rsid w:val="00812104"/>
    <w:rsid w:val="00812724"/>
    <w:rsid w:val="0081274E"/>
    <w:rsid w:val="0081289C"/>
    <w:rsid w:val="00812C8B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881"/>
    <w:rsid w:val="008149FD"/>
    <w:rsid w:val="00814AB9"/>
    <w:rsid w:val="00814E95"/>
    <w:rsid w:val="008151C9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8D6"/>
    <w:rsid w:val="00822A01"/>
    <w:rsid w:val="00822D4E"/>
    <w:rsid w:val="00822F28"/>
    <w:rsid w:val="00823033"/>
    <w:rsid w:val="00823142"/>
    <w:rsid w:val="008235E9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163"/>
    <w:rsid w:val="00841200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83B"/>
    <w:rsid w:val="008449EB"/>
    <w:rsid w:val="00844FEC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F75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C7B"/>
    <w:rsid w:val="00864E7E"/>
    <w:rsid w:val="00865280"/>
    <w:rsid w:val="0086551B"/>
    <w:rsid w:val="00865554"/>
    <w:rsid w:val="00865DF8"/>
    <w:rsid w:val="008664EA"/>
    <w:rsid w:val="00866A00"/>
    <w:rsid w:val="00866AB8"/>
    <w:rsid w:val="00866EF8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E27"/>
    <w:rsid w:val="0088287D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533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A1D"/>
    <w:rsid w:val="00916AA3"/>
    <w:rsid w:val="0091741D"/>
    <w:rsid w:val="00920767"/>
    <w:rsid w:val="00920A08"/>
    <w:rsid w:val="00920DD9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9E"/>
    <w:rsid w:val="00923B91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C99"/>
    <w:rsid w:val="009460EE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769"/>
    <w:rsid w:val="009517CA"/>
    <w:rsid w:val="00951A5B"/>
    <w:rsid w:val="00951A91"/>
    <w:rsid w:val="00951C77"/>
    <w:rsid w:val="0095223F"/>
    <w:rsid w:val="009522A4"/>
    <w:rsid w:val="00952853"/>
    <w:rsid w:val="00952933"/>
    <w:rsid w:val="009529F1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6056B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BB8"/>
    <w:rsid w:val="00961CC0"/>
    <w:rsid w:val="00961CE0"/>
    <w:rsid w:val="00961D52"/>
    <w:rsid w:val="00961E25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8D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328F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33C"/>
    <w:rsid w:val="009E0579"/>
    <w:rsid w:val="009E07A7"/>
    <w:rsid w:val="009E105A"/>
    <w:rsid w:val="009E14C7"/>
    <w:rsid w:val="009E1556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1318"/>
    <w:rsid w:val="00A61668"/>
    <w:rsid w:val="00A61B95"/>
    <w:rsid w:val="00A61D68"/>
    <w:rsid w:val="00A62114"/>
    <w:rsid w:val="00A62567"/>
    <w:rsid w:val="00A62994"/>
    <w:rsid w:val="00A62A33"/>
    <w:rsid w:val="00A62AFC"/>
    <w:rsid w:val="00A62DDB"/>
    <w:rsid w:val="00A62EC5"/>
    <w:rsid w:val="00A634B4"/>
    <w:rsid w:val="00A63845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50A0"/>
    <w:rsid w:val="00A7535A"/>
    <w:rsid w:val="00A7567F"/>
    <w:rsid w:val="00A75E24"/>
    <w:rsid w:val="00A76913"/>
    <w:rsid w:val="00A76955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41BD"/>
    <w:rsid w:val="00A8433C"/>
    <w:rsid w:val="00A84761"/>
    <w:rsid w:val="00A848B8"/>
    <w:rsid w:val="00A84AAE"/>
    <w:rsid w:val="00A851E1"/>
    <w:rsid w:val="00A85426"/>
    <w:rsid w:val="00A854AE"/>
    <w:rsid w:val="00A854FE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2497"/>
    <w:rsid w:val="00A92DF5"/>
    <w:rsid w:val="00A92E94"/>
    <w:rsid w:val="00A933A5"/>
    <w:rsid w:val="00A934B7"/>
    <w:rsid w:val="00A938DF"/>
    <w:rsid w:val="00A94750"/>
    <w:rsid w:val="00A95201"/>
    <w:rsid w:val="00A95509"/>
    <w:rsid w:val="00A95880"/>
    <w:rsid w:val="00A95B5F"/>
    <w:rsid w:val="00A961D4"/>
    <w:rsid w:val="00A9623F"/>
    <w:rsid w:val="00A966A4"/>
    <w:rsid w:val="00A96731"/>
    <w:rsid w:val="00A96896"/>
    <w:rsid w:val="00A96B80"/>
    <w:rsid w:val="00A96FF9"/>
    <w:rsid w:val="00A970F6"/>
    <w:rsid w:val="00A971F1"/>
    <w:rsid w:val="00A972DE"/>
    <w:rsid w:val="00A97F3C"/>
    <w:rsid w:val="00AA013E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33AC"/>
    <w:rsid w:val="00AA364F"/>
    <w:rsid w:val="00AA367F"/>
    <w:rsid w:val="00AA40A7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34D"/>
    <w:rsid w:val="00AB33F2"/>
    <w:rsid w:val="00AB385F"/>
    <w:rsid w:val="00AB3A8E"/>
    <w:rsid w:val="00AB3F18"/>
    <w:rsid w:val="00AB46F0"/>
    <w:rsid w:val="00AB47B2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C5"/>
    <w:rsid w:val="00AD0DA5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5112"/>
    <w:rsid w:val="00AD51F4"/>
    <w:rsid w:val="00AD53E4"/>
    <w:rsid w:val="00AD5B4D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C1F"/>
    <w:rsid w:val="00AE228F"/>
    <w:rsid w:val="00AE26A2"/>
    <w:rsid w:val="00AE2983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9B2"/>
    <w:rsid w:val="00AF1CAE"/>
    <w:rsid w:val="00AF1E77"/>
    <w:rsid w:val="00AF22CB"/>
    <w:rsid w:val="00AF23E7"/>
    <w:rsid w:val="00AF2513"/>
    <w:rsid w:val="00AF3065"/>
    <w:rsid w:val="00AF30E0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38C"/>
    <w:rsid w:val="00B00426"/>
    <w:rsid w:val="00B007A4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7A3"/>
    <w:rsid w:val="00B168A3"/>
    <w:rsid w:val="00B16CC2"/>
    <w:rsid w:val="00B16F35"/>
    <w:rsid w:val="00B1769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957"/>
    <w:rsid w:val="00B23D6E"/>
    <w:rsid w:val="00B23EAF"/>
    <w:rsid w:val="00B240A9"/>
    <w:rsid w:val="00B241F7"/>
    <w:rsid w:val="00B24F33"/>
    <w:rsid w:val="00B25279"/>
    <w:rsid w:val="00B2563F"/>
    <w:rsid w:val="00B25E09"/>
    <w:rsid w:val="00B26B13"/>
    <w:rsid w:val="00B26B21"/>
    <w:rsid w:val="00B26CE5"/>
    <w:rsid w:val="00B273F1"/>
    <w:rsid w:val="00B278D9"/>
    <w:rsid w:val="00B27A49"/>
    <w:rsid w:val="00B27B73"/>
    <w:rsid w:val="00B30BB8"/>
    <w:rsid w:val="00B30CDE"/>
    <w:rsid w:val="00B31468"/>
    <w:rsid w:val="00B314E1"/>
    <w:rsid w:val="00B31567"/>
    <w:rsid w:val="00B31952"/>
    <w:rsid w:val="00B31C23"/>
    <w:rsid w:val="00B31E21"/>
    <w:rsid w:val="00B32396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F71"/>
    <w:rsid w:val="00B84366"/>
    <w:rsid w:val="00B845AB"/>
    <w:rsid w:val="00B846B4"/>
    <w:rsid w:val="00B84716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92B"/>
    <w:rsid w:val="00B93A32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825"/>
    <w:rsid w:val="00BA3CC0"/>
    <w:rsid w:val="00BA3DE5"/>
    <w:rsid w:val="00BA4443"/>
    <w:rsid w:val="00BA4608"/>
    <w:rsid w:val="00BA4611"/>
    <w:rsid w:val="00BA49BD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5E"/>
    <w:rsid w:val="00BB6F52"/>
    <w:rsid w:val="00BB6FF8"/>
    <w:rsid w:val="00BB704C"/>
    <w:rsid w:val="00BB71B4"/>
    <w:rsid w:val="00BB790E"/>
    <w:rsid w:val="00BB7DEE"/>
    <w:rsid w:val="00BB7E1F"/>
    <w:rsid w:val="00BC02A5"/>
    <w:rsid w:val="00BC06AF"/>
    <w:rsid w:val="00BC0AB3"/>
    <w:rsid w:val="00BC108C"/>
    <w:rsid w:val="00BC1531"/>
    <w:rsid w:val="00BC183B"/>
    <w:rsid w:val="00BC19DE"/>
    <w:rsid w:val="00BC1C9A"/>
    <w:rsid w:val="00BC211E"/>
    <w:rsid w:val="00BC2804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D075C"/>
    <w:rsid w:val="00BD07A1"/>
    <w:rsid w:val="00BD0A5B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795"/>
    <w:rsid w:val="00C057D2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E94"/>
    <w:rsid w:val="00C14110"/>
    <w:rsid w:val="00C144B2"/>
    <w:rsid w:val="00C147DD"/>
    <w:rsid w:val="00C1495B"/>
    <w:rsid w:val="00C14EFE"/>
    <w:rsid w:val="00C15176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4B5"/>
    <w:rsid w:val="00C257F4"/>
    <w:rsid w:val="00C25865"/>
    <w:rsid w:val="00C25956"/>
    <w:rsid w:val="00C25A4C"/>
    <w:rsid w:val="00C25BAE"/>
    <w:rsid w:val="00C25BC6"/>
    <w:rsid w:val="00C26412"/>
    <w:rsid w:val="00C26612"/>
    <w:rsid w:val="00C2684F"/>
    <w:rsid w:val="00C272B4"/>
    <w:rsid w:val="00C27BBF"/>
    <w:rsid w:val="00C27E64"/>
    <w:rsid w:val="00C3014A"/>
    <w:rsid w:val="00C30656"/>
    <w:rsid w:val="00C31033"/>
    <w:rsid w:val="00C310A5"/>
    <w:rsid w:val="00C31AEB"/>
    <w:rsid w:val="00C31CE8"/>
    <w:rsid w:val="00C322F6"/>
    <w:rsid w:val="00C325E3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39E"/>
    <w:rsid w:val="00C51667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30B1"/>
    <w:rsid w:val="00C633FE"/>
    <w:rsid w:val="00C6366B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C04"/>
    <w:rsid w:val="00C77ED6"/>
    <w:rsid w:val="00C80142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BF"/>
    <w:rsid w:val="00CB14E7"/>
    <w:rsid w:val="00CB15DE"/>
    <w:rsid w:val="00CB1821"/>
    <w:rsid w:val="00CB186A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B5"/>
    <w:rsid w:val="00CB6D1E"/>
    <w:rsid w:val="00CB6F11"/>
    <w:rsid w:val="00CB754D"/>
    <w:rsid w:val="00CB756F"/>
    <w:rsid w:val="00CB76C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26C"/>
    <w:rsid w:val="00D1572D"/>
    <w:rsid w:val="00D1577D"/>
    <w:rsid w:val="00D15B96"/>
    <w:rsid w:val="00D16139"/>
    <w:rsid w:val="00D16189"/>
    <w:rsid w:val="00D163F2"/>
    <w:rsid w:val="00D16735"/>
    <w:rsid w:val="00D16764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87C"/>
    <w:rsid w:val="00D3190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603E"/>
    <w:rsid w:val="00D363DD"/>
    <w:rsid w:val="00D36439"/>
    <w:rsid w:val="00D3661C"/>
    <w:rsid w:val="00D36771"/>
    <w:rsid w:val="00D369E9"/>
    <w:rsid w:val="00D36E61"/>
    <w:rsid w:val="00D37D18"/>
    <w:rsid w:val="00D37D83"/>
    <w:rsid w:val="00D37EE7"/>
    <w:rsid w:val="00D400F3"/>
    <w:rsid w:val="00D40DC1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83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DA"/>
    <w:rsid w:val="00D55946"/>
    <w:rsid w:val="00D55987"/>
    <w:rsid w:val="00D55E96"/>
    <w:rsid w:val="00D55F1C"/>
    <w:rsid w:val="00D5616F"/>
    <w:rsid w:val="00D5629E"/>
    <w:rsid w:val="00D56820"/>
    <w:rsid w:val="00D5684F"/>
    <w:rsid w:val="00D568D5"/>
    <w:rsid w:val="00D56B41"/>
    <w:rsid w:val="00D56B6E"/>
    <w:rsid w:val="00D56D3B"/>
    <w:rsid w:val="00D56D83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D1B"/>
    <w:rsid w:val="00D66097"/>
    <w:rsid w:val="00D661A6"/>
    <w:rsid w:val="00D66586"/>
    <w:rsid w:val="00D668F3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FF"/>
    <w:rsid w:val="00D93BCE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9E8"/>
    <w:rsid w:val="00DB1F56"/>
    <w:rsid w:val="00DB202E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5D"/>
    <w:rsid w:val="00DC037C"/>
    <w:rsid w:val="00DC0667"/>
    <w:rsid w:val="00DC085F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94"/>
    <w:rsid w:val="00DC3C3C"/>
    <w:rsid w:val="00DC3DC0"/>
    <w:rsid w:val="00DC4051"/>
    <w:rsid w:val="00DC4505"/>
    <w:rsid w:val="00DC46AC"/>
    <w:rsid w:val="00DC46CA"/>
    <w:rsid w:val="00DC4D48"/>
    <w:rsid w:val="00DC4E32"/>
    <w:rsid w:val="00DC4FB2"/>
    <w:rsid w:val="00DC4FDF"/>
    <w:rsid w:val="00DC5693"/>
    <w:rsid w:val="00DC66B2"/>
    <w:rsid w:val="00DC688A"/>
    <w:rsid w:val="00DC6967"/>
    <w:rsid w:val="00DC6A3C"/>
    <w:rsid w:val="00DC6F6B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9F"/>
    <w:rsid w:val="00DD2B28"/>
    <w:rsid w:val="00DD2B8E"/>
    <w:rsid w:val="00DD3EC4"/>
    <w:rsid w:val="00DD409A"/>
    <w:rsid w:val="00DD40D1"/>
    <w:rsid w:val="00DD4210"/>
    <w:rsid w:val="00DD4686"/>
    <w:rsid w:val="00DD4C53"/>
    <w:rsid w:val="00DD4E20"/>
    <w:rsid w:val="00DD5591"/>
    <w:rsid w:val="00DD5597"/>
    <w:rsid w:val="00DD57D6"/>
    <w:rsid w:val="00DD5989"/>
    <w:rsid w:val="00DD5D65"/>
    <w:rsid w:val="00DD6167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1732"/>
    <w:rsid w:val="00DF19C4"/>
    <w:rsid w:val="00DF19FC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9FD"/>
    <w:rsid w:val="00E35C8B"/>
    <w:rsid w:val="00E364F0"/>
    <w:rsid w:val="00E3659C"/>
    <w:rsid w:val="00E36C67"/>
    <w:rsid w:val="00E36D95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4DD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CF3"/>
    <w:rsid w:val="00E54D05"/>
    <w:rsid w:val="00E54D2E"/>
    <w:rsid w:val="00E552F7"/>
    <w:rsid w:val="00E55D51"/>
    <w:rsid w:val="00E55FEC"/>
    <w:rsid w:val="00E5652C"/>
    <w:rsid w:val="00E5660A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1206"/>
    <w:rsid w:val="00E6163A"/>
    <w:rsid w:val="00E61AA4"/>
    <w:rsid w:val="00E61BA5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256"/>
    <w:rsid w:val="00E8537F"/>
    <w:rsid w:val="00E85514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B24"/>
    <w:rsid w:val="00EC0B8B"/>
    <w:rsid w:val="00EC0DDE"/>
    <w:rsid w:val="00EC0F40"/>
    <w:rsid w:val="00EC1037"/>
    <w:rsid w:val="00EC1099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E0A"/>
    <w:rsid w:val="00EC5575"/>
    <w:rsid w:val="00EC582E"/>
    <w:rsid w:val="00EC5933"/>
    <w:rsid w:val="00EC5977"/>
    <w:rsid w:val="00EC5C56"/>
    <w:rsid w:val="00EC5D0E"/>
    <w:rsid w:val="00EC61FE"/>
    <w:rsid w:val="00EC6240"/>
    <w:rsid w:val="00EC67E3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6AC"/>
    <w:rsid w:val="00ED29ED"/>
    <w:rsid w:val="00ED2CA8"/>
    <w:rsid w:val="00ED2E4A"/>
    <w:rsid w:val="00ED330C"/>
    <w:rsid w:val="00ED394D"/>
    <w:rsid w:val="00ED39B9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566"/>
    <w:rsid w:val="00ED55AF"/>
    <w:rsid w:val="00ED5742"/>
    <w:rsid w:val="00ED59A9"/>
    <w:rsid w:val="00ED5C22"/>
    <w:rsid w:val="00ED5C59"/>
    <w:rsid w:val="00ED5E72"/>
    <w:rsid w:val="00ED60D1"/>
    <w:rsid w:val="00ED6544"/>
    <w:rsid w:val="00ED669A"/>
    <w:rsid w:val="00ED6841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CCC"/>
    <w:rsid w:val="00EF51DF"/>
    <w:rsid w:val="00EF522A"/>
    <w:rsid w:val="00EF59C2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C7C"/>
    <w:rsid w:val="00EF7CEF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33F"/>
    <w:rsid w:val="00F0342A"/>
    <w:rsid w:val="00F035B4"/>
    <w:rsid w:val="00F038C0"/>
    <w:rsid w:val="00F03DC7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47B"/>
    <w:rsid w:val="00F07976"/>
    <w:rsid w:val="00F07990"/>
    <w:rsid w:val="00F07ABA"/>
    <w:rsid w:val="00F07B9F"/>
    <w:rsid w:val="00F07E53"/>
    <w:rsid w:val="00F07FA9"/>
    <w:rsid w:val="00F100B3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AB"/>
    <w:rsid w:val="00F32076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E42"/>
    <w:rsid w:val="00F47F62"/>
    <w:rsid w:val="00F47F7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CD"/>
    <w:rsid w:val="00F5305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368"/>
    <w:rsid w:val="00F6147A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55F"/>
    <w:rsid w:val="00F6468F"/>
    <w:rsid w:val="00F64802"/>
    <w:rsid w:val="00F649AA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66C"/>
    <w:rsid w:val="00F66BE8"/>
    <w:rsid w:val="00F66E0A"/>
    <w:rsid w:val="00F67935"/>
    <w:rsid w:val="00F67ECA"/>
    <w:rsid w:val="00F67F24"/>
    <w:rsid w:val="00F701E3"/>
    <w:rsid w:val="00F70360"/>
    <w:rsid w:val="00F70BA7"/>
    <w:rsid w:val="00F710E4"/>
    <w:rsid w:val="00F715FA"/>
    <w:rsid w:val="00F71858"/>
    <w:rsid w:val="00F718D0"/>
    <w:rsid w:val="00F71969"/>
    <w:rsid w:val="00F71BE3"/>
    <w:rsid w:val="00F724BB"/>
    <w:rsid w:val="00F7281D"/>
    <w:rsid w:val="00F72AF7"/>
    <w:rsid w:val="00F72D77"/>
    <w:rsid w:val="00F72DFC"/>
    <w:rsid w:val="00F73758"/>
    <w:rsid w:val="00F739D1"/>
    <w:rsid w:val="00F73B80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9B"/>
    <w:rsid w:val="00F82FA0"/>
    <w:rsid w:val="00F83010"/>
    <w:rsid w:val="00F8307A"/>
    <w:rsid w:val="00F8351E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6B7"/>
    <w:rsid w:val="00F97712"/>
    <w:rsid w:val="00FA0160"/>
    <w:rsid w:val="00FA01F3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9F6"/>
    <w:rsid w:val="00FB5B09"/>
    <w:rsid w:val="00FB61DF"/>
    <w:rsid w:val="00FB62ED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51C5"/>
    <w:rsid w:val="00FC51F4"/>
    <w:rsid w:val="00FC5C78"/>
    <w:rsid w:val="00FC64BC"/>
    <w:rsid w:val="00FC6A4F"/>
    <w:rsid w:val="00FC6A57"/>
    <w:rsid w:val="00FC713B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E00D8"/>
    <w:rsid w:val="00FE04A7"/>
    <w:rsid w:val="00FE067E"/>
    <w:rsid w:val="00FE095D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32A"/>
    <w:rsid w:val="00FE341F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5D027-BF1E-43C3-872B-7E29B196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53</Pages>
  <Words>10944</Words>
  <Characters>62386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73184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phatthananm</cp:lastModifiedBy>
  <cp:revision>13</cp:revision>
  <cp:lastPrinted>2018-05-10T05:03:00Z</cp:lastPrinted>
  <dcterms:created xsi:type="dcterms:W3CDTF">2018-05-14T11:27:00Z</dcterms:created>
  <dcterms:modified xsi:type="dcterms:W3CDTF">2018-05-14T12:16:00Z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