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435850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435850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435850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35850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4358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43585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35B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>
        <w:rPr>
          <w:rFonts w:ascii="Angsana New" w:hAnsi="Angsana New"/>
          <w:cs/>
        </w:rPr>
        <w:tab/>
      </w:r>
      <w:r w:rsidRPr="00435850">
        <w:rPr>
          <w:rFonts w:ascii="Angsana New" w:hAnsi="Angsana New"/>
          <w:cs/>
        </w:rPr>
        <w:t>ลักษณะธุรกิจ</w:t>
      </w:r>
    </w:p>
    <w:p w:rsidR="002108ED" w:rsidRPr="00435850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>
        <w:rPr>
          <w:rFonts w:asciiTheme="majorBidi" w:hAnsiTheme="majorBidi" w:cstheme="majorBidi"/>
          <w:sz w:val="32"/>
          <w:szCs w:val="32"/>
          <w:cs/>
        </w:rPr>
        <w:br/>
      </w:r>
      <w:r w:rsidRPr="00435850">
        <w:rPr>
          <w:rFonts w:asciiTheme="majorBidi" w:hAnsiTheme="majorBidi" w:cstheme="majorBidi"/>
          <w:sz w:val="32"/>
          <w:szCs w:val="32"/>
          <w:cs/>
        </w:rPr>
        <w:t>แ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435850">
        <w:rPr>
          <w:rFonts w:asciiTheme="majorBidi" w:hAnsiTheme="majorBidi" w:cstheme="majorBidi"/>
          <w:sz w:val="32"/>
          <w:szCs w:val="32"/>
          <w:cs/>
        </w:rPr>
        <w:t>ตนเลส และอลูมิเนียม และธุรกิจให้เช่าทรัพย์สิน (คอมมูนิตี้ มอลล์)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435850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</w:p>
    <w:p w:rsidR="00792D39" w:rsidRPr="00A6632B" w:rsidRDefault="003D1493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34 </w:t>
      </w:r>
      <w:r w:rsidR="00792D39" w:rsidRPr="00567B96">
        <w:rPr>
          <w:rFonts w:asciiTheme="majorBidi" w:hAnsiTheme="majorBidi" w:cstheme="majorBidi"/>
          <w:sz w:val="32"/>
          <w:szCs w:val="32"/>
        </w:rPr>
        <w:t>(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792D39" w:rsidRPr="00A6632B">
        <w:rPr>
          <w:rFonts w:asciiTheme="majorBidi" w:hAnsiTheme="majorBidi" w:cstheme="majorBidi"/>
          <w:sz w:val="32"/>
          <w:szCs w:val="32"/>
        </w:rPr>
        <w:t>25</w:t>
      </w:r>
      <w:r w:rsidR="00EB0321">
        <w:rPr>
          <w:rFonts w:asciiTheme="majorBidi" w:hAnsiTheme="majorBidi" w:cstheme="majorBidi"/>
          <w:sz w:val="32"/>
          <w:szCs w:val="32"/>
        </w:rPr>
        <w:t>60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017AB4" w:rsidRPr="00435850">
        <w:rPr>
          <w:rFonts w:asciiTheme="majorBidi" w:hAnsiTheme="majorBidi" w:cstheme="majorBidi"/>
          <w:sz w:val="32"/>
          <w:szCs w:val="32"/>
          <w:cs/>
        </w:rPr>
        <w:t>“</w:t>
      </w:r>
      <w:r w:rsidR="00D87F53" w:rsidRPr="00435850">
        <w:rPr>
          <w:rFonts w:asciiTheme="majorBidi" w:hAnsiTheme="majorBidi" w:cstheme="majorBidi"/>
          <w:sz w:val="32"/>
          <w:szCs w:val="32"/>
          <w:cs/>
        </w:rPr>
        <w:t>การ</w:t>
      </w:r>
      <w:r w:rsidR="00017AB4" w:rsidRPr="00435850">
        <w:rPr>
          <w:rFonts w:asciiTheme="majorBidi" w:hAnsiTheme="majorBidi" w:cstheme="majorBidi"/>
          <w:sz w:val="32"/>
          <w:szCs w:val="32"/>
          <w:cs/>
        </w:rPr>
        <w:t>รายงานทาง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520073" w:rsidRDefault="007A522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31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9649B" w:rsidRPr="00567B96">
        <w:rPr>
          <w:rFonts w:asciiTheme="majorBidi" w:hAnsiTheme="majorBidi" w:cstheme="majorBidi"/>
          <w:sz w:val="32"/>
          <w:szCs w:val="32"/>
        </w:rPr>
        <w:t>25</w:t>
      </w:r>
      <w:r w:rsidR="0081398E" w:rsidRPr="00567B96">
        <w:rPr>
          <w:rFonts w:asciiTheme="majorBidi" w:hAnsiTheme="majorBidi" w:cstheme="majorBidi"/>
          <w:sz w:val="32"/>
          <w:szCs w:val="32"/>
        </w:rPr>
        <w:t>60</w:t>
      </w:r>
      <w:r w:rsidR="00E72DD0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การอ่าน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การเงินระหว่างกาลนี้จึงควรอ่านควบคู่กับงบการเงินสำหรับปีสิ้นสุดวันที่</w:t>
      </w:r>
      <w:r w:rsidR="00792D39" w:rsidRPr="007A73B1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567B96">
        <w:rPr>
          <w:rFonts w:asciiTheme="majorBidi" w:hAnsiTheme="majorBidi" w:cstheme="majorBidi"/>
          <w:sz w:val="32"/>
          <w:szCs w:val="32"/>
        </w:rPr>
        <w:t>31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9649B" w:rsidRPr="00567B96">
        <w:rPr>
          <w:rFonts w:asciiTheme="majorBidi" w:hAnsiTheme="majorBidi" w:cstheme="majorBidi"/>
          <w:sz w:val="32"/>
          <w:szCs w:val="32"/>
        </w:rPr>
        <w:t>25</w:t>
      </w:r>
      <w:r w:rsidR="0081398E" w:rsidRPr="00567B96">
        <w:rPr>
          <w:rFonts w:asciiTheme="majorBidi" w:hAnsiTheme="majorBidi" w:cstheme="majorBidi"/>
          <w:sz w:val="32"/>
          <w:szCs w:val="32"/>
        </w:rPr>
        <w:t>60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5AC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5AC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9C5FEB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0B318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0B3182">
        <w:rPr>
          <w:rFonts w:ascii="Angsana New" w:hAnsi="Angsana New" w:hint="cs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  <w:cs/>
        </w:rPr>
        <w:tab/>
      </w:r>
      <w:r w:rsidR="00B45AFA" w:rsidRPr="000B3182">
        <w:rPr>
          <w:rFonts w:ascii="Angsana New" w:hAnsi="Angsana New"/>
          <w:sz w:val="32"/>
          <w:szCs w:val="32"/>
          <w:cs/>
        </w:rPr>
        <w:t>ง</w:t>
      </w:r>
      <w:r w:rsidR="00A0041D" w:rsidRPr="000B3182">
        <w:rPr>
          <w:rFonts w:ascii="Angsana New" w:hAnsi="Angsana New" w:hint="cs"/>
          <w:sz w:val="32"/>
          <w:szCs w:val="32"/>
          <w:cs/>
        </w:rPr>
        <w:t>บ</w:t>
      </w:r>
      <w:r w:rsidR="00B45AFA" w:rsidRPr="000B318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07"/>
        <w:gridCol w:w="142"/>
        <w:gridCol w:w="907"/>
      </w:tblGrid>
      <w:tr w:rsidR="005C3729" w:rsidRPr="00520073" w:rsidTr="00366C81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366C8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A59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BA595A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2560</w:t>
            </w:r>
          </w:p>
        </w:tc>
      </w:tr>
      <w:tr w:rsidR="005C3729" w:rsidRPr="00520073" w:rsidTr="00366C8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BA595A" w:rsidRDefault="005C3729" w:rsidP="00BA595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99.00</w:t>
            </w:r>
          </w:p>
        </w:tc>
      </w:tr>
      <w:tr w:rsidR="00886CAA" w:rsidRPr="00520073" w:rsidTr="00366C81">
        <w:tc>
          <w:tcPr>
            <w:tcW w:w="2551" w:type="dxa"/>
          </w:tcPr>
          <w:p w:rsidR="00886CAA" w:rsidRPr="00435850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86CAA" w:rsidRPr="00BA595A" w:rsidRDefault="00886CAA" w:rsidP="00886CAA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435850" w:rsidRDefault="00886CAA" w:rsidP="00886CAA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366C81">
        <w:tc>
          <w:tcPr>
            <w:tcW w:w="2551" w:type="dxa"/>
          </w:tcPr>
          <w:p w:rsidR="005C3729" w:rsidRPr="00435850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BA595A" w:rsidRDefault="005C3729" w:rsidP="00374A1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BA595A" w:rsidRDefault="00BA595A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0B3182" w:rsidRPr="00C97507" w:rsidRDefault="000B3182" w:rsidP="000B3182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E200C6">
        <w:rPr>
          <w:rFonts w:ascii="Angsana New" w:hAnsi="Angsana New"/>
          <w:sz w:val="32"/>
          <w:szCs w:val="32"/>
          <w:cs/>
        </w:rPr>
        <w:t>ข)</w:t>
      </w:r>
      <w:r w:rsidRPr="00E200C6">
        <w:rPr>
          <w:rFonts w:ascii="Angsana New" w:hAnsi="Angsana New"/>
          <w:sz w:val="32"/>
          <w:szCs w:val="32"/>
          <w:cs/>
        </w:rPr>
        <w:tab/>
      </w:r>
      <w:r w:rsidRPr="00FB5076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FB507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B5076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FB5076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200C6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0B318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0B3182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ค)</w:t>
      </w:r>
      <w:r w:rsidRPr="00E200C6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0B318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E200C6" w:rsidRDefault="000B3182" w:rsidP="000B3182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ง)</w:t>
      </w:r>
      <w:r w:rsidRPr="00E200C6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 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0B3182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0B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318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0B318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0B318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621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E04EB7" w:rsidRPr="009C5FEB" w:rsidRDefault="00E04EB7" w:rsidP="006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 xml:space="preserve">2.3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9C5FE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9C5FE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C5FEB">
        <w:rPr>
          <w:rFonts w:asciiTheme="majorBidi" w:hAnsiTheme="majorBidi" w:cstheme="majorBidi"/>
          <w:sz w:val="32"/>
          <w:szCs w:val="32"/>
          <w:cs/>
        </w:rPr>
        <w:t>เริ่มมีผลบังคับใช้ใน</w:t>
      </w:r>
      <w:r w:rsidR="00A0069B" w:rsidRPr="009C5FEB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9C5FEB">
        <w:rPr>
          <w:rFonts w:asciiTheme="majorBidi" w:hAnsiTheme="majorBidi" w:cstheme="majorBidi"/>
          <w:sz w:val="32"/>
          <w:szCs w:val="32"/>
          <w:cs/>
        </w:rPr>
        <w:t>วดปัจจุบัน</w:t>
      </w:r>
    </w:p>
    <w:p w:rsidR="0066102C" w:rsidRPr="005E3356" w:rsidRDefault="0066102C" w:rsidP="006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9715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5E3356">
        <w:rPr>
          <w:rFonts w:ascii="Angsana New" w:hAnsi="Angsana New"/>
          <w:color w:val="000000"/>
          <w:sz w:val="32"/>
          <w:szCs w:val="32"/>
          <w:cs/>
        </w:rPr>
        <w:t>และบริษัทย่อยได้นำมาตรฐานการรายงานทางการเงินฉบั</w:t>
      </w:r>
      <w:r w:rsidRPr="005E3356">
        <w:rPr>
          <w:rFonts w:ascii="Angsana New" w:hAnsi="Angsana New" w:hint="cs"/>
          <w:color w:val="000000"/>
          <w:sz w:val="32"/>
          <w:szCs w:val="32"/>
          <w:cs/>
        </w:rPr>
        <w:t xml:space="preserve">บปรับปรุง </w:t>
      </w:r>
      <w:r w:rsidRPr="005E3356">
        <w:rPr>
          <w:rFonts w:ascii="Angsana New" w:hAnsi="Angsana New"/>
          <w:color w:val="000000"/>
          <w:sz w:val="32"/>
          <w:szCs w:val="32"/>
        </w:rPr>
        <w:t>2560</w:t>
      </w:r>
      <w:r w:rsidRPr="005E33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E3356">
        <w:rPr>
          <w:rFonts w:ascii="Angsana New" w:hAnsi="Angsana New"/>
          <w:color w:val="000000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5E3356">
        <w:rPr>
          <w:rFonts w:ascii="Angsana New" w:hAnsi="Angsana New"/>
          <w:color w:val="000000"/>
          <w:sz w:val="32"/>
          <w:szCs w:val="32"/>
        </w:rPr>
        <w:t>1</w:t>
      </w:r>
      <w:r w:rsidRPr="005E3356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5E3356">
        <w:rPr>
          <w:rFonts w:ascii="Angsana New" w:hAnsi="Angsana New"/>
          <w:color w:val="000000"/>
          <w:sz w:val="32"/>
          <w:szCs w:val="32"/>
        </w:rPr>
        <w:t>2561</w:t>
      </w:r>
      <w:r w:rsidRPr="005E3356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9C5FEB" w:rsidRDefault="001616C8" w:rsidP="0016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AE5696" w:rsidRPr="00435850" w:rsidRDefault="00AE5696" w:rsidP="006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8839D0" w:rsidRPr="00091DA5" w:rsidRDefault="008839D0" w:rsidP="0009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1D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D7F" w:rsidRPr="00091DA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91DA5">
        <w:rPr>
          <w:rFonts w:asciiTheme="majorBidi" w:hAnsiTheme="majorBidi" w:cstheme="majorBidi"/>
          <w:sz w:val="32"/>
          <w:szCs w:val="32"/>
          <w:cs/>
        </w:rPr>
        <w:t>ได้ใช้นโยบายการบัญชีที่สำคัญ</w:t>
      </w:r>
      <w:r w:rsidR="00E04EB7" w:rsidRPr="00091DA5">
        <w:rPr>
          <w:rFonts w:asciiTheme="majorBidi" w:hAnsiTheme="majorBidi" w:cstheme="majorBidi" w:hint="cs"/>
          <w:sz w:val="32"/>
          <w:szCs w:val="32"/>
          <w:cs/>
        </w:rPr>
        <w:t>ในการจัดทำงบ</w:t>
      </w:r>
      <w:r w:rsidRPr="00091DA5">
        <w:rPr>
          <w:rFonts w:asciiTheme="majorBidi" w:hAnsiTheme="majorBidi" w:cstheme="majorBidi"/>
          <w:sz w:val="32"/>
          <w:szCs w:val="32"/>
          <w:cs/>
        </w:rPr>
        <w:t>การเงินระหว่างกา</w:t>
      </w:r>
      <w:r w:rsidR="00091DA5" w:rsidRPr="00091DA5">
        <w:rPr>
          <w:rFonts w:asciiTheme="majorBidi" w:hAnsiTheme="majorBidi" w:cstheme="majorBidi" w:hint="cs"/>
          <w:sz w:val="32"/>
          <w:szCs w:val="32"/>
          <w:cs/>
        </w:rPr>
        <w:t>ลเ</w:t>
      </w:r>
      <w:r w:rsidRPr="00091DA5">
        <w:rPr>
          <w:rFonts w:asciiTheme="majorBidi" w:hAnsiTheme="majorBidi" w:cstheme="majorBidi"/>
          <w:sz w:val="32"/>
          <w:szCs w:val="32"/>
          <w:cs/>
        </w:rPr>
        <w:t>ช่นเดียวกับ</w:t>
      </w:r>
      <w:r w:rsidR="00091DA5" w:rsidRPr="00091D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DA5">
        <w:rPr>
          <w:rFonts w:asciiTheme="majorBidi" w:hAnsiTheme="majorBidi" w:cstheme="majorBidi"/>
          <w:sz w:val="32"/>
          <w:szCs w:val="32"/>
          <w:cs/>
        </w:rPr>
        <w:t xml:space="preserve">ที่ใช้สำหรับการจัดทำงบการเงินประจำปีสิ้นสุดวันที่ </w:t>
      </w:r>
      <w:r w:rsidRPr="00091DA5">
        <w:rPr>
          <w:rFonts w:asciiTheme="majorBidi" w:hAnsiTheme="majorBidi" w:cstheme="majorBidi"/>
          <w:sz w:val="32"/>
          <w:szCs w:val="32"/>
        </w:rPr>
        <w:t>31</w:t>
      </w:r>
      <w:r w:rsidRPr="00091D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1DA5">
        <w:rPr>
          <w:rFonts w:asciiTheme="majorBidi" w:hAnsiTheme="majorBidi" w:cstheme="majorBidi"/>
          <w:sz w:val="32"/>
          <w:szCs w:val="32"/>
        </w:rPr>
        <w:t>25</w:t>
      </w:r>
      <w:r w:rsidR="0081398E" w:rsidRPr="00091DA5">
        <w:rPr>
          <w:rFonts w:asciiTheme="majorBidi" w:hAnsiTheme="majorBidi" w:cstheme="majorBidi"/>
          <w:sz w:val="32"/>
          <w:szCs w:val="32"/>
        </w:rPr>
        <w:t>60</w:t>
      </w:r>
      <w:r w:rsidRPr="00091DA5">
        <w:rPr>
          <w:rFonts w:asciiTheme="majorBidi" w:hAnsiTheme="majorBidi" w:cstheme="majorBidi"/>
          <w:sz w:val="32"/>
          <w:szCs w:val="32"/>
        </w:rPr>
        <w:t xml:space="preserve"> </w:t>
      </w:r>
    </w:p>
    <w:p w:rsidR="00AE5696" w:rsidRDefault="00AE569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42DE0" w:rsidRPr="00A6632B" w:rsidRDefault="00464E9D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:rsidR="007C0BF1" w:rsidRPr="00A6632B" w:rsidRDefault="007C0BF1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รายการบัญชีกับบุคคลและกิจการที่เกี่ยวข้องกันที่มีสาระสำคัญที่เกิดขึ้นสำหรับ</w:t>
      </w:r>
      <w:r w:rsidR="008B0F7F" w:rsidRPr="0043585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567B96">
        <w:rPr>
          <w:rFonts w:asciiTheme="majorBidi" w:hAnsiTheme="majorBidi" w:cstheme="majorBidi"/>
          <w:sz w:val="32"/>
          <w:szCs w:val="32"/>
        </w:rPr>
        <w:t>31</w:t>
      </w:r>
      <w:r w:rsidR="00165D77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43585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567B96">
        <w:rPr>
          <w:rFonts w:asciiTheme="majorBidi" w:hAnsiTheme="majorBidi" w:cstheme="majorBidi"/>
          <w:sz w:val="32"/>
          <w:szCs w:val="32"/>
        </w:rPr>
        <w:t>256</w:t>
      </w:r>
      <w:r w:rsidR="0081398E" w:rsidRPr="00A6632B">
        <w:rPr>
          <w:rFonts w:asciiTheme="majorBidi" w:hAnsiTheme="majorBidi" w:cstheme="majorBidi"/>
          <w:sz w:val="32"/>
          <w:szCs w:val="32"/>
        </w:rPr>
        <w:t>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7"/>
        <w:gridCol w:w="141"/>
        <w:gridCol w:w="1248"/>
        <w:gridCol w:w="142"/>
        <w:gridCol w:w="1247"/>
        <w:gridCol w:w="141"/>
        <w:gridCol w:w="1248"/>
      </w:tblGrid>
      <w:tr w:rsidR="00DA387D" w:rsidRPr="00EA7D35" w:rsidTr="00CE2169">
        <w:tc>
          <w:tcPr>
            <w:tcW w:w="3034" w:type="dxa"/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DA387D" w:rsidRPr="00EA7D35" w:rsidTr="00091DA5">
        <w:tc>
          <w:tcPr>
            <w:tcW w:w="3034" w:type="dxa"/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387D" w:rsidRPr="00EA7D35" w:rsidTr="00091DA5">
        <w:tc>
          <w:tcPr>
            <w:tcW w:w="3034" w:type="dxa"/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6" w:space="0" w:color="auto"/>
            </w:tcBorders>
          </w:tcPr>
          <w:p w:rsidR="00DA387D" w:rsidRPr="00EA7D35" w:rsidRDefault="00DA387D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091DA5" w:rsidRPr="00EA7D35" w:rsidTr="00091DA5">
        <w:tc>
          <w:tcPr>
            <w:tcW w:w="3034" w:type="dxa"/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091DA5" w:rsidRPr="00EA7D35" w:rsidRDefault="00091DA5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7B7788" w:rsidRPr="00EA7D35" w:rsidTr="00091DA5">
        <w:tc>
          <w:tcPr>
            <w:tcW w:w="3034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รายได้จากการขายสินค้า </w:t>
            </w: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5,001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7,320</w:t>
            </w:r>
          </w:p>
        </w:tc>
      </w:tr>
      <w:tr w:rsidR="007B7788" w:rsidRPr="00EA7D35" w:rsidTr="00091DA5">
        <w:tc>
          <w:tcPr>
            <w:tcW w:w="3034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254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17</w:t>
            </w:r>
          </w:p>
        </w:tc>
      </w:tr>
      <w:tr w:rsidR="007B7788" w:rsidRPr="00EA7D35" w:rsidTr="00091DA5">
        <w:tc>
          <w:tcPr>
            <w:tcW w:w="3034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772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D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627</w:t>
            </w:r>
          </w:p>
        </w:tc>
      </w:tr>
      <w:tr w:rsidR="007B7788" w:rsidRPr="00EA7D35" w:rsidTr="00091DA5">
        <w:tc>
          <w:tcPr>
            <w:tcW w:w="3034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443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438</w:t>
            </w:r>
          </w:p>
        </w:tc>
      </w:tr>
      <w:tr w:rsidR="007B7788" w:rsidRPr="00EA7D35" w:rsidTr="00091DA5">
        <w:tc>
          <w:tcPr>
            <w:tcW w:w="3034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7B7788" w:rsidRPr="004050B1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4050B1">
              <w:rPr>
                <w:rFonts w:ascii="Angsana New" w:hAnsi="Angsana New"/>
                <w:bCs/>
                <w:sz w:val="24"/>
                <w:szCs w:val="24"/>
              </w:rPr>
              <w:t>115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7B7788" w:rsidRPr="00EA7D35" w:rsidTr="00091DA5">
        <w:tc>
          <w:tcPr>
            <w:tcW w:w="3034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7788" w:rsidRPr="00EA7D35" w:rsidRDefault="007B7788" w:rsidP="0040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535</w:t>
            </w:r>
          </w:p>
        </w:tc>
      </w:tr>
    </w:tbl>
    <w:p w:rsidR="00DA387D" w:rsidRDefault="00DA387D" w:rsidP="0098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7"/>
        <w:gridCol w:w="141"/>
        <w:gridCol w:w="1248"/>
        <w:gridCol w:w="142"/>
        <w:gridCol w:w="1247"/>
        <w:gridCol w:w="141"/>
        <w:gridCol w:w="1248"/>
      </w:tblGrid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70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25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70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47" w:type="dxa"/>
          </w:tcPr>
          <w:p w:rsidR="00955A4E" w:rsidRPr="00027D19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27D19">
              <w:rPr>
                <w:rFonts w:asciiTheme="majorBidi" w:hAnsiTheme="majorBidi" w:cstheme="majorBidi"/>
                <w:bCs/>
                <w:sz w:val="24"/>
                <w:szCs w:val="24"/>
              </w:rPr>
              <w:t>125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207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</w:tcPr>
          <w:p w:rsidR="00955A4E" w:rsidRPr="00027D19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  <w:r w:rsidRPr="00027D19">
              <w:rPr>
                <w:rFonts w:asciiTheme="majorBidi" w:hAnsiTheme="majorBidi" w:cstheme="majorBidi"/>
                <w:bCs/>
                <w:sz w:val="24"/>
                <w:szCs w:val="24"/>
              </w:rPr>
              <w:t>64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264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264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264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1309"/>
              </w:tabs>
              <w:spacing w:line="340" w:lineRule="exact"/>
              <w:ind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1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:rsidR="00955A4E" w:rsidRPr="00D3178E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4,445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2,775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2,441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2,642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955A4E" w:rsidRPr="00D3178E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304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129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143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115</w:t>
            </w:r>
          </w:p>
        </w:tc>
      </w:tr>
      <w:tr w:rsidR="00955A4E" w:rsidRPr="00EA7D35" w:rsidTr="0096024C">
        <w:tc>
          <w:tcPr>
            <w:tcW w:w="3034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955A4E" w:rsidRPr="00D3178E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4,749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2,904</w:t>
            </w:r>
          </w:p>
        </w:tc>
        <w:tc>
          <w:tcPr>
            <w:tcW w:w="142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2,584</w:t>
            </w:r>
          </w:p>
        </w:tc>
        <w:tc>
          <w:tcPr>
            <w:tcW w:w="141" w:type="dxa"/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955A4E" w:rsidRPr="00EA7D35" w:rsidRDefault="00955A4E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</w:rPr>
              <w:t>2,757</w:t>
            </w:r>
          </w:p>
        </w:tc>
      </w:tr>
    </w:tbl>
    <w:p w:rsidR="00F65C3E" w:rsidRDefault="00F65C3E" w:rsidP="0095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8E737B" w:rsidRPr="00CD6184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81398E" w:rsidRPr="00CD6184">
        <w:rPr>
          <w:rFonts w:asciiTheme="majorBidi" w:hAnsiTheme="majorBidi" w:cstheme="majorBidi"/>
          <w:sz w:val="32"/>
          <w:szCs w:val="32"/>
        </w:rPr>
        <w:t>1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60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="007E6F69"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0BB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2360BB" w:rsidRPr="00EB574D" w:rsidRDefault="002676C0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2360BB"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2360BB" w:rsidRPr="00EB574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33,180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28,356</w:t>
            </w:r>
          </w:p>
        </w:tc>
      </w:tr>
      <w:tr w:rsidR="002360BB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2360BB" w:rsidRPr="00EB574D" w:rsidRDefault="002676C0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2360BB"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1,223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1,249</w:t>
            </w:r>
          </w:p>
        </w:tc>
      </w:tr>
      <w:tr w:rsidR="002360BB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34,403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29,605</w:t>
            </w:r>
          </w:p>
        </w:tc>
      </w:tr>
      <w:tr w:rsidR="007C238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ส่วนของเงินให้กู้ยืมระยะยาวที่ถึงกำหนด</w:t>
            </w: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รับชำระภายในหนึ่งปี</w:t>
            </w:r>
          </w:p>
        </w:tc>
        <w:tc>
          <w:tcPr>
            <w:tcW w:w="1244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C238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:rsidR="007C2382" w:rsidRPr="00EB574D" w:rsidRDefault="007C238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0BB" w:rsidRPr="00EB574D" w:rsidTr="00F17DD3">
        <w:trPr>
          <w:gridAfter w:val="1"/>
          <w:wAfter w:w="14" w:type="dxa"/>
          <w:trHeight w:val="57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โซลาร์ พีพีเอ็ม จำกัด</w:t>
            </w:r>
          </w:p>
        </w:tc>
        <w:tc>
          <w:tcPr>
            <w:tcW w:w="124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17,000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17,000</w:t>
            </w:r>
          </w:p>
        </w:tc>
      </w:tr>
      <w:tr w:rsidR="002360BB" w:rsidRPr="00EB574D" w:rsidTr="00F17DD3">
        <w:trPr>
          <w:gridAfter w:val="1"/>
          <w:wAfter w:w="14" w:type="dxa"/>
          <w:trHeight w:val="57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พรีเมี่ยม เฟล็กซิเบิ้ล แพคเกจจิ้ง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2360BB" w:rsidRPr="00EB574D" w:rsidTr="00F17DD3">
        <w:trPr>
          <w:gridAfter w:val="1"/>
          <w:wAfter w:w="14" w:type="dxa"/>
          <w:trHeight w:val="57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29,000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29,000</w:t>
            </w:r>
          </w:p>
        </w:tc>
      </w:tr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4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77F02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:rsidR="00377F02" w:rsidRPr="00EB574D" w:rsidRDefault="00377F02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0BB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24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2360BB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2360BB" w:rsidRPr="00EB574D" w:rsidTr="00F17DD3">
        <w:trPr>
          <w:gridAfter w:val="1"/>
          <w:wAfter w:w="14" w:type="dxa"/>
          <w:trHeight w:val="62"/>
        </w:trPr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15,000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453160" w:rsidRPr="00EB574D" w:rsidTr="00F17DD3">
        <w:tc>
          <w:tcPr>
            <w:tcW w:w="3034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4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3160" w:rsidRPr="00EB574D" w:rsidTr="00F17DD3">
        <w:tc>
          <w:tcPr>
            <w:tcW w:w="3034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453160" w:rsidRPr="00EB574D" w:rsidRDefault="00453160" w:rsidP="002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60BB" w:rsidRPr="00EB574D" w:rsidTr="00F17DD3"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24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50,250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50,250</w:t>
            </w:r>
          </w:p>
        </w:tc>
      </w:tr>
      <w:tr w:rsidR="002360BB" w:rsidRPr="00EB574D" w:rsidTr="00F17DD3"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2360BB" w:rsidRPr="00EB574D" w:rsidTr="00F17DD3">
        <w:tc>
          <w:tcPr>
            <w:tcW w:w="3034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56,250</w:t>
            </w:r>
          </w:p>
        </w:tc>
        <w:tc>
          <w:tcPr>
            <w:tcW w:w="143" w:type="dxa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23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56,250</w:t>
            </w:r>
          </w:p>
        </w:tc>
      </w:tr>
    </w:tbl>
    <w:p w:rsidR="0028298D" w:rsidRDefault="006B5631" w:rsidP="006B563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6B5631" w:rsidRDefault="006B5631" w:rsidP="006B563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:rsidR="00B86EBD" w:rsidRDefault="00B86EBD" w:rsidP="0096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contextualSpacing/>
        <w:rPr>
          <w:rFonts w:asciiTheme="majorBidi" w:hAnsiTheme="majorBidi" w:cstheme="majorBidi"/>
          <w:sz w:val="32"/>
          <w:szCs w:val="32"/>
        </w:rPr>
      </w:pP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B86EBD" w:rsidRPr="00EB574D" w:rsidTr="0096024C">
        <w:trPr>
          <w:gridAfter w:val="1"/>
          <w:wAfter w:w="14" w:type="dxa"/>
          <w:trHeight w:val="62"/>
        </w:trPr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86EBD" w:rsidRPr="00EB574D" w:rsidTr="0096024C">
        <w:trPr>
          <w:gridAfter w:val="1"/>
          <w:wAfter w:w="14" w:type="dxa"/>
          <w:trHeight w:val="62"/>
        </w:trPr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EBD" w:rsidRPr="00EB574D" w:rsidTr="0096024C">
        <w:trPr>
          <w:gridAfter w:val="1"/>
          <w:wAfter w:w="14" w:type="dxa"/>
          <w:trHeight w:val="62"/>
        </w:trPr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24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B86EBD" w:rsidRPr="00EB574D" w:rsidRDefault="00B86EBD" w:rsidP="0096024C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0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:rsidR="00B86EBD" w:rsidRPr="00922954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54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138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40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922954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54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138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140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97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2,144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 พรพิไลลักษณ์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คุณกนกกร แทนไกรศร</w:t>
            </w: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97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2,863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138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,240</w:t>
            </w:r>
          </w:p>
        </w:tc>
        <w:tc>
          <w:tcPr>
            <w:tcW w:w="140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  <w:tcBorders>
              <w:top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4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13,700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9,950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 พรพิไลลักษณ์</w:t>
            </w: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7,746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B86EBD" w:rsidRPr="00EB574D" w:rsidTr="0096024C">
        <w:tc>
          <w:tcPr>
            <w:tcW w:w="3034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13,700</w:t>
            </w:r>
          </w:p>
        </w:tc>
        <w:tc>
          <w:tcPr>
            <w:tcW w:w="138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17,696</w:t>
            </w:r>
          </w:p>
        </w:tc>
        <w:tc>
          <w:tcPr>
            <w:tcW w:w="140" w:type="dxa"/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86EBD" w:rsidRPr="00EB574D" w:rsidRDefault="00B86EBD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96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B86EBD" w:rsidP="005C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5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รายการเคลื่อนไหวระหว่างงวดสามเดือนสิ้นสุดวันที่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74D84">
        <w:rPr>
          <w:rFonts w:asciiTheme="majorBidi" w:hAnsiTheme="majorBidi" w:cstheme="majorBidi"/>
          <w:sz w:val="32"/>
          <w:szCs w:val="32"/>
        </w:rPr>
        <w:t xml:space="preserve">2561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74D84">
        <w:rPr>
          <w:rFonts w:asciiTheme="majorBidi" w:hAnsiTheme="majorBidi" w:cstheme="majorBidi"/>
          <w:sz w:val="32"/>
          <w:szCs w:val="32"/>
        </w:rPr>
        <w:t xml:space="preserve">2560 </w:t>
      </w:r>
      <w:r w:rsidRPr="00674D84">
        <w:rPr>
          <w:rFonts w:asciiTheme="majorBidi" w:hAnsiTheme="majorBidi" w:cstheme="majorBidi"/>
          <w:sz w:val="32"/>
          <w:szCs w:val="32"/>
          <w:cs/>
        </w:rPr>
        <w:t>สำหรับเงินให้กู้ยืมแก่และเงินกู้ยืมจากบุคคลและกิจการที่เกี่ยวข้องกัน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2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276"/>
        <w:gridCol w:w="141"/>
        <w:gridCol w:w="1292"/>
        <w:gridCol w:w="139"/>
        <w:gridCol w:w="1279"/>
        <w:gridCol w:w="134"/>
        <w:gridCol w:w="1268"/>
        <w:gridCol w:w="8"/>
      </w:tblGrid>
      <w:tr w:rsidR="0096024C" w:rsidRPr="003C3BCB" w:rsidTr="0096024C">
        <w:trPr>
          <w:gridAfter w:val="1"/>
          <w:wAfter w:w="8" w:type="dxa"/>
        </w:trPr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3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C3BCB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96024C" w:rsidRPr="003C3BCB" w:rsidTr="0096024C">
        <w:trPr>
          <w:gridAfter w:val="1"/>
          <w:wAfter w:w="8" w:type="dxa"/>
        </w:trPr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3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3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3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3C3BCB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88,250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96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74,250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12,000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21,000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330" w:lineRule="exact"/>
              <w:ind w:right="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</w:rPr>
              <w:t>(27,000)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3C3BC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3BC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100,250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68,250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92" w:type="dxa"/>
            <w:tcBorders>
              <w:top w:val="double" w:sz="6" w:space="0" w:color="auto"/>
            </w:tcBorders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3C3BCB" w:rsidRDefault="0096024C" w:rsidP="004E7F81">
            <w:pPr>
              <w:pStyle w:val="a0"/>
              <w:tabs>
                <w:tab w:val="left" w:pos="0"/>
                <w:tab w:val="decimal" w:pos="882"/>
              </w:tabs>
              <w:spacing w:line="2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:rsidR="0096024C" w:rsidRPr="003C3BCB" w:rsidRDefault="0096024C" w:rsidP="004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3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3C3BCB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17,696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32,696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18,100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30" w:lineRule="exact"/>
              <w:ind w:right="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(22,096)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30" w:lineRule="exact"/>
              <w:ind w:right="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3BCB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6024C" w:rsidRPr="003C3BCB" w:rsidTr="0096024C">
        <w:tc>
          <w:tcPr>
            <w:tcW w:w="2892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3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C3BC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3C3BC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3BC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13,700</w:t>
            </w:r>
          </w:p>
        </w:tc>
        <w:tc>
          <w:tcPr>
            <w:tcW w:w="141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3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3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27,696</w:t>
            </w:r>
          </w:p>
        </w:tc>
        <w:tc>
          <w:tcPr>
            <w:tcW w:w="139" w:type="dxa"/>
          </w:tcPr>
          <w:p w:rsidR="0096024C" w:rsidRPr="003C3BCB" w:rsidRDefault="0096024C" w:rsidP="0096024C">
            <w:pPr>
              <w:pStyle w:val="a0"/>
              <w:tabs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3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96024C" w:rsidRPr="003C3BCB" w:rsidRDefault="0096024C" w:rsidP="0096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3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</w:tbl>
    <w:p w:rsidR="004E7F81" w:rsidRDefault="004E7F81" w:rsidP="004E7F8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96024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5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25B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96024C" w:rsidRPr="00674D84" w:rsidRDefault="0096024C" w:rsidP="0096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5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B86EBD" w:rsidRDefault="00B86EBD" w:rsidP="006B563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  <w:cs/>
        </w:rPr>
        <w:sectPr w:rsidR="00B86EBD" w:rsidSect="0028298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737" w:footer="720" w:gutter="0"/>
          <w:pgNumType w:fmt="numberInDash" w:start="12"/>
          <w:cols w:space="720"/>
          <w:titlePg/>
          <w:docGrid w:linePitch="245"/>
        </w:sectPr>
      </w:pPr>
    </w:p>
    <w:p w:rsidR="000358BC" w:rsidRDefault="00A37A35" w:rsidP="0037014D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CF6F0D" w:rsidRDefault="00A37A35" w:rsidP="00CF6F0D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7014D">
        <w:rPr>
          <w:rFonts w:asciiTheme="majorBidi" w:hAnsiTheme="majorBidi" w:cstheme="majorBidi"/>
          <w:sz w:val="32"/>
          <w:szCs w:val="32"/>
          <w:cs/>
        </w:rPr>
        <w:tab/>
      </w: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71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276"/>
        <w:gridCol w:w="142"/>
        <w:gridCol w:w="1322"/>
        <w:gridCol w:w="139"/>
        <w:gridCol w:w="1282"/>
        <w:gridCol w:w="136"/>
        <w:gridCol w:w="1282"/>
      </w:tblGrid>
      <w:tr w:rsidR="00B34281" w:rsidRPr="00B34281" w:rsidTr="00F17DD3">
        <w:tc>
          <w:tcPr>
            <w:tcW w:w="2892" w:type="dxa"/>
          </w:tcPr>
          <w:p w:rsidR="00B34281" w:rsidRPr="00B34281" w:rsidRDefault="00A37A35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5579" w:type="dxa"/>
            <w:gridSpan w:val="7"/>
            <w:tcBorders>
              <w:bottom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F17DD3">
        <w:tc>
          <w:tcPr>
            <w:tcW w:w="2892" w:type="dxa"/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281" w:rsidRPr="00B34281" w:rsidTr="00F17DD3">
        <w:tc>
          <w:tcPr>
            <w:tcW w:w="2892" w:type="dxa"/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:rsid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B34281" w:rsidRPr="00B34281" w:rsidTr="00F17DD3">
        <w:tc>
          <w:tcPr>
            <w:tcW w:w="2892" w:type="dxa"/>
          </w:tcPr>
          <w:p w:rsidR="00B34281" w:rsidRPr="00B34281" w:rsidRDefault="003A2D1E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B34281" w:rsidRPr="00C60E29" w:rsidRDefault="00C60E29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E29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42" w:type="dxa"/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</w:tcPr>
          <w:p w:rsidR="00B34281" w:rsidRPr="00B34281" w:rsidRDefault="00865865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9" w:type="dxa"/>
          </w:tcPr>
          <w:p w:rsidR="00B34281" w:rsidRPr="00B34281" w:rsidRDefault="00B34281" w:rsidP="003A2D1E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B34281" w:rsidRPr="00B34281" w:rsidRDefault="00823F5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136" w:type="dxa"/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34281" w:rsidRPr="00B34281" w:rsidRDefault="00823F5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</w:tr>
      <w:tr w:rsidR="00B34281" w:rsidRPr="00B34281" w:rsidTr="00F17DD3">
        <w:tc>
          <w:tcPr>
            <w:tcW w:w="2892" w:type="dxa"/>
          </w:tcPr>
          <w:p w:rsidR="00B34281" w:rsidRPr="00B34281" w:rsidRDefault="003A2D1E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B34281" w:rsidRPr="00C60E29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E29">
              <w:rPr>
                <w:rFonts w:asciiTheme="majorBidi" w:hAnsiTheme="majorBidi" w:cstheme="majorBidi"/>
                <w:sz w:val="26"/>
                <w:szCs w:val="26"/>
              </w:rPr>
              <w:t>21,324</w:t>
            </w:r>
          </w:p>
        </w:tc>
        <w:tc>
          <w:tcPr>
            <w:tcW w:w="142" w:type="dxa"/>
          </w:tcPr>
          <w:p w:rsidR="00B34281" w:rsidRPr="00B3428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B34281" w:rsidRPr="00B34281" w:rsidRDefault="00865865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16,968</w:t>
            </w:r>
          </w:p>
        </w:tc>
        <w:tc>
          <w:tcPr>
            <w:tcW w:w="139" w:type="dxa"/>
          </w:tcPr>
          <w:p w:rsidR="00B34281" w:rsidRPr="00B34281" w:rsidRDefault="00B34281" w:rsidP="003A2D1E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B34281" w:rsidRPr="00823F51" w:rsidRDefault="00823F5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11,644</w:t>
            </w:r>
          </w:p>
        </w:tc>
        <w:tc>
          <w:tcPr>
            <w:tcW w:w="136" w:type="dxa"/>
          </w:tcPr>
          <w:p w:rsidR="00B34281" w:rsidRPr="00823F51" w:rsidRDefault="00B3428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34281" w:rsidRPr="00823F51" w:rsidRDefault="00823F5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10,676</w:t>
            </w:r>
          </w:p>
        </w:tc>
      </w:tr>
      <w:tr w:rsidR="003A2D1E" w:rsidRPr="00B34281" w:rsidTr="00F17DD3">
        <w:tc>
          <w:tcPr>
            <w:tcW w:w="2892" w:type="dxa"/>
          </w:tcPr>
          <w:p w:rsidR="003A2D1E" w:rsidRPr="003A2D1E" w:rsidRDefault="003A2D1E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3A2D1E" w:rsidRPr="00C60E29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E29">
              <w:rPr>
                <w:rFonts w:asciiTheme="majorBidi" w:hAnsiTheme="majorBidi" w:cstheme="majorBidi"/>
                <w:sz w:val="26"/>
                <w:szCs w:val="26"/>
              </w:rPr>
              <w:t>4,325</w:t>
            </w:r>
          </w:p>
        </w:tc>
        <w:tc>
          <w:tcPr>
            <w:tcW w:w="142" w:type="dxa"/>
          </w:tcPr>
          <w:p w:rsidR="003A2D1E" w:rsidRPr="00B34281" w:rsidRDefault="003A2D1E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3A2D1E" w:rsidRPr="00B34281" w:rsidRDefault="00865865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31,391</w:t>
            </w:r>
          </w:p>
        </w:tc>
        <w:tc>
          <w:tcPr>
            <w:tcW w:w="139" w:type="dxa"/>
          </w:tcPr>
          <w:p w:rsidR="003A2D1E" w:rsidRPr="00B34281" w:rsidRDefault="003A2D1E" w:rsidP="003A2D1E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3A2D1E" w:rsidRPr="00823F51" w:rsidRDefault="00823F5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136" w:type="dxa"/>
          </w:tcPr>
          <w:p w:rsidR="003A2D1E" w:rsidRPr="00823F51" w:rsidRDefault="003A2D1E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3A2D1E" w:rsidRPr="00823F51" w:rsidRDefault="00823F51" w:rsidP="003A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  <w:tr w:rsidR="00C60E29" w:rsidRPr="00B34281" w:rsidTr="00F17DD3">
        <w:tc>
          <w:tcPr>
            <w:tcW w:w="2892" w:type="dxa"/>
          </w:tcPr>
          <w:p w:rsidR="00C60E29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เงินฝากธนาคารต่างประเทศ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C60E29" w:rsidRPr="00C60E29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E29">
              <w:rPr>
                <w:rFonts w:asciiTheme="majorBidi" w:hAnsiTheme="majorBidi" w:cstheme="majorBidi"/>
                <w:sz w:val="26"/>
                <w:szCs w:val="26"/>
              </w:rPr>
              <w:t>13,275</w:t>
            </w:r>
          </w:p>
        </w:tc>
        <w:tc>
          <w:tcPr>
            <w:tcW w:w="142" w:type="dxa"/>
          </w:tcPr>
          <w:p w:rsidR="00C60E29" w:rsidRPr="00B3428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shd w:val="clear" w:color="auto" w:fill="auto"/>
          </w:tcPr>
          <w:p w:rsidR="00C60E29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13,07</w:t>
            </w:r>
            <w:r w:rsidR="0086586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9" w:type="dxa"/>
          </w:tcPr>
          <w:p w:rsidR="00C60E29" w:rsidRPr="00B34281" w:rsidRDefault="00C60E29" w:rsidP="00C60E2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C60E29" w:rsidRPr="003C3BCB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:rsidR="00C60E29" w:rsidRPr="00823F5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C60E29" w:rsidRPr="003C3BCB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C60E29" w:rsidRPr="00B34281" w:rsidTr="00F17DD3">
        <w:tc>
          <w:tcPr>
            <w:tcW w:w="2892" w:type="dxa"/>
          </w:tcPr>
          <w:p w:rsidR="00C60E29" w:rsidRPr="00B3428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60E29" w:rsidRPr="00C60E29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E29">
              <w:rPr>
                <w:rFonts w:asciiTheme="majorBidi" w:hAnsiTheme="majorBidi" w:cstheme="majorBidi"/>
                <w:sz w:val="26"/>
                <w:szCs w:val="26"/>
              </w:rPr>
              <w:t>39,288</w:t>
            </w:r>
          </w:p>
        </w:tc>
        <w:tc>
          <w:tcPr>
            <w:tcW w:w="142" w:type="dxa"/>
          </w:tcPr>
          <w:p w:rsidR="00C60E29" w:rsidRPr="00B3428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60E29" w:rsidRPr="00B34281" w:rsidRDefault="00865865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61,827</w:t>
            </w:r>
          </w:p>
        </w:tc>
        <w:tc>
          <w:tcPr>
            <w:tcW w:w="139" w:type="dxa"/>
          </w:tcPr>
          <w:p w:rsidR="00C60E29" w:rsidRPr="00B34281" w:rsidRDefault="00C60E29" w:rsidP="00C60E2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60E29" w:rsidRPr="00823F5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13,803</w:t>
            </w:r>
          </w:p>
        </w:tc>
        <w:tc>
          <w:tcPr>
            <w:tcW w:w="136" w:type="dxa"/>
          </w:tcPr>
          <w:p w:rsidR="00C60E29" w:rsidRPr="00823F5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60E29" w:rsidRPr="00823F51" w:rsidRDefault="00C60E29" w:rsidP="00C6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32,230</w:t>
            </w:r>
          </w:p>
        </w:tc>
      </w:tr>
    </w:tbl>
    <w:p w:rsidR="00DE2A6A" w:rsidRPr="00AD3C6D" w:rsidRDefault="00DE2A6A" w:rsidP="00AD3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B43E5F" w:rsidRPr="005F32B2" w:rsidRDefault="00B43E5F" w:rsidP="00B43E5F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F32B2">
        <w:rPr>
          <w:rFonts w:ascii="Angsana New" w:hAnsi="Angsana New"/>
          <w:b/>
          <w:bCs/>
          <w:sz w:val="32"/>
          <w:szCs w:val="32"/>
        </w:rPr>
        <w:t>.</w:t>
      </w:r>
      <w:r w:rsidRPr="005F32B2">
        <w:rPr>
          <w:rFonts w:ascii="Angsana New" w:hAnsi="Angsana New"/>
          <w:b/>
          <w:bCs/>
          <w:sz w:val="32"/>
          <w:szCs w:val="32"/>
        </w:rPr>
        <w:tab/>
      </w:r>
      <w:r w:rsidRPr="005F32B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B43E5F" w:rsidRPr="005F32B2" w:rsidRDefault="00B43E5F" w:rsidP="00B43E5F">
      <w:pPr>
        <w:tabs>
          <w:tab w:val="clear" w:pos="90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F32B2">
        <w:rPr>
          <w:rFonts w:ascii="Angsana New" w:hAnsi="Angsana New"/>
          <w:sz w:val="32"/>
          <w:szCs w:val="32"/>
        </w:rPr>
        <w:tab/>
      </w:r>
      <w:r w:rsidRPr="005F32B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F32B2">
        <w:rPr>
          <w:rFonts w:ascii="Angsana New" w:hAnsi="Angsana New"/>
          <w:sz w:val="32"/>
          <w:szCs w:val="32"/>
          <w:cs/>
        </w:rPr>
        <w:t>ลูกหนี้การค้าและลูกหนี้อื่น แยกตามอายุหนี้ที่ค้างชำระได้ดังนี้</w:t>
      </w:r>
    </w:p>
    <w:tbl>
      <w:tblPr>
        <w:tblW w:w="8368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1"/>
        <w:gridCol w:w="1250"/>
        <w:gridCol w:w="6"/>
        <w:gridCol w:w="160"/>
        <w:gridCol w:w="1286"/>
        <w:gridCol w:w="136"/>
        <w:gridCol w:w="1275"/>
        <w:gridCol w:w="138"/>
        <w:gridCol w:w="1277"/>
        <w:gridCol w:w="9"/>
      </w:tblGrid>
      <w:tr w:rsidR="00B43E5F" w:rsidRPr="005F32B2" w:rsidTr="00987465">
        <w:trPr>
          <w:gridAfter w:val="1"/>
          <w:wAfter w:w="9" w:type="dxa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B43E5F" w:rsidP="00AD61B4">
            <w:pPr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1" w:type="dxa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tabs>
                <w:tab w:val="left" w:pos="284"/>
                <w:tab w:val="left" w:pos="567"/>
              </w:tabs>
              <w:spacing w:line="33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ind w:firstLine="175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50" w:type="dxa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192,900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174,216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181,166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158,737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68,347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51,452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63,405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55,56</w:t>
            </w:r>
            <w:r w:rsidR="003542C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4,127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4,384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9,473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2,563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2,186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9,144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10,823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8,530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07F0">
              <w:rPr>
                <w:rFonts w:ascii="Angsana New" w:hAnsi="Angsana New"/>
                <w:sz w:val="24"/>
                <w:szCs w:val="24"/>
              </w:rPr>
              <w:t>10,20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277,081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242,852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264,760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227,74</w:t>
            </w:r>
            <w:r w:rsidR="003542C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B43E5F" w:rsidRPr="005F32B2" w:rsidRDefault="00865865" w:rsidP="00AD61B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(9,559)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B43E5F" w:rsidRPr="005F32B2" w:rsidRDefault="002E351B" w:rsidP="00AD61B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(10,665)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(8,818)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(10,043</w:t>
            </w:r>
            <w:r w:rsidRPr="005861F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865865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267,522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232,187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255,942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217,70</w:t>
            </w:r>
            <w:r w:rsidR="004E77AF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ind w:firstLine="34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6" w:type="dxa"/>
            <w:gridSpan w:val="2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B43E5F" w:rsidRPr="005F32B2" w:rsidRDefault="00B43E5F" w:rsidP="00AD61B4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B43E5F" w:rsidRPr="005F32B2" w:rsidRDefault="002E351B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</w:t>
            </w:r>
            <w:r w:rsidR="00073EFD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160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2E351B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136" w:type="dxa"/>
          </w:tcPr>
          <w:p w:rsidR="00B43E5F" w:rsidRPr="005F32B2" w:rsidRDefault="00B43E5F" w:rsidP="00AD61B4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38" w:type="dxa"/>
          </w:tcPr>
          <w:p w:rsidR="00B43E5F" w:rsidRPr="005F32B2" w:rsidRDefault="00B43E5F" w:rsidP="00AD61B4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AD61B4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F046EE">
              <w:rPr>
                <w:rFonts w:ascii="Angsana New" w:hAnsi="Angsana New"/>
                <w:sz w:val="24"/>
                <w:szCs w:val="24"/>
                <w:cs/>
              </w:rPr>
              <w:t>00</w:t>
            </w:r>
            <w:r w:rsidR="003542C1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2E351B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2E351B" w:rsidRPr="005F32B2" w:rsidRDefault="002E351B" w:rsidP="002E351B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100244">
              <w:rPr>
                <w:rFonts w:ascii="Angsana New" w:hAnsi="Angsana New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2E351B" w:rsidRPr="005F32B2" w:rsidRDefault="002E351B" w:rsidP="002E351B">
            <w:pPr>
              <w:spacing w:line="33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:rsidR="002E351B" w:rsidRPr="005F32B2" w:rsidRDefault="002E351B" w:rsidP="002E351B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2E351B" w:rsidRPr="005F32B2" w:rsidRDefault="002E351B" w:rsidP="002E351B">
            <w:pPr>
              <w:spacing w:line="33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:rsidR="002E351B" w:rsidRPr="005F32B2" w:rsidRDefault="002E351B" w:rsidP="002E351B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244">
              <w:rPr>
                <w:rFonts w:ascii="Angsana New" w:hAnsi="Angsana New"/>
                <w:sz w:val="24"/>
                <w:szCs w:val="24"/>
              </w:rPr>
              <w:t>277</w:t>
            </w:r>
          </w:p>
        </w:tc>
        <w:tc>
          <w:tcPr>
            <w:tcW w:w="138" w:type="dxa"/>
          </w:tcPr>
          <w:p w:rsidR="002E351B" w:rsidRPr="005F32B2" w:rsidRDefault="002E351B" w:rsidP="002E351B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</w:tr>
      <w:tr w:rsidR="002E351B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2E351B" w:rsidRPr="005F32B2" w:rsidRDefault="002E351B" w:rsidP="002E351B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1,158</w:t>
            </w:r>
          </w:p>
        </w:tc>
        <w:tc>
          <w:tcPr>
            <w:tcW w:w="160" w:type="dxa"/>
          </w:tcPr>
          <w:p w:rsidR="002E351B" w:rsidRPr="005F32B2" w:rsidRDefault="002E351B" w:rsidP="002E351B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,908</w:t>
            </w:r>
          </w:p>
        </w:tc>
        <w:tc>
          <w:tcPr>
            <w:tcW w:w="136" w:type="dxa"/>
          </w:tcPr>
          <w:p w:rsidR="002E351B" w:rsidRPr="005F32B2" w:rsidRDefault="002E351B" w:rsidP="002E351B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351B" w:rsidRPr="00100244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16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8" w:type="dxa"/>
          </w:tcPr>
          <w:p w:rsidR="002E351B" w:rsidRPr="005F32B2" w:rsidRDefault="002E351B" w:rsidP="002E351B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F046EE">
              <w:rPr>
                <w:rFonts w:ascii="Angsana New" w:hAnsi="Angsana New"/>
                <w:sz w:val="24"/>
                <w:szCs w:val="24"/>
                <w:cs/>
              </w:rPr>
              <w:t>113</w:t>
            </w:r>
          </w:p>
        </w:tc>
      </w:tr>
      <w:tr w:rsidR="002E351B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2E351B" w:rsidRPr="005F32B2" w:rsidRDefault="002E351B" w:rsidP="002E351B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E351B" w:rsidRPr="002E351B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351B">
              <w:rPr>
                <w:rFonts w:ascii="Angsana New" w:hAnsi="Angsana New"/>
                <w:sz w:val="24"/>
                <w:szCs w:val="24"/>
              </w:rPr>
              <w:t>1,667</w:t>
            </w:r>
          </w:p>
        </w:tc>
        <w:tc>
          <w:tcPr>
            <w:tcW w:w="160" w:type="dxa"/>
          </w:tcPr>
          <w:p w:rsidR="002E351B" w:rsidRPr="005F32B2" w:rsidRDefault="002E351B" w:rsidP="002E351B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1,419</w:t>
            </w:r>
          </w:p>
        </w:tc>
        <w:tc>
          <w:tcPr>
            <w:tcW w:w="136" w:type="dxa"/>
          </w:tcPr>
          <w:p w:rsidR="002E351B" w:rsidRPr="005F32B2" w:rsidRDefault="002E351B" w:rsidP="002E351B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102</w:t>
            </w:r>
          </w:p>
        </w:tc>
        <w:tc>
          <w:tcPr>
            <w:tcW w:w="138" w:type="dxa"/>
          </w:tcPr>
          <w:p w:rsidR="002E351B" w:rsidRPr="005F32B2" w:rsidRDefault="002E351B" w:rsidP="002E351B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2E351B" w:rsidRPr="005F32B2" w:rsidRDefault="002E351B" w:rsidP="002E351B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18311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183116" w:rsidRPr="002E351B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5,411</w:t>
            </w:r>
          </w:p>
        </w:tc>
        <w:tc>
          <w:tcPr>
            <w:tcW w:w="160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183116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13,812</w:t>
            </w:r>
          </w:p>
        </w:tc>
        <w:tc>
          <w:tcPr>
            <w:tcW w:w="136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116" w:rsidRPr="00F046EE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2,316</w:t>
            </w:r>
          </w:p>
        </w:tc>
        <w:tc>
          <w:tcPr>
            <w:tcW w:w="138" w:type="dxa"/>
          </w:tcPr>
          <w:p w:rsidR="00183116" w:rsidRPr="005F32B2" w:rsidRDefault="00183116" w:rsidP="00183116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183116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11,229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18311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183116" w:rsidRPr="002E351B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(391)</w:t>
            </w:r>
          </w:p>
        </w:tc>
        <w:tc>
          <w:tcPr>
            <w:tcW w:w="160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183116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(249)</w:t>
            </w:r>
          </w:p>
        </w:tc>
        <w:tc>
          <w:tcPr>
            <w:tcW w:w="136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83116" w:rsidRPr="005F32B2" w:rsidRDefault="00183116" w:rsidP="00183116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18311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3116" w:rsidRPr="002E351B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351B">
              <w:rPr>
                <w:rFonts w:ascii="Angsana New" w:hAnsi="Angsana New"/>
                <w:sz w:val="24"/>
                <w:szCs w:val="24"/>
              </w:rPr>
              <w:t>5,020</w:t>
            </w:r>
          </w:p>
        </w:tc>
        <w:tc>
          <w:tcPr>
            <w:tcW w:w="160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13,563</w:t>
            </w:r>
          </w:p>
        </w:tc>
        <w:tc>
          <w:tcPr>
            <w:tcW w:w="136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2,316</w:t>
            </w:r>
          </w:p>
        </w:tc>
        <w:tc>
          <w:tcPr>
            <w:tcW w:w="138" w:type="dxa"/>
          </w:tcPr>
          <w:p w:rsidR="00183116" w:rsidRPr="005F32B2" w:rsidRDefault="00183116" w:rsidP="00183116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11,229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183116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83116" w:rsidRPr="002E351B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351B">
              <w:rPr>
                <w:rFonts w:ascii="Angsana New" w:hAnsi="Angsana New"/>
                <w:sz w:val="24"/>
                <w:szCs w:val="24"/>
              </w:rPr>
              <w:t>272,542</w:t>
            </w:r>
          </w:p>
        </w:tc>
        <w:tc>
          <w:tcPr>
            <w:tcW w:w="160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245,750</w:t>
            </w:r>
          </w:p>
        </w:tc>
        <w:tc>
          <w:tcPr>
            <w:tcW w:w="136" w:type="dxa"/>
          </w:tcPr>
          <w:p w:rsidR="00183116" w:rsidRPr="005F32B2" w:rsidRDefault="00183116" w:rsidP="00183116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258,258</w:t>
            </w:r>
          </w:p>
        </w:tc>
        <w:tc>
          <w:tcPr>
            <w:tcW w:w="138" w:type="dxa"/>
          </w:tcPr>
          <w:p w:rsidR="00183116" w:rsidRPr="005F32B2" w:rsidRDefault="00183116" w:rsidP="00183116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83116" w:rsidRPr="005F32B2" w:rsidRDefault="00183116" w:rsidP="00183116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61F8">
              <w:rPr>
                <w:rFonts w:ascii="Angsana New" w:hAnsi="Angsana New"/>
                <w:sz w:val="24"/>
                <w:szCs w:val="24"/>
              </w:rPr>
              <w:t>228,930</w:t>
            </w:r>
          </w:p>
        </w:tc>
      </w:tr>
    </w:tbl>
    <w:p w:rsidR="00B43E5F" w:rsidRDefault="00B43E5F" w:rsidP="00B43E5F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62" w:type="dxa"/>
        <w:tblInd w:w="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5F32B2" w:rsidTr="00E37EDF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3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5F32B2" w:rsidRDefault="00015772" w:rsidP="000157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5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5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015772" w:rsidRPr="005F32B2" w:rsidRDefault="00015772" w:rsidP="00015772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01577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  <w:tc>
          <w:tcPr>
            <w:tcW w:w="165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10,254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015772">
              <w:rPr>
                <w:rFonts w:ascii="Angsana New" w:hAnsi="Angsana New"/>
                <w:sz w:val="24"/>
                <w:szCs w:val="24"/>
                <w:cs/>
              </w:rPr>
              <w:t>043</w:t>
            </w:r>
          </w:p>
        </w:tc>
        <w:tc>
          <w:tcPr>
            <w:tcW w:w="134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10,254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01577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สำรองเพิ่มขึ้นในระหว่างงวด</w:t>
            </w:r>
          </w:p>
        </w:tc>
        <w:tc>
          <w:tcPr>
            <w:tcW w:w="1252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896</w:t>
            </w:r>
          </w:p>
        </w:tc>
        <w:tc>
          <w:tcPr>
            <w:tcW w:w="165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3,633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>635</w:t>
            </w:r>
          </w:p>
        </w:tc>
        <w:tc>
          <w:tcPr>
            <w:tcW w:w="134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015772">
              <w:rPr>
                <w:rFonts w:ascii="Angsana New" w:hAnsi="Angsana New"/>
                <w:sz w:val="24"/>
                <w:szCs w:val="24"/>
                <w:cs/>
              </w:rPr>
              <w:t>762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01577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 สำรองโอนกลับในระหว่างงวด</w:t>
            </w:r>
          </w:p>
        </w:tc>
        <w:tc>
          <w:tcPr>
            <w:tcW w:w="1252" w:type="dxa"/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(775)</w:t>
            </w:r>
          </w:p>
        </w:tc>
        <w:tc>
          <w:tcPr>
            <w:tcW w:w="165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(2,800)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(775)</w:t>
            </w:r>
          </w:p>
        </w:tc>
        <w:tc>
          <w:tcPr>
            <w:tcW w:w="134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015772">
              <w:rPr>
                <w:rFonts w:ascii="Angsana New" w:hAnsi="Angsana New"/>
                <w:sz w:val="24"/>
                <w:szCs w:val="24"/>
                <w:cs/>
              </w:rPr>
              <w:t>800)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01577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ตัดหนี้สูญระหว่างงวด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(1,085)</w:t>
            </w:r>
          </w:p>
        </w:tc>
        <w:tc>
          <w:tcPr>
            <w:tcW w:w="165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(1,085)</w:t>
            </w:r>
          </w:p>
        </w:tc>
        <w:tc>
          <w:tcPr>
            <w:tcW w:w="134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(173)</w:t>
            </w:r>
          </w:p>
        </w:tc>
      </w:tr>
      <w:tr w:rsidR="00015772" w:rsidRPr="005F32B2" w:rsidTr="00E3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dxa"/>
        </w:trPr>
        <w:tc>
          <w:tcPr>
            <w:tcW w:w="2825" w:type="dxa"/>
          </w:tcPr>
          <w:p w:rsidR="00015772" w:rsidRPr="0001577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9,950</w:t>
            </w:r>
          </w:p>
        </w:tc>
        <w:tc>
          <w:tcPr>
            <w:tcW w:w="165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  <w:tc>
          <w:tcPr>
            <w:tcW w:w="138" w:type="dxa"/>
          </w:tcPr>
          <w:p w:rsidR="00015772" w:rsidRPr="005F32B2" w:rsidRDefault="00015772" w:rsidP="000157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015772">
              <w:rPr>
                <w:rFonts w:ascii="Angsana New" w:hAnsi="Angsana New"/>
                <w:sz w:val="24"/>
                <w:szCs w:val="24"/>
                <w:cs/>
              </w:rPr>
              <w:t>818</w:t>
            </w:r>
          </w:p>
        </w:tc>
        <w:tc>
          <w:tcPr>
            <w:tcW w:w="134" w:type="dxa"/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0157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</w:tbl>
    <w:p w:rsidR="00A45FA9" w:rsidRDefault="00A45FA9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49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7014D" w:rsidRDefault="005A40FD" w:rsidP="005A40FD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63B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</w:tcPr>
          <w:p w:rsidR="005A40FD" w:rsidRPr="003363BE" w:rsidRDefault="005A40FD" w:rsidP="00D90FF3">
            <w:pPr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63B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375740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503,812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535,683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123">
              <w:rPr>
                <w:rFonts w:ascii="Angsana New" w:hAnsi="Angsana New"/>
                <w:sz w:val="26"/>
                <w:szCs w:val="26"/>
              </w:rPr>
              <w:t>490,28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515,157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AE503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55,708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52,348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55,708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51,623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AE503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19,491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5,223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375740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39,077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37,283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AE503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7,656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5,938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5A40FD" w:rsidRPr="0043113C" w:rsidRDefault="00AE503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4,575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B25F79">
            <w:pPr>
              <w:spacing w:line="32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375740" w:rsidP="00D90FF3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626,872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641,050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123">
              <w:rPr>
                <w:rFonts w:ascii="Angsana New" w:hAnsi="Angsana New"/>
                <w:sz w:val="26"/>
                <w:szCs w:val="26"/>
              </w:rPr>
              <w:t>545,99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566,780</w:t>
            </w:r>
          </w:p>
        </w:tc>
      </w:tr>
      <w:tr w:rsidR="005A40FD" w:rsidRPr="0043113C" w:rsidTr="000D39A1">
        <w:tc>
          <w:tcPr>
            <w:tcW w:w="2891" w:type="dxa"/>
          </w:tcPr>
          <w:p w:rsidR="005A40FD" w:rsidRPr="0043113C" w:rsidRDefault="00FE7EE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F7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</w:t>
            </w:r>
            <w:r w:rsidR="005A40FD"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A40FD" w:rsidRPr="0043113C" w:rsidRDefault="00AE503D" w:rsidP="00D90F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(8,288)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A40FD" w:rsidRPr="0043113C" w:rsidRDefault="005A40FD" w:rsidP="00D90F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11,195</w:t>
            </w:r>
            <w:r w:rsidRPr="0043113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A40FD" w:rsidRPr="0043113C" w:rsidRDefault="005A40FD" w:rsidP="00D90FF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(3,961</w:t>
            </w:r>
            <w:r w:rsidRPr="006431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A40FD" w:rsidRPr="0043113C" w:rsidRDefault="005A40FD" w:rsidP="00D90F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43113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6,</w:t>
            </w: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  <w:r w:rsidRPr="0043113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A40FD" w:rsidRPr="0043113C" w:rsidTr="000D39A1">
        <w:tc>
          <w:tcPr>
            <w:tcW w:w="2891" w:type="dxa"/>
          </w:tcPr>
          <w:p w:rsidR="005A40FD" w:rsidRPr="0043113C" w:rsidRDefault="00B25F79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40FD" w:rsidRPr="0043113C" w:rsidRDefault="00375740" w:rsidP="00D90F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618,584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40FD" w:rsidRPr="0043113C" w:rsidRDefault="005A40FD" w:rsidP="00D90F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629,855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40FD" w:rsidRPr="0043113C" w:rsidRDefault="005A40FD" w:rsidP="00D90F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123">
              <w:rPr>
                <w:rFonts w:ascii="Angsana New" w:hAnsi="Angsana New"/>
                <w:sz w:val="26"/>
                <w:szCs w:val="26"/>
              </w:rPr>
              <w:t>542,031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40FD" w:rsidRPr="0043113C" w:rsidRDefault="005A40FD" w:rsidP="00D90F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560,645</w:t>
            </w:r>
          </w:p>
        </w:tc>
      </w:tr>
    </w:tbl>
    <w:p w:rsidR="005A40FD" w:rsidRDefault="005A40FD" w:rsidP="007A0F8A">
      <w:pPr>
        <w:tabs>
          <w:tab w:val="clear" w:pos="227"/>
          <w:tab w:val="clear" w:pos="454"/>
          <w:tab w:val="clear" w:pos="680"/>
          <w:tab w:val="left" w:pos="567"/>
        </w:tabs>
        <w:spacing w:line="26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4052CA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4052CA" w:rsidP="004052C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5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4052CA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052CA" w:rsidRPr="004052CA" w:rsidRDefault="00D90FF3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65" w:type="dxa"/>
          </w:tcPr>
          <w:p w:rsidR="004052CA" w:rsidRPr="004052CA" w:rsidRDefault="004052CA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4052CA" w:rsidRPr="004052CA" w:rsidRDefault="00D90FF3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7,844</w:t>
            </w:r>
          </w:p>
        </w:tc>
        <w:tc>
          <w:tcPr>
            <w:tcW w:w="138" w:type="dxa"/>
          </w:tcPr>
          <w:p w:rsidR="004052CA" w:rsidRPr="004052CA" w:rsidRDefault="004052CA" w:rsidP="004052C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4052CA">
              <w:rPr>
                <w:rFonts w:ascii="Angsana New" w:hAnsi="Angsana New"/>
                <w:sz w:val="26"/>
                <w:szCs w:val="26"/>
              </w:rPr>
              <w:t>,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4052C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:rsidR="004052CA" w:rsidRPr="004052CA" w:rsidRDefault="004052CA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4052CA" w:rsidRPr="004052CA" w:rsidRDefault="004052CA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</w:tr>
      <w:tr w:rsidR="00710C6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10C63" w:rsidRPr="004B60D6" w:rsidRDefault="00710C63" w:rsidP="00710C63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สำรอง</w:t>
            </w:r>
            <w:r w:rsidR="006961ED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0" w:type="dxa"/>
          </w:tcPr>
          <w:p w:rsidR="00710C63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  <w:tc>
          <w:tcPr>
            <w:tcW w:w="165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10C63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138" w:type="dxa"/>
          </w:tcPr>
          <w:p w:rsidR="00710C63" w:rsidRPr="004052CA" w:rsidRDefault="00710C63" w:rsidP="00710C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10C63" w:rsidRPr="0043113C" w:rsidRDefault="00710C63" w:rsidP="0071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710C63" w:rsidRPr="0043113C" w:rsidRDefault="00710C63" w:rsidP="0071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710C6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10C63" w:rsidRPr="004052CA" w:rsidRDefault="00710C63" w:rsidP="00710C63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สำรอง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(4,457)</w:t>
            </w:r>
          </w:p>
        </w:tc>
        <w:tc>
          <w:tcPr>
            <w:tcW w:w="165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  <w:tc>
          <w:tcPr>
            <w:tcW w:w="138" w:type="dxa"/>
          </w:tcPr>
          <w:p w:rsidR="00710C63" w:rsidRPr="004052CA" w:rsidRDefault="00710C63" w:rsidP="00710C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(2,174)</w:t>
            </w:r>
          </w:p>
        </w:tc>
        <w:tc>
          <w:tcPr>
            <w:tcW w:w="134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</w:tr>
      <w:tr w:rsidR="00710C6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10C63" w:rsidRPr="004052CA" w:rsidRDefault="00710C63" w:rsidP="00710C63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8,288</w:t>
            </w:r>
          </w:p>
        </w:tc>
        <w:tc>
          <w:tcPr>
            <w:tcW w:w="165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38" w:type="dxa"/>
          </w:tcPr>
          <w:p w:rsidR="00710C63" w:rsidRPr="004052CA" w:rsidRDefault="00710C63" w:rsidP="00710C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3,961</w:t>
            </w:r>
          </w:p>
        </w:tc>
        <w:tc>
          <w:tcPr>
            <w:tcW w:w="134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6,135</w:t>
            </w:r>
          </w:p>
        </w:tc>
      </w:tr>
    </w:tbl>
    <w:p w:rsidR="000D2F7A" w:rsidRDefault="000D2F7A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4B7F0A" w:rsidRDefault="004B7F0A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C12402" w:rsidRDefault="005A40FD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C1240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ab/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5A40FD" w:rsidRPr="00C12402" w:rsidRDefault="005A40FD" w:rsidP="00F63DC5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ณ 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31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มีนาคม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2561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2560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บริษัทมีเงินฝากประจำกับธนาคารในประเทศหลายแห่งจำนวน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72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ล้านบาท อัตราดอกเบี้ยร้อยละ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0.65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ถึง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1.05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ต่อปี ซึ่งใช้เป็นหลักประกันวงเงินสินเชื่อจากธนาคารในประเทศดังกล่าว (ดูหมายเหตุ </w:t>
      </w:r>
      <w:r w:rsidR="0018402C">
        <w:rPr>
          <w:rFonts w:asciiTheme="majorBidi" w:hAnsiTheme="majorBidi" w:cstheme="majorBidi"/>
          <w:spacing w:val="-4"/>
          <w:sz w:val="32"/>
          <w:szCs w:val="32"/>
          <w:lang w:val="en-GB"/>
        </w:rPr>
        <w:t>15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)</w:t>
      </w:r>
    </w:p>
    <w:p w:rsidR="005A40FD" w:rsidRPr="005A40FD" w:rsidRDefault="00F63DC5" w:rsidP="00616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616F3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</w:p>
    <w:p w:rsidR="00D82471" w:rsidRPr="00005122" w:rsidRDefault="00D82471" w:rsidP="00F63DC5">
      <w:pPr>
        <w:tabs>
          <w:tab w:val="clear" w:pos="227"/>
          <w:tab w:val="clear" w:pos="454"/>
          <w:tab w:val="clear" w:pos="680"/>
          <w:tab w:val="left" w:pos="0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F63DC5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55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9"/>
        <w:gridCol w:w="794"/>
        <w:gridCol w:w="139"/>
        <w:gridCol w:w="794"/>
        <w:gridCol w:w="165"/>
        <w:gridCol w:w="794"/>
        <w:gridCol w:w="137"/>
        <w:gridCol w:w="794"/>
        <w:gridCol w:w="135"/>
        <w:gridCol w:w="794"/>
        <w:gridCol w:w="134"/>
        <w:gridCol w:w="794"/>
        <w:gridCol w:w="134"/>
        <w:gridCol w:w="602"/>
        <w:gridCol w:w="154"/>
        <w:gridCol w:w="555"/>
      </w:tblGrid>
      <w:tr w:rsidR="006E709B" w:rsidRPr="001F385D" w:rsidTr="00315EE0">
        <w:trPr>
          <w:cantSplit/>
        </w:trPr>
        <w:tc>
          <w:tcPr>
            <w:tcW w:w="2494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bookmarkStart w:id="1" w:name="_Hlk513644543"/>
          </w:p>
        </w:tc>
        <w:tc>
          <w:tcPr>
            <w:tcW w:w="139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27" w:type="dxa"/>
            <w:gridSpan w:val="3"/>
            <w:tcBorders>
              <w:bottom w:val="single" w:sz="6" w:space="0" w:color="auto"/>
            </w:tcBorders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>พันบาท</w:t>
            </w:r>
          </w:p>
        </w:tc>
        <w:tc>
          <w:tcPr>
            <w:tcW w:w="165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25" w:type="dxa"/>
            <w:gridSpan w:val="3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35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67" w:type="dxa"/>
            <w:gridSpan w:val="7"/>
            <w:tcBorders>
              <w:bottom w:val="single" w:sz="6" w:space="0" w:color="auto"/>
            </w:tcBorders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>พันบาท</w:t>
            </w:r>
          </w:p>
        </w:tc>
      </w:tr>
      <w:tr w:rsidR="006E709B" w:rsidRPr="001F385D" w:rsidTr="00315EE0">
        <w:trPr>
          <w:cantSplit/>
        </w:trPr>
        <w:tc>
          <w:tcPr>
            <w:tcW w:w="2494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9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>ทุนจดทะเบียน</w:t>
            </w:r>
          </w:p>
        </w:tc>
        <w:tc>
          <w:tcPr>
            <w:tcW w:w="165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25" w:type="dxa"/>
            <w:gridSpan w:val="3"/>
            <w:tcBorders>
              <w:bottom w:val="single" w:sz="6" w:space="0" w:color="auto"/>
            </w:tcBorders>
          </w:tcPr>
          <w:p w:rsidR="006E709B" w:rsidRPr="001F385D" w:rsidRDefault="003E16B1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E16B1">
              <w:rPr>
                <w:rFonts w:asciiTheme="majorBidi" w:hAnsiTheme="majorBidi"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135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34" w:type="dxa"/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AD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>เงินปันผล</w:t>
            </w:r>
            <w:r w:rsidRPr="001F385D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รับ</w:t>
            </w:r>
          </w:p>
        </w:tc>
      </w:tr>
      <w:tr w:rsidR="006E709B" w:rsidRPr="001F385D" w:rsidTr="003E16B1">
        <w:trPr>
          <w:cantSplit/>
        </w:trPr>
        <w:tc>
          <w:tcPr>
            <w:tcW w:w="2494" w:type="dxa"/>
            <w:tcBorders>
              <w:bottom w:val="single" w:sz="4" w:space="0" w:color="auto"/>
            </w:tcBorders>
          </w:tcPr>
          <w:p w:rsidR="006E709B" w:rsidRPr="006E709B" w:rsidRDefault="006E709B" w:rsidP="006E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6E709B" w:rsidRPr="006E709B" w:rsidRDefault="006E709B" w:rsidP="006E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E709B">
              <w:rPr>
                <w:rFonts w:asciiTheme="majorBidi" w:hAnsiTheme="majorBidi" w:cstheme="majorBidi" w:hint="cs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39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ณ วันที่ </w:t>
            </w:r>
            <w:r w:rsidRPr="001F385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</w:p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  <w:r w:rsidRPr="001F385D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EE69B5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E69B5"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</w:rPr>
              <w:t xml:space="preserve">ณ วันที่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31 </w:t>
            </w:r>
          </w:p>
          <w:p w:rsidR="006E709B" w:rsidRPr="00EE69B5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ธันวาคม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>2560</w:t>
            </w:r>
          </w:p>
        </w:tc>
        <w:tc>
          <w:tcPr>
            <w:tcW w:w="165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ณ วันที่ </w:t>
            </w:r>
            <w:r w:rsidRPr="001F385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</w:p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  <w:r w:rsidRPr="001F385D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EE69B5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E69B5"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</w:rPr>
              <w:t xml:space="preserve">ณ วันที่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31 </w:t>
            </w:r>
          </w:p>
          <w:p w:rsidR="006E709B" w:rsidRPr="00EE69B5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ธันวาคม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>2560</w:t>
            </w:r>
          </w:p>
        </w:tc>
        <w:tc>
          <w:tcPr>
            <w:tcW w:w="135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ณ วันที่ </w:t>
            </w:r>
            <w:r w:rsidRPr="001F385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</w:p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  <w:r w:rsidRPr="001F385D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EE69B5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E69B5"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</w:rPr>
              <w:t xml:space="preserve">ณ วันที่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31 </w:t>
            </w:r>
          </w:p>
          <w:p w:rsidR="006E709B" w:rsidRPr="00EE69B5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ธันวาคม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>2560</w:t>
            </w:r>
          </w:p>
        </w:tc>
        <w:tc>
          <w:tcPr>
            <w:tcW w:w="134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E69B5"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Pr="00EE69B5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31 </w:t>
            </w: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</w:p>
        </w:tc>
      </w:tr>
      <w:tr w:rsidR="006E709B" w:rsidRPr="001F385D" w:rsidTr="004B7F0A">
        <w:trPr>
          <w:cantSplit/>
        </w:trPr>
        <w:tc>
          <w:tcPr>
            <w:tcW w:w="2494" w:type="dxa"/>
            <w:tcBorders>
              <w:top w:val="single" w:sz="4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9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9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65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E709B" w:rsidRPr="003E16B1" w:rsidRDefault="003E16B1" w:rsidP="003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E16B1">
              <w:rPr>
                <w:rFonts w:asciiTheme="majorBidi" w:hAnsiTheme="majorBidi" w:cstheme="majorBidi" w:hint="cs"/>
                <w:sz w:val="21"/>
                <w:szCs w:val="21"/>
                <w:cs/>
              </w:rPr>
              <w:t>ร้อยละ</w:t>
            </w:r>
          </w:p>
        </w:tc>
        <w:tc>
          <w:tcPr>
            <w:tcW w:w="137" w:type="dxa"/>
          </w:tcPr>
          <w:p w:rsidR="006E709B" w:rsidRPr="003E16B1" w:rsidRDefault="006E709B" w:rsidP="003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E709B" w:rsidRPr="003E16B1" w:rsidRDefault="003E16B1" w:rsidP="003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E16B1">
              <w:rPr>
                <w:rFonts w:asciiTheme="majorBidi" w:hAnsiTheme="majorBidi" w:cstheme="majorBidi" w:hint="cs"/>
                <w:sz w:val="21"/>
                <w:szCs w:val="21"/>
                <w:cs/>
              </w:rPr>
              <w:t>ร้อยละ</w:t>
            </w:r>
          </w:p>
        </w:tc>
        <w:tc>
          <w:tcPr>
            <w:tcW w:w="135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4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4" w:type="dxa"/>
          </w:tcPr>
          <w:p w:rsidR="006E709B" w:rsidRPr="001F385D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B25F79" w:rsidRDefault="006E709B" w:rsidP="00C2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25F79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6E709B" w:rsidRPr="00B25F79" w:rsidRDefault="006E709B" w:rsidP="0083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B25F79" w:rsidRDefault="006E709B" w:rsidP="00834BD7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25F79">
              <w:rPr>
                <w:rFonts w:asciiTheme="majorBidi" w:hAnsiTheme="majorBidi" w:cstheme="majorBidi"/>
                <w:sz w:val="21"/>
                <w:szCs w:val="21"/>
              </w:rPr>
              <w:t>2560</w:t>
            </w:r>
          </w:p>
        </w:tc>
      </w:tr>
      <w:tr w:rsidR="006E709B" w:rsidRPr="001F385D" w:rsidTr="004B7F0A">
        <w:trPr>
          <w:cantSplit/>
        </w:trPr>
        <w:tc>
          <w:tcPr>
            <w:tcW w:w="2494" w:type="dxa"/>
            <w:vAlign w:val="center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พรีเมี่ยม เฟล็กซิเบิ้ล </w:t>
            </w:r>
            <w:r w:rsidRPr="001F385D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แพคเกจจิ้ง จำกัด</w:t>
            </w:r>
          </w:p>
        </w:tc>
        <w:tc>
          <w:tcPr>
            <w:tcW w:w="139" w:type="dxa"/>
          </w:tcPr>
          <w:p w:rsidR="006E709B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60,000</w:t>
            </w:r>
          </w:p>
        </w:tc>
        <w:tc>
          <w:tcPr>
            <w:tcW w:w="139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30,000</w:t>
            </w:r>
          </w:p>
        </w:tc>
        <w:tc>
          <w:tcPr>
            <w:tcW w:w="165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99.50</w:t>
            </w:r>
          </w:p>
        </w:tc>
        <w:tc>
          <w:tcPr>
            <w:tcW w:w="137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99.00</w:t>
            </w:r>
          </w:p>
        </w:tc>
        <w:tc>
          <w:tcPr>
            <w:tcW w:w="135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59,700</w:t>
            </w:r>
          </w:p>
        </w:tc>
        <w:tc>
          <w:tcPr>
            <w:tcW w:w="13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29,700</w:t>
            </w:r>
          </w:p>
        </w:tc>
        <w:tc>
          <w:tcPr>
            <w:tcW w:w="13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54" w:type="dxa"/>
          </w:tcPr>
          <w:p w:rsidR="006E709B" w:rsidRPr="001F385D" w:rsidRDefault="006E709B" w:rsidP="00B25F79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5" w:type="dxa"/>
          </w:tcPr>
          <w:p w:rsidR="006E709B" w:rsidRPr="001F385D" w:rsidRDefault="006E709B" w:rsidP="00B25F79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E709B" w:rsidRPr="001F385D" w:rsidTr="006E709B">
        <w:trPr>
          <w:cantSplit/>
        </w:trPr>
        <w:tc>
          <w:tcPr>
            <w:tcW w:w="24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139" w:type="dxa"/>
          </w:tcPr>
          <w:p w:rsidR="006E709B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60,000</w:t>
            </w:r>
          </w:p>
        </w:tc>
        <w:tc>
          <w:tcPr>
            <w:tcW w:w="139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60,000</w:t>
            </w:r>
          </w:p>
        </w:tc>
        <w:tc>
          <w:tcPr>
            <w:tcW w:w="165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59.96</w:t>
            </w:r>
          </w:p>
        </w:tc>
        <w:tc>
          <w:tcPr>
            <w:tcW w:w="137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59.96</w:t>
            </w:r>
          </w:p>
        </w:tc>
        <w:tc>
          <w:tcPr>
            <w:tcW w:w="135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35,976</w:t>
            </w:r>
          </w:p>
        </w:tc>
        <w:tc>
          <w:tcPr>
            <w:tcW w:w="13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35,976</w:t>
            </w:r>
          </w:p>
        </w:tc>
        <w:tc>
          <w:tcPr>
            <w:tcW w:w="13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54" w:type="dxa"/>
          </w:tcPr>
          <w:p w:rsidR="006E709B" w:rsidRPr="001F385D" w:rsidRDefault="006E709B" w:rsidP="00B25F79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5" w:type="dxa"/>
            <w:tcBorders>
              <w:bottom w:val="single" w:sz="6" w:space="0" w:color="auto"/>
            </w:tcBorders>
          </w:tcPr>
          <w:p w:rsidR="006E709B" w:rsidRPr="001F385D" w:rsidRDefault="006E709B" w:rsidP="00B25F79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E709B" w:rsidRPr="001F385D" w:rsidTr="006E709B">
        <w:trPr>
          <w:cantSplit/>
        </w:trPr>
        <w:tc>
          <w:tcPr>
            <w:tcW w:w="2494" w:type="dxa"/>
            <w:vAlign w:val="center"/>
          </w:tcPr>
          <w:p w:rsidR="006E709B" w:rsidRPr="001F385D" w:rsidRDefault="006E709B" w:rsidP="00FD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67"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139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9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65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7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95,676</w:t>
            </w:r>
          </w:p>
        </w:tc>
        <w:tc>
          <w:tcPr>
            <w:tcW w:w="13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F385D">
              <w:rPr>
                <w:rFonts w:asciiTheme="majorBidi" w:hAnsiTheme="majorBidi" w:cstheme="majorBidi"/>
                <w:sz w:val="21"/>
                <w:szCs w:val="21"/>
              </w:rPr>
              <w:t>65,676</w:t>
            </w:r>
          </w:p>
        </w:tc>
        <w:tc>
          <w:tcPr>
            <w:tcW w:w="134" w:type="dxa"/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:rsidR="006E709B" w:rsidRPr="001F385D" w:rsidRDefault="006E709B" w:rsidP="00B2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54" w:type="dxa"/>
          </w:tcPr>
          <w:p w:rsidR="006E709B" w:rsidRPr="001F385D" w:rsidRDefault="006E709B" w:rsidP="00B25F79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</w:tcPr>
          <w:p w:rsidR="006E709B" w:rsidRPr="001F385D" w:rsidRDefault="006E709B" w:rsidP="00B25F79">
            <w:pPr>
              <w:tabs>
                <w:tab w:val="left" w:pos="351"/>
              </w:tabs>
              <w:spacing w:line="240" w:lineRule="auto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bookmarkEnd w:id="1"/>
    </w:tbl>
    <w:p w:rsidR="00D82471" w:rsidRDefault="00D82471" w:rsidP="00616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00" w:lineRule="exact"/>
        <w:ind w:left="-142" w:right="-34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0425B8" w:rsidRDefault="000425B8" w:rsidP="00932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32743">
        <w:rPr>
          <w:rFonts w:asciiTheme="majorBidi" w:hAnsiTheme="majorBidi" w:cstheme="majorBidi" w:hint="cs"/>
          <w:sz w:val="32"/>
          <w:szCs w:val="32"/>
          <w:cs/>
        </w:rPr>
        <w:t>ตามรายงาน</w:t>
      </w:r>
      <w:r w:rsidR="00932743" w:rsidRPr="00932743">
        <w:rPr>
          <w:rFonts w:asciiTheme="majorBidi" w:hAnsiTheme="majorBidi" w:cstheme="majorBidi" w:hint="cs"/>
          <w:sz w:val="32"/>
          <w:szCs w:val="32"/>
          <w:cs/>
        </w:rPr>
        <w:t>การประชุม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 ครั้งที่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1/2561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>เม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>ื่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อวันที่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28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932743">
        <w:rPr>
          <w:rFonts w:asciiTheme="majorBidi" w:hAnsiTheme="majorBidi" w:cstheme="majorBidi"/>
          <w:sz w:val="32"/>
          <w:szCs w:val="32"/>
        </w:rPr>
        <w:t xml:space="preserve"> 2561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>ได้พิจารณาอนุมัติให้เพิ่มทุนในบริษัท พรีเมี่ยม เฟล็กซิเบิ้ล แพคเกจจิ้ง จำกัด</w:t>
      </w:r>
      <w:r w:rsidR="003C41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932743">
        <w:rPr>
          <w:rFonts w:asciiTheme="majorBidi" w:hAnsiTheme="majorBidi" w:cstheme="majorBidi"/>
          <w:sz w:val="32"/>
          <w:szCs w:val="32"/>
        </w:rPr>
        <w:t>30</w:t>
      </w:r>
      <w:r w:rsidR="003C41F7">
        <w:rPr>
          <w:rFonts w:asciiTheme="majorBidi" w:hAnsiTheme="majorBidi" w:cstheme="majorBidi"/>
          <w:sz w:val="32"/>
          <w:szCs w:val="32"/>
        </w:rPr>
        <w:t>.00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ทำให้สัดส่วนความเป็นเจ้าของบริษัท</w:t>
      </w:r>
      <w:r w:rsidR="003F2650">
        <w:rPr>
          <w:rFonts w:asciiTheme="majorBidi" w:hAnsiTheme="majorBidi" w:cstheme="majorBidi" w:hint="cs"/>
          <w:sz w:val="32"/>
          <w:szCs w:val="32"/>
          <w:cs/>
        </w:rPr>
        <w:t xml:space="preserve">เปลี่ยนจากร้อยละ </w:t>
      </w:r>
      <w:r w:rsidR="003F2650">
        <w:rPr>
          <w:rFonts w:asciiTheme="majorBidi" w:hAnsiTheme="majorBidi" w:cstheme="majorBidi"/>
          <w:sz w:val="32"/>
          <w:szCs w:val="32"/>
        </w:rPr>
        <w:t xml:space="preserve">99.00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932743">
        <w:rPr>
          <w:rFonts w:asciiTheme="majorBidi" w:hAnsiTheme="majorBidi" w:cstheme="majorBidi"/>
          <w:sz w:val="32"/>
          <w:szCs w:val="32"/>
        </w:rPr>
        <w:t>99.50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ซึ่งมีผลต่างจากการซื้อหุ้นสามัญเพิ่มทุนในบริษัทย่อยจากส่วนได้เสียที่ไม่มีอำนาจควบคุม </w:t>
      </w:r>
      <w:r w:rsidR="006303A5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F3A73">
        <w:rPr>
          <w:rFonts w:asciiTheme="majorBidi" w:hAnsiTheme="majorBidi" w:cstheme="majorBidi"/>
          <w:sz w:val="32"/>
          <w:szCs w:val="32"/>
        </w:rPr>
        <w:t xml:space="preserve"> 0.13 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932743" w:rsidRPr="009F3A73" w:rsidRDefault="00932743" w:rsidP="00616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:rsidR="00CE21F0" w:rsidRPr="00674D84" w:rsidRDefault="00D82471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E21F0" w:rsidRPr="00674D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51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1F0"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CE21F0" w:rsidRPr="00435850" w:rsidRDefault="00CE21F0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74D84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Pr="00674D84">
        <w:rPr>
          <w:rFonts w:asciiTheme="majorBidi" w:hAnsiTheme="majorBidi" w:cstheme="majorBidi"/>
          <w:sz w:val="32"/>
          <w:szCs w:val="32"/>
        </w:rPr>
        <w:t xml:space="preserve"> 31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74D84">
        <w:rPr>
          <w:rFonts w:asciiTheme="majorBidi" w:hAnsiTheme="majorBidi" w:cstheme="majorBidi"/>
          <w:sz w:val="32"/>
          <w:szCs w:val="32"/>
        </w:rPr>
        <w:t xml:space="preserve"> 256</w:t>
      </w:r>
      <w:r w:rsidR="0002360E" w:rsidRPr="00674D84">
        <w:rPr>
          <w:rFonts w:asciiTheme="majorBidi" w:hAnsiTheme="majorBidi" w:cstheme="majorBidi"/>
          <w:sz w:val="32"/>
          <w:szCs w:val="32"/>
        </w:rPr>
        <w:t>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50"/>
        <w:gridCol w:w="2126"/>
      </w:tblGrid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A674C" w:rsidRPr="00674D84" w:rsidTr="0037014D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:rsidR="00005122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="005276DA">
              <w:rPr>
                <w:rFonts w:asciiTheme="majorBidi" w:hAnsiTheme="majorBidi" w:cstheme="majorBidi"/>
                <w:b/>
                <w:sz w:val="32"/>
                <w:szCs w:val="32"/>
              </w:rPr>
              <w:t>/</w:t>
            </w:r>
          </w:p>
          <w:p w:rsidR="005A674C" w:rsidRPr="00435850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43585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674C" w:rsidRPr="00674D84" w:rsidTr="0037014D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126" w:type="dxa"/>
            <w:tcBorders>
              <w:left w:val="nil"/>
            </w:tcBorders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4D84">
              <w:rPr>
                <w:rFonts w:asciiTheme="majorBidi" w:hAnsiTheme="majorBidi" w:cstheme="majorBidi"/>
                <w:sz w:val="32"/>
                <w:szCs w:val="32"/>
              </w:rPr>
              <w:t>295,023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435850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:rsidR="005A674C" w:rsidRPr="00674D84" w:rsidRDefault="00834BD7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A674C" w:rsidRPr="00674D84" w:rsidRDefault="00834BD7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297,523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:rsidR="005A674C" w:rsidRPr="00005122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674C" w:rsidRPr="00674D84" w:rsidTr="00E66923">
        <w:tc>
          <w:tcPr>
            <w:tcW w:w="6350" w:type="dxa"/>
          </w:tcPr>
          <w:p w:rsidR="005A674C" w:rsidRPr="00435850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126" w:type="dxa"/>
            <w:tcBorders>
              <w:left w:val="nil"/>
            </w:tcBorders>
          </w:tcPr>
          <w:p w:rsidR="005A674C" w:rsidRPr="00435850" w:rsidRDefault="00005122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55,206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435850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:rsidR="005A674C" w:rsidRPr="00674D84" w:rsidRDefault="00834BD7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4,154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A674C" w:rsidRPr="00435850" w:rsidRDefault="00834BD7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59,360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:rsidR="005A674C" w:rsidRPr="00005122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126" w:type="dxa"/>
            <w:tcBorders>
              <w:left w:val="nil"/>
              <w:bottom w:val="double" w:sz="6" w:space="0" w:color="auto"/>
            </w:tcBorders>
          </w:tcPr>
          <w:p w:rsidR="005A674C" w:rsidRPr="00674D84" w:rsidRDefault="00A647C0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4D84">
              <w:rPr>
                <w:rFonts w:asciiTheme="majorBidi" w:hAnsiTheme="majorBidi" w:cstheme="majorBidi"/>
                <w:sz w:val="32"/>
                <w:szCs w:val="32"/>
              </w:rPr>
              <w:t>239,817</w:t>
            </w:r>
          </w:p>
        </w:tc>
      </w:tr>
      <w:tr w:rsidR="005A674C" w:rsidRPr="00674D84" w:rsidTr="00E66923">
        <w:tc>
          <w:tcPr>
            <w:tcW w:w="6350" w:type="dxa"/>
          </w:tcPr>
          <w:p w:rsidR="005A674C" w:rsidRPr="00674D84" w:rsidRDefault="005A674C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58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74D84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A674C" w:rsidRPr="00674D84" w:rsidRDefault="00834BD7" w:rsidP="00616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238,163</w:t>
            </w:r>
          </w:p>
        </w:tc>
      </w:tr>
    </w:tbl>
    <w:p w:rsidR="00CE21F0" w:rsidRPr="00A16885" w:rsidRDefault="0037014D" w:rsidP="00E83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34B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435850" w:rsidRDefault="00CE21F0" w:rsidP="00E83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567B96">
        <w:rPr>
          <w:rFonts w:asciiTheme="majorBidi" w:hAnsiTheme="majorBidi" w:cstheme="majorBidi"/>
          <w:sz w:val="32"/>
          <w:szCs w:val="32"/>
        </w:rPr>
        <w:t>31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35850">
        <w:rPr>
          <w:rFonts w:asciiTheme="majorBidi" w:hAnsiTheme="majorBidi" w:cstheme="majorBidi"/>
          <w:sz w:val="32"/>
          <w:szCs w:val="32"/>
          <w:cs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>25</w:t>
      </w:r>
      <w:r w:rsidR="00A647C0" w:rsidRPr="00567B96">
        <w:rPr>
          <w:rFonts w:asciiTheme="majorBidi" w:hAnsiTheme="majorBidi" w:cstheme="majorBidi"/>
          <w:sz w:val="32"/>
          <w:szCs w:val="32"/>
        </w:rPr>
        <w:t>61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3F6DFA" w:rsidTr="00F968F6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150E37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647C0"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CE21F0" w:rsidRPr="00834BD7" w:rsidRDefault="00A647C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425,772</w:t>
            </w:r>
          </w:p>
        </w:tc>
        <w:tc>
          <w:tcPr>
            <w:tcW w:w="142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A647C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162,258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834BD7" w:rsidRDefault="00F968F6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4,049</w:t>
            </w:r>
          </w:p>
        </w:tc>
        <w:tc>
          <w:tcPr>
            <w:tcW w:w="142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โอนออกสินทรัพย์ระหว่างงวด</w:t>
            </w:r>
          </w:p>
        </w:tc>
        <w:tc>
          <w:tcPr>
            <w:tcW w:w="1871" w:type="dxa"/>
          </w:tcPr>
          <w:p w:rsidR="00834BD7" w:rsidRPr="00834BD7" w:rsidRDefault="00F968F6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(506)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834BD7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34B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834BD7" w:rsidRPr="00834BD7" w:rsidRDefault="00F968F6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(980)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(677)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34BD7" w:rsidRPr="00834BD7" w:rsidRDefault="00F968F6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428,335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162,003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834BD7" w:rsidRPr="00834BD7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834BD7" w:rsidRPr="00150E37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834BD7" w:rsidRPr="00834BD7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149,406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98,642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834BD7" w:rsidRPr="00834BD7" w:rsidRDefault="00F968F6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8,346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1,264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871" w:type="dxa"/>
          </w:tcPr>
          <w:p w:rsidR="008C2FA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157</w:t>
            </w:r>
          </w:p>
        </w:tc>
        <w:tc>
          <w:tcPr>
            <w:tcW w:w="142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C2FA7" w:rsidRPr="00834BD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34B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8C2FA7" w:rsidRPr="00834BD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(743)</w:t>
            </w:r>
          </w:p>
        </w:tc>
        <w:tc>
          <w:tcPr>
            <w:tcW w:w="142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(550)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C2FA7" w:rsidRPr="00834BD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157,166</w:t>
            </w:r>
          </w:p>
        </w:tc>
        <w:tc>
          <w:tcPr>
            <w:tcW w:w="142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99,356</w:t>
            </w:r>
          </w:p>
        </w:tc>
      </w:tr>
      <w:tr w:rsidR="008C2FA7" w:rsidRPr="003F6DFA" w:rsidTr="00C25F01">
        <w:tc>
          <w:tcPr>
            <w:tcW w:w="4479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8C2FA7" w:rsidRPr="00834BD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C2FA7" w:rsidRPr="00150E3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8C2FA7" w:rsidRPr="00834BD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276,366</w:t>
            </w:r>
          </w:p>
        </w:tc>
        <w:tc>
          <w:tcPr>
            <w:tcW w:w="142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63,616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8C2FA7" w:rsidRPr="00150E37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271,169</w:t>
            </w:r>
          </w:p>
        </w:tc>
        <w:tc>
          <w:tcPr>
            <w:tcW w:w="142" w:type="dxa"/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8C2FA7" w:rsidRPr="003F6DFA" w:rsidRDefault="008C2FA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62,647</w:t>
            </w:r>
          </w:p>
        </w:tc>
      </w:tr>
    </w:tbl>
    <w:p w:rsidR="00EA24D1" w:rsidRDefault="00EA24D1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EA24D1" w:rsidRDefault="00EA24D1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2B5093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2B50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5093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EA24D1" w:rsidRDefault="00EA24D1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A24D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รายการเปลี่ยนแปลงของบัญชีสิทธิการเช่าสำหรับงวดสามเดือนสิ้นสุดวันที่ </w:t>
      </w:r>
      <w:r w:rsidRPr="00EA2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A24D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 </w:t>
      </w:r>
      <w:r w:rsidRPr="00EA24D1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EA24D1">
        <w:rPr>
          <w:rFonts w:asciiTheme="majorBidi" w:hAnsiTheme="majorBidi" w:cstheme="majorBidi" w:hint="cs"/>
          <w:spacing w:val="-6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2B5093" w:rsidRDefault="00EA24D1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5093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EA24D1" w:rsidRPr="002B5093" w:rsidRDefault="006023DA" w:rsidP="00DE3C32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</w:rPr>
              <w:t>349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A24D1" w:rsidRPr="002B5093" w:rsidRDefault="00EA24D1" w:rsidP="00DE3C3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</w:rPr>
              <w:t>3,923</w:t>
            </w:r>
          </w:p>
        </w:tc>
      </w:tr>
    </w:tbl>
    <w:p w:rsidR="00DE3C32" w:rsidRDefault="00DE3C32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06521C" w:rsidRDefault="0006521C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2B5093" w:rsidRPr="00003F5F" w:rsidRDefault="002B5093" w:rsidP="00B310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3F5F">
        <w:rPr>
          <w:rFonts w:ascii="Angsana New" w:hAnsi="Angsana New" w:hint="cs"/>
          <w:sz w:val="32"/>
          <w:szCs w:val="32"/>
          <w:cs/>
        </w:rPr>
        <w:lastRenderedPageBreak/>
        <w:t>บริษัททำสัญญาเช่าที่ดินกับสำนักงานทรัพย์สินส่ว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003F5F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Pr="00003F5F">
        <w:rPr>
          <w:rFonts w:ascii="Angsana New" w:hAnsi="Angsana New"/>
          <w:sz w:val="32"/>
          <w:szCs w:val="32"/>
        </w:rPr>
        <w:t>3</w:t>
      </w:r>
      <w:r w:rsidRPr="00003F5F">
        <w:rPr>
          <w:rFonts w:ascii="Angsana New" w:hAnsi="Angsana New" w:hint="cs"/>
          <w:sz w:val="32"/>
          <w:szCs w:val="32"/>
          <w:cs/>
        </w:rPr>
        <w:t xml:space="preserve"> ปี และ </w:t>
      </w:r>
      <w:r w:rsidRPr="00003F5F">
        <w:rPr>
          <w:rFonts w:ascii="Angsana New" w:hAnsi="Angsana New"/>
          <w:sz w:val="32"/>
          <w:szCs w:val="32"/>
        </w:rPr>
        <w:t xml:space="preserve">15 </w:t>
      </w:r>
      <w:r w:rsidRPr="00003F5F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Pr="00003F5F">
        <w:rPr>
          <w:rFonts w:ascii="Angsana New" w:hAnsi="Angsana New"/>
          <w:sz w:val="32"/>
          <w:szCs w:val="32"/>
        </w:rPr>
        <w:t xml:space="preserve">30 </w:t>
      </w:r>
      <w:r w:rsidRPr="00003F5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3F5F">
        <w:rPr>
          <w:rFonts w:ascii="Angsana New" w:hAnsi="Angsana New"/>
          <w:sz w:val="32"/>
          <w:szCs w:val="32"/>
        </w:rPr>
        <w:t xml:space="preserve">2563 </w:t>
      </w:r>
      <w:r w:rsidRPr="00003F5F">
        <w:rPr>
          <w:rFonts w:ascii="Angsana New" w:hAnsi="Angsana New" w:hint="cs"/>
          <w:sz w:val="32"/>
          <w:szCs w:val="32"/>
          <w:cs/>
        </w:rPr>
        <w:t xml:space="preserve">(เมื่อวันที่ </w:t>
      </w:r>
      <w:r w:rsidRPr="00003F5F">
        <w:rPr>
          <w:rFonts w:ascii="Angsana New" w:hAnsi="Angsana New"/>
          <w:sz w:val="32"/>
          <w:szCs w:val="32"/>
        </w:rPr>
        <w:t>1</w:t>
      </w:r>
      <w:r w:rsidRPr="00003F5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03F5F">
        <w:rPr>
          <w:rFonts w:ascii="Angsana New" w:hAnsi="Angsana New"/>
          <w:sz w:val="32"/>
          <w:szCs w:val="32"/>
        </w:rPr>
        <w:t>2560</w:t>
      </w:r>
      <w:r w:rsidRPr="00003F5F">
        <w:rPr>
          <w:rFonts w:ascii="Angsana New" w:hAnsi="Angsana New" w:hint="cs"/>
          <w:sz w:val="32"/>
          <w:szCs w:val="32"/>
          <w:cs/>
        </w:rPr>
        <w:t xml:space="preserve"> บริษัทต่ออายุสัญญาเช่าที่ดินที่ครบกำหนดเวลาจำนวน </w:t>
      </w:r>
      <w:r w:rsidRPr="00003F5F">
        <w:rPr>
          <w:rFonts w:ascii="Angsana New" w:hAnsi="Angsana New"/>
          <w:sz w:val="32"/>
          <w:szCs w:val="32"/>
        </w:rPr>
        <w:t>1</w:t>
      </w:r>
      <w:r w:rsidRPr="00003F5F">
        <w:rPr>
          <w:rFonts w:ascii="Angsana New" w:hAnsi="Angsana New" w:hint="cs"/>
          <w:sz w:val="32"/>
          <w:szCs w:val="32"/>
          <w:cs/>
        </w:rPr>
        <w:t xml:space="preserve"> ฉบับ)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003F5F">
        <w:rPr>
          <w:rFonts w:ascii="Angsana New" w:hAnsi="Angsana New" w:hint="cs"/>
          <w:sz w:val="32"/>
          <w:szCs w:val="32"/>
          <w:cs/>
        </w:rPr>
        <w:t>และ</w:t>
      </w:r>
      <w:r w:rsidRPr="00003F5F">
        <w:rPr>
          <w:rFonts w:ascii="Angsana New" w:hAnsi="Angsana New"/>
          <w:sz w:val="32"/>
          <w:szCs w:val="32"/>
          <w:cs/>
        </w:rPr>
        <w:t>ในปี</w:t>
      </w:r>
      <w:r w:rsidRPr="00003F5F">
        <w:rPr>
          <w:rFonts w:ascii="Angsana New" w:hAnsi="Angsana New" w:hint="cs"/>
          <w:sz w:val="32"/>
          <w:szCs w:val="32"/>
          <w:cs/>
        </w:rPr>
        <w:t xml:space="preserve"> </w:t>
      </w:r>
      <w:r w:rsidRPr="00003F5F">
        <w:rPr>
          <w:rFonts w:ascii="Angsana New" w:hAnsi="Angsana New"/>
          <w:sz w:val="32"/>
          <w:szCs w:val="32"/>
        </w:rPr>
        <w:t xml:space="preserve">2551 </w:t>
      </w:r>
      <w:r w:rsidRPr="00003F5F">
        <w:rPr>
          <w:rFonts w:ascii="Angsana New" w:hAnsi="Angsana New" w:hint="cs"/>
          <w:sz w:val="32"/>
          <w:szCs w:val="32"/>
          <w:cs/>
        </w:rPr>
        <w:t>บริษัทโอน</w:t>
      </w:r>
      <w:r w:rsidRPr="00003F5F">
        <w:rPr>
          <w:rFonts w:ascii="Angsana New" w:hAnsi="Angsana New"/>
          <w:sz w:val="32"/>
          <w:szCs w:val="32"/>
          <w:cs/>
        </w:rPr>
        <w:t>กรรมสิทธิ์</w:t>
      </w:r>
      <w:r w:rsidRPr="00003F5F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ที่บริษัทสร้างบนที่ดินเช่าดังกล่าวให้แก่ผู้ให้เช่าตามเงื่อนไขที่ระบุในสัญญาเช่า โดย</w:t>
      </w:r>
      <w:r w:rsidRPr="00003F5F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003F5F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2B5093" w:rsidRPr="0075266B" w:rsidRDefault="00562C8C" w:rsidP="00B31047">
      <w:pPr>
        <w:tabs>
          <w:tab w:val="clear" w:pos="227"/>
          <w:tab w:val="clear" w:pos="680"/>
          <w:tab w:val="clear" w:pos="907"/>
          <w:tab w:val="left" w:pos="540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B5093" w:rsidRPr="0075266B">
        <w:rPr>
          <w:rFonts w:ascii="Angsana New" w:hAnsi="Angsana New" w:hint="cs"/>
          <w:sz w:val="32"/>
          <w:szCs w:val="32"/>
          <w:cs/>
        </w:rPr>
        <w:t>ภาระผูกพันตามสัญญาเช่า</w:t>
      </w:r>
      <w:r w:rsidR="00C90CEF">
        <w:rPr>
          <w:rFonts w:ascii="Angsana New" w:hAnsi="Angsana New" w:hint="cs"/>
          <w:sz w:val="32"/>
          <w:szCs w:val="32"/>
          <w:cs/>
        </w:rPr>
        <w:t xml:space="preserve"> </w:t>
      </w:r>
      <w:r w:rsidR="002B5093" w:rsidRPr="0075266B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35"/>
        <w:gridCol w:w="1701"/>
        <w:gridCol w:w="283"/>
        <w:gridCol w:w="1701"/>
      </w:tblGrid>
      <w:tr w:rsidR="007D74D2" w:rsidRPr="00C90CEF" w:rsidTr="006B3520">
        <w:tc>
          <w:tcPr>
            <w:tcW w:w="4735" w:type="dxa"/>
          </w:tcPr>
          <w:p w:rsidR="007D74D2" w:rsidRPr="00C90CEF" w:rsidRDefault="007D74D2" w:rsidP="007D7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7D74D2" w:rsidRPr="00C90CEF" w:rsidRDefault="007D74D2" w:rsidP="007D7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CE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7D74D2" w:rsidRPr="00C90CEF" w:rsidTr="006B3520">
        <w:tc>
          <w:tcPr>
            <w:tcW w:w="4735" w:type="dxa"/>
          </w:tcPr>
          <w:p w:rsidR="007D74D2" w:rsidRPr="00C90CEF" w:rsidRDefault="007D74D2" w:rsidP="007D7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D74D2" w:rsidRPr="00C90CEF" w:rsidRDefault="007D74D2" w:rsidP="007D7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C90CE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งบการเงินรวม</w:t>
            </w:r>
            <w:r w:rsidRPr="00C90CE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/</w:t>
            </w:r>
            <w:r w:rsidRPr="00C90CEF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4D2" w:rsidRPr="00C90CEF" w:rsidTr="006B3520">
        <w:tc>
          <w:tcPr>
            <w:tcW w:w="4735" w:type="dxa"/>
          </w:tcPr>
          <w:p w:rsidR="007D74D2" w:rsidRPr="00C90CEF" w:rsidRDefault="007D74D2" w:rsidP="007D7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D74D2" w:rsidRPr="00C90CEF" w:rsidRDefault="007D74D2" w:rsidP="007D74D2">
            <w:pPr>
              <w:spacing w:line="380" w:lineRule="exact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CE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CEF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7D74D2" w:rsidRPr="00C90CEF" w:rsidRDefault="007D74D2" w:rsidP="007D74D2">
            <w:pPr>
              <w:spacing w:line="380" w:lineRule="exact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CE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90CE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7D74D2" w:rsidRPr="00C90CEF" w:rsidRDefault="007D74D2" w:rsidP="007D74D2">
            <w:pPr>
              <w:spacing w:line="380" w:lineRule="exact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7D74D2" w:rsidRPr="00C90CEF" w:rsidRDefault="007D74D2" w:rsidP="007D74D2">
            <w:pPr>
              <w:spacing w:line="380" w:lineRule="exact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CE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CEF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7D74D2" w:rsidRPr="00C90CEF" w:rsidRDefault="007D74D2" w:rsidP="007D74D2">
            <w:pPr>
              <w:spacing w:line="380" w:lineRule="exact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CE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0CE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D74D2" w:rsidRPr="00C90CEF" w:rsidTr="006B3520">
        <w:tc>
          <w:tcPr>
            <w:tcW w:w="4735" w:type="dxa"/>
          </w:tcPr>
          <w:p w:rsidR="007D74D2" w:rsidRPr="00C90CEF" w:rsidRDefault="007D74D2" w:rsidP="007D74D2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0CE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7D74D2" w:rsidRPr="00C90CEF" w:rsidRDefault="007D74D2" w:rsidP="007D74D2">
            <w:pPr>
              <w:tabs>
                <w:tab w:val="left" w:pos="0"/>
                <w:tab w:val="left" w:pos="558"/>
              </w:tabs>
              <w:spacing w:line="380" w:lineRule="exact"/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0CEF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C90CE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C90CEF">
              <w:rPr>
                <w:rFonts w:ascii="Angsana New" w:hAnsi="Angsana New"/>
                <w:b/>
                <w:sz w:val="30"/>
                <w:szCs w:val="30"/>
                <w:cs/>
              </w:rPr>
              <w:t>209</w:t>
            </w:r>
          </w:p>
        </w:tc>
        <w:tc>
          <w:tcPr>
            <w:tcW w:w="283" w:type="dxa"/>
          </w:tcPr>
          <w:p w:rsidR="007D74D2" w:rsidRPr="00C90CEF" w:rsidRDefault="007D74D2" w:rsidP="007D74D2">
            <w:pPr>
              <w:tabs>
                <w:tab w:val="clear" w:pos="907"/>
                <w:tab w:val="left" w:pos="0"/>
                <w:tab w:val="decimal" w:pos="882"/>
              </w:tabs>
              <w:spacing w:line="3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7D74D2" w:rsidRPr="00C90CEF" w:rsidRDefault="007D74D2" w:rsidP="007D74D2">
            <w:pPr>
              <w:tabs>
                <w:tab w:val="left" w:pos="0"/>
                <w:tab w:val="left" w:pos="558"/>
              </w:tabs>
              <w:spacing w:line="380" w:lineRule="exact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0CEF">
              <w:rPr>
                <w:rFonts w:ascii="Angsana New" w:hAnsi="Angsana New"/>
                <w:bCs/>
                <w:sz w:val="30"/>
                <w:szCs w:val="30"/>
              </w:rPr>
              <w:t>1,209</w:t>
            </w:r>
          </w:p>
        </w:tc>
      </w:tr>
      <w:tr w:rsidR="007D74D2" w:rsidRPr="00C90CEF" w:rsidTr="006B3520">
        <w:tc>
          <w:tcPr>
            <w:tcW w:w="4735" w:type="dxa"/>
          </w:tcPr>
          <w:p w:rsidR="007D74D2" w:rsidRPr="00C90CEF" w:rsidRDefault="007D74D2" w:rsidP="007D74D2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0CEF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เกินหนึ่งปีแต่ไม่เกินห้าปี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D74D2" w:rsidRPr="00C90CEF" w:rsidRDefault="007D74D2" w:rsidP="007D74D2">
            <w:pPr>
              <w:tabs>
                <w:tab w:val="left" w:pos="0"/>
                <w:tab w:val="left" w:pos="558"/>
              </w:tabs>
              <w:spacing w:line="380" w:lineRule="exact"/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0CEF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C90CE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C90CEF">
              <w:rPr>
                <w:rFonts w:ascii="Angsana New" w:hAnsi="Angsana New"/>
                <w:b/>
                <w:sz w:val="30"/>
                <w:szCs w:val="30"/>
                <w:cs/>
              </w:rPr>
              <w:t>581</w:t>
            </w:r>
          </w:p>
        </w:tc>
        <w:tc>
          <w:tcPr>
            <w:tcW w:w="283" w:type="dxa"/>
          </w:tcPr>
          <w:p w:rsidR="007D74D2" w:rsidRPr="00C90CEF" w:rsidRDefault="007D74D2" w:rsidP="007D74D2">
            <w:pPr>
              <w:tabs>
                <w:tab w:val="clear" w:pos="907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7D74D2" w:rsidRPr="00C90CEF" w:rsidRDefault="007D74D2" w:rsidP="007D74D2">
            <w:pPr>
              <w:tabs>
                <w:tab w:val="left" w:pos="0"/>
                <w:tab w:val="left" w:pos="558"/>
              </w:tabs>
              <w:spacing w:line="380" w:lineRule="exact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0CEF">
              <w:rPr>
                <w:rFonts w:ascii="Angsana New" w:hAnsi="Angsana New"/>
                <w:bCs/>
                <w:sz w:val="30"/>
                <w:szCs w:val="30"/>
              </w:rPr>
              <w:t>1,883</w:t>
            </w:r>
          </w:p>
        </w:tc>
      </w:tr>
      <w:tr w:rsidR="007D74D2" w:rsidRPr="00C90CEF" w:rsidTr="006B3520">
        <w:tc>
          <w:tcPr>
            <w:tcW w:w="4735" w:type="dxa"/>
          </w:tcPr>
          <w:p w:rsidR="007D74D2" w:rsidRPr="00C90CEF" w:rsidRDefault="007D74D2" w:rsidP="007D74D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90C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90CE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7D74D2" w:rsidRPr="00C90CEF" w:rsidRDefault="007D74D2" w:rsidP="007D74D2">
            <w:pPr>
              <w:tabs>
                <w:tab w:val="left" w:pos="0"/>
                <w:tab w:val="left" w:pos="558"/>
              </w:tabs>
              <w:spacing w:line="380" w:lineRule="exact"/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0CEF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C90CE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C90CEF">
              <w:rPr>
                <w:rFonts w:ascii="Angsana New" w:hAnsi="Angsana New" w:hint="cs"/>
                <w:b/>
                <w:sz w:val="30"/>
                <w:szCs w:val="30"/>
                <w:cs/>
              </w:rPr>
              <w:t>790</w:t>
            </w:r>
          </w:p>
        </w:tc>
        <w:tc>
          <w:tcPr>
            <w:tcW w:w="283" w:type="dxa"/>
          </w:tcPr>
          <w:p w:rsidR="007D74D2" w:rsidRPr="00C90CEF" w:rsidRDefault="007D74D2" w:rsidP="007D74D2">
            <w:pPr>
              <w:tabs>
                <w:tab w:val="clear" w:pos="907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D74D2" w:rsidRPr="00C90CEF" w:rsidRDefault="007D74D2" w:rsidP="007D74D2">
            <w:pPr>
              <w:tabs>
                <w:tab w:val="left" w:pos="0"/>
                <w:tab w:val="left" w:pos="558"/>
              </w:tabs>
              <w:spacing w:line="380" w:lineRule="exact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0CEF">
              <w:rPr>
                <w:rFonts w:ascii="Angsana New" w:hAnsi="Angsana New"/>
                <w:bCs/>
                <w:sz w:val="30"/>
                <w:szCs w:val="30"/>
              </w:rPr>
              <w:t>3,092</w:t>
            </w:r>
          </w:p>
        </w:tc>
      </w:tr>
    </w:tbl>
    <w:p w:rsidR="00EA24D1" w:rsidRDefault="00EA24D1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D1A53" w:rsidRPr="002D1A53" w:rsidRDefault="002D1A53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2D1A53">
        <w:rPr>
          <w:rFonts w:ascii="Angsana New" w:eastAsia="Calibri" w:hAnsi="Angsana New"/>
          <w:b/>
          <w:bCs/>
          <w:sz w:val="32"/>
          <w:szCs w:val="32"/>
        </w:rPr>
        <w:t>1</w:t>
      </w:r>
      <w:r>
        <w:rPr>
          <w:rFonts w:ascii="Angsana New" w:eastAsia="Calibri" w:hAnsi="Angsana New"/>
          <w:b/>
          <w:bCs/>
          <w:sz w:val="32"/>
          <w:szCs w:val="32"/>
        </w:rPr>
        <w:t>3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2D1A5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2D1A53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4C6B04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D1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2D1A53">
        <w:rPr>
          <w:rFonts w:ascii="Angsana New" w:hAnsi="Angsana New"/>
          <w:sz w:val="32"/>
          <w:szCs w:val="32"/>
        </w:rPr>
        <w:t xml:space="preserve"> 31</w:t>
      </w:r>
      <w:r w:rsidRPr="002D1A53">
        <w:rPr>
          <w:rFonts w:ascii="Angsana New" w:hAnsi="Angsana New"/>
          <w:sz w:val="32"/>
          <w:szCs w:val="32"/>
          <w:cs/>
        </w:rPr>
        <w:t xml:space="preserve"> มีนาคม</w:t>
      </w:r>
      <w:r w:rsidRPr="002D1A53">
        <w:rPr>
          <w:rFonts w:ascii="Angsana New" w:hAnsi="Angsana New"/>
          <w:sz w:val="32"/>
          <w:szCs w:val="32"/>
        </w:rPr>
        <w:t xml:space="preserve"> 2561</w:t>
      </w:r>
      <w:r w:rsidRPr="002D1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2D1A53" w:rsidRPr="003F6DFA" w:rsidTr="00AD61B4">
        <w:tc>
          <w:tcPr>
            <w:tcW w:w="4422" w:type="dxa"/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7" w:type="dxa"/>
            <w:gridSpan w:val="3"/>
            <w:tcBorders>
              <w:bottom w:val="single" w:sz="6" w:space="0" w:color="auto"/>
            </w:tcBorders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150E37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3,887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1,512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319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-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4,087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1,512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1,679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1,305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8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1,764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1,313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2,208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207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2,323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199</w:t>
            </w:r>
          </w:p>
        </w:tc>
      </w:tr>
    </w:tbl>
    <w:p w:rsidR="00C17E66" w:rsidRDefault="00C17E66" w:rsidP="004C6B04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EA24D1" w:rsidRDefault="00EA24D1" w:rsidP="009A71A8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B31047" w:rsidRDefault="00B31047" w:rsidP="009A71A8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4161F4" w:rsidRPr="006E05D3" w:rsidRDefault="004161F4" w:rsidP="004C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6E05D3">
        <w:rPr>
          <w:rFonts w:ascii="Angsana New" w:eastAsia="Calibri" w:hAnsi="Angsana New"/>
          <w:b/>
          <w:bCs/>
          <w:sz w:val="32"/>
          <w:szCs w:val="32"/>
        </w:rPr>
        <w:lastRenderedPageBreak/>
        <w:t>14</w:t>
      </w:r>
      <w:r w:rsidRPr="006E05D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Pr="006E05D3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D16752" w:rsidRDefault="004161F4" w:rsidP="0021514E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Pr="00310258">
        <w:rPr>
          <w:rFonts w:ascii="Angsana New" w:hAnsi="Angsana New" w:hint="cs"/>
          <w:sz w:val="32"/>
          <w:szCs w:val="32"/>
          <w:cs/>
        </w:rPr>
        <w:t>สาม</w:t>
      </w:r>
      <w:r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10258">
        <w:rPr>
          <w:rFonts w:ascii="Angsana New" w:hAnsi="Angsana New"/>
          <w:sz w:val="32"/>
          <w:szCs w:val="32"/>
        </w:rPr>
        <w:t xml:space="preserve"> 31 </w:t>
      </w:r>
      <w:r w:rsidRPr="00310258">
        <w:rPr>
          <w:rFonts w:ascii="Angsana New" w:hAnsi="Angsana New" w:hint="cs"/>
          <w:sz w:val="32"/>
          <w:szCs w:val="32"/>
          <w:cs/>
        </w:rPr>
        <w:t>มีนาคม</w:t>
      </w:r>
      <w:r w:rsidRPr="00310258">
        <w:rPr>
          <w:rFonts w:ascii="Angsana New" w:hAnsi="Angsana New"/>
          <w:sz w:val="32"/>
          <w:szCs w:val="32"/>
        </w:rPr>
        <w:t xml:space="preserve"> 2561 </w:t>
      </w:r>
      <w:r w:rsidRPr="003102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4161F4" w:rsidRPr="0021514E" w:rsidTr="00D25E45">
        <w:tc>
          <w:tcPr>
            <w:tcW w:w="2835" w:type="dxa"/>
          </w:tcPr>
          <w:p w:rsidR="004161F4" w:rsidRPr="0021514E" w:rsidRDefault="00D16752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1514E">
              <w:rPr>
                <w:rFonts w:ascii="Angsana New" w:hAnsi="Angsana New"/>
                <w:sz w:val="26"/>
                <w:szCs w:val="26"/>
              </w:rPr>
              <w:t>.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1514E">
              <w:rPr>
                <w:rFonts w:ascii="Angsana New" w:hAnsi="Angsana New"/>
                <w:sz w:val="26"/>
                <w:szCs w:val="26"/>
              </w:rPr>
              <w:t>. 60</w:t>
            </w: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มี.ค</w:t>
            </w:r>
            <w:r w:rsidRPr="0021514E">
              <w:rPr>
                <w:rFonts w:ascii="Angsana New" w:hAnsi="Angsana New"/>
                <w:sz w:val="26"/>
                <w:szCs w:val="26"/>
              </w:rPr>
              <w:t>. 61</w:t>
            </w:r>
          </w:p>
        </w:tc>
      </w:tr>
      <w:tr w:rsidR="004161F4" w:rsidRPr="0021514E" w:rsidTr="00D25E45">
        <w:trPr>
          <w:trHeight w:val="270"/>
        </w:trPr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513711451"/>
            <w:r w:rsidRPr="0021514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161F4" w:rsidRPr="0021514E" w:rsidRDefault="004161F4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4161F4" w:rsidRPr="0021514E" w:rsidRDefault="004161F4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3B3FC1">
        <w:tc>
          <w:tcPr>
            <w:tcW w:w="2835" w:type="dxa"/>
            <w:shd w:val="clear" w:color="auto" w:fill="auto"/>
          </w:tcPr>
          <w:p w:rsidR="00D16752" w:rsidRPr="0021514E" w:rsidRDefault="00D16752" w:rsidP="003B3FC1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(193)</w:t>
            </w:r>
          </w:p>
        </w:tc>
        <w:tc>
          <w:tcPr>
            <w:tcW w:w="141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D16752" w:rsidP="003B3FC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1,990</w:t>
            </w:r>
          </w:p>
        </w:tc>
      </w:tr>
      <w:tr w:rsidR="00D16752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D16752" w:rsidRPr="0021514E" w:rsidRDefault="00D16752" w:rsidP="00D16752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</w:p>
        </w:tc>
        <w:tc>
          <w:tcPr>
            <w:tcW w:w="141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1,658</w:t>
            </w:r>
          </w:p>
        </w:tc>
      </w:tr>
      <w:tr w:rsidR="00D16752" w:rsidRPr="0021514E" w:rsidTr="00530340">
        <w:tc>
          <w:tcPr>
            <w:tcW w:w="2835" w:type="dxa"/>
            <w:shd w:val="clear" w:color="auto" w:fill="auto"/>
          </w:tcPr>
          <w:p w:rsidR="00D16752" w:rsidRPr="0021514E" w:rsidRDefault="00D16752" w:rsidP="00D16752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41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1,375</w:t>
            </w:r>
          </w:p>
        </w:tc>
      </w:tr>
      <w:tr w:rsidR="00D16752" w:rsidRPr="0021514E" w:rsidTr="00D25E45">
        <w:tc>
          <w:tcPr>
            <w:tcW w:w="2835" w:type="dxa"/>
            <w:shd w:val="clear" w:color="auto" w:fill="auto"/>
          </w:tcPr>
          <w:p w:rsidR="00D16752" w:rsidRPr="0021514E" w:rsidRDefault="00D16752" w:rsidP="00D16752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1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</w:tr>
      <w:tr w:rsidR="00D16752" w:rsidRPr="0021514E" w:rsidTr="00D25E45">
        <w:tc>
          <w:tcPr>
            <w:tcW w:w="2835" w:type="dxa"/>
          </w:tcPr>
          <w:p w:rsidR="00D16752" w:rsidRPr="0021514E" w:rsidRDefault="00D16752" w:rsidP="00D16752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903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41" w:type="dxa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6,059</w:t>
            </w:r>
          </w:p>
        </w:tc>
      </w:tr>
      <w:bookmarkEnd w:id="2"/>
    </w:tbl>
    <w:p w:rsidR="004161F4" w:rsidRDefault="004161F4" w:rsidP="0021514E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1514E">
              <w:rPr>
                <w:rFonts w:ascii="Angsana New" w:hAnsi="Angsana New"/>
                <w:sz w:val="26"/>
                <w:szCs w:val="26"/>
              </w:rPr>
              <w:t>.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1514E">
              <w:rPr>
                <w:rFonts w:ascii="Angsana New" w:hAnsi="Angsana New"/>
                <w:sz w:val="26"/>
                <w:szCs w:val="26"/>
              </w:rPr>
              <w:t>. 60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มี.ค</w:t>
            </w:r>
            <w:r w:rsidRPr="0021514E">
              <w:rPr>
                <w:rFonts w:ascii="Angsana New" w:hAnsi="Angsana New"/>
                <w:sz w:val="26"/>
                <w:szCs w:val="26"/>
              </w:rPr>
              <w:t>. 61</w:t>
            </w:r>
          </w:p>
        </w:tc>
      </w:tr>
      <w:tr w:rsidR="0021514E" w:rsidRPr="0021514E" w:rsidTr="00080D7F">
        <w:trPr>
          <w:trHeight w:val="270"/>
        </w:trPr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3B3FC1">
        <w:tc>
          <w:tcPr>
            <w:tcW w:w="2835" w:type="dxa"/>
            <w:shd w:val="clear" w:color="auto" w:fill="auto"/>
          </w:tcPr>
          <w:p w:rsidR="00D16752" w:rsidRPr="0021514E" w:rsidRDefault="00D16752" w:rsidP="003B3FC1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009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</w:rPr>
              <w:t>(245)</w:t>
            </w:r>
          </w:p>
        </w:tc>
        <w:tc>
          <w:tcPr>
            <w:tcW w:w="141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D16752" w:rsidP="003B3FC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21514E" w:rsidRPr="0021514E" w:rsidTr="00080D7F">
        <w:trPr>
          <w:trHeight w:val="270"/>
        </w:trPr>
        <w:tc>
          <w:tcPr>
            <w:tcW w:w="2835" w:type="dxa"/>
            <w:shd w:val="clear" w:color="auto" w:fill="auto"/>
          </w:tcPr>
          <w:p w:rsidR="0021514E" w:rsidRPr="0021514E" w:rsidRDefault="0021514E" w:rsidP="0021514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227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</w:rPr>
              <w:t>(435)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792</w:t>
            </w:r>
          </w:p>
        </w:tc>
      </w:tr>
      <w:tr w:rsidR="0021514E" w:rsidRPr="0021514E" w:rsidTr="00080D7F">
        <w:tc>
          <w:tcPr>
            <w:tcW w:w="2835" w:type="dxa"/>
            <w:shd w:val="clear" w:color="auto" w:fill="auto"/>
          </w:tcPr>
          <w:p w:rsidR="0021514E" w:rsidRPr="0021514E" w:rsidRDefault="0021514E" w:rsidP="0021514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152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201</w:t>
            </w:r>
          </w:p>
        </w:tc>
      </w:tr>
      <w:tr w:rsidR="0021514E" w:rsidRPr="0021514E" w:rsidTr="00080D7F">
        <w:tc>
          <w:tcPr>
            <w:tcW w:w="2835" w:type="dxa"/>
            <w:shd w:val="clear" w:color="auto" w:fill="auto"/>
          </w:tcPr>
          <w:p w:rsidR="0021514E" w:rsidRPr="0021514E" w:rsidRDefault="0021514E" w:rsidP="0021514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69" w:right="-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</w:rPr>
              <w:t>(71)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245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</w:rPr>
              <w:t>(702)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543</w:t>
            </w:r>
          </w:p>
        </w:tc>
      </w:tr>
    </w:tbl>
    <w:p w:rsidR="004161F4" w:rsidRDefault="004161F4" w:rsidP="009A71A8">
      <w:pPr>
        <w:widowControl w:val="0"/>
        <w:tabs>
          <w:tab w:val="left" w:pos="284"/>
          <w:tab w:val="left" w:pos="1134"/>
        </w:tabs>
        <w:spacing w:line="300" w:lineRule="exact"/>
        <w:ind w:hanging="142"/>
        <w:jc w:val="thaiDistribute"/>
        <w:rPr>
          <w:rFonts w:ascii="Browallia New" w:hAnsi="Browallia New" w:cs="Browallia New"/>
          <w:sz w:val="30"/>
          <w:szCs w:val="30"/>
        </w:rPr>
      </w:pPr>
    </w:p>
    <w:p w:rsidR="004161F4" w:rsidRPr="008A3F08" w:rsidRDefault="004161F4" w:rsidP="008A3F0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A3F08">
        <w:rPr>
          <w:rFonts w:ascii="Angsana New" w:hAnsi="Angsana New"/>
          <w:b/>
          <w:bCs/>
          <w:sz w:val="32"/>
          <w:szCs w:val="32"/>
        </w:rPr>
        <w:t>15.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8A3F0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161F4" w:rsidRDefault="004161F4" w:rsidP="006B26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89"/>
        <w:gridCol w:w="1559"/>
        <w:gridCol w:w="283"/>
        <w:gridCol w:w="1563"/>
      </w:tblGrid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05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clear" w:pos="2580"/>
              </w:tabs>
              <w:spacing w:line="380" w:lineRule="exact"/>
              <w:ind w:left="-56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clear" w:pos="2580"/>
              </w:tabs>
              <w:spacing w:line="380" w:lineRule="exact"/>
              <w:ind w:left="-56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6B2603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B260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B2603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B260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ธันวาคม </w:t>
            </w:r>
            <w:r w:rsidRPr="006B260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21,059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2,482</w:t>
            </w:r>
          </w:p>
        </w:tc>
      </w:tr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75,000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45,000</w:t>
            </w:r>
          </w:p>
        </w:tc>
      </w:tr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301,334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319,739</w:t>
            </w:r>
          </w:p>
        </w:tc>
      </w:tr>
      <w:tr w:rsidR="006B2603" w:rsidRPr="006B2603" w:rsidTr="006B2603">
        <w:trPr>
          <w:cantSplit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</w:rPr>
              <w:t>397,393</w:t>
            </w:r>
          </w:p>
        </w:tc>
        <w:tc>
          <w:tcPr>
            <w:tcW w:w="283" w:type="dxa"/>
            <w:tcBorders>
              <w:left w:val="nil"/>
              <w:bottom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6B2603" w:rsidRPr="006B2603" w:rsidRDefault="006B2603" w:rsidP="006B260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367</w:t>
            </w:r>
            <w:r w:rsidRPr="006B26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B2603">
              <w:rPr>
                <w:rFonts w:asciiTheme="majorBidi" w:hAnsiTheme="majorBidi" w:cstheme="majorBidi"/>
                <w:sz w:val="32"/>
                <w:szCs w:val="32"/>
                <w:cs/>
              </w:rPr>
              <w:t>221</w:t>
            </w:r>
          </w:p>
        </w:tc>
      </w:tr>
    </w:tbl>
    <w:p w:rsidR="007E709D" w:rsidRPr="00F87C01" w:rsidRDefault="007E709D" w:rsidP="0043034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F87C01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ณ วันที่ </w:t>
      </w:r>
      <w:r w:rsidR="000C31AE" w:rsidRPr="00F87C01">
        <w:rPr>
          <w:rFonts w:ascii="Angsana New" w:hAnsi="Angsana New"/>
          <w:spacing w:val="-2"/>
          <w:sz w:val="32"/>
          <w:szCs w:val="32"/>
        </w:rPr>
        <w:t>31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0C31AE" w:rsidRPr="00F87C01">
        <w:rPr>
          <w:rFonts w:ascii="Angsana New" w:hAnsi="Angsana New"/>
          <w:spacing w:val="-2"/>
          <w:sz w:val="32"/>
          <w:szCs w:val="32"/>
        </w:rPr>
        <w:t>2561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="000C31AE" w:rsidRPr="00F87C01">
        <w:rPr>
          <w:rFonts w:ascii="Angsana New" w:hAnsi="Angsana New"/>
          <w:spacing w:val="-2"/>
          <w:sz w:val="32"/>
          <w:szCs w:val="32"/>
        </w:rPr>
        <w:t>31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C31AE" w:rsidRPr="00F87C01">
        <w:rPr>
          <w:rFonts w:ascii="Angsana New" w:hAnsi="Angsana New"/>
          <w:spacing w:val="-2"/>
          <w:sz w:val="32"/>
          <w:szCs w:val="32"/>
        </w:rPr>
        <w:t>2560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บริษัทมีวงเงินสินเชื่อรวม </w:t>
      </w:r>
      <w:r w:rsidR="00D815FC" w:rsidRPr="00F87C01">
        <w:rPr>
          <w:rFonts w:ascii="Angsana New" w:hAnsi="Angsana New"/>
          <w:spacing w:val="-2"/>
          <w:sz w:val="32"/>
          <w:szCs w:val="32"/>
        </w:rPr>
        <w:t>1,388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ล้านบาทกับธนาคารพาณิชย์ในประเทศห้าแห่ง ซึ่งประกอบด้วยวงเงินเบิกเกินบัญชี </w:t>
      </w:r>
      <w:r w:rsidR="00D815FC" w:rsidRPr="00F87C01">
        <w:rPr>
          <w:rFonts w:ascii="Angsana New" w:hAnsi="Angsana New"/>
          <w:spacing w:val="-2"/>
          <w:sz w:val="32"/>
          <w:szCs w:val="32"/>
        </w:rPr>
        <w:t>52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F87C01">
        <w:rPr>
          <w:rFonts w:ascii="Angsana New" w:hAnsi="Angsana New"/>
          <w:spacing w:val="-2"/>
          <w:sz w:val="32"/>
          <w:szCs w:val="32"/>
        </w:rPr>
        <w:t>FIX+</w:t>
      </w:r>
      <w:r w:rsidR="00D815FC" w:rsidRPr="00F87C01">
        <w:rPr>
          <w:rFonts w:ascii="Angsana New" w:hAnsi="Angsana New"/>
          <w:spacing w:val="-2"/>
          <w:sz w:val="32"/>
          <w:szCs w:val="32"/>
        </w:rPr>
        <w:t>2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วงเงิน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="00662D54">
        <w:rPr>
          <w:rFonts w:ascii="Angsana New" w:hAnsi="Angsana New" w:hint="cs"/>
          <w:spacing w:val="-2"/>
          <w:sz w:val="32"/>
          <w:szCs w:val="32"/>
          <w:cs/>
        </w:rPr>
        <w:t xml:space="preserve">เท่ากับ </w:t>
      </w:r>
      <w:r w:rsidR="00D815FC" w:rsidRPr="00F87C01">
        <w:rPr>
          <w:rFonts w:ascii="Angsana New" w:hAnsi="Angsana New"/>
          <w:spacing w:val="-2"/>
          <w:sz w:val="32"/>
          <w:szCs w:val="32"/>
        </w:rPr>
        <w:t>891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โดยคิดดอกเบี้ยในอัตรา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MOR 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FIX </w:t>
      </w:r>
      <w:r w:rsidR="00D815FC" w:rsidRPr="00F87C01">
        <w:rPr>
          <w:rFonts w:ascii="Angsana New" w:hAnsi="Angsana New"/>
          <w:spacing w:val="-2"/>
          <w:sz w:val="32"/>
          <w:szCs w:val="32"/>
        </w:rPr>
        <w:t>+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 </w:t>
      </w:r>
      <w:r w:rsidR="00D815FC" w:rsidRPr="00F87C01">
        <w:rPr>
          <w:rFonts w:ascii="Angsana New" w:hAnsi="Angsana New"/>
          <w:spacing w:val="-2"/>
          <w:sz w:val="32"/>
          <w:szCs w:val="32"/>
        </w:rPr>
        <w:t>2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ต่อปี  วงเงินกู้ในรูปของตั๋วสัญญาใช้เงิน </w:t>
      </w:r>
      <w:r w:rsidR="00D815FC" w:rsidRPr="00F87C01">
        <w:rPr>
          <w:rFonts w:ascii="Angsana New" w:hAnsi="Angsana New"/>
          <w:spacing w:val="-2"/>
          <w:sz w:val="32"/>
          <w:szCs w:val="32"/>
        </w:rPr>
        <w:t>445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และวงเงิน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Forward Contract </w:t>
      </w:r>
      <w:r w:rsidR="00D815FC" w:rsidRPr="00F87C01">
        <w:rPr>
          <w:rFonts w:ascii="Angsana New" w:hAnsi="Angsana New"/>
          <w:spacing w:val="-2"/>
          <w:sz w:val="32"/>
          <w:szCs w:val="32"/>
        </w:rPr>
        <w:t>715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D815FC" w:rsidRPr="00F87C01">
        <w:rPr>
          <w:rFonts w:ascii="Angsana New" w:hAnsi="Angsana New"/>
          <w:spacing w:val="-2"/>
          <w:sz w:val="32"/>
          <w:szCs w:val="32"/>
        </w:rPr>
        <w:t>0.50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ล้านดอลลาร์สหรัฐ</w:t>
      </w:r>
      <w:r w:rsidR="00DA6B0E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 </w:t>
      </w:r>
      <w:r w:rsidR="00D815FC" w:rsidRPr="00F87C01">
        <w:rPr>
          <w:rFonts w:ascii="Angsana New" w:hAnsi="Angsana New"/>
          <w:spacing w:val="-2"/>
          <w:sz w:val="32"/>
          <w:szCs w:val="32"/>
        </w:rPr>
        <w:t>72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และจดจำนองที่ดินของบริษัท</w:t>
      </w:r>
    </w:p>
    <w:p w:rsidR="004161F4" w:rsidRPr="00F87C01" w:rsidRDefault="004161F4" w:rsidP="0043034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87C01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31 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2561 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31 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2560 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บริษัทมีสัญญาเงินเบิกเกินบัญชีกับธนาคารพาณิชย์ในประเทศสองแห่ง </w:t>
      </w:r>
      <w:r w:rsidRPr="00F87C01">
        <w:rPr>
          <w:rFonts w:ascii="Angsana New" w:hAnsi="Angsana New"/>
          <w:spacing w:val="-2"/>
          <w:sz w:val="32"/>
          <w:szCs w:val="32"/>
        </w:rPr>
        <w:t>5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F87C01">
        <w:rPr>
          <w:rFonts w:ascii="Angsana New" w:hAnsi="Angsana New"/>
          <w:spacing w:val="-2"/>
          <w:sz w:val="32"/>
          <w:szCs w:val="32"/>
        </w:rPr>
        <w:t>52</w:t>
      </w:r>
      <w:r w:rsidRPr="00F87C01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F87C01">
        <w:rPr>
          <w:rFonts w:ascii="Angsana New" w:hAnsi="Angsana New"/>
          <w:spacing w:val="-2"/>
          <w:sz w:val="32"/>
          <w:szCs w:val="32"/>
        </w:rPr>
        <w:t xml:space="preserve">FIX+2 </w:t>
      </w:r>
      <w:r w:rsidR="00D815FC" w:rsidRPr="00F87C01">
        <w:rPr>
          <w:rFonts w:ascii="Angsana New" w:hAnsi="Angsana New" w:hint="cs"/>
          <w:spacing w:val="-2"/>
          <w:sz w:val="32"/>
          <w:szCs w:val="32"/>
          <w:cs/>
        </w:rPr>
        <w:t>ต่อปี</w:t>
      </w:r>
    </w:p>
    <w:p w:rsidR="004161F4" w:rsidRPr="00F87C01" w:rsidRDefault="004161F4" w:rsidP="0043034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F87C0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F87C01">
        <w:rPr>
          <w:rFonts w:ascii="Angsana New" w:hAnsi="Angsana New"/>
          <w:spacing w:val="-4"/>
          <w:sz w:val="32"/>
          <w:szCs w:val="32"/>
        </w:rPr>
        <w:t xml:space="preserve">31 </w:t>
      </w:r>
      <w:r w:rsidRPr="00F87C01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F87C01">
        <w:rPr>
          <w:rFonts w:ascii="Angsana New" w:hAnsi="Angsana New"/>
          <w:spacing w:val="-4"/>
          <w:sz w:val="32"/>
          <w:szCs w:val="32"/>
        </w:rPr>
        <w:t>2561</w:t>
      </w:r>
      <w:r w:rsidRPr="00F87C01">
        <w:rPr>
          <w:rFonts w:ascii="Angsana New" w:hAnsi="Angsana New"/>
          <w:spacing w:val="-4"/>
          <w:sz w:val="32"/>
          <w:szCs w:val="32"/>
          <w:cs/>
        </w:rPr>
        <w:t xml:space="preserve"> และวันที่</w:t>
      </w:r>
      <w:r w:rsidRPr="00F87C01">
        <w:rPr>
          <w:rFonts w:ascii="Angsana New" w:hAnsi="Angsana New"/>
          <w:spacing w:val="-4"/>
          <w:sz w:val="32"/>
          <w:szCs w:val="32"/>
        </w:rPr>
        <w:t xml:space="preserve"> 31 </w:t>
      </w:r>
      <w:r w:rsidRPr="00F87C01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87C01">
        <w:rPr>
          <w:rFonts w:ascii="Angsana New" w:hAnsi="Angsana New"/>
          <w:spacing w:val="-4"/>
          <w:sz w:val="32"/>
          <w:szCs w:val="32"/>
        </w:rPr>
        <w:t>2560</w:t>
      </w:r>
      <w:r w:rsidRPr="00F87C01">
        <w:rPr>
          <w:rFonts w:ascii="Angsana New" w:hAnsi="Angsana New"/>
          <w:spacing w:val="-4"/>
          <w:sz w:val="32"/>
          <w:szCs w:val="32"/>
          <w:cs/>
        </w:rPr>
        <w:t xml:space="preserve"> บริษัทมีเงินกู้ยืมระยะสั้นในรูปตั๋วสัญญาใช้เงิน</w:t>
      </w:r>
      <w:r w:rsidRPr="00F87C0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F87C01">
        <w:rPr>
          <w:rFonts w:ascii="Angsana New" w:hAnsi="Angsana New"/>
          <w:spacing w:val="-4"/>
          <w:sz w:val="32"/>
          <w:szCs w:val="32"/>
          <w:cs/>
        </w:rPr>
        <w:t>สัญญาทรัสต์รีซีท กับธนาคารพาณิชย์ในประเทศ</w:t>
      </w:r>
      <w:r w:rsidRPr="00F87C01">
        <w:rPr>
          <w:rFonts w:ascii="Angsana New" w:hAnsi="Angsana New"/>
          <w:spacing w:val="-4"/>
          <w:sz w:val="32"/>
          <w:szCs w:val="32"/>
        </w:rPr>
        <w:t xml:space="preserve"> 2 </w:t>
      </w:r>
      <w:r w:rsidRPr="00F87C01">
        <w:rPr>
          <w:rFonts w:ascii="Angsana New" w:hAnsi="Angsana New"/>
          <w:spacing w:val="-4"/>
          <w:sz w:val="32"/>
          <w:szCs w:val="32"/>
          <w:cs/>
        </w:rPr>
        <w:t>แห่ง</w:t>
      </w:r>
      <w:r w:rsidRPr="00F87C01">
        <w:rPr>
          <w:rFonts w:ascii="Angsana New" w:hAnsi="Angsana New"/>
          <w:spacing w:val="-4"/>
          <w:sz w:val="32"/>
          <w:szCs w:val="32"/>
        </w:rPr>
        <w:t xml:space="preserve"> </w:t>
      </w:r>
      <w:r w:rsidRPr="00F87C01">
        <w:rPr>
          <w:rFonts w:ascii="Angsana New" w:hAnsi="Angsana New"/>
          <w:spacing w:val="-4"/>
          <w:sz w:val="32"/>
          <w:szCs w:val="32"/>
          <w:cs/>
        </w:rPr>
        <w:t>โดยคิดดอกเบี้ยในอัตรา</w:t>
      </w:r>
      <w:r w:rsidRPr="00F87C01">
        <w:rPr>
          <w:rFonts w:ascii="Angsana New" w:hAnsi="Angsana New"/>
          <w:spacing w:val="-4"/>
          <w:sz w:val="32"/>
          <w:szCs w:val="32"/>
        </w:rPr>
        <w:t xml:space="preserve"> MOR </w:t>
      </w:r>
      <w:r w:rsidRPr="00F87C0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F87C01">
        <w:rPr>
          <w:rFonts w:ascii="Angsana New" w:hAnsi="Angsana New"/>
          <w:spacing w:val="-4"/>
          <w:sz w:val="32"/>
          <w:szCs w:val="32"/>
        </w:rPr>
        <w:t xml:space="preserve">FIX + 2 </w:t>
      </w:r>
      <w:r w:rsidRPr="00F87C01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D815FC" w:rsidRPr="00F87C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9A478C" w:rsidRPr="00F87C01" w:rsidRDefault="009A478C" w:rsidP="00B31047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0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:rsidR="008D06A0" w:rsidRPr="008D06A0" w:rsidRDefault="008D06A0" w:rsidP="00B31047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p w:rsidR="008D06A0" w:rsidRDefault="00A102F2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="008D06A0" w:rsidRPr="008D06A0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575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276"/>
        <w:gridCol w:w="142"/>
        <w:gridCol w:w="1136"/>
        <w:gridCol w:w="139"/>
        <w:gridCol w:w="1169"/>
        <w:gridCol w:w="134"/>
        <w:gridCol w:w="1177"/>
      </w:tblGrid>
      <w:tr w:rsidR="008D06A0" w:rsidRPr="00027D71" w:rsidTr="0061413F">
        <w:tc>
          <w:tcPr>
            <w:tcW w:w="340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D06A0" w:rsidRPr="00027D71" w:rsidTr="0061413F">
        <w:tc>
          <w:tcPr>
            <w:tcW w:w="340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6A0" w:rsidRPr="00027D71" w:rsidTr="0061413F">
        <w:tc>
          <w:tcPr>
            <w:tcW w:w="340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6" w:space="0" w:color="auto"/>
            </w:tcBorders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8D06A0" w:rsidRPr="00027D71" w:rsidTr="0061413F">
        <w:tc>
          <w:tcPr>
            <w:tcW w:w="340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8D06A0" w:rsidRPr="00027D71" w:rsidRDefault="00D815F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="0059563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8D06A0" w:rsidRPr="00027D71" w:rsidRDefault="0059563B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151,272</w:t>
            </w:r>
          </w:p>
        </w:tc>
        <w:tc>
          <w:tcPr>
            <w:tcW w:w="139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61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</w:p>
        </w:tc>
        <w:tc>
          <w:tcPr>
            <w:tcW w:w="134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>88,32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8D06A0" w:rsidRPr="00027D71" w:rsidTr="0061413F">
        <w:tc>
          <w:tcPr>
            <w:tcW w:w="340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06A0" w:rsidRPr="00027D71" w:rsidTr="0061413F">
        <w:tc>
          <w:tcPr>
            <w:tcW w:w="340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</w:tcPr>
          <w:p w:rsidR="008D06A0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13,723</w:t>
            </w:r>
          </w:p>
        </w:tc>
        <w:tc>
          <w:tcPr>
            <w:tcW w:w="142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8D06A0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11,146</w:t>
            </w:r>
          </w:p>
        </w:tc>
        <w:tc>
          <w:tcPr>
            <w:tcW w:w="139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8D06A0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8,821</w:t>
            </w:r>
          </w:p>
        </w:tc>
        <w:tc>
          <w:tcPr>
            <w:tcW w:w="134" w:type="dxa"/>
          </w:tcPr>
          <w:p w:rsidR="008D06A0" w:rsidRPr="00027D71" w:rsidRDefault="008D06A0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8D06A0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8,655</w:t>
            </w:r>
          </w:p>
        </w:tc>
      </w:tr>
      <w:tr w:rsidR="002A30A7" w:rsidRPr="00027D71" w:rsidTr="0061413F">
        <w:tc>
          <w:tcPr>
            <w:tcW w:w="3402" w:type="dxa"/>
          </w:tcPr>
          <w:p w:rsidR="002A30A7" w:rsidRPr="001616C8" w:rsidRDefault="002A30A7" w:rsidP="00BA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="001616C8"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ค่าเช่าค้างจ่ายที่บันทึกตามมาตรฐานก</w:t>
            </w:r>
            <w:r w:rsidR="00BA575F"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าร</w:t>
            </w:r>
            <w:r w:rsidR="002171EE"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บัญชี</w:t>
            </w:r>
            <w:r w:rsidR="00BA575F"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2A30A7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2A30A7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A30A7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2A30A7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2A30A7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2A30A7" w:rsidRPr="00027D71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2A30A7" w:rsidRDefault="002A30A7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1EE" w:rsidRPr="00027D71" w:rsidTr="0061413F">
        <w:tc>
          <w:tcPr>
            <w:tcW w:w="3402" w:type="dxa"/>
          </w:tcPr>
          <w:p w:rsidR="002171EE" w:rsidRDefault="002171EE" w:rsidP="00BA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276" w:type="dxa"/>
            <w:shd w:val="clear" w:color="auto" w:fill="auto"/>
          </w:tcPr>
          <w:p w:rsidR="002171EE" w:rsidRDefault="00E94DA4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4,683</w:t>
            </w:r>
          </w:p>
        </w:tc>
        <w:tc>
          <w:tcPr>
            <w:tcW w:w="142" w:type="dxa"/>
          </w:tcPr>
          <w:p w:rsidR="002171EE" w:rsidRPr="00027D71" w:rsidRDefault="002171EE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171EE" w:rsidRDefault="00E94DA4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  <w:tc>
          <w:tcPr>
            <w:tcW w:w="139" w:type="dxa"/>
          </w:tcPr>
          <w:p w:rsidR="002171EE" w:rsidRPr="00027D71" w:rsidRDefault="002171EE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2171EE" w:rsidRDefault="00E94DA4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3,433</w:t>
            </w:r>
          </w:p>
        </w:tc>
        <w:tc>
          <w:tcPr>
            <w:tcW w:w="134" w:type="dxa"/>
          </w:tcPr>
          <w:p w:rsidR="002171EE" w:rsidRPr="00027D71" w:rsidRDefault="002171EE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2171EE" w:rsidRDefault="00E94DA4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3,223</w:t>
            </w:r>
          </w:p>
        </w:tc>
      </w:tr>
      <w:tr w:rsidR="00DE139C" w:rsidRPr="00027D71" w:rsidTr="0061413F">
        <w:tc>
          <w:tcPr>
            <w:tcW w:w="3402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firstLine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  <w:tc>
          <w:tcPr>
            <w:tcW w:w="142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139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655</w:t>
            </w:r>
          </w:p>
        </w:tc>
        <w:tc>
          <w:tcPr>
            <w:tcW w:w="134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607</w:t>
            </w:r>
          </w:p>
        </w:tc>
      </w:tr>
      <w:tr w:rsidR="006804CC" w:rsidRPr="00027D71" w:rsidTr="00D815FC">
        <w:tc>
          <w:tcPr>
            <w:tcW w:w="3402" w:type="dxa"/>
          </w:tcPr>
          <w:p w:rsidR="006804CC" w:rsidRPr="00027D71" w:rsidRDefault="006804C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6804CC" w:rsidRPr="00027D71" w:rsidRDefault="006804C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14,617</w:t>
            </w:r>
          </w:p>
        </w:tc>
        <w:tc>
          <w:tcPr>
            <w:tcW w:w="142" w:type="dxa"/>
          </w:tcPr>
          <w:p w:rsidR="006804CC" w:rsidRPr="00027D71" w:rsidRDefault="006804C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6804CC" w:rsidRPr="00027D71" w:rsidRDefault="00D815F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17,148</w:t>
            </w:r>
          </w:p>
        </w:tc>
        <w:tc>
          <w:tcPr>
            <w:tcW w:w="139" w:type="dxa"/>
          </w:tcPr>
          <w:p w:rsidR="006804CC" w:rsidRPr="00027D71" w:rsidRDefault="006804C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6804CC" w:rsidRPr="00027D71" w:rsidRDefault="006804C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952</w:t>
            </w:r>
          </w:p>
        </w:tc>
        <w:tc>
          <w:tcPr>
            <w:tcW w:w="134" w:type="dxa"/>
          </w:tcPr>
          <w:p w:rsidR="006804CC" w:rsidRPr="00027D71" w:rsidRDefault="006804C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6804CC" w:rsidRPr="00027D71" w:rsidRDefault="00D815F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2,552</w:t>
            </w:r>
          </w:p>
        </w:tc>
      </w:tr>
      <w:tr w:rsidR="00DE139C" w:rsidRPr="00027D71" w:rsidTr="00D815FC">
        <w:tc>
          <w:tcPr>
            <w:tcW w:w="3402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139C" w:rsidRPr="00027D71" w:rsidRDefault="00E94DA4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33,980</w:t>
            </w:r>
          </w:p>
        </w:tc>
        <w:tc>
          <w:tcPr>
            <w:tcW w:w="142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33,687</w:t>
            </w:r>
          </w:p>
        </w:tc>
        <w:tc>
          <w:tcPr>
            <w:tcW w:w="139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861</w:t>
            </w:r>
          </w:p>
        </w:tc>
        <w:tc>
          <w:tcPr>
            <w:tcW w:w="134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037</w:t>
            </w:r>
          </w:p>
        </w:tc>
      </w:tr>
      <w:tr w:rsidR="00DE139C" w:rsidRPr="00027D71" w:rsidTr="0061413F">
        <w:tc>
          <w:tcPr>
            <w:tcW w:w="3402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E139C" w:rsidRPr="00027D71" w:rsidRDefault="00E94DA4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141,939</w:t>
            </w:r>
          </w:p>
        </w:tc>
        <w:tc>
          <w:tcPr>
            <w:tcW w:w="142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184,959</w:t>
            </w:r>
          </w:p>
        </w:tc>
        <w:tc>
          <w:tcPr>
            <w:tcW w:w="139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711</w:t>
            </w:r>
          </w:p>
        </w:tc>
        <w:tc>
          <w:tcPr>
            <w:tcW w:w="134" w:type="dxa"/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:rsidR="00DE139C" w:rsidRPr="00027D71" w:rsidRDefault="00DE139C" w:rsidP="002A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103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362</w:t>
            </w:r>
          </w:p>
        </w:tc>
      </w:tr>
    </w:tbl>
    <w:p w:rsidR="001C683C" w:rsidRDefault="001C683C" w:rsidP="0043034C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="Angsana New" w:hAnsi="Angsana New"/>
          <w:b/>
          <w:bCs/>
          <w:color w:val="FF0000"/>
          <w:sz w:val="32"/>
          <w:szCs w:val="32"/>
          <w:cs/>
        </w:rPr>
      </w:pPr>
    </w:p>
    <w:p w:rsidR="005F652E" w:rsidRPr="00296665" w:rsidRDefault="005F652E" w:rsidP="00B31047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296665">
        <w:rPr>
          <w:rFonts w:ascii="Angsana New" w:hAnsi="Angsana New"/>
          <w:b/>
          <w:bCs/>
          <w:sz w:val="32"/>
          <w:szCs w:val="32"/>
        </w:rPr>
        <w:t>17.</w:t>
      </w:r>
      <w:r w:rsidRPr="00296665">
        <w:rPr>
          <w:rFonts w:ascii="Angsana New" w:hAnsi="Angsana New"/>
          <w:b/>
          <w:bCs/>
          <w:sz w:val="32"/>
          <w:szCs w:val="32"/>
        </w:rPr>
        <w:tab/>
      </w:r>
      <w:r w:rsidRPr="00296665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หนี้สินภายใต้สัญญาเช่าทางการเงิน</w:t>
      </w:r>
    </w:p>
    <w:p w:rsidR="00F07CDC" w:rsidRDefault="005F652E" w:rsidP="00B31047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Pr="00EA409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1"/>
        <w:gridCol w:w="1276"/>
        <w:gridCol w:w="142"/>
        <w:gridCol w:w="1136"/>
        <w:gridCol w:w="139"/>
        <w:gridCol w:w="1169"/>
        <w:gridCol w:w="134"/>
        <w:gridCol w:w="1177"/>
      </w:tblGrid>
      <w:tr w:rsidR="00296665" w:rsidRPr="00296665" w:rsidTr="00296665">
        <w:tc>
          <w:tcPr>
            <w:tcW w:w="3231" w:type="dxa"/>
          </w:tcPr>
          <w:p w:rsidR="00296665" w:rsidRPr="00296665" w:rsidRDefault="00F07CDC" w:rsidP="001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</w:tcPr>
          <w:p w:rsidR="00296665" w:rsidRPr="00296665" w:rsidRDefault="00296665" w:rsidP="001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6665" w:rsidRPr="00296665" w:rsidTr="00296665">
        <w:tc>
          <w:tcPr>
            <w:tcW w:w="3231" w:type="dxa"/>
          </w:tcPr>
          <w:p w:rsidR="00296665" w:rsidRPr="00296665" w:rsidRDefault="00296665" w:rsidP="001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1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296665" w:rsidRDefault="00296665" w:rsidP="001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1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665" w:rsidRPr="00296665" w:rsidTr="00296665">
        <w:tc>
          <w:tcPr>
            <w:tcW w:w="3231" w:type="dxa"/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6" w:space="0" w:color="auto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6" w:space="0" w:color="auto"/>
            </w:tcBorders>
          </w:tcPr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96665" w:rsidRPr="00296665" w:rsidRDefault="00296665" w:rsidP="0043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96665" w:rsidRPr="00296665" w:rsidTr="00296665">
        <w:tc>
          <w:tcPr>
            <w:tcW w:w="3231" w:type="dxa"/>
          </w:tcPr>
          <w:p w:rsidR="00296665" w:rsidRPr="00296665" w:rsidRDefault="00296665" w:rsidP="00AB73DE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สัญญาเช่าซื้อรถยนต์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296665" w:rsidRPr="00296665" w:rsidRDefault="00F07CDC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4,017</w:t>
            </w:r>
          </w:p>
        </w:tc>
        <w:tc>
          <w:tcPr>
            <w:tcW w:w="142" w:type="dxa"/>
          </w:tcPr>
          <w:p w:rsidR="00296665" w:rsidRPr="00296665" w:rsidRDefault="00296665" w:rsidP="00AB73DE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296665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139" w:type="dxa"/>
          </w:tcPr>
          <w:p w:rsidR="00296665" w:rsidRPr="00B33848" w:rsidRDefault="00296665" w:rsidP="00AB73DE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296665" w:rsidRPr="00296665" w:rsidRDefault="00296665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2,484</w:t>
            </w:r>
          </w:p>
        </w:tc>
        <w:tc>
          <w:tcPr>
            <w:tcW w:w="134" w:type="dxa"/>
          </w:tcPr>
          <w:p w:rsidR="00296665" w:rsidRPr="00296665" w:rsidRDefault="00296665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296665" w:rsidRPr="00296665" w:rsidRDefault="00296665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2,677</w:t>
            </w:r>
          </w:p>
        </w:tc>
      </w:tr>
      <w:tr w:rsidR="001D7DC3" w:rsidRPr="00296665" w:rsidTr="00296665">
        <w:tc>
          <w:tcPr>
            <w:tcW w:w="3231" w:type="dxa"/>
          </w:tcPr>
          <w:p w:rsidR="001D7DC3" w:rsidRPr="00296665" w:rsidRDefault="001D7DC3" w:rsidP="00AB73DE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276" w:type="dxa"/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(276)</w:t>
            </w:r>
          </w:p>
        </w:tc>
        <w:tc>
          <w:tcPr>
            <w:tcW w:w="142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(323)</w:t>
            </w:r>
          </w:p>
        </w:tc>
        <w:tc>
          <w:tcPr>
            <w:tcW w:w="139" w:type="dxa"/>
          </w:tcPr>
          <w:p w:rsidR="001D7DC3" w:rsidRPr="00B33848" w:rsidRDefault="001D7DC3" w:rsidP="00AB73DE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right="-57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(164)</w:t>
            </w:r>
          </w:p>
        </w:tc>
        <w:tc>
          <w:tcPr>
            <w:tcW w:w="134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(189)</w:t>
            </w:r>
          </w:p>
        </w:tc>
      </w:tr>
      <w:tr w:rsidR="001D7DC3" w:rsidRPr="00296665" w:rsidTr="00296665">
        <w:tc>
          <w:tcPr>
            <w:tcW w:w="3231" w:type="dxa"/>
          </w:tcPr>
          <w:p w:rsidR="001D7DC3" w:rsidRPr="00296665" w:rsidRDefault="001D7DC3" w:rsidP="00AB73DE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(254)</w:t>
            </w:r>
          </w:p>
        </w:tc>
        <w:tc>
          <w:tcPr>
            <w:tcW w:w="142" w:type="dxa"/>
          </w:tcPr>
          <w:p w:rsidR="001D7DC3" w:rsidRPr="00296665" w:rsidRDefault="001D7DC3" w:rsidP="00AB73DE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139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(163)</w:t>
            </w:r>
          </w:p>
        </w:tc>
        <w:tc>
          <w:tcPr>
            <w:tcW w:w="134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</w:tr>
      <w:tr w:rsidR="001D7DC3" w:rsidRPr="00296665" w:rsidTr="00296665">
        <w:tc>
          <w:tcPr>
            <w:tcW w:w="3231" w:type="dxa"/>
          </w:tcPr>
          <w:p w:rsidR="001D7DC3" w:rsidRPr="00296665" w:rsidRDefault="001D7DC3" w:rsidP="00AB73DE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3,487</w:t>
            </w:r>
          </w:p>
        </w:tc>
        <w:tc>
          <w:tcPr>
            <w:tcW w:w="142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3,775</w:t>
            </w:r>
          </w:p>
        </w:tc>
        <w:tc>
          <w:tcPr>
            <w:tcW w:w="139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134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2,331</w:t>
            </w:r>
          </w:p>
        </w:tc>
      </w:tr>
      <w:tr w:rsidR="001D7DC3" w:rsidRPr="00296665" w:rsidTr="00296665">
        <w:tc>
          <w:tcPr>
            <w:tcW w:w="3231" w:type="dxa"/>
          </w:tcPr>
          <w:p w:rsidR="001D7DC3" w:rsidRPr="00296665" w:rsidRDefault="001D7DC3" w:rsidP="00AB73DE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(1,116)</w:t>
            </w:r>
          </w:p>
        </w:tc>
        <w:tc>
          <w:tcPr>
            <w:tcW w:w="142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(1,204)</w:t>
            </w:r>
          </w:p>
        </w:tc>
        <w:tc>
          <w:tcPr>
            <w:tcW w:w="139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(641)</w:t>
            </w:r>
          </w:p>
        </w:tc>
        <w:tc>
          <w:tcPr>
            <w:tcW w:w="134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(724)</w:t>
            </w:r>
          </w:p>
        </w:tc>
      </w:tr>
      <w:tr w:rsidR="001D7DC3" w:rsidRPr="00296665" w:rsidTr="00296665">
        <w:tc>
          <w:tcPr>
            <w:tcW w:w="3231" w:type="dxa"/>
          </w:tcPr>
          <w:p w:rsidR="001D7DC3" w:rsidRPr="00296665" w:rsidRDefault="001D7DC3" w:rsidP="00AB73DE">
            <w:pPr>
              <w:tabs>
                <w:tab w:val="left" w:pos="426"/>
                <w:tab w:val="left" w:pos="709"/>
              </w:tabs>
              <w:spacing w:line="32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  <w:tc>
          <w:tcPr>
            <w:tcW w:w="142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96665" w:rsidRDefault="001D7DC3" w:rsidP="00AB73DE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2,571</w:t>
            </w:r>
          </w:p>
        </w:tc>
        <w:tc>
          <w:tcPr>
            <w:tcW w:w="139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1,516</w:t>
            </w:r>
          </w:p>
        </w:tc>
        <w:tc>
          <w:tcPr>
            <w:tcW w:w="134" w:type="dxa"/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96665" w:rsidRDefault="001D7DC3" w:rsidP="00AB73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</w:tr>
    </w:tbl>
    <w:p w:rsidR="005F652E" w:rsidRPr="00EA409C" w:rsidRDefault="005F652E" w:rsidP="00AB73DE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lastRenderedPageBreak/>
        <w:tab/>
      </w: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A409C">
        <w:rPr>
          <w:rFonts w:ascii="Angsana New" w:hAnsi="Angsana New"/>
          <w:sz w:val="32"/>
          <w:szCs w:val="32"/>
        </w:rPr>
        <w:t>31</w:t>
      </w:r>
      <w:r w:rsidRPr="00EA409C">
        <w:rPr>
          <w:rFonts w:ascii="Angsana New" w:hAnsi="Angsana New"/>
          <w:sz w:val="32"/>
          <w:szCs w:val="32"/>
          <w:cs/>
        </w:rPr>
        <w:t xml:space="preserve"> มีนาคม </w:t>
      </w:r>
      <w:r w:rsidRPr="00EA409C">
        <w:rPr>
          <w:rFonts w:ascii="Angsana New" w:hAnsi="Angsana New"/>
          <w:sz w:val="32"/>
          <w:szCs w:val="32"/>
        </w:rPr>
        <w:t>2561</w:t>
      </w:r>
      <w:r w:rsidRPr="00EA409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EA409C">
        <w:rPr>
          <w:rFonts w:ascii="Angsana New" w:hAnsi="Angsana New"/>
          <w:sz w:val="32"/>
          <w:szCs w:val="32"/>
        </w:rPr>
        <w:t>31</w:t>
      </w:r>
      <w:r w:rsidRPr="00EA409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A409C">
        <w:rPr>
          <w:rFonts w:ascii="Angsana New" w:hAnsi="Angsana New"/>
          <w:sz w:val="32"/>
          <w:szCs w:val="32"/>
        </w:rPr>
        <w:t xml:space="preserve">2560  </w:t>
      </w:r>
      <w:r w:rsidRPr="00EA409C">
        <w:rPr>
          <w:rFonts w:ascii="Angsana New" w:hAnsi="Angsana New"/>
          <w:sz w:val="32"/>
          <w:szCs w:val="32"/>
          <w:cs/>
        </w:rPr>
        <w:t>บริษัท</w:t>
      </w:r>
      <w:r w:rsidR="00A27D7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409C">
        <w:rPr>
          <w:rFonts w:ascii="Angsana New" w:hAnsi="Angsana New"/>
          <w:sz w:val="32"/>
          <w:szCs w:val="32"/>
          <w:cs/>
        </w:rPr>
        <w:t>มีหนี้สินตามสัญญาเช่าซื้อ ซึ่งเป็นสัญญาเช่าซื้อรถยนต์</w:t>
      </w:r>
      <w:r w:rsidRPr="00EA409C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กับบริษัทลิสซิ่งในประเทศ</w:t>
      </w:r>
      <w:r w:rsidRPr="00EA409C">
        <w:rPr>
          <w:rFonts w:ascii="Angsana New" w:hAnsi="Angsana New"/>
          <w:spacing w:val="-4"/>
          <w:sz w:val="32"/>
          <w:szCs w:val="32"/>
        </w:rPr>
        <w:t xml:space="preserve"> </w:t>
      </w:r>
      <w:r w:rsidR="00320CFD">
        <w:rPr>
          <w:rFonts w:ascii="Angsana New" w:hAnsi="Angsana New"/>
          <w:spacing w:val="-4"/>
          <w:sz w:val="32"/>
          <w:szCs w:val="32"/>
        </w:rPr>
        <w:t>3</w:t>
      </w:r>
      <w:r w:rsidRPr="00EA409C">
        <w:rPr>
          <w:rFonts w:ascii="Angsana New" w:hAnsi="Angsana New"/>
          <w:spacing w:val="-4"/>
          <w:sz w:val="32"/>
          <w:szCs w:val="32"/>
        </w:rPr>
        <w:t xml:space="preserve"> </w:t>
      </w:r>
      <w:r w:rsidRPr="00EA409C">
        <w:rPr>
          <w:rFonts w:ascii="Angsana New" w:hAnsi="Angsana New"/>
          <w:spacing w:val="-4"/>
          <w:sz w:val="32"/>
          <w:szCs w:val="32"/>
          <w:cs/>
        </w:rPr>
        <w:t>แห่ง จำนวน</w:t>
      </w:r>
      <w:r w:rsidR="00320CFD">
        <w:rPr>
          <w:rFonts w:ascii="Angsana New" w:hAnsi="Angsana New" w:hint="cs"/>
          <w:spacing w:val="-4"/>
          <w:sz w:val="32"/>
          <w:szCs w:val="32"/>
          <w:cs/>
        </w:rPr>
        <w:t>ทั้งสิ้น</w:t>
      </w:r>
      <w:r w:rsidRPr="00EA409C">
        <w:rPr>
          <w:rFonts w:ascii="Angsana New" w:hAnsi="Angsana New"/>
          <w:spacing w:val="-4"/>
          <w:sz w:val="32"/>
          <w:szCs w:val="32"/>
        </w:rPr>
        <w:t xml:space="preserve"> </w:t>
      </w:r>
      <w:r w:rsidR="00320CFD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A409C">
        <w:rPr>
          <w:rFonts w:ascii="Angsana New" w:hAnsi="Angsana New"/>
          <w:spacing w:val="-4"/>
          <w:sz w:val="32"/>
          <w:szCs w:val="32"/>
          <w:cs/>
        </w:rPr>
        <w:t xml:space="preserve">สัญญา </w:t>
      </w:r>
    </w:p>
    <w:p w:rsidR="002D6346" w:rsidRPr="00A16885" w:rsidRDefault="002D6346" w:rsidP="00AB7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CE36C6" w:rsidP="00A5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CA2F9A" w:rsidRDefault="00600EF0" w:rsidP="0060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75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276"/>
        <w:gridCol w:w="142"/>
        <w:gridCol w:w="1136"/>
        <w:gridCol w:w="139"/>
        <w:gridCol w:w="1169"/>
        <w:gridCol w:w="134"/>
        <w:gridCol w:w="1177"/>
      </w:tblGrid>
      <w:tr w:rsidR="002D6346" w:rsidRPr="00600EF0" w:rsidTr="0011739A">
        <w:tc>
          <w:tcPr>
            <w:tcW w:w="3402" w:type="dxa"/>
          </w:tcPr>
          <w:p w:rsidR="002D6346" w:rsidRPr="00600EF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</w:tcPr>
          <w:p w:rsidR="002D6346" w:rsidRPr="00600EF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D6346" w:rsidRPr="00600EF0" w:rsidTr="0011739A">
        <w:tc>
          <w:tcPr>
            <w:tcW w:w="3402" w:type="dxa"/>
          </w:tcPr>
          <w:p w:rsidR="002D6346" w:rsidRPr="00600EF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D6346" w:rsidRPr="00600EF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D6346" w:rsidRPr="00600EF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D6346" w:rsidRPr="00600EF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EF0" w:rsidRPr="00600EF0" w:rsidTr="0011739A">
        <w:tc>
          <w:tcPr>
            <w:tcW w:w="3402" w:type="dxa"/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6" w:space="0" w:color="auto"/>
            </w:tcBorders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6" w:space="0" w:color="auto"/>
            </w:tcBorders>
          </w:tcPr>
          <w:p w:rsid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600EF0" w:rsidRPr="00600EF0" w:rsidRDefault="00600EF0" w:rsidP="0060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00EF0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FD48AB" w:rsidRPr="00600EF0" w:rsidTr="005906D9">
        <w:tc>
          <w:tcPr>
            <w:tcW w:w="3402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35,274</w:t>
            </w:r>
          </w:p>
        </w:tc>
        <w:tc>
          <w:tcPr>
            <w:tcW w:w="142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</w:rPr>
              <w:t>35,09</w:t>
            </w:r>
            <w:r w:rsidR="00C90CE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9" w:type="dxa"/>
          </w:tcPr>
          <w:p w:rsidR="00FD48AB" w:rsidRPr="00600EF0" w:rsidRDefault="00FD48AB" w:rsidP="00FD48AB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:rsidR="00FD48AB" w:rsidRPr="00DB49E1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B49E1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:rsidR="00FD48AB" w:rsidRPr="00DB49E1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B49E1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D48AB" w:rsidRPr="00600EF0" w:rsidTr="005906D9">
        <w:tc>
          <w:tcPr>
            <w:tcW w:w="3402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74,592</w:t>
            </w:r>
          </w:p>
        </w:tc>
        <w:tc>
          <w:tcPr>
            <w:tcW w:w="142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</w:rPr>
              <w:t>83,495</w:t>
            </w:r>
          </w:p>
        </w:tc>
        <w:tc>
          <w:tcPr>
            <w:tcW w:w="139" w:type="dxa"/>
          </w:tcPr>
          <w:p w:rsidR="00FD48AB" w:rsidRPr="00600EF0" w:rsidRDefault="00FD48AB" w:rsidP="00FD48AB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FD48AB" w:rsidRPr="00DB49E1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B49E1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FD48AB" w:rsidRPr="00DB49E1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B49E1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D48AB" w:rsidRPr="00600EF0" w:rsidTr="005906D9">
        <w:tc>
          <w:tcPr>
            <w:tcW w:w="3402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109,866</w:t>
            </w:r>
          </w:p>
        </w:tc>
        <w:tc>
          <w:tcPr>
            <w:tcW w:w="142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0EF0">
              <w:rPr>
                <w:rFonts w:asciiTheme="majorBidi" w:hAnsiTheme="majorBidi" w:cstheme="majorBidi"/>
                <w:sz w:val="24"/>
                <w:szCs w:val="24"/>
              </w:rPr>
              <w:t xml:space="preserve">    118,58</w:t>
            </w:r>
            <w:r w:rsidR="00C90CE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9" w:type="dxa"/>
          </w:tcPr>
          <w:p w:rsidR="00FD48AB" w:rsidRPr="00600EF0" w:rsidRDefault="00FD48AB" w:rsidP="00FD48AB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:rsidR="00FD48AB" w:rsidRPr="00DB49E1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B49E1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D48AB" w:rsidRPr="00600EF0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:rsidR="00FD48AB" w:rsidRPr="00DB49E1" w:rsidRDefault="00FD48AB" w:rsidP="00FD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B49E1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396236" w:rsidRPr="00396236" w:rsidRDefault="00396236" w:rsidP="000A2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56C4A" w:rsidRPr="00725A5C" w:rsidRDefault="00E60426" w:rsidP="00B31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56C4A" w:rsidRPr="00725A5C">
        <w:rPr>
          <w:rFonts w:asciiTheme="majorBidi" w:hAnsiTheme="majorBidi" w:cstheme="majorBidi"/>
          <w:sz w:val="32"/>
          <w:szCs w:val="32"/>
          <w:u w:val="single"/>
          <w:cs/>
        </w:rPr>
        <w:t>บริษัท บริษัท พรพรหมเม็ททอล จำกัด (มหาชน)</w:t>
      </w:r>
    </w:p>
    <w:p w:rsidR="00256C4A" w:rsidRPr="00782A4E" w:rsidRDefault="00256C4A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>13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 xml:space="preserve">2555 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บริษัททำสัญญากู้ยืมเงินกับธนาคารในประเทศแห่งหนึ่งจำนวนเงิน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ซึ่งเป็นเงินกู้เพื่อช่วยเหลือผู้ที่ได้รับความเสียหายจากอุทกภัยตามประกาศธนาคารแห่งประเทศไทย ที่ สกง.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 xml:space="preserve">12/2555 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การให้ความช่วยเหลือทางการเงินแก่ผู้ที่ได้รับความเสียหายจากอุทกภัยปี พ.ศ.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 xml:space="preserve">2554 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เงินกู้ยืมนี้มีอัตราดอกเบี้ยร้อยละ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 และกำหนดชำระคืนต้นเงินกู้และดอกเบี้ยเป็นงวดรายเดือนจำนวนเงินงวดละ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>550,000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รวม </w:t>
      </w:r>
      <w:r w:rsidRPr="00782A4E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782A4E">
        <w:rPr>
          <w:rFonts w:asciiTheme="majorBidi" w:hAnsiTheme="majorBidi" w:cstheme="majorBidi"/>
          <w:spacing w:val="-2"/>
          <w:sz w:val="32"/>
          <w:szCs w:val="32"/>
          <w:cs/>
        </w:rPr>
        <w:t>งวด เริ่มชำระงวดแรกภายในสิ้นเดือนของเดือนที่เบิกรับเงินกู้งวดแรก</w:t>
      </w:r>
    </w:p>
    <w:p w:rsidR="00256C4A" w:rsidRPr="00396236" w:rsidRDefault="00256C4A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เงินกู้ยืมดังกล่าวข้างต้นค้ำประกันโดยการจดจำนองที่ดินของบริษัทพร้อมสิ่งปลูกสร้างที่มีอยู่แล้ว และ</w:t>
      </w:r>
      <w:r w:rsidRPr="00396236">
        <w:rPr>
          <w:rFonts w:asciiTheme="majorBidi" w:hAnsiTheme="majorBidi" w:cstheme="majorBidi"/>
          <w:sz w:val="32"/>
          <w:szCs w:val="32"/>
        </w:rPr>
        <w:t>/</w:t>
      </w:r>
      <w:r w:rsidRPr="00435850">
        <w:rPr>
          <w:rFonts w:asciiTheme="majorBidi" w:hAnsiTheme="majorBidi" w:cstheme="majorBidi"/>
          <w:sz w:val="32"/>
          <w:szCs w:val="32"/>
          <w:cs/>
        </w:rPr>
        <w:t>หรือจะมีในภายหน้า</w:t>
      </w:r>
    </w:p>
    <w:p w:rsidR="00C426D8" w:rsidRDefault="00396236" w:rsidP="00B31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0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07CA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56C4A" w:rsidRPr="00725A5C" w:rsidRDefault="00256C4A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725A5C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พรีเมี่ยม เฟล็กซิเบิ้ล แพจเกจจิ้ง จำกัด</w:t>
      </w:r>
      <w:r w:rsidRPr="00725A5C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256C4A" w:rsidRPr="007207CA" w:rsidRDefault="00256C4A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(เบิกเงินกู้ในเดือน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2558)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และใช้เป็นเงินลงทุนในเครื่องจักรและอุปกรณ์จำนวน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  <w:cs/>
        </w:rPr>
        <w:t>เบิกเงินกู้ในเดือน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2558)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ต่อปี กำหนดชำระคืนเงินกู้พร้อมดอกเบี้ยเป็นงวดรายเดือนจำนวน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0.575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ล้านบาทต่องวด 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84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และจำนวน 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0.865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ล้านบาทต่องวด 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87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ตามลำดับ  เริ่มชำระงวดแรกภายในวันสุดท้ายของเดือนถัดจากเดือนที่มีการเบิกรับเงินกู้งวดแรก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ของเงินกู้จำนวน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256C4A" w:rsidRPr="007207CA" w:rsidRDefault="00256C4A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</w:t>
      </w:r>
      <w:r w:rsidR="001C6E6C" w:rsidRPr="007207CA">
        <w:rPr>
          <w:rFonts w:asciiTheme="majorBidi" w:hAnsiTheme="majorBidi" w:cstheme="majorBidi"/>
          <w:sz w:val="32"/>
          <w:szCs w:val="32"/>
          <w:cs/>
        </w:rPr>
        <w:t>นเบิกเกินบัญชีกับธนาคารดังกล่าว</w:t>
      </w:r>
      <w:r w:rsidRPr="007207CA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7207CA" w:rsidRDefault="00396236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>ก)</w:t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="00256C4A" w:rsidRPr="007207CA">
        <w:rPr>
          <w:rFonts w:asciiTheme="majorBidi" w:hAnsiTheme="majorBidi" w:cstheme="majorBidi"/>
          <w:sz w:val="32"/>
          <w:szCs w:val="32"/>
        </w:rPr>
        <w:t xml:space="preserve"> </w:t>
      </w:r>
    </w:p>
    <w:p w:rsidR="00256C4A" w:rsidRPr="007207CA" w:rsidRDefault="00396236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000587" w:rsidRDefault="00000587" w:rsidP="00B31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E94DA4" w:rsidRPr="002A30A7" w:rsidRDefault="00E94DA4" w:rsidP="00B3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56C4A" w:rsidRPr="00783771" w:rsidRDefault="00256C4A" w:rsidP="00C42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/>
        <w:contextualSpacing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78377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 โซลาร์ พีพีเอ็ม จำกัด</w:t>
      </w:r>
      <w:r w:rsidRPr="0078377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256C4A" w:rsidRPr="007207CA" w:rsidRDefault="00256C4A" w:rsidP="00C426D8">
      <w:pPr>
        <w:tabs>
          <w:tab w:val="clear" w:pos="227"/>
          <w:tab w:val="left" w:pos="284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720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720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7207CA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="0096395A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7207CA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เงินกู้ยืมนี้มีอัตราดอกเบี้ย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7207CA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104E81" w:rsidRPr="007207CA">
        <w:rPr>
          <w:rFonts w:asciiTheme="majorBidi" w:hAnsiTheme="majorBidi" w:cstheme="majorBidi"/>
          <w:sz w:val="32"/>
          <w:szCs w:val="32"/>
        </w:rPr>
        <w:t>1</w:t>
      </w:r>
      <w:r w:rsidRPr="007207CA">
        <w:rPr>
          <w:rFonts w:asciiTheme="majorBidi" w:hAnsiTheme="majorBidi" w:cstheme="majorBidi"/>
          <w:sz w:val="32"/>
          <w:szCs w:val="32"/>
        </w:rPr>
        <w:t xml:space="preserve"> </w:t>
      </w:r>
      <w:r w:rsidRPr="007207CA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กำหนดชำระคืนเงินกู้เป็นงวดรายเดือน</w:t>
      </w:r>
      <w:r w:rsidR="00E7214E" w:rsidRPr="007207CA">
        <w:rPr>
          <w:rFonts w:asciiTheme="majorBidi" w:hAnsiTheme="majorBidi" w:cstheme="majorBidi"/>
          <w:sz w:val="32"/>
          <w:szCs w:val="32"/>
          <w:cs/>
        </w:rPr>
        <w:t xml:space="preserve"> ๆ ละจำนวนเงินเท่า ๆ กัน</w:t>
      </w:r>
      <w:r w:rsidRPr="007207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>(</w:t>
      </w:r>
      <w:r w:rsidR="00E7214E" w:rsidRPr="007207CA">
        <w:rPr>
          <w:rFonts w:asciiTheme="majorBidi" w:hAnsiTheme="majorBidi" w:cstheme="majorBidi"/>
          <w:sz w:val="32"/>
          <w:szCs w:val="32"/>
          <w:cs/>
        </w:rPr>
        <w:t>ตามยอดของเงินต้นที่เบิกใช้จริงในแต่ละเดือน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) เป็นระยะเวลา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2560) 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รวมระยะเวลาการปลอดชำระเงินต้น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>เดือน และ</w:t>
      </w:r>
      <w:r w:rsidR="00E7214E" w:rsidRPr="007207CA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กำหนดชำระคืนดอกเบี้ยเป็นรายเดือน </w:t>
      </w:r>
      <w:r w:rsidR="00425DAD" w:rsidRPr="007207CA">
        <w:rPr>
          <w:rFonts w:asciiTheme="majorBidi" w:hAnsiTheme="majorBidi" w:cstheme="majorBidi"/>
          <w:sz w:val="32"/>
          <w:szCs w:val="32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256C4A" w:rsidRPr="00435850" w:rsidRDefault="00396236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เงินกู้ยืมนี้และวงเงิน</w:t>
      </w:r>
      <w:r w:rsidR="00D95882" w:rsidRPr="00435850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>กับธนาคารดังกล่าว</w:t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435850" w:rsidRDefault="00396236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ก)</w:t>
      </w:r>
      <w:r w:rsidRPr="00435850">
        <w:rPr>
          <w:rFonts w:asciiTheme="majorBidi" w:hAnsiTheme="majorBidi" w:cstheme="majorBidi"/>
          <w:sz w:val="32"/>
          <w:szCs w:val="32"/>
          <w:cs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C05593"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="00C05593" w:rsidRPr="00435850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CB71F8" w:rsidRPr="00435850" w:rsidRDefault="00396236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ab/>
      </w:r>
      <w:r w:rsidR="00CB71F8" w:rsidRPr="00435850">
        <w:rPr>
          <w:rFonts w:asciiTheme="majorBidi" w:hAnsiTheme="majorBidi" w:cstheme="majorBidi"/>
          <w:sz w:val="32"/>
          <w:szCs w:val="32"/>
          <w:cs/>
        </w:rPr>
        <w:t>จำนำเครื่องจั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 xml:space="preserve">กรและอุปกรณ์ </w:t>
      </w:r>
      <w:r w:rsidR="00C05593" w:rsidRPr="00435850">
        <w:rPr>
          <w:rFonts w:asciiTheme="majorBidi" w:hAnsiTheme="majorBidi" w:cstheme="majorBidi"/>
          <w:sz w:val="32"/>
          <w:szCs w:val="32"/>
          <w:cs/>
        </w:rPr>
        <w:t>และหุ้นข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>องบริษัทย่อย</w:t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B7AA3" w:rsidRPr="00396236" w:rsidRDefault="009B7AA3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67" w:firstLine="284"/>
        <w:contextualSpacing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96236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96236">
        <w:rPr>
          <w:rFonts w:asciiTheme="majorBidi" w:hAnsiTheme="majorBidi" w:cstheme="majorBidi"/>
          <w:sz w:val="32"/>
          <w:szCs w:val="32"/>
        </w:rPr>
        <w:t>256</w:t>
      </w:r>
      <w:r w:rsidR="00B65BE0" w:rsidRPr="00396236">
        <w:rPr>
          <w:rFonts w:asciiTheme="majorBidi" w:hAnsiTheme="majorBidi" w:cstheme="majorBidi"/>
          <w:sz w:val="32"/>
          <w:szCs w:val="32"/>
        </w:rPr>
        <w:t>1</w:t>
      </w:r>
      <w:r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บริษัทย่อยเบิกเงินกู้จำนวน </w:t>
      </w:r>
      <w:r w:rsidR="006E7993">
        <w:rPr>
          <w:rFonts w:asciiTheme="majorBidi" w:hAnsiTheme="majorBidi" w:cstheme="majorBidi"/>
          <w:sz w:val="32"/>
          <w:szCs w:val="32"/>
        </w:rPr>
        <w:t xml:space="preserve">63.72 </w:t>
      </w:r>
      <w:r w:rsidRPr="0043585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1C6E6C" w:rsidRPr="00E91834" w:rsidRDefault="001C6E6C" w:rsidP="002A30A7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4D6502" w:rsidRPr="00E91834" w:rsidRDefault="005B11E0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D6502"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E24BC7" w:rsidRPr="00E24BC7" w:rsidRDefault="00E24BC7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E24BC7" w:rsidRPr="00E24BC7" w:rsidRDefault="00E24BC7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CB3AC6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E24BC7" w:rsidRPr="00E24BC7" w:rsidRDefault="00E24BC7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87555">
        <w:rPr>
          <w:rFonts w:asciiTheme="majorBidi" w:hAnsiTheme="majorBidi"/>
          <w:spacing w:val="-2"/>
          <w:sz w:val="32"/>
          <w:szCs w:val="32"/>
          <w:cs/>
        </w:rPr>
        <w:tab/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</w:r>
    </w:p>
    <w:p w:rsidR="00E24BC7" w:rsidRPr="00187555" w:rsidRDefault="00E24BC7" w:rsidP="0030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87555">
        <w:rPr>
          <w:rFonts w:asciiTheme="majorBidi" w:hAnsiTheme="majorBidi"/>
          <w:spacing w:val="-2"/>
          <w:sz w:val="32"/>
          <w:szCs w:val="32"/>
          <w:cs/>
        </w:rPr>
        <w:tab/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="007E5E93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E24BC7" w:rsidRPr="00E24BC7" w:rsidRDefault="00E24BC7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E24BC7" w:rsidRPr="00E24BC7" w:rsidRDefault="00E24BC7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F04F87" w:rsidRPr="00E42260" w:rsidRDefault="00E24BC7" w:rsidP="00C4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มีนาคม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2560 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42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5"/>
        <w:gridCol w:w="1191"/>
        <w:gridCol w:w="142"/>
        <w:gridCol w:w="1077"/>
        <w:gridCol w:w="142"/>
        <w:gridCol w:w="964"/>
        <w:gridCol w:w="142"/>
        <w:gridCol w:w="1191"/>
        <w:gridCol w:w="169"/>
        <w:gridCol w:w="1020"/>
        <w:gridCol w:w="142"/>
        <w:gridCol w:w="965"/>
      </w:tblGrid>
      <w:tr w:rsidR="00F102E5" w:rsidRPr="00C90CEF" w:rsidTr="00C90CEF">
        <w:tc>
          <w:tcPr>
            <w:tcW w:w="1276" w:type="dxa"/>
          </w:tcPr>
          <w:p w:rsidR="00F102E5" w:rsidRPr="00C90CEF" w:rsidRDefault="00F102E5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43" w:type="dxa"/>
            <w:gridSpan w:val="11"/>
            <w:tcBorders>
              <w:bottom w:val="single" w:sz="6" w:space="0" w:color="auto"/>
            </w:tcBorders>
          </w:tcPr>
          <w:p w:rsidR="00F102E5" w:rsidRPr="00C90CEF" w:rsidRDefault="00F102E5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  <w:r w:rsidRPr="00C90C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(พันบาท)</w:t>
            </w:r>
          </w:p>
        </w:tc>
      </w:tr>
      <w:tr w:rsidR="00CC6D4B" w:rsidRPr="00C90CEF" w:rsidTr="00C90CEF">
        <w:tc>
          <w:tcPr>
            <w:tcW w:w="1276" w:type="dxa"/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51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CC6D4B" w:rsidRPr="00C90CEF" w:rsidRDefault="00CC6D4B" w:rsidP="00CC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87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</w:tr>
      <w:tr w:rsidR="00C90CEF" w:rsidRPr="00C90CEF" w:rsidTr="00C90CEF">
        <w:tc>
          <w:tcPr>
            <w:tcW w:w="1276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6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90CEF" w:rsidRPr="00C90CEF" w:rsidTr="00C90CEF">
        <w:tc>
          <w:tcPr>
            <w:tcW w:w="1276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6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90CEF" w:rsidRPr="00C90CEF" w:rsidTr="00C90CEF">
        <w:tc>
          <w:tcPr>
            <w:tcW w:w="1276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37"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EB4F6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12979">
              <w:rPr>
                <w:rFonts w:asciiTheme="majorBidi" w:hAnsiTheme="majorBidi" w:cstheme="majorBidi"/>
                <w:sz w:val="22"/>
                <w:szCs w:val="22"/>
              </w:rPr>
              <w:t>,483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D12979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105,651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D12979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362,134</w:t>
            </w:r>
          </w:p>
        </w:tc>
        <w:tc>
          <w:tcPr>
            <w:tcW w:w="142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220,101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100,579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320,680</w:t>
            </w:r>
          </w:p>
        </w:tc>
      </w:tr>
      <w:tr w:rsidR="00C90CEF" w:rsidRPr="00C90CEF" w:rsidTr="00C90CEF">
        <w:tc>
          <w:tcPr>
            <w:tcW w:w="1276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37"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D12979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9027D">
              <w:rPr>
                <w:rFonts w:asciiTheme="majorBidi" w:hAnsiTheme="majorBidi" w:cstheme="majorBidi"/>
                <w:sz w:val="22"/>
                <w:szCs w:val="22"/>
              </w:rPr>
              <w:t>223,484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D12979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9027D">
              <w:rPr>
                <w:rFonts w:asciiTheme="majorBidi" w:hAnsiTheme="majorBidi" w:cstheme="majorBidi"/>
                <w:sz w:val="22"/>
                <w:szCs w:val="22"/>
              </w:rPr>
              <w:t>83,022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6C79">
              <w:rPr>
                <w:rFonts w:asciiTheme="majorBidi" w:hAnsiTheme="majorBidi" w:cstheme="majorBidi"/>
                <w:sz w:val="22"/>
                <w:szCs w:val="22"/>
              </w:rPr>
              <w:t>306,506</w:t>
            </w:r>
            <w:r w:rsidRPr="00C90C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(198,219)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(73,887)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(272,106)</w:t>
            </w:r>
          </w:p>
        </w:tc>
      </w:tr>
      <w:tr w:rsidR="00C90CEF" w:rsidRPr="00C90CEF" w:rsidTr="00C90CEF">
        <w:tc>
          <w:tcPr>
            <w:tcW w:w="1276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37"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806C79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32,999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806C79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22,629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806C79" w:rsidP="00C90CE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55,628</w:t>
            </w:r>
          </w:p>
        </w:tc>
        <w:tc>
          <w:tcPr>
            <w:tcW w:w="142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21,882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26,692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0CEF" w:rsidRPr="00C90CEF" w:rsidRDefault="00C90CEF" w:rsidP="00C90CE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sz w:val="22"/>
                <w:szCs w:val="22"/>
              </w:rPr>
              <w:t>48,574</w:t>
            </w:r>
          </w:p>
        </w:tc>
      </w:tr>
    </w:tbl>
    <w:p w:rsidR="00B31047" w:rsidRDefault="00B31047" w:rsidP="0030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900E6" w:rsidRDefault="00941656" w:rsidP="0030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171BF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71BF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00E6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F900E6" w:rsidRDefault="00F77BE6" w:rsidP="0030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กำไร</w:t>
      </w:r>
      <w:r w:rsidR="00F900E6" w:rsidRPr="00435850">
        <w:rPr>
          <w:rFonts w:asciiTheme="majorBidi" w:hAnsiTheme="majorBidi" w:cstheme="majorBidi"/>
          <w:sz w:val="32"/>
          <w:szCs w:val="32"/>
          <w:cs/>
        </w:rPr>
        <w:t>ต่อหุ้นขั้นพื้นฐานสำหรับ</w:t>
      </w:r>
      <w:r w:rsidR="005448AD" w:rsidRPr="0043585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F900E6"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900E6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9E5F6B" w:rsidRPr="003A37A8">
        <w:rPr>
          <w:rFonts w:asciiTheme="majorBidi" w:hAnsiTheme="majorBidi" w:cstheme="majorBidi"/>
          <w:sz w:val="32"/>
          <w:szCs w:val="32"/>
        </w:rPr>
        <w:t>31</w:t>
      </w:r>
      <w:r w:rsidR="00F466D6" w:rsidRPr="003A37A8">
        <w:rPr>
          <w:rFonts w:asciiTheme="majorBidi" w:hAnsiTheme="majorBidi" w:cstheme="majorBidi"/>
          <w:sz w:val="32"/>
          <w:szCs w:val="32"/>
        </w:rPr>
        <w:t xml:space="preserve"> </w:t>
      </w:r>
      <w:r w:rsidR="004C7F2D" w:rsidRPr="0043585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900E6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4C7F2D" w:rsidRPr="003A37A8">
        <w:rPr>
          <w:rFonts w:asciiTheme="majorBidi" w:hAnsiTheme="majorBidi" w:cstheme="majorBidi"/>
          <w:sz w:val="32"/>
          <w:szCs w:val="32"/>
        </w:rPr>
        <w:t>256</w:t>
      </w:r>
      <w:r w:rsidR="00B65BE0" w:rsidRPr="003A37A8">
        <w:rPr>
          <w:rFonts w:asciiTheme="majorBidi" w:hAnsiTheme="majorBidi" w:cstheme="majorBidi"/>
          <w:sz w:val="32"/>
          <w:szCs w:val="32"/>
        </w:rPr>
        <w:t>1</w:t>
      </w:r>
      <w:r w:rsidR="00F900E6" w:rsidRPr="003A37A8">
        <w:rPr>
          <w:rFonts w:asciiTheme="majorBidi" w:hAnsiTheme="majorBidi" w:cstheme="majorBidi"/>
          <w:sz w:val="32"/>
          <w:szCs w:val="32"/>
        </w:rPr>
        <w:t xml:space="preserve"> </w:t>
      </w:r>
      <w:r w:rsidR="00F900E6" w:rsidRPr="004358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00E6" w:rsidRPr="003A37A8">
        <w:rPr>
          <w:rFonts w:asciiTheme="majorBidi" w:hAnsiTheme="majorBidi" w:cstheme="majorBidi"/>
          <w:sz w:val="32"/>
          <w:szCs w:val="32"/>
        </w:rPr>
        <w:t>25</w:t>
      </w:r>
      <w:r w:rsidR="00B65BE0" w:rsidRPr="003A37A8">
        <w:rPr>
          <w:rFonts w:asciiTheme="majorBidi" w:hAnsiTheme="majorBidi" w:cstheme="majorBidi"/>
          <w:sz w:val="32"/>
          <w:szCs w:val="32"/>
        </w:rPr>
        <w:t>60</w:t>
      </w:r>
      <w:r w:rsidR="00F900E6" w:rsidRPr="003A37A8">
        <w:rPr>
          <w:rFonts w:asciiTheme="majorBidi" w:hAnsiTheme="majorBidi" w:cstheme="majorBidi"/>
          <w:sz w:val="32"/>
          <w:szCs w:val="32"/>
        </w:rPr>
        <w:t xml:space="preserve"> </w:t>
      </w:r>
      <w:r w:rsidR="00F900E6" w:rsidRPr="003A37A8">
        <w:rPr>
          <w:rFonts w:asciiTheme="majorBidi" w:hAnsiTheme="majorBidi" w:cstheme="majorBidi"/>
          <w:sz w:val="32"/>
          <w:szCs w:val="32"/>
          <w:cs/>
        </w:rPr>
        <w:t>คำนวณโดยการหาร</w:t>
      </w:r>
      <w:r w:rsidRPr="003A37A8">
        <w:rPr>
          <w:rFonts w:asciiTheme="majorBidi" w:hAnsiTheme="majorBidi" w:cstheme="majorBidi"/>
          <w:sz w:val="32"/>
          <w:szCs w:val="32"/>
          <w:cs/>
        </w:rPr>
        <w:t>กำไร</w:t>
      </w:r>
      <w:r w:rsidR="00F900E6" w:rsidRPr="003A37A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448AD" w:rsidRPr="003A37A8">
        <w:rPr>
          <w:rFonts w:asciiTheme="majorBidi" w:hAnsiTheme="majorBidi" w:cstheme="majorBidi"/>
          <w:sz w:val="32"/>
          <w:szCs w:val="32"/>
          <w:cs/>
        </w:rPr>
        <w:t>งวด</w:t>
      </w:r>
      <w:r w:rsidR="00F900E6" w:rsidRPr="003A37A8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</w:t>
      </w:r>
      <w:r w:rsidR="005448AD" w:rsidRPr="003A37A8">
        <w:rPr>
          <w:rFonts w:asciiTheme="majorBidi" w:hAnsiTheme="majorBidi" w:cstheme="majorBidi"/>
          <w:sz w:val="32"/>
          <w:szCs w:val="32"/>
          <w:cs/>
        </w:rPr>
        <w:t>นสามัญที่ออกจำหน่ายแล้วระหว่างงวด</w:t>
      </w:r>
      <w:r w:rsidR="00F900E6" w:rsidRPr="003A37A8">
        <w:rPr>
          <w:rFonts w:asciiTheme="majorBidi" w:hAnsiTheme="majorBidi" w:cstheme="majorBidi"/>
          <w:sz w:val="32"/>
          <w:szCs w:val="32"/>
          <w:cs/>
        </w:rPr>
        <w:t xml:space="preserve"> ซึ่งแสดงการคำนวณได้ดังนี้</w:t>
      </w:r>
    </w:p>
    <w:p w:rsidR="00DD455F" w:rsidRPr="003A37A8" w:rsidRDefault="00DD455F" w:rsidP="0030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กำไรต่อหุ้นปรับลดสำหรับงวดสามเดือนสิ้นสุดวันที่ </w:t>
      </w:r>
      <w:r w:rsidRPr="001E18D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1E18DA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4358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1E18D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1E18DA">
        <w:rPr>
          <w:rFonts w:asciiTheme="majorBidi" w:hAnsiTheme="majorBidi" w:cstheme="majorBidi"/>
          <w:sz w:val="32"/>
          <w:szCs w:val="32"/>
        </w:rPr>
        <w:t xml:space="preserve">  </w:t>
      </w:r>
      <w:r w:rsidRPr="00435850">
        <w:rPr>
          <w:rFonts w:asciiTheme="majorBidi" w:hAnsiTheme="majorBidi" w:cstheme="majorBidi"/>
          <w:sz w:val="32"/>
          <w:szCs w:val="32"/>
          <w:cs/>
        </w:rPr>
        <w:t>คำนวณโดยการหารกำไรสำหรับงวดด้วยจำนวนถัวเฉลี่ยถ่วงน้ำหนักของหุ้นสามัญที่ออกจำหน่ายแล้วระหว่างงวดหลังจากที่ได้ปรับปรุงผลกระทบของใบสำคัญแสดงสิทธิที่อาจเปลี่ยนเป็นหุ้นสามัญปรับลดซึ่งแสดงการคำนวณ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5"/>
        <w:gridCol w:w="427"/>
        <w:gridCol w:w="762"/>
        <w:gridCol w:w="136"/>
        <w:gridCol w:w="1191"/>
        <w:gridCol w:w="136"/>
        <w:gridCol w:w="1191"/>
        <w:gridCol w:w="136"/>
        <w:gridCol w:w="1184"/>
        <w:gridCol w:w="9"/>
      </w:tblGrid>
      <w:tr w:rsidR="00F900E6" w:rsidRPr="0004498D" w:rsidTr="005E380E">
        <w:trPr>
          <w:gridAfter w:val="1"/>
          <w:wAfter w:w="9" w:type="dxa"/>
          <w:cantSplit/>
        </w:trPr>
        <w:tc>
          <w:tcPr>
            <w:tcW w:w="3827" w:type="dxa"/>
          </w:tcPr>
          <w:p w:rsidR="00F900E6" w:rsidRPr="0004498D" w:rsidRDefault="00F900E6" w:rsidP="002B24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4" w:type="dxa"/>
            <w:gridSpan w:val="4"/>
            <w:tcBorders>
              <w:bottom w:val="single" w:sz="6" w:space="0" w:color="auto"/>
            </w:tcBorders>
          </w:tcPr>
          <w:p w:rsidR="00F900E6" w:rsidRPr="0004498D" w:rsidRDefault="00F900E6" w:rsidP="002B24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</w:tcPr>
          <w:p w:rsidR="00F900E6" w:rsidRPr="0004498D" w:rsidRDefault="00F900E6" w:rsidP="002B24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6" w:space="0" w:color="auto"/>
            </w:tcBorders>
          </w:tcPr>
          <w:p w:rsidR="00F900E6" w:rsidRPr="0004498D" w:rsidRDefault="00F900E6" w:rsidP="002B24A2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26B67" w:rsidRPr="0004498D" w:rsidTr="005E380E">
        <w:trPr>
          <w:cantSplit/>
        </w:trPr>
        <w:tc>
          <w:tcPr>
            <w:tcW w:w="3827" w:type="dxa"/>
          </w:tcPr>
          <w:p w:rsidR="00126B67" w:rsidRPr="0004498D" w:rsidRDefault="00126B67" w:rsidP="002B24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6B67" w:rsidRPr="00600EF0" w:rsidRDefault="00264F88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126B67" w:rsidRPr="00600EF0" w:rsidRDefault="00126B67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126B67" w:rsidRPr="00600EF0" w:rsidRDefault="00264F88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136" w:type="dxa"/>
          </w:tcPr>
          <w:p w:rsidR="00126B67" w:rsidRPr="0004498D" w:rsidRDefault="00126B67" w:rsidP="002B24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126B67" w:rsidRPr="00600EF0" w:rsidRDefault="00264F88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36" w:type="dxa"/>
          </w:tcPr>
          <w:p w:rsidR="00126B67" w:rsidRPr="00600EF0" w:rsidRDefault="00126B67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126B67" w:rsidRPr="00600EF0" w:rsidRDefault="00264F88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</w:tr>
      <w:tr w:rsidR="004378FF" w:rsidRPr="0004498D" w:rsidTr="005E380E">
        <w:trPr>
          <w:cantSplit/>
        </w:trPr>
        <w:tc>
          <w:tcPr>
            <w:tcW w:w="4254" w:type="dxa"/>
            <w:gridSpan w:val="2"/>
          </w:tcPr>
          <w:p w:rsidR="004378FF" w:rsidRPr="0004498D" w:rsidRDefault="004378FF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</w:t>
            </w: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(พันบาท)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62" w:type="dxa"/>
            <w:tcBorders>
              <w:top w:val="single" w:sz="6" w:space="0" w:color="auto"/>
            </w:tcBorders>
          </w:tcPr>
          <w:p w:rsidR="004378FF" w:rsidRPr="006F0C91" w:rsidRDefault="004378FF" w:rsidP="006F0C91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0C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</w:t>
            </w:r>
            <w:r w:rsidRPr="006F0C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0C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316</w:t>
            </w:r>
          </w:p>
        </w:tc>
        <w:tc>
          <w:tcPr>
            <w:tcW w:w="136" w:type="dxa"/>
          </w:tcPr>
          <w:p w:rsidR="004378FF" w:rsidRPr="0004498D" w:rsidRDefault="004378F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4378FF" w:rsidRPr="0004498D" w:rsidRDefault="004378F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11,953</w:t>
            </w:r>
          </w:p>
        </w:tc>
        <w:tc>
          <w:tcPr>
            <w:tcW w:w="136" w:type="dxa"/>
          </w:tcPr>
          <w:p w:rsidR="004378FF" w:rsidRPr="0004498D" w:rsidRDefault="004378F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4378FF" w:rsidRPr="0004498D" w:rsidRDefault="004378F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19,248</w:t>
            </w:r>
          </w:p>
        </w:tc>
        <w:tc>
          <w:tcPr>
            <w:tcW w:w="136" w:type="dxa"/>
          </w:tcPr>
          <w:p w:rsidR="004378FF" w:rsidRPr="0004498D" w:rsidRDefault="004378F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4378FF" w:rsidRPr="0004498D" w:rsidRDefault="004378F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20,542</w:t>
            </w:r>
          </w:p>
        </w:tc>
      </w:tr>
      <w:tr w:rsidR="00DD455F" w:rsidRPr="0000551A" w:rsidTr="005E380E">
        <w:trPr>
          <w:cantSplit/>
        </w:trPr>
        <w:tc>
          <w:tcPr>
            <w:tcW w:w="3827" w:type="dxa"/>
          </w:tcPr>
          <w:p w:rsidR="00DD455F" w:rsidRPr="0000551A" w:rsidRDefault="00DD455F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055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0055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87" w:type="dxa"/>
            <w:gridSpan w:val="2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400,336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gridSpan w:val="2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400,336</w:t>
            </w:r>
          </w:p>
        </w:tc>
      </w:tr>
      <w:tr w:rsidR="00DD455F" w:rsidRPr="0000551A" w:rsidTr="005E380E">
        <w:trPr>
          <w:cantSplit/>
        </w:trPr>
        <w:tc>
          <w:tcPr>
            <w:tcW w:w="3827" w:type="dxa"/>
          </w:tcPr>
          <w:p w:rsidR="00DD455F" w:rsidRPr="008734F1" w:rsidRDefault="00DD455F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34F1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187" w:type="dxa"/>
            <w:gridSpan w:val="2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gridSpan w:val="2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455F" w:rsidRPr="0000551A" w:rsidTr="005E380E">
        <w:trPr>
          <w:cantSplit/>
        </w:trPr>
        <w:tc>
          <w:tcPr>
            <w:tcW w:w="3827" w:type="dxa"/>
          </w:tcPr>
          <w:p w:rsidR="00DD455F" w:rsidRPr="008734F1" w:rsidRDefault="00DD455F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5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</w:t>
            </w:r>
            <w:r w:rsidRPr="008734F1">
              <w:rPr>
                <w:rFonts w:asciiTheme="majorBidi" w:hAnsiTheme="majorBidi" w:cstheme="majorBidi"/>
                <w:sz w:val="24"/>
                <w:szCs w:val="24"/>
                <w:cs/>
              </w:rPr>
              <w:t>ของใบสำคัญแสดงสิทธิซื้อหุ้นสามัญ</w:t>
            </w:r>
            <w:r w:rsidRPr="008734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6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23,426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6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23,426</w:t>
            </w:r>
          </w:p>
        </w:tc>
      </w:tr>
      <w:tr w:rsidR="00DD455F" w:rsidRPr="0000551A" w:rsidTr="005E380E">
        <w:trPr>
          <w:cantSplit/>
        </w:trPr>
        <w:tc>
          <w:tcPr>
            <w:tcW w:w="3827" w:type="dxa"/>
          </w:tcPr>
          <w:p w:rsidR="00DD455F" w:rsidRPr="0000551A" w:rsidRDefault="00DD455F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055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จำนวนหุ้นสามัญถัวเฉลี่ยถ่วงน้ำหนักปรับลด</w:t>
            </w:r>
            <w:r w:rsidRPr="0000551A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0055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423,762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423,762</w:t>
            </w:r>
          </w:p>
        </w:tc>
      </w:tr>
      <w:tr w:rsidR="002D0BC6" w:rsidRPr="0000551A" w:rsidTr="005E380E">
        <w:trPr>
          <w:cantSplit/>
        </w:trPr>
        <w:tc>
          <w:tcPr>
            <w:tcW w:w="3827" w:type="dxa"/>
          </w:tcPr>
          <w:p w:rsidR="002D0BC6" w:rsidRPr="0000551A" w:rsidRDefault="002D0BC6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187" w:type="dxa"/>
            <w:gridSpan w:val="2"/>
            <w:tcBorders>
              <w:top w:val="double" w:sz="6" w:space="0" w:color="auto"/>
            </w:tcBorders>
          </w:tcPr>
          <w:p w:rsidR="002D0BC6" w:rsidRPr="00392194" w:rsidRDefault="002D0BC6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2D0BC6" w:rsidRPr="0000551A" w:rsidRDefault="002D0BC6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:rsidR="002D0BC6" w:rsidRPr="00392194" w:rsidRDefault="002D0BC6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2D0BC6" w:rsidRPr="0000551A" w:rsidRDefault="002D0BC6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:rsidR="002D0BC6" w:rsidRPr="00392194" w:rsidRDefault="002D0BC6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2D0BC6" w:rsidRPr="0000551A" w:rsidRDefault="002D0BC6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double" w:sz="6" w:space="0" w:color="auto"/>
            </w:tcBorders>
          </w:tcPr>
          <w:p w:rsidR="002D0BC6" w:rsidRPr="00392194" w:rsidRDefault="002D0BC6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1097" w:rsidRPr="0004498D" w:rsidTr="005E380E">
        <w:trPr>
          <w:cantSplit/>
          <w:trHeight w:val="63"/>
        </w:trPr>
        <w:tc>
          <w:tcPr>
            <w:tcW w:w="3827" w:type="dxa"/>
          </w:tcPr>
          <w:p w:rsidR="00E91097" w:rsidRPr="0004498D" w:rsidRDefault="00E91097" w:rsidP="0046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0.0339</w:t>
            </w:r>
          </w:p>
        </w:tc>
        <w:tc>
          <w:tcPr>
            <w:tcW w:w="136" w:type="dxa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0.0299</w:t>
            </w:r>
          </w:p>
        </w:tc>
        <w:tc>
          <w:tcPr>
            <w:tcW w:w="136" w:type="dxa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0.0456</w:t>
            </w:r>
          </w:p>
        </w:tc>
        <w:tc>
          <w:tcPr>
            <w:tcW w:w="136" w:type="dxa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E91097" w:rsidRPr="0004498D" w:rsidRDefault="00E91097" w:rsidP="0046124D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0.0513</w:t>
            </w:r>
          </w:p>
        </w:tc>
      </w:tr>
      <w:tr w:rsidR="00DD455F" w:rsidRPr="0000551A" w:rsidTr="005E380E">
        <w:trPr>
          <w:cantSplit/>
          <w:trHeight w:val="66"/>
        </w:trPr>
        <w:tc>
          <w:tcPr>
            <w:tcW w:w="3827" w:type="dxa"/>
          </w:tcPr>
          <w:p w:rsidR="00DD455F" w:rsidRPr="0000551A" w:rsidRDefault="00DD455F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51A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กำไรต่อหุ้นปรับลด (บาท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00551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6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0.0282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455F" w:rsidRPr="00392194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6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6" w:type="dxa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DD455F" w:rsidRPr="0000551A" w:rsidRDefault="00DD455F" w:rsidP="002B24A2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21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0.0485</w:t>
            </w:r>
          </w:p>
        </w:tc>
      </w:tr>
    </w:tbl>
    <w:p w:rsidR="001C6E6C" w:rsidRPr="00A16885" w:rsidRDefault="001C6E6C" w:rsidP="002B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136AFE" w:rsidRPr="00435850" w:rsidRDefault="00556467" w:rsidP="002B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21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6AFE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4035A8" w:rsidRPr="00435850" w:rsidRDefault="004035A8" w:rsidP="002B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E18DA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BA3D63" w:rsidRPr="001E18DA">
        <w:rPr>
          <w:rFonts w:asciiTheme="majorBidi" w:hAnsiTheme="majorBidi" w:cstheme="majorBidi"/>
          <w:sz w:val="32"/>
          <w:szCs w:val="32"/>
        </w:rPr>
        <w:t>1</w:t>
      </w:r>
      <w:r w:rsidR="00494E69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39219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94E69">
        <w:rPr>
          <w:rFonts w:asciiTheme="majorBidi" w:hAnsiTheme="majorBidi" w:cstheme="majorBidi" w:hint="cs"/>
          <w:sz w:val="32"/>
          <w:szCs w:val="32"/>
          <w:cs/>
        </w:rPr>
        <w:t>มีภาระผูกพัน ดังนี้</w:t>
      </w:r>
    </w:p>
    <w:p w:rsidR="00744BC7" w:rsidRPr="001E18DA" w:rsidRDefault="00556467" w:rsidP="002B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92194">
        <w:rPr>
          <w:rFonts w:asciiTheme="majorBidi" w:hAnsiTheme="majorBidi" w:cstheme="majorBidi"/>
          <w:sz w:val="32"/>
          <w:szCs w:val="32"/>
        </w:rPr>
        <w:t>1</w:t>
      </w:r>
      <w:r w:rsidR="00494E69">
        <w:rPr>
          <w:rFonts w:asciiTheme="majorBidi" w:hAnsiTheme="majorBidi" w:cstheme="majorBidi"/>
          <w:sz w:val="32"/>
          <w:szCs w:val="32"/>
        </w:rPr>
        <w:t>.1</w:t>
      </w:r>
      <w:r w:rsidR="00494E69">
        <w:rPr>
          <w:rFonts w:asciiTheme="majorBidi" w:hAnsiTheme="majorBidi" w:cstheme="majorBidi"/>
          <w:sz w:val="32"/>
          <w:szCs w:val="32"/>
          <w:cs/>
        </w:rPr>
        <w:tab/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CB26AD" w:rsidRPr="00435850">
        <w:rPr>
          <w:rFonts w:asciiTheme="majorBidi" w:hAnsiTheme="majorBidi" w:cstheme="majorBidi"/>
          <w:sz w:val="32"/>
          <w:szCs w:val="32"/>
          <w:cs/>
        </w:rPr>
        <w:t>มี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สัญญาเช่าที่ดิน</w:t>
      </w:r>
      <w:r w:rsidR="004C7F2D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E23" w:rsidRPr="00435850">
        <w:rPr>
          <w:rFonts w:asciiTheme="majorBidi" w:hAnsiTheme="majorBidi" w:cstheme="majorBidi"/>
          <w:sz w:val="32"/>
          <w:szCs w:val="32"/>
          <w:cs/>
        </w:rPr>
        <w:t>อาคารโรงเรือน</w:t>
      </w:r>
      <w:r w:rsidR="004C7F2D" w:rsidRPr="00435850">
        <w:rPr>
          <w:rFonts w:asciiTheme="majorBidi" w:hAnsiTheme="majorBidi" w:cstheme="majorBidi"/>
          <w:sz w:val="32"/>
          <w:szCs w:val="32"/>
          <w:cs/>
        </w:rPr>
        <w:t xml:space="preserve"> คลังสินค้า </w:t>
      </w:r>
      <w:r w:rsidR="00F60901" w:rsidRPr="00435850">
        <w:rPr>
          <w:rFonts w:asciiTheme="majorBidi" w:hAnsiTheme="majorBidi" w:cstheme="majorBidi"/>
          <w:sz w:val="32"/>
          <w:szCs w:val="32"/>
          <w:cs/>
        </w:rPr>
        <w:t>และ</w:t>
      </w:r>
      <w:r w:rsidR="008B7270" w:rsidRPr="00435850">
        <w:rPr>
          <w:rFonts w:asciiTheme="majorBidi" w:hAnsiTheme="majorBidi" w:cstheme="majorBidi"/>
          <w:sz w:val="32"/>
          <w:szCs w:val="32"/>
          <w:cs/>
        </w:rPr>
        <w:t>บ้านพักพนักงาน</w:t>
      </w:r>
      <w:r w:rsidR="00CA5ABF" w:rsidRPr="00435850">
        <w:rPr>
          <w:rFonts w:asciiTheme="majorBidi" w:hAnsiTheme="majorBidi" w:cstheme="majorBidi"/>
          <w:sz w:val="32"/>
          <w:szCs w:val="32"/>
          <w:cs/>
        </w:rPr>
        <w:t>หลายฉบับ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กับสำนักงานทรัพย์สินส่วนพระมหากษัตริย์</w:t>
      </w:r>
      <w:r w:rsidR="00802C10" w:rsidRPr="00435850">
        <w:rPr>
          <w:rFonts w:asciiTheme="majorBidi" w:hAnsiTheme="majorBidi" w:cstheme="majorBidi"/>
          <w:sz w:val="32"/>
          <w:szCs w:val="32"/>
          <w:cs/>
        </w:rPr>
        <w:t>และ</w:t>
      </w:r>
      <w:r w:rsidR="008D2F5F" w:rsidRPr="00435850">
        <w:rPr>
          <w:rFonts w:asciiTheme="majorBidi" w:hAnsiTheme="majorBidi" w:cstheme="majorBidi"/>
          <w:sz w:val="32"/>
          <w:szCs w:val="32"/>
          <w:cs/>
        </w:rPr>
        <w:t>บุคคลที่ไม่เกี่ยวข้องกัน</w:t>
      </w:r>
      <w:r w:rsidR="008C2E33" w:rsidRPr="00435850">
        <w:rPr>
          <w:rFonts w:asciiTheme="majorBidi" w:hAnsiTheme="majorBidi" w:cstheme="majorBidi"/>
          <w:sz w:val="32"/>
          <w:szCs w:val="32"/>
          <w:cs/>
        </w:rPr>
        <w:t>หลายท่าน</w:t>
      </w:r>
      <w:r w:rsidR="008B7270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901" w:rsidRPr="00435850">
        <w:rPr>
          <w:rFonts w:asciiTheme="majorBidi" w:hAnsiTheme="majorBidi" w:cstheme="majorBidi"/>
          <w:sz w:val="32"/>
          <w:szCs w:val="32"/>
          <w:cs/>
        </w:rPr>
        <w:t xml:space="preserve">และสัญญาเช่ารถยนต์กับบริษัทแห่งหนึ่ง </w:t>
      </w:r>
      <w:r w:rsidR="00802C10" w:rsidRPr="00435850">
        <w:rPr>
          <w:rFonts w:asciiTheme="majorBidi" w:hAnsiTheme="majorBidi" w:cstheme="majorBidi"/>
          <w:sz w:val="32"/>
          <w:szCs w:val="32"/>
          <w:cs/>
        </w:rPr>
        <w:t>สัญญาดังกล่าว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มีกำหนดเวลา</w:t>
      </w:r>
      <w:r w:rsidR="00744BC7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44BC7" w:rsidRPr="001E18DA">
        <w:rPr>
          <w:rFonts w:asciiTheme="majorBidi" w:hAnsiTheme="majorBidi" w:cstheme="majorBidi"/>
          <w:sz w:val="32"/>
          <w:szCs w:val="32"/>
        </w:rPr>
        <w:t>3</w:t>
      </w:r>
      <w:r w:rsidR="0042137B" w:rsidRPr="00435850">
        <w:rPr>
          <w:rFonts w:asciiTheme="majorBidi" w:hAnsiTheme="majorBidi" w:cstheme="majorBidi"/>
          <w:sz w:val="32"/>
          <w:szCs w:val="32"/>
          <w:cs/>
        </w:rPr>
        <w:t xml:space="preserve"> ปี ถึง</w:t>
      </w:r>
      <w:r w:rsidR="00744BC7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BD4A99" w:rsidRPr="001E18DA">
        <w:rPr>
          <w:rFonts w:asciiTheme="majorBidi" w:hAnsiTheme="majorBidi" w:cstheme="majorBidi"/>
          <w:sz w:val="32"/>
          <w:szCs w:val="32"/>
        </w:rPr>
        <w:t>2</w:t>
      </w:r>
      <w:r w:rsidR="00744BC7" w:rsidRPr="001E18DA">
        <w:rPr>
          <w:rFonts w:asciiTheme="majorBidi" w:hAnsiTheme="majorBidi" w:cstheme="majorBidi"/>
          <w:sz w:val="32"/>
          <w:szCs w:val="32"/>
        </w:rPr>
        <w:t xml:space="preserve">5 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="00BD4A99" w:rsidRPr="001E18DA">
        <w:rPr>
          <w:rFonts w:asciiTheme="majorBidi" w:hAnsiTheme="majorBidi" w:cstheme="majorBidi"/>
          <w:sz w:val="32"/>
          <w:szCs w:val="32"/>
        </w:rPr>
        <w:t xml:space="preserve">28 </w:t>
      </w:r>
      <w:r w:rsidR="00BD4A99" w:rsidRPr="0043585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744BC7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BD4A99" w:rsidRPr="001E18DA">
        <w:rPr>
          <w:rFonts w:asciiTheme="majorBidi" w:hAnsiTheme="majorBidi" w:cstheme="majorBidi"/>
          <w:sz w:val="32"/>
          <w:szCs w:val="32"/>
        </w:rPr>
        <w:t>2582</w:t>
      </w:r>
      <w:r w:rsidR="00E85E23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802C10" w:rsidRPr="001E18D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744BC7" w:rsidRPr="001E18DA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ผูกพันที่จะต้องจ่ายค่าเช่าตามส</w:t>
      </w:r>
      <w:r w:rsidR="008B7270" w:rsidRPr="001E18DA">
        <w:rPr>
          <w:rFonts w:asciiTheme="majorBidi" w:hAnsiTheme="majorBidi" w:cstheme="majorBidi"/>
          <w:sz w:val="32"/>
          <w:szCs w:val="32"/>
          <w:cs/>
        </w:rPr>
        <w:t>ัญญา</w:t>
      </w:r>
      <w:r w:rsidR="00F60901" w:rsidRPr="001E18DA">
        <w:rPr>
          <w:rFonts w:asciiTheme="majorBidi" w:hAnsiTheme="majorBidi" w:cstheme="majorBidi"/>
          <w:sz w:val="32"/>
          <w:szCs w:val="32"/>
          <w:cs/>
        </w:rPr>
        <w:t>เช่า</w:t>
      </w:r>
      <w:r w:rsidR="00744BC7" w:rsidRPr="001E18DA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65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402"/>
        <w:gridCol w:w="1985"/>
        <w:gridCol w:w="270"/>
        <w:gridCol w:w="1999"/>
      </w:tblGrid>
      <w:tr w:rsidR="00E455B2" w:rsidRPr="00E97F5E" w:rsidTr="004378FF">
        <w:trPr>
          <w:cantSplit/>
        </w:trPr>
        <w:tc>
          <w:tcPr>
            <w:tcW w:w="3402" w:type="dxa"/>
          </w:tcPr>
          <w:p w:rsidR="00E455B2" w:rsidRPr="00E97F5E" w:rsidRDefault="00E455B2" w:rsidP="002B24A2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4" w:type="dxa"/>
            <w:gridSpan w:val="3"/>
            <w:tcBorders>
              <w:bottom w:val="single" w:sz="6" w:space="0" w:color="auto"/>
            </w:tcBorders>
          </w:tcPr>
          <w:p w:rsidR="00E455B2" w:rsidRPr="00E97F5E" w:rsidRDefault="00E455B2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8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E455B2" w:rsidRPr="00E97F5E" w:rsidTr="004378FF">
        <w:trPr>
          <w:cantSplit/>
        </w:trPr>
        <w:tc>
          <w:tcPr>
            <w:tcW w:w="3402" w:type="dxa"/>
          </w:tcPr>
          <w:p w:rsidR="00E455B2" w:rsidRPr="00E97F5E" w:rsidRDefault="00E455B2" w:rsidP="002B24A2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E97F5E" w:rsidRDefault="00E455B2" w:rsidP="002B24A2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E97F5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E455B2" w:rsidRPr="00E97F5E" w:rsidRDefault="00E455B2" w:rsidP="002B24A2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E97F5E" w:rsidRDefault="00B263D6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94" w:right="-108"/>
              <w:jc w:val="center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97F5E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  <w:r w:rsidR="00E455B2" w:rsidRPr="00E97F5E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455B2" w:rsidRPr="00E97F5E" w:rsidTr="004378FF">
        <w:trPr>
          <w:cantSplit/>
        </w:trPr>
        <w:tc>
          <w:tcPr>
            <w:tcW w:w="3402" w:type="dxa"/>
          </w:tcPr>
          <w:p w:rsidR="00E455B2" w:rsidRPr="00E97F5E" w:rsidRDefault="00E455B2" w:rsidP="002B24A2">
            <w:pPr>
              <w:tabs>
                <w:tab w:val="left" w:pos="342"/>
              </w:tabs>
              <w:spacing w:line="380" w:lineRule="exact"/>
              <w:ind w:left="17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</w:tcPr>
          <w:p w:rsidR="00E455B2" w:rsidRPr="00E97F5E" w:rsidRDefault="0066009C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20,571</w:t>
            </w:r>
          </w:p>
        </w:tc>
        <w:tc>
          <w:tcPr>
            <w:tcW w:w="270" w:type="dxa"/>
          </w:tcPr>
          <w:p w:rsidR="00E455B2" w:rsidRPr="00E97F5E" w:rsidRDefault="00E455B2" w:rsidP="002B24A2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auto"/>
          </w:tcPr>
          <w:p w:rsidR="00E455B2" w:rsidRPr="00E97F5E" w:rsidRDefault="00B24274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4,844</w:t>
            </w:r>
          </w:p>
        </w:tc>
      </w:tr>
      <w:tr w:rsidR="00E455B2" w:rsidRPr="00E97F5E" w:rsidTr="004378FF">
        <w:trPr>
          <w:cantSplit/>
        </w:trPr>
        <w:tc>
          <w:tcPr>
            <w:tcW w:w="3402" w:type="dxa"/>
          </w:tcPr>
          <w:p w:rsidR="00E455B2" w:rsidRPr="00E97F5E" w:rsidRDefault="00E455B2" w:rsidP="002B24A2">
            <w:pPr>
              <w:tabs>
                <w:tab w:val="left" w:pos="342"/>
              </w:tabs>
              <w:spacing w:line="380" w:lineRule="exact"/>
              <w:ind w:left="17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985" w:type="dxa"/>
            <w:shd w:val="clear" w:color="auto" w:fill="auto"/>
          </w:tcPr>
          <w:p w:rsidR="00E455B2" w:rsidRPr="00E97F5E" w:rsidRDefault="0066009C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10,395</w:t>
            </w:r>
          </w:p>
        </w:tc>
        <w:tc>
          <w:tcPr>
            <w:tcW w:w="270" w:type="dxa"/>
          </w:tcPr>
          <w:p w:rsidR="00E455B2" w:rsidRPr="00E97F5E" w:rsidRDefault="00E455B2" w:rsidP="002B24A2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E455B2" w:rsidRPr="00E97F5E" w:rsidRDefault="00B24274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4,797</w:t>
            </w:r>
          </w:p>
        </w:tc>
      </w:tr>
      <w:tr w:rsidR="00E455B2" w:rsidRPr="00E97F5E" w:rsidTr="004378FF">
        <w:trPr>
          <w:cantSplit/>
        </w:trPr>
        <w:tc>
          <w:tcPr>
            <w:tcW w:w="3402" w:type="dxa"/>
          </w:tcPr>
          <w:p w:rsidR="00E455B2" w:rsidRPr="00E97F5E" w:rsidRDefault="00E455B2" w:rsidP="002B24A2">
            <w:pPr>
              <w:tabs>
                <w:tab w:val="left" w:pos="342"/>
              </w:tabs>
              <w:spacing w:line="380" w:lineRule="exact"/>
              <w:ind w:left="17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  <w:cs/>
              </w:rPr>
              <w:t>ห้าปีขึ้นไป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:rsidR="00E455B2" w:rsidRPr="00E97F5E" w:rsidRDefault="0066009C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27,185</w:t>
            </w:r>
          </w:p>
        </w:tc>
        <w:tc>
          <w:tcPr>
            <w:tcW w:w="270" w:type="dxa"/>
          </w:tcPr>
          <w:p w:rsidR="00E455B2" w:rsidRPr="00E97F5E" w:rsidRDefault="00E455B2" w:rsidP="002B24A2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single" w:sz="6" w:space="0" w:color="auto"/>
            </w:tcBorders>
            <w:shd w:val="clear" w:color="auto" w:fill="auto"/>
          </w:tcPr>
          <w:p w:rsidR="00E455B2" w:rsidRPr="00E97F5E" w:rsidRDefault="009C1C66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27,185</w:t>
            </w:r>
          </w:p>
        </w:tc>
      </w:tr>
      <w:tr w:rsidR="00E455B2" w:rsidRPr="00E97F5E" w:rsidTr="004378FF">
        <w:trPr>
          <w:cantSplit/>
        </w:trPr>
        <w:tc>
          <w:tcPr>
            <w:tcW w:w="3402" w:type="dxa"/>
          </w:tcPr>
          <w:p w:rsidR="00E455B2" w:rsidRPr="00E97F5E" w:rsidRDefault="00E455B2" w:rsidP="002B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4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E97F5E" w:rsidRDefault="0066009C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58,151</w:t>
            </w:r>
          </w:p>
        </w:tc>
        <w:tc>
          <w:tcPr>
            <w:tcW w:w="270" w:type="dxa"/>
          </w:tcPr>
          <w:p w:rsidR="00E455B2" w:rsidRPr="00E97F5E" w:rsidRDefault="00E455B2" w:rsidP="002B24A2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E97F5E" w:rsidRDefault="009C1C66" w:rsidP="002B24A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7F5E">
              <w:rPr>
                <w:rFonts w:asciiTheme="majorBidi" w:hAnsiTheme="majorBidi" w:cstheme="majorBidi"/>
                <w:sz w:val="32"/>
                <w:szCs w:val="32"/>
              </w:rPr>
              <w:t>36,826</w:t>
            </w:r>
          </w:p>
        </w:tc>
      </w:tr>
    </w:tbl>
    <w:p w:rsidR="00E97F5E" w:rsidRDefault="00E97F5E" w:rsidP="002B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27F57" w:rsidRDefault="00556467" w:rsidP="002B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9C1C66">
        <w:rPr>
          <w:rFonts w:asciiTheme="majorBidi" w:hAnsiTheme="majorBidi" w:cstheme="majorBidi"/>
          <w:sz w:val="32"/>
          <w:szCs w:val="32"/>
        </w:rPr>
        <w:t>1</w:t>
      </w:r>
      <w:r w:rsidR="00494E69">
        <w:rPr>
          <w:rFonts w:asciiTheme="majorBidi" w:hAnsiTheme="majorBidi" w:cstheme="majorBidi"/>
          <w:sz w:val="32"/>
          <w:szCs w:val="32"/>
        </w:rPr>
        <w:t>.2</w:t>
      </w:r>
      <w:r w:rsidR="00494E69">
        <w:rPr>
          <w:rFonts w:asciiTheme="majorBidi" w:hAnsiTheme="majorBidi" w:cstheme="majorBidi"/>
          <w:sz w:val="32"/>
          <w:szCs w:val="32"/>
          <w:cs/>
        </w:rPr>
        <w:tab/>
      </w:r>
      <w:r w:rsidR="0022282B"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1C6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2282B" w:rsidRPr="00435850">
        <w:rPr>
          <w:rFonts w:asciiTheme="majorBidi" w:hAnsiTheme="majorBidi" w:cstheme="majorBidi"/>
          <w:sz w:val="32"/>
          <w:szCs w:val="32"/>
          <w:cs/>
        </w:rPr>
        <w:t>มี</w:t>
      </w:r>
      <w:r w:rsidR="008D2F5F" w:rsidRPr="00435850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22282B" w:rsidRPr="00435850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8D2F5F" w:rsidRPr="00435850">
        <w:rPr>
          <w:rFonts w:asciiTheme="majorBidi" w:hAnsiTheme="majorBidi" w:cstheme="majorBidi"/>
          <w:sz w:val="32"/>
          <w:szCs w:val="32"/>
          <w:cs/>
        </w:rPr>
        <w:t>จา</w:t>
      </w:r>
      <w:r w:rsidR="008C0782" w:rsidRPr="00435850">
        <w:rPr>
          <w:rFonts w:asciiTheme="majorBidi" w:hAnsiTheme="majorBidi" w:cstheme="majorBidi"/>
          <w:sz w:val="32"/>
          <w:szCs w:val="32"/>
          <w:cs/>
        </w:rPr>
        <w:t>กสัญญาก่อสร้างทรัพย์สิน</w:t>
      </w:r>
      <w:r w:rsidR="00526666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 </w:t>
      </w:r>
      <w:r w:rsidR="00526666">
        <w:rPr>
          <w:rFonts w:asciiTheme="majorBidi" w:hAnsiTheme="majorBidi" w:cstheme="majorBidi"/>
          <w:sz w:val="32"/>
          <w:szCs w:val="32"/>
        </w:rPr>
        <w:t xml:space="preserve">2.29 </w:t>
      </w:r>
      <w:r w:rsidR="00526666">
        <w:rPr>
          <w:rFonts w:asciiTheme="majorBidi" w:hAnsiTheme="majorBidi" w:cstheme="majorBidi" w:hint="cs"/>
          <w:sz w:val="32"/>
          <w:szCs w:val="32"/>
          <w:cs/>
        </w:rPr>
        <w:t xml:space="preserve">ล้านบาท(รวมภาษีมูลค่าเพิ่ม) </w:t>
      </w:r>
      <w:r w:rsidR="008C0782" w:rsidRPr="00435850">
        <w:rPr>
          <w:rFonts w:asciiTheme="majorBidi" w:hAnsiTheme="majorBidi" w:cstheme="majorBidi"/>
          <w:sz w:val="32"/>
          <w:szCs w:val="32"/>
          <w:cs/>
        </w:rPr>
        <w:t>และซื้อเครื่องจักร</w:t>
      </w:r>
      <w:r w:rsidR="000D0732" w:rsidRPr="00435850">
        <w:rPr>
          <w:rFonts w:asciiTheme="majorBidi" w:hAnsiTheme="majorBidi" w:cstheme="majorBidi"/>
          <w:sz w:val="32"/>
          <w:szCs w:val="32"/>
          <w:cs/>
        </w:rPr>
        <w:t>และ</w:t>
      </w:r>
      <w:r w:rsidR="0022282B" w:rsidRPr="00435850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26666">
        <w:rPr>
          <w:rFonts w:asciiTheme="majorBidi" w:hAnsiTheme="majorBidi" w:cstheme="majorBidi" w:hint="cs"/>
          <w:sz w:val="32"/>
          <w:szCs w:val="32"/>
          <w:cs/>
        </w:rPr>
        <w:t>จากต่างประเทศ</w:t>
      </w:r>
      <w:r w:rsidR="008D2F5F" w:rsidRPr="00435850">
        <w:rPr>
          <w:rFonts w:asciiTheme="majorBidi" w:hAnsiTheme="majorBidi" w:cstheme="majorBidi"/>
          <w:sz w:val="32"/>
          <w:szCs w:val="32"/>
          <w:cs/>
        </w:rPr>
        <w:t xml:space="preserve">จำนวนเงินรวม </w:t>
      </w:r>
      <w:r w:rsidR="00526666">
        <w:rPr>
          <w:rFonts w:asciiTheme="majorBidi" w:hAnsiTheme="majorBidi" w:cstheme="majorBidi"/>
          <w:sz w:val="32"/>
          <w:szCs w:val="32"/>
        </w:rPr>
        <w:t>0.11</w:t>
      </w:r>
      <w:r w:rsidR="008D2F5F" w:rsidRPr="0043585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526666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:rsidR="00E97F5E" w:rsidRDefault="00E97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526666" w:rsidRDefault="00556467" w:rsidP="0004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9C1C66">
        <w:rPr>
          <w:rFonts w:asciiTheme="majorBidi" w:hAnsiTheme="majorBidi" w:cstheme="majorBidi" w:hint="cs"/>
          <w:sz w:val="32"/>
          <w:szCs w:val="32"/>
          <w:cs/>
        </w:rPr>
        <w:t>1</w:t>
      </w:r>
      <w:r w:rsidR="000A21D8">
        <w:rPr>
          <w:rFonts w:asciiTheme="majorBidi" w:hAnsiTheme="majorBidi" w:cstheme="majorBidi"/>
          <w:sz w:val="32"/>
          <w:szCs w:val="32"/>
        </w:rPr>
        <w:t xml:space="preserve">.3 </w:t>
      </w:r>
      <w:r w:rsidR="000A21D8">
        <w:rPr>
          <w:rFonts w:asciiTheme="majorBidi" w:hAnsiTheme="majorBidi" w:cstheme="majorBidi"/>
          <w:sz w:val="32"/>
          <w:szCs w:val="32"/>
        </w:rPr>
        <w:tab/>
      </w:r>
      <w:r w:rsidR="00F900E6" w:rsidRPr="00442E0D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F900E6" w:rsidRPr="00442E0D">
        <w:rPr>
          <w:rFonts w:asciiTheme="majorBidi" w:hAnsiTheme="majorBidi" w:cstheme="majorBidi"/>
          <w:sz w:val="32"/>
          <w:szCs w:val="32"/>
        </w:rPr>
        <w:t xml:space="preserve"> </w:t>
      </w:r>
      <w:r w:rsidR="00057E7A" w:rsidRPr="00442E0D">
        <w:rPr>
          <w:rFonts w:asciiTheme="majorBidi" w:hAnsiTheme="majorBidi" w:cstheme="majorBidi"/>
          <w:sz w:val="32"/>
          <w:szCs w:val="32"/>
        </w:rPr>
        <w:t>3</w:t>
      </w:r>
      <w:r w:rsidR="00B00CA8" w:rsidRPr="00442E0D">
        <w:rPr>
          <w:rFonts w:asciiTheme="majorBidi" w:hAnsiTheme="majorBidi" w:cstheme="majorBidi"/>
          <w:sz w:val="32"/>
          <w:szCs w:val="32"/>
        </w:rPr>
        <w:t>.1</w:t>
      </w:r>
      <w:r w:rsidR="00526666" w:rsidRPr="00442E0D">
        <w:rPr>
          <w:rFonts w:asciiTheme="majorBidi" w:hAnsiTheme="majorBidi" w:cstheme="majorBidi"/>
          <w:sz w:val="32"/>
          <w:szCs w:val="32"/>
        </w:rPr>
        <w:t>0</w:t>
      </w:r>
      <w:r w:rsidR="00F900E6" w:rsidRPr="00442E0D">
        <w:rPr>
          <w:rFonts w:asciiTheme="majorBidi" w:hAnsiTheme="majorBidi" w:cstheme="majorBidi"/>
          <w:sz w:val="32"/>
          <w:szCs w:val="32"/>
        </w:rPr>
        <w:t xml:space="preserve"> </w:t>
      </w:r>
      <w:r w:rsidR="00F900E6" w:rsidRPr="00442E0D">
        <w:rPr>
          <w:rFonts w:asciiTheme="majorBidi" w:hAnsiTheme="majorBidi" w:cstheme="majorBidi"/>
          <w:sz w:val="32"/>
          <w:szCs w:val="32"/>
          <w:cs/>
        </w:rPr>
        <w:t>ล้าน</w:t>
      </w:r>
      <w:r w:rsidR="00526666" w:rsidRPr="00442E0D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:rsidR="005D22F4" w:rsidRPr="00494E69" w:rsidRDefault="005D22F4" w:rsidP="0077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826EE8" w:rsidRPr="00727F57" w:rsidRDefault="00556467" w:rsidP="0033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9C1C66">
        <w:rPr>
          <w:rFonts w:asciiTheme="majorBidi" w:hAnsiTheme="majorBidi" w:cstheme="majorBidi" w:hint="cs"/>
          <w:sz w:val="32"/>
          <w:szCs w:val="32"/>
          <w:cs/>
        </w:rPr>
        <w:t>1</w:t>
      </w:r>
      <w:r w:rsidR="001A3646">
        <w:rPr>
          <w:rFonts w:asciiTheme="majorBidi" w:hAnsiTheme="majorBidi" w:cstheme="majorBidi"/>
          <w:sz w:val="32"/>
          <w:szCs w:val="32"/>
        </w:rPr>
        <w:t>.4</w:t>
      </w:r>
      <w:r w:rsidR="001A3646">
        <w:rPr>
          <w:rFonts w:asciiTheme="majorBidi" w:hAnsiTheme="majorBidi" w:cstheme="majorBidi"/>
          <w:sz w:val="32"/>
          <w:szCs w:val="32"/>
        </w:rPr>
        <w:tab/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>บริษัทมีสัญญาซื้อเงินตราต่างประเทศล่วง</w:t>
      </w:r>
      <w:r w:rsidR="008F004D" w:rsidRPr="00435850">
        <w:rPr>
          <w:rFonts w:asciiTheme="majorBidi" w:hAnsiTheme="majorBidi" w:cstheme="majorBidi"/>
          <w:sz w:val="32"/>
          <w:szCs w:val="32"/>
          <w:cs/>
        </w:rPr>
        <w:t>หน้าหลายฉบับกับธนาคารในประเทศหลาย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แห่งเป็นจำนวนรวม </w:t>
      </w:r>
      <w:r w:rsidR="006C78AD">
        <w:rPr>
          <w:rFonts w:asciiTheme="majorBidi" w:hAnsiTheme="majorBidi" w:cstheme="majorBidi"/>
          <w:sz w:val="32"/>
          <w:szCs w:val="32"/>
        </w:rPr>
        <w:t xml:space="preserve">1.00 </w:t>
      </w:r>
      <w:r w:rsidR="006C78AD" w:rsidRPr="00727F57">
        <w:rPr>
          <w:rFonts w:asciiTheme="majorBidi" w:hAnsiTheme="majorBidi" w:cstheme="majorBidi"/>
          <w:sz w:val="32"/>
          <w:szCs w:val="32"/>
          <w:cs/>
        </w:rPr>
        <w:t>ล้านดอลลาร์สหรัฐอเมริกาต่อ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6666">
        <w:rPr>
          <w:rFonts w:asciiTheme="majorBidi" w:hAnsiTheme="majorBidi" w:cstheme="majorBidi"/>
          <w:sz w:val="32"/>
          <w:szCs w:val="32"/>
        </w:rPr>
        <w:t>31.14</w:t>
      </w:r>
      <w:r w:rsidR="00826EE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ล้านบาท มูลค่ายุติธรรมของสัญญาดังกล่าวข้างต้น ณ วันที่ </w:t>
      </w:r>
      <w:r w:rsidR="004035A8" w:rsidRPr="00727F57">
        <w:rPr>
          <w:rFonts w:asciiTheme="majorBidi" w:hAnsiTheme="majorBidi" w:cstheme="majorBidi"/>
          <w:sz w:val="32"/>
          <w:szCs w:val="32"/>
        </w:rPr>
        <w:t>31</w:t>
      </w:r>
      <w:r w:rsidR="00F466D6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26666">
        <w:rPr>
          <w:rFonts w:asciiTheme="majorBidi" w:hAnsiTheme="majorBidi" w:cstheme="majorBidi"/>
          <w:sz w:val="32"/>
          <w:szCs w:val="32"/>
        </w:rPr>
        <w:t>2561</w:t>
      </w:r>
      <w:r w:rsidR="00826EE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มีจำนวนเงินประมาณ </w:t>
      </w:r>
      <w:r w:rsidR="00526666">
        <w:rPr>
          <w:rFonts w:asciiTheme="majorBidi" w:hAnsiTheme="majorBidi" w:cstheme="majorBidi"/>
          <w:sz w:val="32"/>
          <w:szCs w:val="32"/>
        </w:rPr>
        <w:t>31.14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30227D" w:rsidRDefault="0030227D" w:rsidP="005D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B26AD" w:rsidRPr="00727F57" w:rsidRDefault="00556467" w:rsidP="007A1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15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D4A99" w:rsidRPr="00727F57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CB26AD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:rsidR="00B717F4" w:rsidRDefault="008739DE" w:rsidP="0085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35A8" w:rsidRPr="00727F57">
        <w:rPr>
          <w:rFonts w:asciiTheme="majorBidi" w:hAnsiTheme="majorBidi" w:cstheme="majorBidi"/>
          <w:sz w:val="32"/>
          <w:szCs w:val="32"/>
        </w:rPr>
        <w:t xml:space="preserve">31 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035A8" w:rsidRPr="00727F57">
        <w:rPr>
          <w:rFonts w:asciiTheme="majorBidi" w:hAnsiTheme="majorBidi" w:cstheme="majorBidi"/>
          <w:sz w:val="32"/>
          <w:szCs w:val="32"/>
        </w:rPr>
        <w:t>256</w:t>
      </w:r>
      <w:r w:rsidR="00BA3D63" w:rsidRPr="00727F57">
        <w:rPr>
          <w:rFonts w:asciiTheme="majorBidi" w:hAnsiTheme="majorBidi" w:cstheme="majorBidi"/>
          <w:sz w:val="32"/>
          <w:szCs w:val="32"/>
        </w:rPr>
        <w:t>1</w:t>
      </w:r>
      <w:r w:rsidR="004035A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4329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>มี</w:t>
      </w:r>
      <w:r w:rsidR="00371467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="008B7270" w:rsidRPr="00435850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="003612E0" w:rsidRPr="00435850">
        <w:rPr>
          <w:rFonts w:asciiTheme="majorBidi" w:hAnsiTheme="majorBidi" w:cstheme="majorBidi"/>
          <w:sz w:val="32"/>
          <w:szCs w:val="32"/>
          <w:cs/>
        </w:rPr>
        <w:t>หลาย</w:t>
      </w:r>
      <w:r w:rsidR="00F900E6" w:rsidRPr="00435850">
        <w:rPr>
          <w:rFonts w:asciiTheme="majorBidi" w:hAnsiTheme="majorBidi" w:cstheme="majorBidi"/>
          <w:sz w:val="32"/>
          <w:szCs w:val="32"/>
          <w:cs/>
        </w:rPr>
        <w:t>แห่งออกหนังสือค้ำประกันบริษัทและบริษัทย่อยให้กับหน่วยงานรัฐบาลหลายแห่งเพื่อประโยชน์ทางการค้าเป็นจำนวนเงินรวม</w:t>
      </w:r>
      <w:r w:rsidR="00F900E6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EA38FE">
        <w:rPr>
          <w:rFonts w:asciiTheme="majorBidi" w:hAnsiTheme="majorBidi" w:cstheme="majorBidi"/>
          <w:sz w:val="32"/>
          <w:szCs w:val="32"/>
        </w:rPr>
        <w:t>8.45</w:t>
      </w:r>
      <w:r w:rsidR="00F900E6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F900E6" w:rsidRPr="0043585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5434C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38FE">
        <w:rPr>
          <w:rFonts w:asciiTheme="majorBidi" w:hAnsiTheme="majorBidi" w:cstheme="majorBidi"/>
          <w:sz w:val="32"/>
          <w:szCs w:val="32"/>
        </w:rPr>
        <w:t>(</w:t>
      </w:r>
      <w:r w:rsidR="00EA38FE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EA38FE">
        <w:rPr>
          <w:rFonts w:asciiTheme="majorBidi" w:hAnsiTheme="majorBidi" w:cstheme="majorBidi"/>
          <w:sz w:val="32"/>
          <w:szCs w:val="32"/>
        </w:rPr>
        <w:t xml:space="preserve">5.66 </w:t>
      </w:r>
      <w:r w:rsidR="00EA38FE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852A98" w:rsidRPr="00852A98" w:rsidRDefault="00852A98" w:rsidP="00023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 w:firstLine="425"/>
        <w:jc w:val="both"/>
        <w:rPr>
          <w:rFonts w:asciiTheme="majorBidi" w:hAnsiTheme="majorBidi" w:cstheme="majorBidi"/>
          <w:sz w:val="32"/>
          <w:szCs w:val="32"/>
        </w:rPr>
      </w:pPr>
    </w:p>
    <w:p w:rsidR="00A10C20" w:rsidRPr="0024166F" w:rsidRDefault="00A10C20" w:rsidP="0062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D617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416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416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4166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A10C20" w:rsidRPr="0024166F" w:rsidRDefault="00A10C20" w:rsidP="00DB75E6">
      <w:pPr>
        <w:tabs>
          <w:tab w:val="left" w:pos="540"/>
        </w:tabs>
        <w:spacing w:line="35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66F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607DD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16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66F">
        <w:rPr>
          <w:rFonts w:asciiTheme="majorBidi" w:hAnsiTheme="majorBidi" w:cstheme="majorBidi"/>
          <w:sz w:val="32"/>
          <w:szCs w:val="32"/>
        </w:rPr>
        <w:t>2560</w:t>
      </w:r>
      <w:r w:rsidRPr="0024166F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607DD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24166F">
        <w:rPr>
          <w:rFonts w:asciiTheme="majorBidi" w:hAnsiTheme="majorBidi" w:cstheme="majorBidi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24166F">
        <w:rPr>
          <w:rFonts w:asciiTheme="majorBidi" w:hAnsiTheme="majorBidi" w:cstheme="majorBidi"/>
          <w:sz w:val="32"/>
          <w:szCs w:val="32"/>
        </w:rPr>
        <w:t xml:space="preserve"> </w:t>
      </w:r>
      <w:r w:rsidRPr="0024166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277" w:type="dxa"/>
        <w:tblInd w:w="90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5906D9" w:rsidRPr="007F4DC0" w:rsidTr="00862D6E">
        <w:tc>
          <w:tcPr>
            <w:tcW w:w="2410" w:type="dxa"/>
            <w:shd w:val="clear" w:color="auto" w:fill="auto"/>
          </w:tcPr>
          <w:p w:rsidR="005906D9" w:rsidRPr="007F4DC0" w:rsidRDefault="005906D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7" w:type="dxa"/>
            <w:gridSpan w:val="11"/>
            <w:tcBorders>
              <w:bottom w:val="single" w:sz="6" w:space="0" w:color="auto"/>
            </w:tcBorders>
          </w:tcPr>
          <w:p w:rsidR="005906D9" w:rsidRPr="007F4DC0" w:rsidRDefault="005906D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17F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906D9" w:rsidRPr="007F4DC0" w:rsidTr="00862D6E">
        <w:tc>
          <w:tcPr>
            <w:tcW w:w="2410" w:type="dxa"/>
            <w:shd w:val="clear" w:color="auto" w:fill="auto"/>
          </w:tcPr>
          <w:p w:rsidR="005906D9" w:rsidRPr="007F4DC0" w:rsidRDefault="005906D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7F4DC0" w:rsidRDefault="005906D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906D9" w:rsidRPr="007F4DC0" w:rsidRDefault="005906D9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7F4DC0" w:rsidRDefault="005906D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17F4">
              <w:rPr>
                <w:rFonts w:asciiTheme="majorBidi" w:hAnsiTheme="majorBidi" w:cstheme="majorBidi"/>
                <w:b/>
                <w:spacing w:val="-4"/>
                <w:sz w:val="24"/>
                <w:szCs w:val="24"/>
                <w:cs/>
              </w:rPr>
              <w:t>งบ</w:t>
            </w:r>
            <w:r w:rsidRPr="00125E79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การเงิน</w:t>
            </w:r>
            <w:r w:rsidRPr="00B717F4">
              <w:rPr>
                <w:rFonts w:asciiTheme="majorBidi" w:hAnsiTheme="majorBidi" w:cstheme="majorBidi"/>
                <w:b/>
                <w:spacing w:val="-4"/>
                <w:sz w:val="24"/>
                <w:szCs w:val="24"/>
                <w:cs/>
              </w:rPr>
              <w:t>เฉพาะกิจการ</w:t>
            </w:r>
          </w:p>
        </w:tc>
      </w:tr>
      <w:tr w:rsidR="00862D6E" w:rsidRPr="007F4DC0" w:rsidTr="00862D6E">
        <w:tc>
          <w:tcPr>
            <w:tcW w:w="2410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862D6E" w:rsidRPr="00862D6E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62D6E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862D6E" w:rsidRPr="00862D6E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62D6E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</w:tr>
      <w:tr w:rsidR="00862D6E" w:rsidRPr="007F4DC0" w:rsidTr="00862D6E">
        <w:tc>
          <w:tcPr>
            <w:tcW w:w="2410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62D6E" w:rsidRPr="007F4DC0" w:rsidTr="005906D9">
        <w:tc>
          <w:tcPr>
            <w:tcW w:w="2410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7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7F4DC0" w:rsidRDefault="00862D6E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4DC0">
              <w:rPr>
                <w:rFonts w:asciiTheme="majorBidi" w:hAnsiTheme="majorBidi" w:cstheme="majorBidi" w:hint="cs"/>
                <w:sz w:val="22"/>
                <w:cs/>
              </w:rPr>
              <w:t>กิจการ</w:t>
            </w:r>
            <w:r w:rsidRPr="007F4DC0">
              <w:rPr>
                <w:rFonts w:asciiTheme="majorBidi" w:hAnsiTheme="majorBidi" w:cstheme="majorBidi"/>
                <w:sz w:val="22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29,581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29,605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cs/>
              </w:rPr>
              <w:t>อื่น ๆ</w:t>
            </w: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232,139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13,611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245,750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188,120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11,205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199,325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53,822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(14,613)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39,209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12,475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(11,</w:t>
            </w:r>
            <w:r w:rsidRPr="007F4DC0">
              <w:rPr>
                <w:rFonts w:asciiTheme="majorBidi" w:hAnsiTheme="majorBidi" w:cstheme="majorBidi" w:hint="cs"/>
                <w:sz w:val="22"/>
                <w:szCs w:val="22"/>
                <w:cs/>
              </w:rPr>
              <w:t>362</w:t>
            </w:r>
            <w:r w:rsidRPr="007F4DC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7F4DC0">
              <w:rPr>
                <w:rFonts w:asciiTheme="majorBidi" w:hAnsiTheme="majorBidi" w:cstheme="majorBidi" w:hint="cs"/>
                <w:sz w:val="22"/>
                <w:szCs w:val="22"/>
                <w:cs/>
              </w:rPr>
              <w:t>113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CE076F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207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207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9,102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(1,416)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7,686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7F4D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212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(207)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7F4D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005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4DC0">
              <w:rPr>
                <w:rFonts w:asciiTheme="majorBidi" w:hAnsiTheme="majorBidi" w:cstheme="majorBidi" w:hint="cs"/>
                <w:sz w:val="22"/>
                <w:cs/>
              </w:rPr>
              <w:t>กิจการ</w:t>
            </w:r>
            <w:r w:rsidRPr="007F4DC0">
              <w:rPr>
                <w:rFonts w:asciiTheme="majorBidi" w:hAnsiTheme="majorBidi" w:cstheme="majorBidi"/>
                <w:sz w:val="22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3,219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3,240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21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783</w:t>
            </w:r>
          </w:p>
        </w:tc>
      </w:tr>
      <w:tr w:rsidR="00B27483" w:rsidRPr="007F4DC0" w:rsidTr="005906D9">
        <w:tc>
          <w:tcPr>
            <w:tcW w:w="2410" w:type="dxa"/>
            <w:shd w:val="clear" w:color="auto" w:fill="auto"/>
          </w:tcPr>
          <w:p w:rsidR="00B27483" w:rsidRPr="007F4DC0" w:rsidRDefault="00B27483" w:rsidP="005D22F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cs/>
              </w:rPr>
              <w:t>อื่น ๆ</w:t>
            </w:r>
          </w:p>
        </w:tc>
        <w:tc>
          <w:tcPr>
            <w:tcW w:w="907" w:type="dxa"/>
          </w:tcPr>
          <w:p w:rsidR="00B27483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151,466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470E47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29,953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470E47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181,719</w:t>
            </w:r>
          </w:p>
        </w:tc>
        <w:tc>
          <w:tcPr>
            <w:tcW w:w="85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88,304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14,275</w:t>
            </w:r>
          </w:p>
        </w:tc>
        <w:tc>
          <w:tcPr>
            <w:tcW w:w="85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B27483" w:rsidRPr="007F4DC0" w:rsidRDefault="00B27483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102,579</w:t>
            </w:r>
          </w:p>
        </w:tc>
      </w:tr>
      <w:tr w:rsidR="00EE6F89" w:rsidRPr="007F4DC0" w:rsidTr="005906D9">
        <w:tc>
          <w:tcPr>
            <w:tcW w:w="2410" w:type="dxa"/>
            <w:shd w:val="clear" w:color="auto" w:fill="auto"/>
          </w:tcPr>
          <w:p w:rsidR="00EE6F89" w:rsidRPr="007F4DC0" w:rsidRDefault="00EE6F89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07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2,863</w:t>
            </w:r>
          </w:p>
        </w:tc>
        <w:tc>
          <w:tcPr>
            <w:tcW w:w="85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(2,863)</w:t>
            </w:r>
          </w:p>
        </w:tc>
        <w:tc>
          <w:tcPr>
            <w:tcW w:w="85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(762)</w:t>
            </w:r>
          </w:p>
        </w:tc>
        <w:tc>
          <w:tcPr>
            <w:tcW w:w="85" w:type="dxa"/>
            <w:shd w:val="clear" w:color="auto" w:fill="auto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EE6F89" w:rsidRPr="007F4DC0" w:rsidRDefault="00EE6F89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36F52" w:rsidRPr="007F4DC0" w:rsidTr="005906D9">
        <w:tc>
          <w:tcPr>
            <w:tcW w:w="2410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470E47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470E47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</w:tr>
      <w:tr w:rsidR="00736F52" w:rsidRPr="007F4DC0" w:rsidTr="005906D9">
        <w:tc>
          <w:tcPr>
            <w:tcW w:w="2410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97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35,712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(35,712)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14,635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(14,635)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36F52" w:rsidRPr="007F4DC0" w:rsidTr="005906D9">
        <w:tc>
          <w:tcPr>
            <w:tcW w:w="2410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97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36F52" w:rsidRPr="007F4DC0" w:rsidTr="005906D9">
        <w:tc>
          <w:tcPr>
            <w:tcW w:w="2410" w:type="dxa"/>
            <w:shd w:val="clear" w:color="auto" w:fill="auto"/>
          </w:tcPr>
          <w:p w:rsidR="00736F52" w:rsidRPr="007F4DC0" w:rsidRDefault="00736F52" w:rsidP="005D22F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4DC0">
              <w:rPr>
                <w:rFonts w:asciiTheme="majorBidi" w:hAnsiTheme="majorBidi" w:cstheme="majorBidi" w:hint="cs"/>
                <w:sz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7" w:type="dxa"/>
          </w:tcPr>
          <w:p w:rsidR="00736F52" w:rsidRPr="007F4DC0" w:rsidRDefault="00C83FFA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1,026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736F52" w:rsidRPr="007F4DC0" w:rsidRDefault="00C83FFA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736F52" w:rsidRPr="007F4DC0" w:rsidRDefault="00C83FFA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1,204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 w:hint="cs"/>
                <w:sz w:val="22"/>
                <w:szCs w:val="22"/>
                <w:cs/>
              </w:rPr>
              <w:t>77</w:t>
            </w:r>
            <w:r w:rsidRPr="007F4DC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(51)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</w:tr>
      <w:tr w:rsidR="00736F52" w:rsidRPr="007F4DC0" w:rsidTr="005906D9">
        <w:tc>
          <w:tcPr>
            <w:tcW w:w="2410" w:type="dxa"/>
            <w:shd w:val="clear" w:color="auto" w:fill="auto"/>
          </w:tcPr>
          <w:p w:rsidR="00736F52" w:rsidRPr="007F4DC0" w:rsidRDefault="00736F52" w:rsidP="005D22F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4DC0">
              <w:rPr>
                <w:rFonts w:asciiTheme="majorBidi" w:hAnsiTheme="majorBidi" w:cstheme="majorBidi" w:hint="cs"/>
                <w:sz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907" w:type="dxa"/>
          </w:tcPr>
          <w:p w:rsidR="00736F52" w:rsidRPr="007F4DC0" w:rsidRDefault="009B205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3,006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9B205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(435)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9B205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2,571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1,713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</w:rPr>
              <w:t>1,607</w:t>
            </w:r>
          </w:p>
        </w:tc>
      </w:tr>
      <w:tr w:rsidR="00736F52" w:rsidRPr="007F4DC0" w:rsidTr="005906D9">
        <w:tc>
          <w:tcPr>
            <w:tcW w:w="2410" w:type="dxa"/>
            <w:shd w:val="clear" w:color="auto" w:fill="auto"/>
          </w:tcPr>
          <w:p w:rsidR="00736F52" w:rsidRPr="00EA38FE" w:rsidRDefault="00736F52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38F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EA38FE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07" w:type="dxa"/>
          </w:tcPr>
          <w:p w:rsidR="00736F52" w:rsidRPr="007F4DC0" w:rsidRDefault="009B205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470E47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4,562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470E47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4,707</w:t>
            </w:r>
          </w:p>
        </w:tc>
        <w:tc>
          <w:tcPr>
            <w:tcW w:w="85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736F52" w:rsidRPr="007F4DC0" w:rsidRDefault="00736F52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</w:tbl>
    <w:p w:rsidR="00E97F5E" w:rsidRDefault="00E97F5E"/>
    <w:p w:rsidR="00E97F5E" w:rsidRDefault="00E97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277" w:type="dxa"/>
        <w:tblInd w:w="90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5D22F4" w:rsidRPr="007F4DC0" w:rsidTr="005D22F4">
        <w:tc>
          <w:tcPr>
            <w:tcW w:w="2410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7" w:type="dxa"/>
            <w:gridSpan w:val="11"/>
            <w:tcBorders>
              <w:bottom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17F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D22F4" w:rsidRPr="007F4DC0" w:rsidTr="005D22F4">
        <w:tc>
          <w:tcPr>
            <w:tcW w:w="2410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17F4">
              <w:rPr>
                <w:rFonts w:asciiTheme="majorBidi" w:hAnsiTheme="majorBidi" w:cstheme="majorBidi"/>
                <w:b/>
                <w:spacing w:val="-4"/>
                <w:sz w:val="24"/>
                <w:szCs w:val="24"/>
                <w:cs/>
              </w:rPr>
              <w:t>งบ</w:t>
            </w:r>
            <w:r w:rsidRPr="00125E79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การเงิน</w:t>
            </w:r>
            <w:r w:rsidRPr="00B717F4">
              <w:rPr>
                <w:rFonts w:asciiTheme="majorBidi" w:hAnsiTheme="majorBidi" w:cstheme="majorBidi"/>
                <w:b/>
                <w:spacing w:val="-4"/>
                <w:sz w:val="24"/>
                <w:szCs w:val="24"/>
                <w:cs/>
              </w:rPr>
              <w:t>เฉพาะกิจการ</w:t>
            </w:r>
          </w:p>
        </w:tc>
      </w:tr>
      <w:tr w:rsidR="005D22F4" w:rsidRPr="007F4DC0" w:rsidTr="005D22F4">
        <w:tc>
          <w:tcPr>
            <w:tcW w:w="2410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D22F4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5D22F4" w:rsidRPr="00862D6E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62D6E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D22F4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5D22F4" w:rsidRPr="00862D6E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62D6E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C0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</w:tr>
      <w:tr w:rsidR="005D22F4" w:rsidRPr="007F4DC0" w:rsidTr="005D22F4">
        <w:tc>
          <w:tcPr>
            <w:tcW w:w="2410" w:type="dxa"/>
            <w:shd w:val="clear" w:color="auto" w:fill="auto"/>
          </w:tcPr>
          <w:p w:rsidR="005D22F4" w:rsidRPr="000019A9" w:rsidRDefault="005D22F4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19A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กำไรขาดทุนเบ็ดเสร็จ</w:t>
            </w:r>
          </w:p>
        </w:tc>
        <w:tc>
          <w:tcPr>
            <w:tcW w:w="907" w:type="dxa"/>
          </w:tcPr>
          <w:p w:rsidR="005D22F4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22F4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22F4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22F4" w:rsidRPr="007F4DC0" w:rsidTr="005D22F4">
        <w:tc>
          <w:tcPr>
            <w:tcW w:w="2410" w:type="dxa"/>
            <w:shd w:val="clear" w:color="auto" w:fill="auto"/>
          </w:tcPr>
          <w:p w:rsidR="005D22F4" w:rsidRPr="00EA38FE" w:rsidRDefault="005D22F4" w:rsidP="005D22F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07" w:type="dxa"/>
          </w:tcPr>
          <w:p w:rsidR="005D22F4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7,093</w:t>
            </w: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22F4" w:rsidRDefault="005D22F4" w:rsidP="00906E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(7,093)</w:t>
            </w: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  <w:tc>
          <w:tcPr>
            <w:tcW w:w="85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(1,028)</w:t>
            </w:r>
          </w:p>
        </w:tc>
        <w:tc>
          <w:tcPr>
            <w:tcW w:w="85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22F4" w:rsidRPr="007F4DC0" w:rsidRDefault="005D22F4" w:rsidP="005D22F4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2902" w:rsidRPr="007F4DC0" w:rsidTr="005D22F4">
        <w:tc>
          <w:tcPr>
            <w:tcW w:w="2410" w:type="dxa"/>
            <w:shd w:val="clear" w:color="auto" w:fill="auto"/>
          </w:tcPr>
          <w:p w:rsidR="00162902" w:rsidRDefault="00162902" w:rsidP="0016290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รายได้จากการรับจ้างประกอบ</w:t>
            </w:r>
          </w:p>
        </w:tc>
        <w:tc>
          <w:tcPr>
            <w:tcW w:w="907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6,064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6,064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2902" w:rsidRPr="007F4DC0" w:rsidTr="005D22F4">
        <w:tc>
          <w:tcPr>
            <w:tcW w:w="2410" w:type="dxa"/>
            <w:shd w:val="clear" w:color="auto" w:fill="auto"/>
          </w:tcPr>
          <w:p w:rsidR="00162902" w:rsidRPr="00EA38FE" w:rsidRDefault="00162902" w:rsidP="0016290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9,732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1,029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10,761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1,830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2,858</w:t>
            </w:r>
          </w:p>
        </w:tc>
      </w:tr>
      <w:tr w:rsidR="00162902" w:rsidRPr="007F4DC0" w:rsidTr="005D22F4">
        <w:tc>
          <w:tcPr>
            <w:tcW w:w="2410" w:type="dxa"/>
            <w:shd w:val="clear" w:color="auto" w:fill="auto"/>
          </w:tcPr>
          <w:p w:rsidR="00162902" w:rsidRDefault="00162902" w:rsidP="0016290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ต้นทุนจากการ</w:t>
            </w:r>
            <w:r w:rsidRPr="00673196">
              <w:rPr>
                <w:rFonts w:asciiTheme="majorBidi" w:hAnsiTheme="majorBidi"/>
                <w:sz w:val="22"/>
                <w:szCs w:val="22"/>
                <w:cs/>
              </w:rPr>
              <w:t>ให้เช่าและให้บริการ</w:t>
            </w:r>
          </w:p>
        </w:tc>
        <w:tc>
          <w:tcPr>
            <w:tcW w:w="907" w:type="dxa"/>
          </w:tcPr>
          <w:p w:rsidR="00162902" w:rsidRPr="00CE076F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14,678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(14,678)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Pr="00CE076F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5,432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CE076F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(5,432)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2902" w:rsidRPr="007F4DC0" w:rsidTr="005D22F4">
        <w:tc>
          <w:tcPr>
            <w:tcW w:w="2410" w:type="dxa"/>
            <w:shd w:val="clear" w:color="auto" w:fill="auto"/>
          </w:tcPr>
          <w:p w:rsidR="00162902" w:rsidRDefault="00162902" w:rsidP="0016290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ต้นทุนจาก</w:t>
            </w:r>
            <w:r w:rsidRPr="00162902">
              <w:rPr>
                <w:rFonts w:asciiTheme="majorBidi" w:hAnsiTheme="majorBidi"/>
                <w:sz w:val="22"/>
                <w:szCs w:val="22"/>
                <w:cs/>
              </w:rPr>
              <w:t>การรับจ้างประกอบ</w:t>
            </w:r>
          </w:p>
        </w:tc>
        <w:tc>
          <w:tcPr>
            <w:tcW w:w="907" w:type="dxa"/>
          </w:tcPr>
          <w:p w:rsidR="00162902" w:rsidRPr="00CE076F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29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9,246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2902">
              <w:rPr>
                <w:rFonts w:asciiTheme="majorBidi" w:hAnsiTheme="majorBidi" w:cstheme="majorBidi"/>
                <w:sz w:val="22"/>
                <w:szCs w:val="22"/>
              </w:rPr>
              <w:t>9,246</w:t>
            </w:r>
          </w:p>
        </w:tc>
        <w:tc>
          <w:tcPr>
            <w:tcW w:w="85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7F4DC0" w:rsidRDefault="00162902" w:rsidP="0016290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07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2902" w:rsidRPr="007F4DC0" w:rsidTr="005D22F4">
        <w:tc>
          <w:tcPr>
            <w:tcW w:w="2410" w:type="dxa"/>
            <w:shd w:val="clear" w:color="auto" w:fill="auto"/>
          </w:tcPr>
          <w:p w:rsidR="00162902" w:rsidRDefault="009939E0" w:rsidP="0016290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:rsidR="00162902" w:rsidRPr="00CE076F" w:rsidRDefault="00183E60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36,233</w:t>
            </w:r>
          </w:p>
        </w:tc>
        <w:tc>
          <w:tcPr>
            <w:tcW w:w="85" w:type="dxa"/>
          </w:tcPr>
          <w:p w:rsidR="00162902" w:rsidRPr="007F4DC0" w:rsidRDefault="00162902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CD614F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5,432</w:t>
            </w:r>
          </w:p>
        </w:tc>
        <w:tc>
          <w:tcPr>
            <w:tcW w:w="85" w:type="dxa"/>
          </w:tcPr>
          <w:p w:rsidR="00162902" w:rsidRPr="007F4DC0" w:rsidRDefault="00162902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Default="00183E60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41,665</w:t>
            </w:r>
          </w:p>
        </w:tc>
        <w:tc>
          <w:tcPr>
            <w:tcW w:w="85" w:type="dxa"/>
          </w:tcPr>
          <w:p w:rsidR="00162902" w:rsidRPr="007F4DC0" w:rsidRDefault="00162902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62902" w:rsidRPr="00CE076F" w:rsidRDefault="00183E60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19,746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CE076F" w:rsidRDefault="00CD614F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5,432</w:t>
            </w:r>
          </w:p>
        </w:tc>
        <w:tc>
          <w:tcPr>
            <w:tcW w:w="85" w:type="dxa"/>
            <w:shd w:val="clear" w:color="auto" w:fill="auto"/>
          </w:tcPr>
          <w:p w:rsidR="00162902" w:rsidRPr="007F4DC0" w:rsidRDefault="00162902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162902" w:rsidRPr="00CE076F" w:rsidRDefault="00183E60" w:rsidP="00CD614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25,178</w:t>
            </w:r>
          </w:p>
        </w:tc>
      </w:tr>
    </w:tbl>
    <w:p w:rsidR="005D22F4" w:rsidRPr="00673196" w:rsidRDefault="005D22F4" w:rsidP="00673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52A98" w:rsidRPr="00435850" w:rsidRDefault="00852A98" w:rsidP="00852A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52A98" w:rsidRPr="00727F57" w:rsidRDefault="00852A98" w:rsidP="00852A98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:rsidR="00852A98" w:rsidRDefault="00852A98" w:rsidP="00852A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24.1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จัดสรรกำไรสุทธิสำหรับปี </w:t>
      </w:r>
      <w:r w:rsidRPr="00727F57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 xml:space="preserve">60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เป็นทุนสำรองตามกฎหมายจำนวน </w:t>
      </w:r>
      <w:r w:rsidRPr="00727F57"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/>
          <w:sz w:val="32"/>
          <w:szCs w:val="32"/>
        </w:rPr>
        <w:t>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97EB2">
        <w:rPr>
          <w:rFonts w:asciiTheme="majorBidi" w:hAnsiTheme="majorBidi" w:cstheme="majorBidi" w:hint="cs"/>
          <w:sz w:val="32"/>
          <w:szCs w:val="32"/>
          <w:cs/>
        </w:rPr>
        <w:t>และอนุมัติให้จ่าย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เงินปันผลให้แก่ผู้ถือหุ้น</w:t>
      </w:r>
      <w:r w:rsidR="003958D1">
        <w:rPr>
          <w:rFonts w:asciiTheme="majorBidi" w:hAnsiTheme="majorBidi" w:cstheme="majorBidi" w:hint="cs"/>
          <w:sz w:val="32"/>
          <w:szCs w:val="32"/>
          <w:cs/>
        </w:rPr>
        <w:t>สามัญ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422,000,100 </w:t>
      </w:r>
      <w:r>
        <w:rPr>
          <w:rFonts w:asciiTheme="majorBidi" w:hAnsiTheme="majorBidi" w:cstheme="majorBidi" w:hint="cs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14.77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 xml:space="preserve">2561 (Record Date)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และกำหนดจ่ายเงินปันผลในวันที่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2561</w:t>
      </w:r>
    </w:p>
    <w:p w:rsidR="00852A98" w:rsidRDefault="00852A98" w:rsidP="00852A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852A98" w:rsidRDefault="00852A98" w:rsidP="00852A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อนุมัติลดทุนจดทะเบียนจากเดิม </w:t>
      </w:r>
      <w:r>
        <w:rPr>
          <w:rFonts w:asciiTheme="majorBidi" w:hAnsiTheme="majorBidi" w:cstheme="majorBidi"/>
          <w:sz w:val="32"/>
          <w:szCs w:val="32"/>
        </w:rPr>
        <w:t>280,559,972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เป็น </w:t>
      </w:r>
      <w:r>
        <w:rPr>
          <w:rFonts w:asciiTheme="majorBidi" w:hAnsiTheme="majorBidi" w:cstheme="majorBidi"/>
          <w:sz w:val="32"/>
          <w:szCs w:val="32"/>
        </w:rPr>
        <w:t xml:space="preserve">211,000,050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โดยวิธีตัดหุ้นสามัญที่เหลือจากการใช้สิทธิของใบสำคัญแสดงสิทธิที่จะซื้อหุ้นสามัญของบริษัทครั้งที่ </w:t>
      </w:r>
      <w:r>
        <w:rPr>
          <w:rFonts w:asciiTheme="majorBidi" w:hAnsiTheme="majorBidi" w:cstheme="majorBidi"/>
          <w:sz w:val="32"/>
          <w:szCs w:val="32"/>
        </w:rPr>
        <w:t xml:space="preserve">1 (PPM-W1)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139,119,844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 </w:t>
      </w:r>
      <w:r>
        <w:rPr>
          <w:rFonts w:asciiTheme="majorBidi" w:hAnsiTheme="majorBidi" w:cstheme="majorBidi"/>
          <w:sz w:val="32"/>
          <w:szCs w:val="32"/>
        </w:rPr>
        <w:t xml:space="preserve">69,559,922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อนุมัติแก้ไขเพิ่มเติมหนังสือบริคณฑ์สนธิข้อ 4 เพื่อให้สอดคล้องกับการลดทุนจดทะเบียนและแก้ไขเพิ่มเติมข้อบังคับของบริษัทข้อ </w:t>
      </w:r>
      <w:r>
        <w:rPr>
          <w:rFonts w:asciiTheme="majorBidi" w:hAnsiTheme="majorBidi" w:cstheme="majorBidi"/>
          <w:sz w:val="32"/>
          <w:szCs w:val="32"/>
        </w:rPr>
        <w:t>10,21,22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ซึ่งบริษัทได้จดทะเบียนลดทุนจดทะเบียนกับกรมพัฒนาธุรกิจการค้ากระทรวงพาณิชย์แล้ว 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2561</w:t>
      </w:r>
    </w:p>
    <w:p w:rsidR="00852A98" w:rsidRPr="00727F57" w:rsidRDefault="00852A98" w:rsidP="00A1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A10C20" w:rsidP="00A1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6A91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A10C20" w:rsidRDefault="00A10C20" w:rsidP="00C426D8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  <w:t>14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 w:rsidR="00871AE9">
        <w:rPr>
          <w:rFonts w:asciiTheme="majorBidi" w:hAnsiTheme="majorBidi" w:cstheme="majorBidi"/>
          <w:sz w:val="32"/>
          <w:szCs w:val="32"/>
        </w:rPr>
        <w:t>1</w:t>
      </w:r>
    </w:p>
    <w:sectPr w:rsidR="00A10C20" w:rsidSect="00126CCB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737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A7C" w:rsidRDefault="00387A7C">
      <w:r>
        <w:separator/>
      </w:r>
    </w:p>
  </w:endnote>
  <w:endnote w:type="continuationSeparator" w:id="0">
    <w:p w:rsidR="00387A7C" w:rsidRDefault="0038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Pr="006342B8" w:rsidRDefault="005D22F4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Pr="006342B8" w:rsidRDefault="005D22F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5D22F4" w:rsidRDefault="005D22F4"/>
  <w:p w:rsidR="005D22F4" w:rsidRDefault="005D22F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A7C" w:rsidRDefault="00387A7C">
      <w:r>
        <w:separator/>
      </w:r>
    </w:p>
  </w:footnote>
  <w:footnote w:type="continuationSeparator" w:id="0">
    <w:p w:rsidR="00387A7C" w:rsidRDefault="0038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347448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D22F4" w:rsidRDefault="005D22F4" w:rsidP="00326364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20624A" w:rsidRDefault="005D22F4" w:rsidP="00326364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005122" w:rsidRDefault="005D22F4" w:rsidP="0032636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- 27 -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516735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D22F4" w:rsidRDefault="005D22F4" w:rsidP="00326364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20624A" w:rsidRDefault="005D22F4" w:rsidP="00326364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005122" w:rsidRDefault="005D22F4" w:rsidP="0032636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- 27 -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D22F4" w:rsidRDefault="005D22F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20624A" w:rsidRDefault="005D22F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Default="005D22F4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5D22F4" w:rsidRPr="00126CCB" w:rsidRDefault="00EC2C5F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D22F4" w:rsidRDefault="005D22F4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9268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20624A" w:rsidRDefault="005D22F4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005122" w:rsidRDefault="005D22F4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- 24 -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5D22F4" w:rsidRDefault="005D22F4"/>
  <w:p w:rsidR="005D22F4" w:rsidRDefault="005D22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2"/>
  </w:num>
  <w:num w:numId="15">
    <w:abstractNumId w:val="14"/>
  </w:num>
  <w:num w:numId="16">
    <w:abstractNumId w:val="16"/>
  </w:num>
  <w:num w:numId="17">
    <w:abstractNumId w:val="15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3C3"/>
    <w:rsid w:val="00006972"/>
    <w:rsid w:val="00007F9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221C"/>
    <w:rsid w:val="000828A2"/>
    <w:rsid w:val="000828C8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99A"/>
    <w:rsid w:val="001D4D5B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206CD"/>
    <w:rsid w:val="00221623"/>
    <w:rsid w:val="00222022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6665"/>
    <w:rsid w:val="00296EAE"/>
    <w:rsid w:val="00297124"/>
    <w:rsid w:val="002A074F"/>
    <w:rsid w:val="002A1897"/>
    <w:rsid w:val="002A1A06"/>
    <w:rsid w:val="002A2B1D"/>
    <w:rsid w:val="002A2CF9"/>
    <w:rsid w:val="002A30A7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351B"/>
    <w:rsid w:val="002E44C6"/>
    <w:rsid w:val="002E5B01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3D53"/>
    <w:rsid w:val="0032461F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C0B96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DF"/>
    <w:rsid w:val="004F7F4B"/>
    <w:rsid w:val="004F7FC4"/>
    <w:rsid w:val="00500050"/>
    <w:rsid w:val="00500F14"/>
    <w:rsid w:val="005011D2"/>
    <w:rsid w:val="005015E7"/>
    <w:rsid w:val="00501FB3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48FC"/>
    <w:rsid w:val="00535330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AC7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716A"/>
    <w:rsid w:val="00577C38"/>
    <w:rsid w:val="00577E06"/>
    <w:rsid w:val="00580530"/>
    <w:rsid w:val="00581E67"/>
    <w:rsid w:val="0058268A"/>
    <w:rsid w:val="0058314A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CC3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ABF"/>
    <w:rsid w:val="00651390"/>
    <w:rsid w:val="006516D1"/>
    <w:rsid w:val="0065195F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5774"/>
    <w:rsid w:val="006C59B9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1B3"/>
    <w:rsid w:val="006D22D0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37A8"/>
    <w:rsid w:val="00753A82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B0E3A"/>
    <w:rsid w:val="007B1442"/>
    <w:rsid w:val="007B16B7"/>
    <w:rsid w:val="007B1B6A"/>
    <w:rsid w:val="007B2052"/>
    <w:rsid w:val="007B2DCA"/>
    <w:rsid w:val="007B2E86"/>
    <w:rsid w:val="007B32A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625E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E21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C5D"/>
    <w:rsid w:val="008D617C"/>
    <w:rsid w:val="008D67FC"/>
    <w:rsid w:val="008D6BE4"/>
    <w:rsid w:val="008D6CAD"/>
    <w:rsid w:val="008D6F83"/>
    <w:rsid w:val="008D7B63"/>
    <w:rsid w:val="008E13CF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90D"/>
    <w:rsid w:val="00917FFE"/>
    <w:rsid w:val="00920002"/>
    <w:rsid w:val="009205C5"/>
    <w:rsid w:val="00922831"/>
    <w:rsid w:val="00922954"/>
    <w:rsid w:val="009248E4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1656"/>
    <w:rsid w:val="00942E3E"/>
    <w:rsid w:val="00943021"/>
    <w:rsid w:val="009440DD"/>
    <w:rsid w:val="009456DF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AFC"/>
    <w:rsid w:val="00981A3C"/>
    <w:rsid w:val="00981D69"/>
    <w:rsid w:val="00982081"/>
    <w:rsid w:val="00983725"/>
    <w:rsid w:val="0098375B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E23"/>
    <w:rsid w:val="009C113E"/>
    <w:rsid w:val="009C1147"/>
    <w:rsid w:val="009C1C66"/>
    <w:rsid w:val="009C4056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D0E"/>
    <w:rsid w:val="00A11DE1"/>
    <w:rsid w:val="00A12C96"/>
    <w:rsid w:val="00A1324D"/>
    <w:rsid w:val="00A13417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C51"/>
    <w:rsid w:val="00AF6E80"/>
    <w:rsid w:val="00AF728E"/>
    <w:rsid w:val="00B007A3"/>
    <w:rsid w:val="00B00CA8"/>
    <w:rsid w:val="00B00E9F"/>
    <w:rsid w:val="00B014CB"/>
    <w:rsid w:val="00B01A3A"/>
    <w:rsid w:val="00B0264B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2474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F06EF"/>
    <w:rsid w:val="00BF13A4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C4D"/>
    <w:rsid w:val="00CE7DFC"/>
    <w:rsid w:val="00CF0347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13D3"/>
    <w:rsid w:val="00D316A4"/>
    <w:rsid w:val="00D3178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C0E"/>
    <w:rsid w:val="00DA7D6B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BD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736"/>
    <w:rsid w:val="00E06378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4F6F"/>
    <w:rsid w:val="00EB574D"/>
    <w:rsid w:val="00EB6474"/>
    <w:rsid w:val="00EC151C"/>
    <w:rsid w:val="00EC1C8E"/>
    <w:rsid w:val="00EC1FC5"/>
    <w:rsid w:val="00EC2C5F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78FA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F598F-3873-4F1A-80A3-DBFAA19D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1055</TotalTime>
  <Pages>16</Pages>
  <Words>4187</Words>
  <Characters>23872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556</cp:revision>
  <cp:lastPrinted>2018-05-14T09:13:00Z</cp:lastPrinted>
  <dcterms:created xsi:type="dcterms:W3CDTF">2018-04-25T16:33:00Z</dcterms:created>
  <dcterms:modified xsi:type="dcterms:W3CDTF">2018-05-14T10:03:00Z</dcterms:modified>
</cp:coreProperties>
</file>