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1B41B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1B41B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1B41B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1B41B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1B41B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871586" w:rsidRPr="001B41B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71586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กาล</w:t>
      </w:r>
    </w:p>
    <w:p w:rsidR="00777C2E" w:rsidRPr="009437C2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437C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94484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43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cs/>
        </w:rPr>
        <w:t>3</w:t>
      </w:r>
      <w:r w:rsidR="0025654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41BF1">
        <w:rPr>
          <w:rFonts w:ascii="Angsana New" w:hAnsi="Angsana New" w:hint="cs"/>
          <w:sz w:val="32"/>
          <w:szCs w:val="32"/>
          <w:cs/>
        </w:rPr>
        <w:t>มีนาคม</w:t>
      </w:r>
      <w:r w:rsidR="00241BF1">
        <w:rPr>
          <w:rFonts w:ascii="Angsana New" w:hAnsi="Angsana New"/>
          <w:sz w:val="32"/>
          <w:szCs w:val="32"/>
          <w:cs/>
        </w:rPr>
        <w:t xml:space="preserve"> 25</w:t>
      </w:r>
      <w:r w:rsidR="00744902">
        <w:rPr>
          <w:rFonts w:ascii="Angsana New" w:hAnsi="Angsana New"/>
          <w:sz w:val="32"/>
          <w:szCs w:val="32"/>
        </w:rPr>
        <w:t>61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รายงานการสอบท</w:t>
      </w:r>
      <w:r w:rsidRPr="001B41B9">
        <w:rPr>
          <w:rFonts w:ascii="Angsana New" w:hAnsi="Angsana New" w:hint="cs"/>
          <w:sz w:val="32"/>
          <w:szCs w:val="32"/>
          <w:cs/>
        </w:rPr>
        <w:t>านข้อมูลทางการเงินระหว่างกาล</w:t>
      </w:r>
      <w:r w:rsidRPr="001B41B9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871586" w:rsidRDefault="00871586" w:rsidP="00871586">
      <w:pPr>
        <w:rPr>
          <w:rFonts w:ascii="Angsana New" w:hAnsi="Angsana New"/>
          <w:sz w:val="30"/>
          <w:szCs w:val="30"/>
        </w:rPr>
      </w:pPr>
    </w:p>
    <w:p w:rsidR="00F74520" w:rsidRPr="00871586" w:rsidRDefault="00F74520" w:rsidP="00F40E29">
      <w:pPr>
        <w:rPr>
          <w:rFonts w:ascii="Angsana New" w:hAnsi="Angsana New"/>
          <w:sz w:val="30"/>
          <w:szCs w:val="30"/>
        </w:rPr>
      </w:pPr>
    </w:p>
    <w:p w:rsidR="00971985" w:rsidRDefault="004F106B" w:rsidP="00B3767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AE6CEB" w:rsidRDefault="00AE6CEB" w:rsidP="00B37671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971985" w:rsidRPr="00AE6CEB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E6CEB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751113" w:rsidRDefault="00751113" w:rsidP="00751113"/>
    <w:p w:rsidR="00751113" w:rsidRDefault="00751113" w:rsidP="00751113"/>
    <w:p w:rsidR="00277D8D" w:rsidRPr="00751113" w:rsidRDefault="00277D8D" w:rsidP="00751113"/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1B41B9">
        <w:rPr>
          <w:rFonts w:ascii="Angsana New" w:hAnsi="Angsana New" w:cs="Angsana New"/>
          <w:cs/>
        </w:rPr>
        <w:t>รายงานการสอบทาน</w:t>
      </w:r>
      <w:r w:rsidRPr="001B41B9">
        <w:rPr>
          <w:rFonts w:ascii="Angsana New" w:hAnsi="Angsana New" w:cs="Angsana New" w:hint="cs"/>
          <w:cs/>
        </w:rPr>
        <w:t>ข้อมูลทาง</w:t>
      </w:r>
      <w:r w:rsidRPr="001B41B9">
        <w:rPr>
          <w:rFonts w:ascii="Angsana New" w:hAnsi="Angsana New" w:cs="Angsana New"/>
          <w:cs/>
        </w:rPr>
        <w:t>การเงิน</w:t>
      </w:r>
      <w:r w:rsidRPr="001B41B9">
        <w:rPr>
          <w:rFonts w:ascii="Angsana New" w:hAnsi="Angsana New" w:cs="Angsana New" w:hint="cs"/>
          <w:cs/>
        </w:rPr>
        <w:t>ระหว่างกาล</w:t>
      </w:r>
      <w:r w:rsidRPr="001B41B9">
        <w:rPr>
          <w:rFonts w:ascii="Angsana New" w:hAnsi="Angsana New" w:cs="Angsana New"/>
          <w:cs/>
        </w:rPr>
        <w:t>โดยผู้สอบบัญชีรับอนุญาต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2010" w:rsidRPr="001B41B9" w:rsidRDefault="00C506F5" w:rsidP="00AE188E">
      <w:pPr>
        <w:jc w:val="thaiDistribute"/>
        <w:rPr>
          <w:rFonts w:ascii="Angsana New" w:hAnsi="Angsana New"/>
          <w:sz w:val="30"/>
          <w:szCs w:val="30"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387949">
        <w:rPr>
          <w:rFonts w:ascii="Angsana New" w:hAnsi="Angsana New"/>
          <w:spacing w:val="5"/>
          <w:sz w:val="30"/>
          <w:szCs w:val="30"/>
        </w:rPr>
        <w:t>3</w:t>
      </w:r>
      <w:r w:rsidR="0025654A">
        <w:rPr>
          <w:rFonts w:ascii="Angsana New" w:hAnsi="Angsana New"/>
          <w:spacing w:val="5"/>
          <w:sz w:val="30"/>
          <w:szCs w:val="30"/>
        </w:rPr>
        <w:t>1</w:t>
      </w:r>
      <w:r w:rsidR="00871586">
        <w:rPr>
          <w:rFonts w:ascii="Angsana New" w:hAnsi="Angsana New"/>
          <w:spacing w:val="5"/>
          <w:sz w:val="30"/>
          <w:szCs w:val="30"/>
        </w:rPr>
        <w:t xml:space="preserve"> </w:t>
      </w:r>
      <w:r w:rsidR="00241BF1">
        <w:rPr>
          <w:rFonts w:ascii="Angsana New" w:hAnsi="Angsana New" w:hint="cs"/>
          <w:spacing w:val="5"/>
          <w:sz w:val="30"/>
          <w:szCs w:val="30"/>
          <w:cs/>
        </w:rPr>
        <w:t>มีนาคม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965B8B">
        <w:rPr>
          <w:rFonts w:ascii="Angsana New" w:hAnsi="Angsana New"/>
          <w:spacing w:val="5"/>
          <w:sz w:val="30"/>
          <w:szCs w:val="30"/>
        </w:rPr>
        <w:t>2561</w:t>
      </w:r>
      <w:r w:rsidR="007112D5">
        <w:rPr>
          <w:rFonts w:ascii="Angsana New" w:hAnsi="Angsana New"/>
          <w:spacing w:val="-20"/>
          <w:sz w:val="30"/>
          <w:szCs w:val="30"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0C438E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0C438E">
        <w:rPr>
          <w:rFonts w:ascii="Angsana New" w:hAnsi="Angsana New" w:hint="cs"/>
          <w:sz w:val="30"/>
          <w:szCs w:val="30"/>
          <w:cs/>
        </w:rPr>
        <w:t>ร</w:t>
      </w:r>
      <w:r w:rsidR="0093533B">
        <w:rPr>
          <w:rFonts w:ascii="Angsana New" w:hAnsi="Angsana New"/>
          <w:sz w:val="30"/>
          <w:szCs w:val="30"/>
        </w:rPr>
        <w:t xml:space="preserve"> 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</w:t>
      </w:r>
      <w:r w:rsidR="00B6334D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547C80">
        <w:rPr>
          <w:rFonts w:ascii="Angsana New" w:hAnsi="Angsana New"/>
          <w:spacing w:val="-4"/>
          <w:sz w:val="30"/>
          <w:szCs w:val="30"/>
        </w:rPr>
        <w:br/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31 </w:t>
      </w:r>
      <w:r w:rsidR="00B6334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334D" w:rsidRPr="000C438E">
        <w:rPr>
          <w:rFonts w:ascii="Angsana New" w:hAnsi="Angsana New"/>
          <w:spacing w:val="-4"/>
          <w:sz w:val="30"/>
          <w:szCs w:val="30"/>
        </w:rPr>
        <w:t>25</w:t>
      </w:r>
      <w:r w:rsidR="00965B8B">
        <w:rPr>
          <w:rFonts w:ascii="Angsana New" w:hAnsi="Angsana New"/>
          <w:spacing w:val="-4"/>
          <w:sz w:val="30"/>
          <w:szCs w:val="30"/>
        </w:rPr>
        <w:t>61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6334D">
        <w:rPr>
          <w:rFonts w:ascii="Angsana New" w:hAnsi="Angsana New"/>
          <w:sz w:val="30"/>
          <w:szCs w:val="30"/>
        </w:rPr>
        <w:br/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เฉพาะกิจการ</w:t>
      </w:r>
      <w:r w:rsidR="00D16664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93533B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241BF1" w:rsidRPr="001F6DEF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สิ้นสุดวันที่</w:t>
      </w:r>
      <w:r w:rsidR="0025443D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3</w:t>
      </w:r>
      <w:r w:rsidR="0025654A" w:rsidRPr="001F6DEF">
        <w:rPr>
          <w:rFonts w:ascii="Angsana New" w:hAnsi="Angsana New"/>
          <w:spacing w:val="-6"/>
          <w:sz w:val="30"/>
          <w:szCs w:val="30"/>
        </w:rPr>
        <w:t>1</w:t>
      </w:r>
      <w:r w:rsidR="00387949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241BF1" w:rsidRPr="001F6DEF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87949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25</w:t>
      </w:r>
      <w:r w:rsidR="00965B8B">
        <w:rPr>
          <w:rFonts w:ascii="Angsana New" w:hAnsi="Angsana New"/>
          <w:spacing w:val="-6"/>
          <w:sz w:val="30"/>
          <w:szCs w:val="30"/>
        </w:rPr>
        <w:t>61</w:t>
      </w:r>
      <w:r w:rsidR="00F13FAE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F6DE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1F6DEF">
        <w:rPr>
          <w:rFonts w:ascii="Angsana New" w:hAnsi="Angsana New"/>
          <w:spacing w:val="-6"/>
          <w:sz w:val="30"/>
          <w:szCs w:val="30"/>
        </w:rPr>
        <w:t xml:space="preserve">) </w:t>
      </w:r>
      <w:r w:rsidRPr="001F6DEF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F6DEF">
        <w:rPr>
          <w:rFonts w:ascii="Angsana New" w:hAnsi="Angsana New"/>
          <w:spacing w:val="-6"/>
          <w:sz w:val="30"/>
          <w:szCs w:val="30"/>
          <w:cs/>
        </w:rPr>
        <w:t>อาหารสยาม จำกัด (มหาชน) และบริษัทย่อย</w:t>
      </w:r>
      <w:r w:rsidR="00322265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>
        <w:rPr>
          <w:rFonts w:ascii="Angsana New" w:hAnsi="Angsana New"/>
          <w:sz w:val="30"/>
          <w:szCs w:val="30"/>
        </w:rPr>
        <w:t xml:space="preserve"> </w:t>
      </w:r>
      <w:r w:rsidR="00562B5A">
        <w:rPr>
          <w:rFonts w:ascii="Angsana New" w:hAnsi="Angsana New"/>
          <w:sz w:val="30"/>
          <w:szCs w:val="30"/>
          <w:cs/>
        </w:rPr>
        <w:t>ตามลำดับ</w:t>
      </w:r>
      <w:r w:rsidR="00562B5A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</w:t>
      </w:r>
      <w:r w:rsidR="001F6DEF">
        <w:rPr>
          <w:rFonts w:ascii="Angsana New" w:hAnsi="Angsana New"/>
          <w:sz w:val="30"/>
          <w:szCs w:val="30"/>
        </w:rPr>
        <w:br/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34 เรื่อง </w:t>
      </w:r>
      <w:r w:rsidR="00B064EA" w:rsidRPr="00C67668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กาล</w:t>
      </w:r>
      <w:r w:rsidR="00D5363B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B064EA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064EA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B064EA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1F6DEF">
        <w:rPr>
          <w:rFonts w:ascii="Angsana New" w:hAnsi="Angsana New"/>
          <w:spacing w:val="-4"/>
          <w:sz w:val="30"/>
          <w:szCs w:val="30"/>
          <w:cs/>
        </w:rPr>
        <w:t>จากผลการสอบทานของข้าพเจ้า</w:t>
      </w:r>
      <w:r w:rsidR="00B42010">
        <w:rPr>
          <w:rFonts w:ascii="Angsana New" w:hAnsi="Angsana New"/>
          <w:sz w:val="30"/>
          <w:szCs w:val="30"/>
        </w:rPr>
        <w:t xml:space="preserve"> </w:t>
      </w:r>
    </w:p>
    <w:p w:rsidR="00B42010" w:rsidRPr="00B064EA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C506F5" w:rsidRPr="003F2533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DF639E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B42010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4359A8" w:rsidRDefault="004359A8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4359A8" w:rsidSect="0063771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Pr="001B41B9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7B49CF" w:rsidRPr="003F2533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="0044668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 w:rsidRPr="001B41B9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2533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4C2E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B41B9">
        <w:rPr>
          <w:rFonts w:ascii="Angsana New" w:hAnsi="Angsana New" w:cs="Angsana New"/>
          <w:cs/>
        </w:rPr>
        <w:t>(</w:t>
      </w:r>
      <w:r w:rsidR="00965B8B">
        <w:rPr>
          <w:rFonts w:ascii="Angsana New" w:hAnsi="Angsana New" w:cs="Angsana New" w:hint="cs"/>
          <w:cs/>
          <w:lang w:val="en-US"/>
        </w:rPr>
        <w:t>เอกสิทธิ์ ชูธรรม</w:t>
      </w:r>
      <w:proofErr w:type="spellStart"/>
      <w:r w:rsidR="00965B8B">
        <w:rPr>
          <w:rFonts w:ascii="Angsana New" w:hAnsi="Angsana New" w:cs="Angsana New" w:hint="cs"/>
          <w:cs/>
          <w:lang w:val="en-US"/>
        </w:rPr>
        <w:t>สถิตย์</w:t>
      </w:r>
      <w:proofErr w:type="spellEnd"/>
      <w:r w:rsidR="002576D5" w:rsidRPr="0081383F">
        <w:rPr>
          <w:rFonts w:ascii="Angsana New" w:hAnsi="Angsana New" w:cs="Angsana New"/>
          <w:lang w:val="en-US"/>
        </w:rPr>
        <w:t>)</w:t>
      </w: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1383F">
        <w:rPr>
          <w:rFonts w:ascii="Angsana New" w:hAnsi="Angsana New" w:cs="Angsana New"/>
          <w:cs/>
        </w:rPr>
        <w:t>ผู้สอบบัญชีรับอนุญาต</w:t>
      </w:r>
    </w:p>
    <w:p w:rsidR="00C506F5" w:rsidRPr="00245909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81383F">
        <w:rPr>
          <w:rFonts w:ascii="Angsana New" w:hAnsi="Angsana New" w:cs="Angsana New"/>
          <w:cs/>
        </w:rPr>
        <w:t xml:space="preserve">เลขทะเบียน </w:t>
      </w:r>
      <w:r w:rsidR="00965B8B">
        <w:rPr>
          <w:rFonts w:ascii="Angsana New" w:hAnsi="Angsana New" w:cs="Angsana New"/>
          <w:lang w:val="en-US"/>
        </w:rPr>
        <w:t>4195</w:t>
      </w:r>
    </w:p>
    <w:p w:rsidR="006142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328CA" w:rsidRDefault="00965B8B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E188E">
        <w:rPr>
          <w:rFonts w:ascii="Angsana New" w:hAnsi="Angsana New"/>
          <w:sz w:val="30"/>
          <w:szCs w:val="30"/>
        </w:rPr>
        <w:t>14</w:t>
      </w:r>
      <w:r w:rsidR="00785AA6" w:rsidRPr="00AE188E">
        <w:rPr>
          <w:rFonts w:ascii="Angsana New" w:hAnsi="Angsana New"/>
          <w:sz w:val="30"/>
          <w:szCs w:val="30"/>
        </w:rPr>
        <w:t xml:space="preserve"> </w:t>
      </w:r>
      <w:r w:rsidRPr="00AE188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E188E">
        <w:rPr>
          <w:rFonts w:ascii="Angsana New" w:hAnsi="Angsana New"/>
          <w:sz w:val="30"/>
          <w:szCs w:val="30"/>
        </w:rPr>
        <w:t>2561</w:t>
      </w: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C52088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D33917" w:rsidRPr="00680B62" w:rsidRDefault="00D3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D33917" w:rsidRPr="00680B62" w:rsidSect="008410C1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0FC" w:rsidRDefault="006870FC" w:rsidP="005F5E41">
      <w:r>
        <w:separator/>
      </w:r>
    </w:p>
  </w:endnote>
  <w:endnote w:type="continuationSeparator" w:id="0">
    <w:p w:rsidR="006870FC" w:rsidRDefault="006870FC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Default="00CD7DD4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CD7DD4" w:rsidRDefault="00CD7D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9D066B" w:rsidRDefault="00CD7DD4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59A8">
      <w:rPr>
        <w:rStyle w:val="PageNumber"/>
        <w:rFonts w:ascii="Angsana New" w:hAnsi="Angsana New"/>
        <w:noProof/>
        <w:sz w:val="30"/>
        <w:szCs w:val="30"/>
      </w:rPr>
      <w:t>48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9D066B" w:rsidRDefault="00CD7DD4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0B195A" w:rsidRDefault="00CD7DD4" w:rsidP="000B195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F40BA">
      <w:rPr>
        <w:rStyle w:val="PageNumber"/>
        <w:rFonts w:ascii="Angsana New" w:hAnsi="Angsana New"/>
        <w:noProof/>
        <w:sz w:val="30"/>
        <w:szCs w:val="30"/>
      </w:rPr>
      <w:t>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607047" w:rsidRDefault="00CD7DD4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0FC" w:rsidRDefault="006870FC" w:rsidP="005F5E41">
      <w:r>
        <w:separator/>
      </w:r>
    </w:p>
  </w:footnote>
  <w:footnote w:type="continuationSeparator" w:id="0">
    <w:p w:rsidR="006870FC" w:rsidRDefault="006870FC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Default="00CD7D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AE3F4D" w:rsidRDefault="00CD7DD4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Default="00CD7DD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:rsidR="004359A8" w:rsidRPr="00F62F33" w:rsidRDefault="004359A8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3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6"/>
  </w:num>
  <w:num w:numId="15">
    <w:abstractNumId w:val="19"/>
  </w:num>
  <w:num w:numId="16">
    <w:abstractNumId w:val="10"/>
  </w:num>
  <w:num w:numId="17">
    <w:abstractNumId w:val="21"/>
  </w:num>
  <w:num w:numId="18">
    <w:abstractNumId w:val="14"/>
  </w:num>
  <w:num w:numId="19">
    <w:abstractNumId w:val="23"/>
  </w:num>
  <w:num w:numId="20">
    <w:abstractNumId w:val="20"/>
  </w:num>
  <w:num w:numId="21">
    <w:abstractNumId w:val="22"/>
  </w:num>
  <w:num w:numId="22">
    <w:abstractNumId w:val="26"/>
  </w:num>
  <w:num w:numId="23">
    <w:abstractNumId w:val="27"/>
  </w:num>
  <w:num w:numId="24">
    <w:abstractNumId w:val="11"/>
  </w:num>
  <w:num w:numId="25">
    <w:abstractNumId w:val="17"/>
  </w:num>
  <w:num w:numId="26">
    <w:abstractNumId w:val="13"/>
  </w:num>
  <w:num w:numId="27">
    <w:abstractNumId w:val="25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102A"/>
    <w:rsid w:val="00011388"/>
    <w:rsid w:val="00011516"/>
    <w:rsid w:val="000118A5"/>
    <w:rsid w:val="00011BE2"/>
    <w:rsid w:val="00011D8E"/>
    <w:rsid w:val="0001228F"/>
    <w:rsid w:val="0001295E"/>
    <w:rsid w:val="00012B36"/>
    <w:rsid w:val="00012C28"/>
    <w:rsid w:val="00012C67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30F5"/>
    <w:rsid w:val="00043705"/>
    <w:rsid w:val="0004371E"/>
    <w:rsid w:val="0004372A"/>
    <w:rsid w:val="0004390F"/>
    <w:rsid w:val="000441E1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706"/>
    <w:rsid w:val="00047ADC"/>
    <w:rsid w:val="00047D2F"/>
    <w:rsid w:val="000502B7"/>
    <w:rsid w:val="000502F6"/>
    <w:rsid w:val="000503C0"/>
    <w:rsid w:val="00050AEA"/>
    <w:rsid w:val="00050E7B"/>
    <w:rsid w:val="00050EC0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912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BA7"/>
    <w:rsid w:val="00081F8C"/>
    <w:rsid w:val="00082221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64"/>
    <w:rsid w:val="00092C6A"/>
    <w:rsid w:val="00092F51"/>
    <w:rsid w:val="00092F64"/>
    <w:rsid w:val="00093AFF"/>
    <w:rsid w:val="00094FE0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A0F12"/>
    <w:rsid w:val="000A179C"/>
    <w:rsid w:val="000A1E23"/>
    <w:rsid w:val="000A1FD6"/>
    <w:rsid w:val="000A2101"/>
    <w:rsid w:val="000A2542"/>
    <w:rsid w:val="000A2DF3"/>
    <w:rsid w:val="000A2EA8"/>
    <w:rsid w:val="000A3228"/>
    <w:rsid w:val="000A32A7"/>
    <w:rsid w:val="000A35E3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BFB"/>
    <w:rsid w:val="000A6DE9"/>
    <w:rsid w:val="000A6F09"/>
    <w:rsid w:val="000A6F80"/>
    <w:rsid w:val="000A7398"/>
    <w:rsid w:val="000A7846"/>
    <w:rsid w:val="000A78DE"/>
    <w:rsid w:val="000A7CC5"/>
    <w:rsid w:val="000B09E1"/>
    <w:rsid w:val="000B0C4C"/>
    <w:rsid w:val="000B1540"/>
    <w:rsid w:val="000B16D7"/>
    <w:rsid w:val="000B195A"/>
    <w:rsid w:val="000B1AB0"/>
    <w:rsid w:val="000B1DBC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5F81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27D1"/>
    <w:rsid w:val="00112E52"/>
    <w:rsid w:val="00112E7F"/>
    <w:rsid w:val="00112F1B"/>
    <w:rsid w:val="0011309E"/>
    <w:rsid w:val="001133C3"/>
    <w:rsid w:val="00114027"/>
    <w:rsid w:val="00114CA3"/>
    <w:rsid w:val="00114E57"/>
    <w:rsid w:val="00115496"/>
    <w:rsid w:val="001155C8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F5B"/>
    <w:rsid w:val="00132FE7"/>
    <w:rsid w:val="00132FEE"/>
    <w:rsid w:val="00133ACD"/>
    <w:rsid w:val="00133B7C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76D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784"/>
    <w:rsid w:val="001527C4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D0A"/>
    <w:rsid w:val="0016604B"/>
    <w:rsid w:val="0016612C"/>
    <w:rsid w:val="00166911"/>
    <w:rsid w:val="00166D7C"/>
    <w:rsid w:val="00166F45"/>
    <w:rsid w:val="00167060"/>
    <w:rsid w:val="00167268"/>
    <w:rsid w:val="001673C0"/>
    <w:rsid w:val="00167E3A"/>
    <w:rsid w:val="0017020A"/>
    <w:rsid w:val="0017054E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A0654"/>
    <w:rsid w:val="001A0DEC"/>
    <w:rsid w:val="001A0EDF"/>
    <w:rsid w:val="001A147A"/>
    <w:rsid w:val="001A189F"/>
    <w:rsid w:val="001A1A41"/>
    <w:rsid w:val="001A21BA"/>
    <w:rsid w:val="001A2339"/>
    <w:rsid w:val="001A2AD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711C"/>
    <w:rsid w:val="001B72C7"/>
    <w:rsid w:val="001B76DA"/>
    <w:rsid w:val="001B7B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0FD"/>
    <w:rsid w:val="001D12A6"/>
    <w:rsid w:val="001D1549"/>
    <w:rsid w:val="001D29C3"/>
    <w:rsid w:val="001D2D0E"/>
    <w:rsid w:val="001D2D17"/>
    <w:rsid w:val="001D2E35"/>
    <w:rsid w:val="001D371B"/>
    <w:rsid w:val="001D39C0"/>
    <w:rsid w:val="001D3E03"/>
    <w:rsid w:val="001D3EFE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EFA"/>
    <w:rsid w:val="001E28CC"/>
    <w:rsid w:val="001E2AFB"/>
    <w:rsid w:val="001E3D40"/>
    <w:rsid w:val="001E4061"/>
    <w:rsid w:val="001E41D6"/>
    <w:rsid w:val="001E44B5"/>
    <w:rsid w:val="001E4990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47D"/>
    <w:rsid w:val="001E7560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3A3F"/>
    <w:rsid w:val="001F3ABC"/>
    <w:rsid w:val="001F3FF9"/>
    <w:rsid w:val="001F4B78"/>
    <w:rsid w:val="001F4F1F"/>
    <w:rsid w:val="001F5215"/>
    <w:rsid w:val="001F5434"/>
    <w:rsid w:val="001F5A6A"/>
    <w:rsid w:val="001F5F19"/>
    <w:rsid w:val="001F6013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545D"/>
    <w:rsid w:val="00226262"/>
    <w:rsid w:val="00227154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BF1"/>
    <w:rsid w:val="00241CC6"/>
    <w:rsid w:val="00241D23"/>
    <w:rsid w:val="002422F0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57A"/>
    <w:rsid w:val="0024773E"/>
    <w:rsid w:val="00247B6F"/>
    <w:rsid w:val="00247F8F"/>
    <w:rsid w:val="002500C6"/>
    <w:rsid w:val="00250235"/>
    <w:rsid w:val="002502C5"/>
    <w:rsid w:val="002502E7"/>
    <w:rsid w:val="00250529"/>
    <w:rsid w:val="002507A0"/>
    <w:rsid w:val="00250E54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7BF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A5C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53"/>
    <w:rsid w:val="00295F33"/>
    <w:rsid w:val="002968C7"/>
    <w:rsid w:val="0029695D"/>
    <w:rsid w:val="00296E33"/>
    <w:rsid w:val="00296E98"/>
    <w:rsid w:val="0029733A"/>
    <w:rsid w:val="002975CF"/>
    <w:rsid w:val="002977C1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22C9"/>
    <w:rsid w:val="002A22F9"/>
    <w:rsid w:val="002A29F3"/>
    <w:rsid w:val="002A2A4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625F"/>
    <w:rsid w:val="002A656E"/>
    <w:rsid w:val="002A6795"/>
    <w:rsid w:val="002A6872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040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A94"/>
    <w:rsid w:val="002C391A"/>
    <w:rsid w:val="002C41CF"/>
    <w:rsid w:val="002C41F0"/>
    <w:rsid w:val="002C420C"/>
    <w:rsid w:val="002C47ED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5B8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EAC"/>
    <w:rsid w:val="002D574E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537"/>
    <w:rsid w:val="002E67AF"/>
    <w:rsid w:val="002E723C"/>
    <w:rsid w:val="002E728F"/>
    <w:rsid w:val="002E73EE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DF2"/>
    <w:rsid w:val="00312F7C"/>
    <w:rsid w:val="003132CD"/>
    <w:rsid w:val="00313AED"/>
    <w:rsid w:val="00313E33"/>
    <w:rsid w:val="0031488E"/>
    <w:rsid w:val="00314A07"/>
    <w:rsid w:val="00314B92"/>
    <w:rsid w:val="00315B6C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D98"/>
    <w:rsid w:val="00325EFD"/>
    <w:rsid w:val="00326211"/>
    <w:rsid w:val="003265FE"/>
    <w:rsid w:val="00326A35"/>
    <w:rsid w:val="00327973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97F"/>
    <w:rsid w:val="00364BB0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2E3A"/>
    <w:rsid w:val="0038341A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8D8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48B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649"/>
    <w:rsid w:val="003F0880"/>
    <w:rsid w:val="003F0982"/>
    <w:rsid w:val="003F0C1F"/>
    <w:rsid w:val="003F1074"/>
    <w:rsid w:val="003F112E"/>
    <w:rsid w:val="003F1A78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9A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4011"/>
    <w:rsid w:val="0043409C"/>
    <w:rsid w:val="004345FE"/>
    <w:rsid w:val="00434695"/>
    <w:rsid w:val="00434861"/>
    <w:rsid w:val="00434CB9"/>
    <w:rsid w:val="004352E7"/>
    <w:rsid w:val="0043531B"/>
    <w:rsid w:val="004358B3"/>
    <w:rsid w:val="004359A8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6629"/>
    <w:rsid w:val="00446685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A97"/>
    <w:rsid w:val="00471F1A"/>
    <w:rsid w:val="00472803"/>
    <w:rsid w:val="00472B3B"/>
    <w:rsid w:val="00472F54"/>
    <w:rsid w:val="0047347B"/>
    <w:rsid w:val="004735EB"/>
    <w:rsid w:val="004749BB"/>
    <w:rsid w:val="00474C95"/>
    <w:rsid w:val="00474D56"/>
    <w:rsid w:val="00475738"/>
    <w:rsid w:val="004761EA"/>
    <w:rsid w:val="00476709"/>
    <w:rsid w:val="00476842"/>
    <w:rsid w:val="00476937"/>
    <w:rsid w:val="0047734A"/>
    <w:rsid w:val="00477E7C"/>
    <w:rsid w:val="0048074E"/>
    <w:rsid w:val="0048083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6977"/>
    <w:rsid w:val="00497524"/>
    <w:rsid w:val="00497856"/>
    <w:rsid w:val="00497A26"/>
    <w:rsid w:val="004A0102"/>
    <w:rsid w:val="004A0188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454A"/>
    <w:rsid w:val="004A474C"/>
    <w:rsid w:val="004A4AD8"/>
    <w:rsid w:val="004A4EC3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C84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034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82A"/>
    <w:rsid w:val="0051782F"/>
    <w:rsid w:val="00520167"/>
    <w:rsid w:val="0052021F"/>
    <w:rsid w:val="005204DD"/>
    <w:rsid w:val="00520905"/>
    <w:rsid w:val="00520D68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260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3196"/>
    <w:rsid w:val="00573301"/>
    <w:rsid w:val="0057335C"/>
    <w:rsid w:val="005734C7"/>
    <w:rsid w:val="005736D8"/>
    <w:rsid w:val="00573781"/>
    <w:rsid w:val="00573A93"/>
    <w:rsid w:val="0057431E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3052"/>
    <w:rsid w:val="0058343D"/>
    <w:rsid w:val="0058435C"/>
    <w:rsid w:val="0058513D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A9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17B6"/>
    <w:rsid w:val="00601A0D"/>
    <w:rsid w:val="00601C20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BC6"/>
    <w:rsid w:val="00603D50"/>
    <w:rsid w:val="006047C8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B7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B0E"/>
    <w:rsid w:val="006151B6"/>
    <w:rsid w:val="006156D9"/>
    <w:rsid w:val="006159E9"/>
    <w:rsid w:val="00615DD4"/>
    <w:rsid w:val="00615E33"/>
    <w:rsid w:val="00615F0F"/>
    <w:rsid w:val="00616A39"/>
    <w:rsid w:val="00616D38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F5B"/>
    <w:rsid w:val="0062445B"/>
    <w:rsid w:val="00624891"/>
    <w:rsid w:val="0062493D"/>
    <w:rsid w:val="00625565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B41"/>
    <w:rsid w:val="00640CED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55"/>
    <w:rsid w:val="006865AA"/>
    <w:rsid w:val="0068687C"/>
    <w:rsid w:val="00686AEF"/>
    <w:rsid w:val="006870FC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574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386"/>
    <w:rsid w:val="007128BE"/>
    <w:rsid w:val="00712A77"/>
    <w:rsid w:val="00713698"/>
    <w:rsid w:val="00713748"/>
    <w:rsid w:val="0071387A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82"/>
    <w:rsid w:val="00727AD1"/>
    <w:rsid w:val="0073051F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41E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5CD"/>
    <w:rsid w:val="00775A3D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DF4"/>
    <w:rsid w:val="00780411"/>
    <w:rsid w:val="007804D7"/>
    <w:rsid w:val="00780CC0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715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ABA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11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54A0"/>
    <w:rsid w:val="007C564F"/>
    <w:rsid w:val="007C5690"/>
    <w:rsid w:val="007C59EA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62D2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207F"/>
    <w:rsid w:val="008123D6"/>
    <w:rsid w:val="00812926"/>
    <w:rsid w:val="0081339E"/>
    <w:rsid w:val="0081383F"/>
    <w:rsid w:val="00813A2E"/>
    <w:rsid w:val="0081461E"/>
    <w:rsid w:val="00814643"/>
    <w:rsid w:val="0081470D"/>
    <w:rsid w:val="008147ED"/>
    <w:rsid w:val="00814BD3"/>
    <w:rsid w:val="00814BE6"/>
    <w:rsid w:val="008151A1"/>
    <w:rsid w:val="0081558C"/>
    <w:rsid w:val="00815FF4"/>
    <w:rsid w:val="00816617"/>
    <w:rsid w:val="008171B0"/>
    <w:rsid w:val="00817739"/>
    <w:rsid w:val="00817BC0"/>
    <w:rsid w:val="00817F29"/>
    <w:rsid w:val="00817F74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082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82E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6E75"/>
    <w:rsid w:val="00846F4C"/>
    <w:rsid w:val="00847249"/>
    <w:rsid w:val="008473B4"/>
    <w:rsid w:val="008475B0"/>
    <w:rsid w:val="008506C9"/>
    <w:rsid w:val="008508CE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B8"/>
    <w:rsid w:val="008757EE"/>
    <w:rsid w:val="00875C91"/>
    <w:rsid w:val="00875EE2"/>
    <w:rsid w:val="008760DC"/>
    <w:rsid w:val="0087625E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557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5BA6"/>
    <w:rsid w:val="008D5F93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0968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93F"/>
    <w:rsid w:val="0096795C"/>
    <w:rsid w:val="00967995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7D7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F10"/>
    <w:rsid w:val="009A443A"/>
    <w:rsid w:val="009A44ED"/>
    <w:rsid w:val="009A47AE"/>
    <w:rsid w:val="009A4E2C"/>
    <w:rsid w:val="009A551A"/>
    <w:rsid w:val="009A5DF7"/>
    <w:rsid w:val="009A6401"/>
    <w:rsid w:val="009A6573"/>
    <w:rsid w:val="009A66E4"/>
    <w:rsid w:val="009A71E6"/>
    <w:rsid w:val="009A725F"/>
    <w:rsid w:val="009A747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F96"/>
    <w:rsid w:val="009D20E5"/>
    <w:rsid w:val="009D22EA"/>
    <w:rsid w:val="009D2444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88B"/>
    <w:rsid w:val="009E035F"/>
    <w:rsid w:val="009E0947"/>
    <w:rsid w:val="009E0D8D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125A"/>
    <w:rsid w:val="00AD1ACA"/>
    <w:rsid w:val="00AD21D8"/>
    <w:rsid w:val="00AD259F"/>
    <w:rsid w:val="00AD2CDF"/>
    <w:rsid w:val="00AD2E49"/>
    <w:rsid w:val="00AD2EE5"/>
    <w:rsid w:val="00AD329F"/>
    <w:rsid w:val="00AD3814"/>
    <w:rsid w:val="00AD38D0"/>
    <w:rsid w:val="00AD4068"/>
    <w:rsid w:val="00AD42C6"/>
    <w:rsid w:val="00AD44A4"/>
    <w:rsid w:val="00AD458C"/>
    <w:rsid w:val="00AD47E1"/>
    <w:rsid w:val="00AD487F"/>
    <w:rsid w:val="00AD498D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0BA"/>
    <w:rsid w:val="00AF424F"/>
    <w:rsid w:val="00AF4DC4"/>
    <w:rsid w:val="00AF552E"/>
    <w:rsid w:val="00AF55BD"/>
    <w:rsid w:val="00AF5B98"/>
    <w:rsid w:val="00AF5C9F"/>
    <w:rsid w:val="00AF5CE9"/>
    <w:rsid w:val="00AF605E"/>
    <w:rsid w:val="00AF7196"/>
    <w:rsid w:val="00B00226"/>
    <w:rsid w:val="00B00A13"/>
    <w:rsid w:val="00B0104B"/>
    <w:rsid w:val="00B013A6"/>
    <w:rsid w:val="00B01483"/>
    <w:rsid w:val="00B02480"/>
    <w:rsid w:val="00B0276F"/>
    <w:rsid w:val="00B02AC0"/>
    <w:rsid w:val="00B02B3C"/>
    <w:rsid w:val="00B02BB0"/>
    <w:rsid w:val="00B02C6D"/>
    <w:rsid w:val="00B02CB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6475"/>
    <w:rsid w:val="00B1651A"/>
    <w:rsid w:val="00B165FA"/>
    <w:rsid w:val="00B16913"/>
    <w:rsid w:val="00B16B08"/>
    <w:rsid w:val="00B16DF2"/>
    <w:rsid w:val="00B16FD4"/>
    <w:rsid w:val="00B17793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D3C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63C1"/>
    <w:rsid w:val="00B4665F"/>
    <w:rsid w:val="00B4667A"/>
    <w:rsid w:val="00B46EA9"/>
    <w:rsid w:val="00B477B3"/>
    <w:rsid w:val="00B47990"/>
    <w:rsid w:val="00B47AEE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CCF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1A4"/>
    <w:rsid w:val="00BA04F4"/>
    <w:rsid w:val="00BA116B"/>
    <w:rsid w:val="00BA16BB"/>
    <w:rsid w:val="00BA229F"/>
    <w:rsid w:val="00BA23A1"/>
    <w:rsid w:val="00BA24F8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FAE"/>
    <w:rsid w:val="00BB01AA"/>
    <w:rsid w:val="00BB08C6"/>
    <w:rsid w:val="00BB1032"/>
    <w:rsid w:val="00BB125A"/>
    <w:rsid w:val="00BB12AE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837"/>
    <w:rsid w:val="00BB6A02"/>
    <w:rsid w:val="00BB700E"/>
    <w:rsid w:val="00BB73E0"/>
    <w:rsid w:val="00BB7578"/>
    <w:rsid w:val="00BB7986"/>
    <w:rsid w:val="00BB7BFB"/>
    <w:rsid w:val="00BB7CBA"/>
    <w:rsid w:val="00BC04E0"/>
    <w:rsid w:val="00BC0735"/>
    <w:rsid w:val="00BC1CD7"/>
    <w:rsid w:val="00BC2341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534"/>
    <w:rsid w:val="00BC68E3"/>
    <w:rsid w:val="00BC6A2D"/>
    <w:rsid w:val="00BC773A"/>
    <w:rsid w:val="00BC774F"/>
    <w:rsid w:val="00BC7DDB"/>
    <w:rsid w:val="00BD0020"/>
    <w:rsid w:val="00BD05AA"/>
    <w:rsid w:val="00BD1206"/>
    <w:rsid w:val="00BD130C"/>
    <w:rsid w:val="00BD1558"/>
    <w:rsid w:val="00BD1620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5F7D"/>
    <w:rsid w:val="00BF603B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5425"/>
    <w:rsid w:val="00C055D7"/>
    <w:rsid w:val="00C057F2"/>
    <w:rsid w:val="00C05BA9"/>
    <w:rsid w:val="00C05BF6"/>
    <w:rsid w:val="00C060DB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3B7"/>
    <w:rsid w:val="00C219F3"/>
    <w:rsid w:val="00C21B57"/>
    <w:rsid w:val="00C220CB"/>
    <w:rsid w:val="00C22366"/>
    <w:rsid w:val="00C2252E"/>
    <w:rsid w:val="00C2295B"/>
    <w:rsid w:val="00C22BFD"/>
    <w:rsid w:val="00C22C72"/>
    <w:rsid w:val="00C23166"/>
    <w:rsid w:val="00C23DBB"/>
    <w:rsid w:val="00C24022"/>
    <w:rsid w:val="00C24382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F92"/>
    <w:rsid w:val="00C35D43"/>
    <w:rsid w:val="00C3611C"/>
    <w:rsid w:val="00C364FA"/>
    <w:rsid w:val="00C36A22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C74"/>
    <w:rsid w:val="00C74D1F"/>
    <w:rsid w:val="00C753B2"/>
    <w:rsid w:val="00C75935"/>
    <w:rsid w:val="00C759E5"/>
    <w:rsid w:val="00C761FF"/>
    <w:rsid w:val="00C76436"/>
    <w:rsid w:val="00C76DA9"/>
    <w:rsid w:val="00C7732D"/>
    <w:rsid w:val="00C77512"/>
    <w:rsid w:val="00C77BD3"/>
    <w:rsid w:val="00C77C93"/>
    <w:rsid w:val="00C80086"/>
    <w:rsid w:val="00C801CC"/>
    <w:rsid w:val="00C80239"/>
    <w:rsid w:val="00C8050E"/>
    <w:rsid w:val="00C80659"/>
    <w:rsid w:val="00C81291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54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E90"/>
    <w:rsid w:val="00CC7093"/>
    <w:rsid w:val="00CC70EA"/>
    <w:rsid w:val="00CC72FF"/>
    <w:rsid w:val="00CC76A9"/>
    <w:rsid w:val="00CC7A04"/>
    <w:rsid w:val="00CC7F30"/>
    <w:rsid w:val="00CD08EA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691"/>
    <w:rsid w:val="00CD6B8D"/>
    <w:rsid w:val="00CD6C31"/>
    <w:rsid w:val="00CD6E0B"/>
    <w:rsid w:val="00CD6F84"/>
    <w:rsid w:val="00CD719D"/>
    <w:rsid w:val="00CD7DD4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CA4"/>
    <w:rsid w:val="00CE3CDA"/>
    <w:rsid w:val="00CE3EE6"/>
    <w:rsid w:val="00CE4093"/>
    <w:rsid w:val="00CE41DE"/>
    <w:rsid w:val="00CE430B"/>
    <w:rsid w:val="00CE44EB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659"/>
    <w:rsid w:val="00D03D55"/>
    <w:rsid w:val="00D03FB2"/>
    <w:rsid w:val="00D0412B"/>
    <w:rsid w:val="00D04A6D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CAC"/>
    <w:rsid w:val="00D41DCB"/>
    <w:rsid w:val="00D41E4E"/>
    <w:rsid w:val="00D420D0"/>
    <w:rsid w:val="00D427A3"/>
    <w:rsid w:val="00D42998"/>
    <w:rsid w:val="00D4359C"/>
    <w:rsid w:val="00D43AE0"/>
    <w:rsid w:val="00D43D6F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6F6"/>
    <w:rsid w:val="00D56088"/>
    <w:rsid w:val="00D56366"/>
    <w:rsid w:val="00D56D21"/>
    <w:rsid w:val="00D56EF8"/>
    <w:rsid w:val="00D57271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6C1"/>
    <w:rsid w:val="00D849CE"/>
    <w:rsid w:val="00D84B0A"/>
    <w:rsid w:val="00D8505B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5A"/>
    <w:rsid w:val="00D944CD"/>
    <w:rsid w:val="00D948A7"/>
    <w:rsid w:val="00D9491A"/>
    <w:rsid w:val="00D94B72"/>
    <w:rsid w:val="00D94EDF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F84"/>
    <w:rsid w:val="00DE129A"/>
    <w:rsid w:val="00DE1ADD"/>
    <w:rsid w:val="00DE23ED"/>
    <w:rsid w:val="00DE2422"/>
    <w:rsid w:val="00DE255A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DF7"/>
    <w:rsid w:val="00E2058E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48D"/>
    <w:rsid w:val="00E31A62"/>
    <w:rsid w:val="00E32EA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B66"/>
    <w:rsid w:val="00E51C4B"/>
    <w:rsid w:val="00E51E0A"/>
    <w:rsid w:val="00E51EBD"/>
    <w:rsid w:val="00E51F72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72E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B18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91B"/>
    <w:rsid w:val="00E75A1A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97F82"/>
    <w:rsid w:val="00EA0244"/>
    <w:rsid w:val="00EA0640"/>
    <w:rsid w:val="00EA06EC"/>
    <w:rsid w:val="00EA0E0D"/>
    <w:rsid w:val="00EA0E66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D80"/>
    <w:rsid w:val="00ED5332"/>
    <w:rsid w:val="00ED549E"/>
    <w:rsid w:val="00ED565F"/>
    <w:rsid w:val="00ED5681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791"/>
    <w:rsid w:val="00F118DF"/>
    <w:rsid w:val="00F123B0"/>
    <w:rsid w:val="00F123B8"/>
    <w:rsid w:val="00F12B05"/>
    <w:rsid w:val="00F12C63"/>
    <w:rsid w:val="00F13835"/>
    <w:rsid w:val="00F13861"/>
    <w:rsid w:val="00F13FAE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4CAE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9E4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89D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D7"/>
    <w:rsid w:val="00FC33E2"/>
    <w:rsid w:val="00FC36F0"/>
    <w:rsid w:val="00FC3919"/>
    <w:rsid w:val="00FC46DD"/>
    <w:rsid w:val="00FC473B"/>
    <w:rsid w:val="00FC60A7"/>
    <w:rsid w:val="00FC6B5A"/>
    <w:rsid w:val="00FC6EA8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39A"/>
    <w:rsid w:val="00FD37E2"/>
    <w:rsid w:val="00FD3884"/>
    <w:rsid w:val="00FD3B01"/>
    <w:rsid w:val="00FD408F"/>
    <w:rsid w:val="00FD4207"/>
    <w:rsid w:val="00FD4CB2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68AF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6C26A-7735-4EA8-BA91-F328933A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411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4</cp:revision>
  <cp:lastPrinted>2018-05-14T08:58:00Z</cp:lastPrinted>
  <dcterms:created xsi:type="dcterms:W3CDTF">2018-05-14T10:46:00Z</dcterms:created>
  <dcterms:modified xsi:type="dcterms:W3CDTF">2018-05-14T10:50:00Z</dcterms:modified>
</cp:coreProperties>
</file>