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1B41B9" w:rsidTr="00913126">
        <w:tc>
          <w:tcPr>
            <w:tcW w:w="1368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1B41B9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C57988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1B41B9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2165D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6546C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D6546C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2A2A4B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2A2A4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EB3AD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940019" w:rsidP="00940019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3551E" w:rsidRPr="001B41B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83551E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F85B0A" w:rsidRDefault="00E161E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E161EE" w:rsidRPr="00F85B0A" w:rsidRDefault="00E161EE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85B0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E161EE" w:rsidRPr="001B41B9" w:rsidRDefault="00E161EE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Pr="00C57988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E161EE" w:rsidRPr="001B41B9" w:rsidRDefault="00E161EE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621C" w:rsidRPr="001B41B9" w:rsidTr="00826FB8">
        <w:tc>
          <w:tcPr>
            <w:tcW w:w="1368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br w:type="page"/>
      </w:r>
      <w:r w:rsidRPr="001B41B9">
        <w:rPr>
          <w:rFonts w:ascii="Angsana New" w:hAnsi="Angsana New"/>
          <w:sz w:val="30"/>
          <w:szCs w:val="30"/>
          <w:cs/>
        </w:rPr>
        <w:lastRenderedPageBreak/>
        <w:tab/>
        <w:t>หมายเหตุประกอบงบการ</w:t>
      </w:r>
      <w:r w:rsidR="004C0C22" w:rsidRPr="001B41B9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D1558" w:rsidRPr="00785AA6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tab/>
      </w:r>
      <w:r w:rsidRPr="001B41B9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1B41B9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1B41B9">
        <w:rPr>
          <w:rFonts w:ascii="Angsana New" w:hAnsi="Angsana New"/>
          <w:sz w:val="30"/>
          <w:szCs w:val="30"/>
          <w:cs/>
        </w:rPr>
        <w:t>นี้</w:t>
      </w:r>
      <w:r w:rsidRPr="001B41B9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1B41B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B41B9">
        <w:rPr>
          <w:rFonts w:ascii="Angsana New" w:hAnsi="Angsana New"/>
          <w:sz w:val="30"/>
          <w:szCs w:val="30"/>
          <w:cs/>
        </w:rPr>
        <w:t>จาก</w:t>
      </w:r>
      <w:r w:rsidR="00AA73F6" w:rsidRPr="001B41B9">
        <w:rPr>
          <w:rFonts w:ascii="Angsana New" w:hAnsi="Angsana New"/>
          <w:sz w:val="30"/>
          <w:szCs w:val="30"/>
          <w:cs/>
        </w:rPr>
        <w:t>คณะ</w:t>
      </w:r>
      <w:r w:rsidRPr="001B41B9">
        <w:rPr>
          <w:rFonts w:ascii="Angsana New" w:hAnsi="Angsana New"/>
          <w:sz w:val="30"/>
          <w:szCs w:val="30"/>
          <w:cs/>
        </w:rPr>
        <w:t>กรรมการ</w:t>
      </w:r>
      <w:r w:rsidRPr="00477E7C">
        <w:rPr>
          <w:rFonts w:ascii="Angsana New" w:hAnsi="Angsana New"/>
          <w:sz w:val="30"/>
          <w:szCs w:val="30"/>
          <w:cs/>
        </w:rPr>
        <w:t>เมื่อ</w:t>
      </w:r>
      <w:r w:rsidR="00267D07" w:rsidRPr="00F74793">
        <w:rPr>
          <w:rFonts w:ascii="Angsana New" w:hAnsi="Angsana New"/>
          <w:sz w:val="30"/>
          <w:szCs w:val="30"/>
          <w:cs/>
        </w:rPr>
        <w:t>วันท</w:t>
      </w:r>
      <w:r w:rsidR="0004390F" w:rsidRPr="00F74793">
        <w:rPr>
          <w:rFonts w:ascii="Angsana New" w:hAnsi="Angsana New" w:hint="cs"/>
          <w:sz w:val="30"/>
          <w:szCs w:val="30"/>
          <w:cs/>
        </w:rPr>
        <w:t xml:space="preserve">ี่ </w:t>
      </w:r>
      <w:r w:rsidR="00965B8B" w:rsidRPr="00F74793">
        <w:rPr>
          <w:rFonts w:ascii="Angsana New" w:hAnsi="Angsana New"/>
          <w:sz w:val="30"/>
          <w:szCs w:val="30"/>
        </w:rPr>
        <w:t>14</w:t>
      </w:r>
      <w:r w:rsidR="00241BF1" w:rsidRPr="00F74793">
        <w:rPr>
          <w:rFonts w:ascii="Angsana New" w:hAnsi="Angsana New"/>
          <w:sz w:val="30"/>
          <w:szCs w:val="30"/>
        </w:rPr>
        <w:t xml:space="preserve"> </w:t>
      </w:r>
      <w:r w:rsidR="00241BF1" w:rsidRPr="00F74793">
        <w:rPr>
          <w:rFonts w:ascii="Angsana New" w:hAnsi="Angsana New" w:hint="cs"/>
          <w:sz w:val="30"/>
          <w:szCs w:val="30"/>
          <w:cs/>
        </w:rPr>
        <w:t>พฤษภาคม</w:t>
      </w:r>
      <w:r w:rsidR="00785AA6" w:rsidRPr="00F74793">
        <w:rPr>
          <w:rFonts w:ascii="Angsana New" w:hAnsi="Angsana New" w:hint="cs"/>
          <w:sz w:val="30"/>
          <w:szCs w:val="30"/>
          <w:cs/>
        </w:rPr>
        <w:t xml:space="preserve"> </w:t>
      </w:r>
      <w:r w:rsidR="00965B8B" w:rsidRPr="00F74793">
        <w:rPr>
          <w:rFonts w:ascii="Angsana New" w:hAnsi="Angsana New"/>
          <w:sz w:val="30"/>
          <w:szCs w:val="30"/>
        </w:rPr>
        <w:t>2561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30"/>
          <w:szCs w:val="30"/>
        </w:rPr>
      </w:pPr>
    </w:p>
    <w:p w:rsidR="005F5E41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</w:rPr>
        <w:t>1</w:t>
      </w:r>
      <w:r w:rsidR="005F5E41" w:rsidRPr="001B41B9">
        <w:rPr>
          <w:rFonts w:ascii="Angsana New" w:hAnsi="Angsana New"/>
          <w:b/>
          <w:bCs/>
          <w:sz w:val="30"/>
          <w:szCs w:val="30"/>
        </w:rPr>
        <w:tab/>
      </w:r>
      <w:r w:rsidR="005F5E41" w:rsidRPr="001B41B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5F5E41" w:rsidRPr="001B41B9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อาหารสยาม จำกัด (มหาชน) </w:t>
      </w:r>
      <w:r w:rsidRPr="001B41B9">
        <w:rPr>
          <w:rFonts w:ascii="Angsana New" w:hAnsi="Angsana New"/>
          <w:sz w:val="30"/>
          <w:szCs w:val="30"/>
        </w:rPr>
        <w:t>“</w:t>
      </w:r>
      <w:r w:rsidRPr="001B41B9">
        <w:rPr>
          <w:rFonts w:ascii="Angsana New" w:hAnsi="Angsana New"/>
          <w:sz w:val="30"/>
          <w:szCs w:val="30"/>
          <w:cs/>
        </w:rPr>
        <w:t>บริษัท</w:t>
      </w:r>
      <w:r w:rsidR="004F4D76" w:rsidRPr="001B41B9">
        <w:rPr>
          <w:rFonts w:ascii="Angsana New" w:hAnsi="Angsana New"/>
          <w:sz w:val="30"/>
          <w:szCs w:val="30"/>
        </w:rPr>
        <w:t>”</w:t>
      </w:r>
      <w:r w:rsidR="004F4D76" w:rsidRPr="001B41B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4F4D76">
        <w:rPr>
          <w:rFonts w:ascii="Angsana New" w:hAnsi="Angsana New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และมีที่อยู่จดทะเบียนตั้งอยู่เลขที่</w:t>
      </w:r>
      <w:r w:rsidR="0028002C">
        <w:rPr>
          <w:rFonts w:ascii="Angsana New" w:hAnsi="Angsana New"/>
          <w:sz w:val="30"/>
          <w:szCs w:val="30"/>
          <w:cs/>
        </w:rPr>
        <w:t xml:space="preserve"> </w:t>
      </w:r>
      <w:r w:rsidR="0028002C">
        <w:rPr>
          <w:rFonts w:ascii="Angsana New" w:hAnsi="Angsana New"/>
          <w:sz w:val="30"/>
          <w:szCs w:val="30"/>
        </w:rPr>
        <w:t xml:space="preserve">1 </w:t>
      </w:r>
      <w:r w:rsidR="00AA73F6" w:rsidRPr="001B41B9">
        <w:rPr>
          <w:rFonts w:ascii="Angsana New" w:hAnsi="Angsana New"/>
          <w:sz w:val="30"/>
          <w:szCs w:val="30"/>
          <w:cs/>
        </w:rPr>
        <w:t>อาคารเอ็มไพร์ทาวเวอร์ ชั้น 43 ถนนสา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>รใต้ แขวงยานนาวา เขตสา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 xml:space="preserve">ร </w:t>
      </w:r>
      <w:r w:rsidR="00D27B2B" w:rsidRPr="001B41B9">
        <w:rPr>
          <w:rFonts w:ascii="Angsana New" w:hAnsi="Angsana New"/>
          <w:sz w:val="30"/>
          <w:szCs w:val="30"/>
          <w:cs/>
        </w:rPr>
        <w:t>กรุงเทพมหานคร และมีสำนักงานโร</w:t>
      </w:r>
      <w:r w:rsidR="00B36947" w:rsidRPr="001B41B9">
        <w:rPr>
          <w:rFonts w:ascii="Angsana New" w:hAnsi="Angsana New"/>
          <w:sz w:val="30"/>
          <w:szCs w:val="30"/>
          <w:cs/>
        </w:rPr>
        <w:t>ง</w:t>
      </w:r>
      <w:r w:rsidR="005A405A" w:rsidRPr="001B41B9">
        <w:rPr>
          <w:rFonts w:ascii="Angsana New" w:hAnsi="Angsana New"/>
          <w:sz w:val="30"/>
          <w:szCs w:val="30"/>
          <w:cs/>
        </w:rPr>
        <w:t>งาน</w:t>
      </w:r>
      <w:r w:rsidR="00D27B2B" w:rsidRPr="001B41B9">
        <w:rPr>
          <w:rFonts w:ascii="Angsana New" w:hAnsi="Angsana New"/>
          <w:sz w:val="30"/>
          <w:szCs w:val="30"/>
          <w:cs/>
        </w:rPr>
        <w:t xml:space="preserve">ตั้งอยู่เลขที่ 218 หมู่ </w:t>
      </w:r>
      <w:r w:rsidR="00A57732" w:rsidRPr="001B41B9">
        <w:rPr>
          <w:rFonts w:ascii="Angsana New" w:hAnsi="Angsana New"/>
          <w:sz w:val="30"/>
          <w:szCs w:val="30"/>
          <w:cs/>
        </w:rPr>
        <w:t>8 ถนนซุปเปอร์ไฮเวย์ สัตหีบ-ฉะเชิงเทรา ตำบลหนองอิรุณ</w:t>
      </w:r>
      <w:r w:rsidR="004F4D76">
        <w:rPr>
          <w:rFonts w:ascii="Angsana New" w:hAnsi="Angsana New"/>
          <w:sz w:val="30"/>
          <w:szCs w:val="30"/>
          <w:cs/>
        </w:rPr>
        <w:t xml:space="preserve"> อำเภอบ้านบึง</w:t>
      </w:r>
      <w:r w:rsidR="007E61A8">
        <w:rPr>
          <w:rFonts w:ascii="Angsana New" w:hAnsi="Angsana New"/>
          <w:sz w:val="30"/>
          <w:szCs w:val="30"/>
        </w:rPr>
        <w:t xml:space="preserve"> </w:t>
      </w:r>
      <w:r w:rsidR="005A405A" w:rsidRPr="001B41B9">
        <w:rPr>
          <w:rFonts w:ascii="Angsana New" w:hAnsi="Angsana New"/>
          <w:sz w:val="30"/>
          <w:szCs w:val="30"/>
          <w:cs/>
        </w:rPr>
        <w:t>จังหวัดชลบุรี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บริษัทจดทะเบีย</w:t>
      </w:r>
      <w:r w:rsidR="00C546D9" w:rsidRPr="001B41B9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Pr="001B41B9">
        <w:rPr>
          <w:rFonts w:ascii="Angsana New" w:hAnsi="Angsana New"/>
          <w:sz w:val="30"/>
          <w:szCs w:val="30"/>
          <w:cs/>
        </w:rPr>
        <w:t>เมื่อ</w:t>
      </w:r>
      <w:r w:rsidR="00C546D9" w:rsidRPr="001B41B9">
        <w:rPr>
          <w:rFonts w:ascii="Angsana New" w:hAnsi="Angsana New"/>
          <w:sz w:val="30"/>
          <w:szCs w:val="30"/>
          <w:cs/>
        </w:rPr>
        <w:t>เดือน</w:t>
      </w:r>
      <w:r w:rsidR="00D13533" w:rsidRPr="001B41B9">
        <w:rPr>
          <w:rFonts w:ascii="Angsana New" w:hAnsi="Angsana New"/>
          <w:sz w:val="30"/>
          <w:szCs w:val="30"/>
          <w:cs/>
        </w:rPr>
        <w:t>กรกฎาคม</w:t>
      </w:r>
      <w:r w:rsidR="00FD5511" w:rsidRPr="001B41B9">
        <w:rPr>
          <w:rFonts w:ascii="Angsana New" w:hAnsi="Angsana New"/>
          <w:sz w:val="30"/>
          <w:szCs w:val="30"/>
          <w:cs/>
        </w:rPr>
        <w:t xml:space="preserve"> 25</w:t>
      </w:r>
      <w:r w:rsidR="00D13533" w:rsidRPr="001B41B9">
        <w:rPr>
          <w:rFonts w:ascii="Angsana New" w:hAnsi="Angsana New"/>
          <w:sz w:val="30"/>
          <w:szCs w:val="30"/>
          <w:cs/>
        </w:rPr>
        <w:t>28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23E9" w:rsidRDefault="005B23E9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Pr="001B41B9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/>
          <w:sz w:val="30"/>
          <w:szCs w:val="30"/>
          <w:cs/>
        </w:rPr>
        <w:t>ือหุ้นรายใหญ่ในระหว่างงวดได้แก</w:t>
      </w:r>
      <w:r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  <w:cs/>
        </w:rPr>
        <w:t>บริษัท พรรณธิอร จำกั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414D9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032594">
        <w:rPr>
          <w:rFonts w:ascii="Angsana New" w:hAnsi="Angsana New"/>
          <w:sz w:val="30"/>
          <w:szCs w:val="30"/>
        </w:rPr>
        <w:t>70.85</w:t>
      </w:r>
      <w:r w:rsidRPr="001414D9">
        <w:rPr>
          <w:rFonts w:ascii="Angsana New" w:hAnsi="Angsana New"/>
          <w:sz w:val="30"/>
          <w:szCs w:val="30"/>
          <w:cs/>
        </w:rPr>
        <w:t>) ซึ่ง</w:t>
      </w:r>
      <w:r w:rsidRPr="001B41B9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ในประเทศไทย</w:t>
      </w:r>
    </w:p>
    <w:p w:rsidR="0029733A" w:rsidRPr="00C65826" w:rsidRDefault="0029733A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545EE8" w:rsidRPr="001B41B9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9744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="Angsana New" w:hAnsi="Angsana New" w:hint="cs"/>
          <w:sz w:val="30"/>
          <w:szCs w:val="30"/>
          <w:cs/>
        </w:rPr>
        <w:t>การเพาะปลูก</w:t>
      </w:r>
      <w:r>
        <w:rPr>
          <w:rFonts w:ascii="Angsana New" w:hAnsi="Angsana New"/>
          <w:sz w:val="30"/>
          <w:szCs w:val="30"/>
        </w:rPr>
        <w:t xml:space="preserve"> </w:t>
      </w:r>
      <w:r w:rsidRPr="00A97446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</w:t>
      </w:r>
      <w:r>
        <w:rPr>
          <w:rFonts w:ascii="Angsana New" w:hAnsi="Angsana New"/>
          <w:sz w:val="30"/>
          <w:szCs w:val="30"/>
          <w:cs/>
        </w:rPr>
        <w:t>ชผลทางการเกษ</w:t>
      </w:r>
      <w:r w:rsidR="002804CD">
        <w:rPr>
          <w:rFonts w:ascii="Angsana New" w:hAnsi="Angsana New"/>
          <w:sz w:val="30"/>
          <w:szCs w:val="30"/>
          <w:cs/>
        </w:rPr>
        <w:t>ตร</w:t>
      </w:r>
      <w:r w:rsidR="002804CD" w:rsidRPr="002804CD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2804CD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2804CD">
        <w:rPr>
          <w:rFonts w:ascii="Angsana New" w:hAnsi="Angsana New"/>
          <w:spacing w:val="-2"/>
          <w:sz w:val="30"/>
          <w:szCs w:val="30"/>
        </w:rPr>
        <w:t xml:space="preserve"> </w:t>
      </w:r>
      <w:r w:rsidRPr="002804CD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A97446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>
        <w:rPr>
          <w:rFonts w:ascii="Angsana New" w:hAnsi="Angsana New"/>
          <w:sz w:val="30"/>
          <w:szCs w:val="30"/>
          <w:cs/>
        </w:rPr>
        <w:t>ื่นๆ</w:t>
      </w:r>
      <w:r w:rsidR="005E4B0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บรรจุกระป๋องและถ้วยพลาสติก</w:t>
      </w:r>
      <w:r w:rsidRPr="00A97446">
        <w:rPr>
          <w:rFonts w:ascii="Angsana New" w:hAnsi="Angsana New"/>
          <w:sz w:val="30"/>
          <w:szCs w:val="30"/>
          <w:cs/>
        </w:rPr>
        <w:t>และน้ำสับปะรดบรรจุกระป๋อง</w:t>
      </w:r>
      <w:r w:rsidR="00D501C5" w:rsidRPr="001B41B9">
        <w:rPr>
          <w:rFonts w:ascii="Angsana New" w:hAnsi="Angsana New"/>
          <w:sz w:val="30"/>
          <w:szCs w:val="30"/>
        </w:rPr>
        <w:t xml:space="preserve"> </w:t>
      </w:r>
    </w:p>
    <w:p w:rsidR="006B4FBF" w:rsidRPr="001B41B9" w:rsidRDefault="006B4FBF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008D7" w:rsidRDefault="0025421C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รายละเอียดของบริษัท</w:t>
      </w:r>
      <w:r>
        <w:rPr>
          <w:rFonts w:ascii="Angsana New" w:hAnsi="Angsana New" w:hint="cs"/>
          <w:sz w:val="30"/>
          <w:szCs w:val="30"/>
          <w:cs/>
        </w:rPr>
        <w:t>ร่วมและบริษัทย่อย</w:t>
      </w:r>
      <w:r w:rsidR="007008D7" w:rsidRPr="001B41B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B23E9" w:rsidRPr="00820220">
        <w:rPr>
          <w:rFonts w:ascii="Angsana New" w:hAnsi="Angsana New"/>
          <w:sz w:val="30"/>
          <w:szCs w:val="30"/>
        </w:rPr>
        <w:t>31</w:t>
      </w:r>
      <w:r w:rsidR="00241BF1">
        <w:rPr>
          <w:rFonts w:ascii="Angsana New" w:hAnsi="Angsana New" w:hint="cs"/>
          <w:sz w:val="30"/>
          <w:szCs w:val="30"/>
          <w:cs/>
        </w:rPr>
        <w:t xml:space="preserve"> </w:t>
      </w:r>
      <w:r w:rsidR="00241BF1">
        <w:rPr>
          <w:rFonts w:ascii="Angsana New" w:hAnsi="Angsana New"/>
          <w:sz w:val="30"/>
          <w:szCs w:val="30"/>
          <w:cs/>
        </w:rPr>
        <w:t>มีนาคม</w:t>
      </w:r>
      <w:r w:rsidR="005B23E9" w:rsidRPr="00820220">
        <w:rPr>
          <w:rFonts w:ascii="Angsana New" w:hAnsi="Angsana New"/>
          <w:sz w:val="30"/>
          <w:szCs w:val="30"/>
          <w:cs/>
        </w:rPr>
        <w:t xml:space="preserve"> </w:t>
      </w:r>
      <w:r w:rsidR="005B23E9">
        <w:rPr>
          <w:rFonts w:ascii="Angsana New" w:hAnsi="Angsana New"/>
          <w:sz w:val="30"/>
          <w:szCs w:val="30"/>
        </w:rPr>
        <w:t>25</w:t>
      </w:r>
      <w:r w:rsidR="00965B8B">
        <w:rPr>
          <w:rFonts w:ascii="Angsana New" w:hAnsi="Angsana New"/>
          <w:sz w:val="30"/>
          <w:szCs w:val="30"/>
        </w:rPr>
        <w:t>61</w:t>
      </w:r>
      <w:r w:rsidR="00E161EE">
        <w:rPr>
          <w:rFonts w:ascii="Angsana New" w:hAnsi="Angsana New"/>
          <w:sz w:val="30"/>
          <w:szCs w:val="30"/>
        </w:rPr>
        <w:t xml:space="preserve"> </w:t>
      </w:r>
      <w:r w:rsidR="007008D7" w:rsidRPr="00820220">
        <w:rPr>
          <w:rFonts w:ascii="Angsana New" w:hAnsi="Angsana New"/>
          <w:sz w:val="30"/>
          <w:szCs w:val="30"/>
          <w:cs/>
        </w:rPr>
        <w:t xml:space="preserve">และ </w:t>
      </w:r>
      <w:r w:rsidR="007008D7" w:rsidRPr="00820220">
        <w:rPr>
          <w:rFonts w:ascii="Angsana New" w:hAnsi="Angsana New"/>
          <w:sz w:val="30"/>
          <w:szCs w:val="30"/>
        </w:rPr>
        <w:t>3</w:t>
      </w:r>
      <w:r w:rsidR="005B23E9">
        <w:rPr>
          <w:rFonts w:ascii="Angsana New" w:hAnsi="Angsana New"/>
          <w:sz w:val="30"/>
          <w:szCs w:val="30"/>
        </w:rPr>
        <w:t xml:space="preserve">0 </w:t>
      </w:r>
      <w:r w:rsidR="005B23E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65B8B">
        <w:rPr>
          <w:rFonts w:ascii="Angsana New" w:hAnsi="Angsana New"/>
          <w:sz w:val="30"/>
          <w:szCs w:val="30"/>
        </w:rPr>
        <w:t>2560</w:t>
      </w:r>
      <w:r w:rsidR="004E0470" w:rsidRPr="00820220">
        <w:rPr>
          <w:rFonts w:ascii="Angsana New" w:hAnsi="Angsana New" w:hint="cs"/>
          <w:sz w:val="30"/>
          <w:szCs w:val="30"/>
          <w:cs/>
        </w:rPr>
        <w:t xml:space="preserve"> </w:t>
      </w:r>
      <w:r w:rsidR="00D948A7" w:rsidRPr="00820220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AD769E">
        <w:rPr>
          <w:rFonts w:ascii="Angsana New" w:hAnsi="Angsana New" w:hint="cs"/>
          <w:sz w:val="30"/>
          <w:szCs w:val="30"/>
          <w:cs/>
        </w:rPr>
        <w:t>ข้อ</w:t>
      </w:r>
      <w:r w:rsidR="00D948A7" w:rsidRPr="00820220">
        <w:rPr>
          <w:rFonts w:ascii="Angsana New" w:hAnsi="Angsana New"/>
          <w:sz w:val="30"/>
          <w:szCs w:val="30"/>
        </w:rPr>
        <w:t xml:space="preserve"> </w:t>
      </w:r>
      <w:r w:rsidR="001B4436">
        <w:rPr>
          <w:rFonts w:ascii="Angsana New" w:hAnsi="Angsana New"/>
          <w:sz w:val="30"/>
          <w:szCs w:val="30"/>
        </w:rPr>
        <w:t>7</w:t>
      </w:r>
      <w:r w:rsidR="00D948A7" w:rsidRPr="00785AA6">
        <w:rPr>
          <w:rFonts w:ascii="Angsana New" w:hAnsi="Angsana New"/>
          <w:sz w:val="30"/>
          <w:szCs w:val="30"/>
        </w:rPr>
        <w:t xml:space="preserve"> </w:t>
      </w:r>
      <w:r w:rsidR="00D948A7" w:rsidRPr="00785A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4436">
        <w:rPr>
          <w:rFonts w:ascii="Angsana New" w:hAnsi="Angsana New"/>
          <w:sz w:val="30"/>
          <w:szCs w:val="30"/>
        </w:rPr>
        <w:t>8</w:t>
      </w:r>
    </w:p>
    <w:p w:rsidR="003F2A31" w:rsidRPr="001B41B9" w:rsidRDefault="003F2A31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7B2B" w:rsidRPr="001B41B9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B41B9">
        <w:rPr>
          <w:rFonts w:ascii="Angsana New" w:hAnsi="Angsana New"/>
          <w:b/>
          <w:bCs/>
          <w:sz w:val="30"/>
          <w:szCs w:val="30"/>
        </w:rPr>
        <w:t>2</w:t>
      </w:r>
      <w:r w:rsidRPr="001B41B9">
        <w:rPr>
          <w:rFonts w:ascii="Angsana New" w:hAnsi="Angsana New"/>
          <w:b/>
          <w:bCs/>
          <w:sz w:val="30"/>
          <w:szCs w:val="30"/>
        </w:rPr>
        <w:tab/>
      </w:r>
      <w:r w:rsidR="00B36947" w:rsidRPr="001B41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1B41B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2B68D9" w:rsidRPr="002A2A4B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C0C22" w:rsidRPr="001B41B9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D0A2F" w:rsidRPr="001B41B9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D2494F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</w:t>
      </w:r>
      <w:r w:rsidR="002A2A4B">
        <w:rPr>
          <w:rFonts w:ascii="Angsana New" w:hAnsi="Angsana New"/>
          <w:sz w:val="30"/>
          <w:szCs w:val="30"/>
          <w:cs/>
        </w:rPr>
        <w:t>รูปแบบย่อและตามมาตรฐานการบัญชี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1B41B9">
        <w:rPr>
          <w:rFonts w:ascii="Angsana New" w:hAnsi="Angsana New"/>
          <w:sz w:val="30"/>
          <w:szCs w:val="30"/>
          <w:cs/>
        </w:rPr>
        <w:t>ฉบับที่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</w:rPr>
        <w:t>34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  <w:cs/>
        </w:rPr>
        <w:t>(ปรับปรุง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</w:rPr>
        <w:t>255</w:t>
      </w:r>
      <w:r w:rsidR="00E32EA2">
        <w:rPr>
          <w:rFonts w:ascii="Angsana New" w:hAnsi="Angsana New"/>
          <w:sz w:val="30"/>
          <w:szCs w:val="30"/>
        </w:rPr>
        <w:t>9</w:t>
      </w:r>
      <w:r w:rsidRPr="00804D3A">
        <w:rPr>
          <w:rFonts w:ascii="Angsana New" w:hAnsi="Angsana New"/>
          <w:sz w:val="30"/>
          <w:szCs w:val="30"/>
        </w:rPr>
        <w:t>)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="00A97788">
        <w:rPr>
          <w:rFonts w:ascii="Angsana New" w:hAnsi="Angsana New"/>
          <w:sz w:val="30"/>
          <w:szCs w:val="30"/>
          <w:cs/>
        </w:rPr>
        <w:t>เรื่อง</w:t>
      </w:r>
      <w:r w:rsidR="00A97788">
        <w:rPr>
          <w:rFonts w:ascii="Angsana New" w:hAnsi="Angsana New" w:hint="cs"/>
          <w:sz w:val="30"/>
          <w:szCs w:val="30"/>
          <w:cs/>
        </w:rPr>
        <w:br/>
      </w:r>
      <w:r w:rsidR="00C57988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1B41B9">
        <w:rPr>
          <w:rFonts w:ascii="Angsana New" w:hAnsi="Angsana New"/>
          <w:sz w:val="30"/>
          <w:szCs w:val="30"/>
        </w:rPr>
        <w:t xml:space="preserve"> </w:t>
      </w:r>
    </w:p>
    <w:p w:rsidR="00D2494F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D67917" w:rsidRDefault="00D6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65B8B" w:rsidRPr="00CC7F30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85AA6">
        <w:rPr>
          <w:rFonts w:ascii="Angsana New" w:hAnsi="Angsana New"/>
          <w:spacing w:val="-4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85AA6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785AA6">
        <w:rPr>
          <w:rFonts w:ascii="Angsana New" w:hAnsi="Angsana New"/>
          <w:color w:val="FFFFFF" w:themeColor="background1"/>
          <w:spacing w:val="-4"/>
          <w:sz w:val="30"/>
          <w:szCs w:val="30"/>
        </w:rPr>
        <w:t>.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785A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85AA6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</w:rPr>
        <w:t>60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CC7F30">
        <w:rPr>
          <w:rFonts w:ascii="Angsana New" w:hAnsi="Angsana New"/>
          <w:sz w:val="30"/>
          <w:szCs w:val="30"/>
          <w:cs/>
        </w:rPr>
        <w:br/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</w:t>
      </w:r>
      <w:r>
        <w:rPr>
          <w:rFonts w:ascii="Angsana New" w:hAnsi="Angsana New"/>
          <w:sz w:val="30"/>
          <w:szCs w:val="30"/>
          <w:cs/>
        </w:rPr>
        <w:t>นของบริษัทและบริษัทย่อยสำหรับ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</w:p>
    <w:p w:rsidR="00965B8B" w:rsidRPr="002E73EE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965B8B" w:rsidRDefault="00965B8B" w:rsidP="00965B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7F30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>
        <w:rPr>
          <w:rFonts w:ascii="Angsana New" w:hAnsi="Angsana New"/>
          <w:sz w:val="30"/>
          <w:szCs w:val="30"/>
          <w:cs/>
        </w:rPr>
        <w:br/>
        <w:t>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 w:rsidRPr="00CC7F30">
        <w:rPr>
          <w:rFonts w:ascii="Angsana New" w:hAnsi="Angsana New" w:hint="cs"/>
          <w:sz w:val="30"/>
          <w:szCs w:val="30"/>
          <w:cs/>
        </w:rPr>
        <w:t xml:space="preserve"> </w:t>
      </w:r>
      <w:r w:rsidRPr="004A079C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4A079C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4A079C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ปรับปรุงใหม่ซึ่งมีผลบังคับใช้สำหรับรอบระยะเวลาบัญชีที่เริ่มในหรือหลังวันที่ 1 มกราคม 2560 ทุกฉบับ</w:t>
      </w:r>
      <w:r>
        <w:rPr>
          <w:rFonts w:ascii="Angsana New" w:hAnsi="Angsana New"/>
          <w:sz w:val="30"/>
          <w:szCs w:val="30"/>
          <w:cs/>
        </w:rPr>
        <w:br/>
      </w:r>
      <w:r w:rsidRPr="004A079C">
        <w:rPr>
          <w:rFonts w:ascii="Angsana New" w:hAnsi="Angsana New"/>
          <w:sz w:val="30"/>
          <w:szCs w:val="30"/>
          <w:cs/>
        </w:rPr>
        <w:t>มาถือปฏิบัติ การนำมาตรฐานการรายงานทางการเงินที่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4A079C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</w:t>
      </w:r>
      <w:r>
        <w:rPr>
          <w:rFonts w:ascii="Angsana New" w:hAnsi="Angsana New"/>
          <w:sz w:val="30"/>
          <w:szCs w:val="30"/>
          <w:cs/>
        </w:rPr>
        <w:br/>
      </w:r>
      <w:r w:rsidRPr="0023049E">
        <w:rPr>
          <w:rFonts w:ascii="Angsana New" w:hAnsi="Angsana New"/>
          <w:sz w:val="30"/>
          <w:szCs w:val="30"/>
          <w:cs/>
        </w:rPr>
        <w:t>อย่างเป็นสาระสำคัญต่อนโยบายการบัญชี วิธีการคำนวณ</w:t>
      </w:r>
      <w:r w:rsidR="00C57988">
        <w:rPr>
          <w:rFonts w:ascii="Angsana New" w:hAnsi="Angsana New" w:hint="cs"/>
          <w:sz w:val="30"/>
          <w:szCs w:val="30"/>
          <w:cs/>
        </w:rPr>
        <w:t xml:space="preserve"> </w:t>
      </w:r>
      <w:r w:rsidRPr="0023049E">
        <w:rPr>
          <w:rFonts w:ascii="Angsana New" w:hAnsi="Angsana New"/>
          <w:sz w:val="30"/>
          <w:szCs w:val="30"/>
          <w:cs/>
        </w:rPr>
        <w:t>และผลการดำเนินงานหรือฐานะการเงินของกลุ่มบริษัท</w:t>
      </w:r>
      <w:r>
        <w:rPr>
          <w:rFonts w:ascii="Angsana New" w:hAnsi="Angsana New"/>
          <w:sz w:val="30"/>
          <w:szCs w:val="30"/>
        </w:rPr>
        <w:br/>
      </w:r>
      <w:r w:rsidRPr="0023049E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965B8B" w:rsidRPr="002E73EE" w:rsidRDefault="00965B8B" w:rsidP="00965B8B">
      <w:pPr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965B8B" w:rsidRPr="00320156" w:rsidRDefault="00965B8B" w:rsidP="00965B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20156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</w:t>
      </w:r>
      <w:r>
        <w:rPr>
          <w:rFonts w:ascii="Angsana New" w:hAnsi="Angsana New"/>
          <w:sz w:val="30"/>
          <w:szCs w:val="30"/>
          <w:cs/>
        </w:rPr>
        <w:t>านการรายงานทางการเงินฉบับอื่น</w:t>
      </w:r>
      <w:r w:rsidRPr="00320156">
        <w:rPr>
          <w:rFonts w:ascii="Angsana New" w:hAnsi="Angsana New"/>
          <w:sz w:val="30"/>
          <w:szCs w:val="30"/>
          <w:cs/>
        </w:rPr>
        <w:t xml:space="preserve">ๆ ซึ่งมีผลบังคับสำหรับรอบระยะเวลาบัญชีที่เริ่มในหรือหลังวันที่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br/>
      </w:r>
      <w:r w:rsidRPr="00320156">
        <w:rPr>
          <w:rFonts w:ascii="Angsana New" w:hAnsi="Angsana New"/>
          <w:sz w:val="30"/>
          <w:szCs w:val="30"/>
          <w:cs/>
        </w:rPr>
        <w:t>1 มกราคม 2561 เป็นต้นไป และไม่ได้มีการนำมาใช้สำหรับการจัดทำงบการเงิน</w:t>
      </w:r>
      <w:r w:rsidR="0001644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20156">
        <w:rPr>
          <w:rFonts w:ascii="Angsana New" w:hAnsi="Angsana New"/>
          <w:sz w:val="30"/>
          <w:szCs w:val="30"/>
          <w:cs/>
        </w:rPr>
        <w:t>นี้</w:t>
      </w:r>
    </w:p>
    <w:p w:rsidR="00965B8B" w:rsidRPr="002E73EE" w:rsidRDefault="00965B8B" w:rsidP="00965B8B">
      <w:pPr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965B8B" w:rsidRDefault="00965B8B" w:rsidP="00965B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25CD">
        <w:rPr>
          <w:rFonts w:ascii="Angsana New" w:hAnsi="Angsana New"/>
          <w:spacing w:val="-6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</w:t>
      </w:r>
      <w:r w:rsidR="0001644A" w:rsidRPr="004125CD">
        <w:rPr>
          <w:rFonts w:ascii="Angsana New" w:hAnsi="Angsana New" w:hint="cs"/>
          <w:spacing w:val="-6"/>
          <w:sz w:val="30"/>
          <w:szCs w:val="30"/>
          <w:cs/>
        </w:rPr>
        <w:t>ระหว่างกาล</w:t>
      </w:r>
      <w:r w:rsidRPr="004125CD">
        <w:rPr>
          <w:rFonts w:ascii="Angsana New" w:hAnsi="Angsana New"/>
          <w:spacing w:val="-6"/>
          <w:sz w:val="30"/>
          <w:szCs w:val="30"/>
          <w:cs/>
        </w:rPr>
        <w:t>จากการถือปฏิบัติ</w:t>
      </w:r>
      <w:r w:rsidR="004125CD">
        <w:rPr>
          <w:rFonts w:ascii="Angsana New" w:hAnsi="Angsana New"/>
          <w:spacing w:val="-6"/>
          <w:sz w:val="30"/>
          <w:szCs w:val="30"/>
        </w:rPr>
        <w:br/>
      </w:r>
      <w:r w:rsidRPr="00320156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</w:t>
      </w:r>
      <w:r w:rsidR="00CA454D">
        <w:rPr>
          <w:rFonts w:ascii="Angsana New" w:hAnsi="Angsana New"/>
          <w:sz w:val="30"/>
          <w:szCs w:val="30"/>
        </w:rPr>
        <w:br/>
      </w:r>
      <w:r w:rsidRPr="00320156">
        <w:rPr>
          <w:rFonts w:ascii="Angsana New" w:hAnsi="Angsana New"/>
          <w:sz w:val="30"/>
          <w:szCs w:val="30"/>
          <w:cs/>
        </w:rPr>
        <w:t>งบการเงินในงวดที่ถือปฏิบัติ</w:t>
      </w:r>
    </w:p>
    <w:p w:rsidR="00B437A6" w:rsidRPr="002E73EE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2494F" w:rsidRPr="001B41B9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1B41B9">
        <w:rPr>
          <w:rFonts w:ascii="Angsana New" w:hAnsi="Angsana New"/>
          <w:b/>
          <w:bCs/>
          <w:sz w:val="30"/>
          <w:szCs w:val="30"/>
          <w:cs/>
        </w:rPr>
        <w:tab/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D70ACE" w:rsidRPr="00D70A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D70ACE"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D2494F" w:rsidRPr="002E73EE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2E73EE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D70ACE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D70ACE" w:rsidRPr="00D70ACE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 w:rsidR="002E73EE" w:rsidRPr="00D67D3D">
        <w:rPr>
          <w:rFonts w:ascii="Angsana New" w:hAnsi="Angsana New"/>
          <w:sz w:val="30"/>
          <w:szCs w:val="30"/>
          <w:cs/>
        </w:rPr>
        <w:t xml:space="preserve">ข้อมูลทางการเงินทั้งหมดมีการปัดเศษเพื่อให้แสดงเป็นหลักพันบาท </w:t>
      </w:r>
      <w:r w:rsidR="002E73EE" w:rsidRPr="00D67D3D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6145B5" w:rsidRPr="002E73EE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both"/>
        <w:rPr>
          <w:rFonts w:ascii="Angsana New" w:hAnsi="Angsana New"/>
          <w:sz w:val="16"/>
          <w:szCs w:val="16"/>
        </w:rPr>
      </w:pPr>
    </w:p>
    <w:p w:rsidR="006145B5" w:rsidRPr="002E73EE" w:rsidRDefault="006145B5" w:rsidP="006145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28"/>
          <w:szCs w:val="28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</w:t>
      </w:r>
      <w:r w:rsidRPr="002E73EE">
        <w:rPr>
          <w:rFonts w:ascii="Angsana New" w:hAnsi="Angsana New"/>
          <w:b/>
          <w:bCs/>
          <w:i/>
          <w:iCs/>
          <w:sz w:val="28"/>
          <w:szCs w:val="28"/>
          <w:cs/>
        </w:rPr>
        <w:t>วิจารณญาณ</w:t>
      </w:r>
      <w:r w:rsidR="00B02BB0" w:rsidRPr="002E73EE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และ</w:t>
      </w:r>
      <w:r w:rsidR="00ED744F" w:rsidRPr="002E73E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</w:t>
      </w:r>
      <w:r w:rsidR="00B02BB0" w:rsidRPr="002E73EE">
        <w:rPr>
          <w:rFonts w:ascii="Angsana New" w:hAnsi="Angsana New"/>
          <w:b/>
          <w:bCs/>
          <w:i/>
          <w:iCs/>
          <w:sz w:val="28"/>
          <w:szCs w:val="28"/>
          <w:cs/>
        </w:rPr>
        <w:t>ประมาณการ</w:t>
      </w:r>
      <w:r w:rsidRPr="002E73EE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</w:p>
    <w:p w:rsidR="006145B5" w:rsidRPr="002E73EE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6145B5" w:rsidRPr="001B41B9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2804CD">
        <w:rPr>
          <w:rFonts w:ascii="Angsana New" w:hAnsi="Angsana New" w:hint="cs"/>
          <w:sz w:val="30"/>
          <w:szCs w:val="30"/>
          <w:cs/>
        </w:rPr>
        <w:t>ให้</w:t>
      </w:r>
      <w:r w:rsidRPr="001B41B9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="00831950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</w:t>
      </w:r>
      <w:r w:rsidR="00434695">
        <w:rPr>
          <w:rFonts w:ascii="Angsana New" w:hAnsi="Angsana New"/>
          <w:sz w:val="30"/>
          <w:szCs w:val="30"/>
          <w:cs/>
        </w:rPr>
        <w:t>ะการรายงานจำนวนเงิน</w:t>
      </w:r>
      <w:r w:rsidR="002804CD">
        <w:rPr>
          <w:rFonts w:ascii="Angsana New" w:hAnsi="Angsana New"/>
          <w:sz w:val="30"/>
          <w:szCs w:val="30"/>
          <w:cs/>
        </w:rPr>
        <w:br/>
      </w:r>
      <w:r w:rsidR="00434695">
        <w:rPr>
          <w:rFonts w:ascii="Angsana New" w:hAnsi="Angsana New"/>
          <w:sz w:val="30"/>
          <w:szCs w:val="30"/>
          <w:cs/>
        </w:rPr>
        <w:t>ที่เกี่ยวกับ</w:t>
      </w:r>
      <w:r w:rsidRPr="001B41B9">
        <w:rPr>
          <w:rFonts w:ascii="Angsana New" w:hAnsi="Angsana New"/>
          <w:sz w:val="30"/>
          <w:szCs w:val="30"/>
          <w:cs/>
        </w:rPr>
        <w:t>สินทรัพย</w:t>
      </w:r>
      <w:r w:rsidR="00831950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1B41B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3F2A31" w:rsidRPr="002E73EE" w:rsidRDefault="003F2A31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BB1032" w:rsidRDefault="006145B5" w:rsidP="00BB1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การบัญชีของกลุ่มบริษัท และแหล่งข้อมูลสำคัญของความไม่แน่นอนในการประ</w:t>
      </w:r>
      <w:r w:rsidR="00AA1D89" w:rsidRPr="001B41B9">
        <w:rPr>
          <w:rFonts w:ascii="Angsana New" w:hAnsi="Angsana New"/>
          <w:sz w:val="30"/>
          <w:szCs w:val="30"/>
          <w:cs/>
        </w:rPr>
        <w:t>มาณการซึ่งถือปฏิบัติเช่นเดียวกั</w:t>
      </w:r>
      <w:r w:rsidR="00C94E0F">
        <w:rPr>
          <w:rFonts w:ascii="Angsana New" w:hAnsi="Angsana New" w:hint="cs"/>
          <w:sz w:val="30"/>
          <w:szCs w:val="30"/>
          <w:cs/>
        </w:rPr>
        <w:t>น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ในการจัดทำงบการเงินสำหรับ</w:t>
      </w:r>
      <w:r w:rsidR="00E32EA2"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7F30" w:rsidRPr="00CC7F30">
        <w:rPr>
          <w:rFonts w:ascii="Angsana New" w:hAnsi="Angsana New"/>
          <w:sz w:val="30"/>
          <w:szCs w:val="30"/>
        </w:rPr>
        <w:t xml:space="preserve">30 </w:t>
      </w:r>
      <w:r w:rsidR="00CC7F30"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C7F30" w:rsidRPr="00CC7F30">
        <w:rPr>
          <w:rFonts w:ascii="Angsana New" w:hAnsi="Angsana New"/>
          <w:sz w:val="30"/>
          <w:szCs w:val="30"/>
        </w:rPr>
        <w:t>25</w:t>
      </w:r>
      <w:r w:rsidR="00CC7093">
        <w:rPr>
          <w:rFonts w:ascii="Angsana New" w:hAnsi="Angsana New"/>
          <w:sz w:val="30"/>
          <w:szCs w:val="30"/>
        </w:rPr>
        <w:t>60</w:t>
      </w:r>
      <w:r w:rsidR="00C94E0F" w:rsidRPr="00CC7F30">
        <w:rPr>
          <w:rFonts w:ascii="Angsana New" w:hAnsi="Angsana New" w:hint="cs"/>
          <w:sz w:val="30"/>
          <w:szCs w:val="30"/>
          <w:cs/>
        </w:rPr>
        <w:t xml:space="preserve"> </w:t>
      </w:r>
      <w:r w:rsidR="00BB1032">
        <w:rPr>
          <w:rFonts w:ascii="Angsana New" w:hAnsi="Angsana New"/>
          <w:sz w:val="30"/>
          <w:szCs w:val="30"/>
          <w:cs/>
        </w:rPr>
        <w:br w:type="page"/>
      </w:r>
    </w:p>
    <w:p w:rsidR="003D478A" w:rsidRPr="009B6618" w:rsidRDefault="003D478A" w:rsidP="003D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6618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3D478A" w:rsidRPr="00BB1032" w:rsidRDefault="003D478A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60E7D" w:rsidRDefault="00960E7D" w:rsidP="00960E7D">
      <w:pPr>
        <w:pStyle w:val="block"/>
        <w:spacing w:after="0" w:line="240" w:lineRule="atLeast"/>
        <w:ind w:left="540"/>
        <w:jc w:val="thaiDistribute"/>
        <w:rPr>
          <w:szCs w:val="22"/>
          <w:cs/>
          <w:lang w:bidi="th-TH"/>
        </w:rPr>
      </w:pP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3D478A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3D478A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3D478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</w:t>
      </w:r>
      <w:r w:rsidRPr="00EB3AD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โดยตรงต่อผู้บริหารสูงสุดทางด้านการเงิน</w:t>
      </w:r>
      <w:r w:rsidRPr="003D478A">
        <w:rPr>
          <w:rFonts w:hint="cs"/>
          <w:szCs w:val="22"/>
          <w:cs/>
          <w:lang w:bidi="th-TH"/>
        </w:rPr>
        <w:t xml:space="preserve"> </w:t>
      </w:r>
    </w:p>
    <w:p w:rsidR="00960E7D" w:rsidRPr="00BB1032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:rsidR="00960E7D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478A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3D478A">
        <w:rPr>
          <w:rFonts w:ascii="Angsana New" w:hAnsi="Angsana New" w:hint="cs"/>
          <w:sz w:val="30"/>
          <w:szCs w:val="30"/>
          <w:cs/>
        </w:rPr>
        <w:t>มีการ</w:t>
      </w:r>
      <w:r w:rsidRPr="003D478A">
        <w:rPr>
          <w:rFonts w:ascii="Angsana New" w:hAnsi="Angsana New"/>
          <w:sz w:val="30"/>
          <w:szCs w:val="30"/>
          <w:cs/>
        </w:rPr>
        <w:t>ทบทวนข้อมูลที่</w:t>
      </w:r>
      <w:r w:rsidRPr="003D478A">
        <w:rPr>
          <w:rFonts w:ascii="Angsana New" w:hAnsi="Angsana New" w:hint="cs"/>
          <w:sz w:val="30"/>
          <w:szCs w:val="30"/>
          <w:cs/>
        </w:rPr>
        <w:t>ไม่สามารถ</w:t>
      </w:r>
      <w:r w:rsidRPr="003D478A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3D478A">
        <w:rPr>
          <w:rFonts w:ascii="Angsana New" w:hAnsi="Angsana New" w:hint="cs"/>
          <w:sz w:val="30"/>
          <w:szCs w:val="30"/>
          <w:cs/>
        </w:rPr>
        <w:t>มีนัย</w:t>
      </w:r>
      <w:r w:rsidRPr="003D478A">
        <w:rPr>
          <w:rFonts w:ascii="Angsana New" w:hAnsi="Angsana New"/>
          <w:sz w:val="30"/>
          <w:szCs w:val="30"/>
          <w:cs/>
        </w:rPr>
        <w:t>สำคัญ</w:t>
      </w:r>
      <w:r w:rsidRPr="003D478A">
        <w:rPr>
          <w:rFonts w:ascii="Angsana New" w:hAnsi="Angsana New"/>
          <w:sz w:val="30"/>
          <w:szCs w:val="30"/>
        </w:rPr>
        <w:br/>
      </w:r>
      <w:r w:rsidRPr="003D478A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3D478A">
        <w:rPr>
          <w:rFonts w:ascii="Angsana New" w:hAnsi="Angsana New" w:hint="cs"/>
          <w:sz w:val="30"/>
          <w:szCs w:val="30"/>
          <w:cs/>
        </w:rPr>
        <w:t>หากมีการ</w:t>
      </w:r>
      <w:r w:rsidRPr="003D478A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3D478A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3D478A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D478A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3D478A">
        <w:rPr>
          <w:rFonts w:ascii="Angsana New" w:hAnsi="Angsana New" w:hint="cs"/>
          <w:sz w:val="30"/>
          <w:szCs w:val="30"/>
          <w:cs/>
        </w:rPr>
        <w:t>ได้</w:t>
      </w:r>
      <w:r w:rsidRPr="003D478A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3D478A">
        <w:rPr>
          <w:rFonts w:ascii="Angsana New" w:hAnsi="Angsana New" w:hint="cs"/>
          <w:sz w:val="30"/>
          <w:szCs w:val="30"/>
          <w:cs/>
        </w:rPr>
        <w:t>ที่</w:t>
      </w:r>
      <w:r w:rsidRPr="003D478A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3D478A">
        <w:rPr>
          <w:rFonts w:ascii="Angsana New" w:hAnsi="Angsana New" w:hint="cs"/>
          <w:sz w:val="30"/>
          <w:szCs w:val="30"/>
          <w:cs/>
        </w:rPr>
        <w:t>เกี่ยวกับ</w:t>
      </w:r>
      <w:r w:rsidRPr="003D478A">
        <w:rPr>
          <w:rFonts w:ascii="Angsana New" w:hAnsi="Angsana New"/>
          <w:sz w:val="30"/>
          <w:szCs w:val="30"/>
          <w:cs/>
        </w:rPr>
        <w:t>การวัดมูลค่ารวมถึง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3D478A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ลำดับ</w:t>
      </w:r>
      <w:r w:rsidRPr="003D478A">
        <w:rPr>
          <w:rFonts w:ascii="Angsana New" w:hAnsi="Angsana New"/>
          <w:sz w:val="30"/>
          <w:szCs w:val="30"/>
          <w:cs/>
        </w:rPr>
        <w:t>ชั้น</w:t>
      </w:r>
      <w:r w:rsidRPr="003D478A">
        <w:rPr>
          <w:rFonts w:ascii="Angsana New" w:hAnsi="Angsana New" w:hint="cs"/>
          <w:sz w:val="30"/>
          <w:szCs w:val="30"/>
          <w:cs/>
        </w:rPr>
        <w:t>ของ</w:t>
      </w:r>
      <w:r w:rsidRPr="003D478A">
        <w:rPr>
          <w:rFonts w:ascii="Angsana New" w:hAnsi="Angsana New"/>
          <w:sz w:val="30"/>
          <w:szCs w:val="30"/>
          <w:cs/>
        </w:rPr>
        <w:t>มูลค่ายุติธรรม</w:t>
      </w:r>
      <w:r w:rsidRPr="003D478A">
        <w:rPr>
          <w:rFonts w:ascii="Angsana New" w:hAnsi="Angsana New" w:hint="cs"/>
          <w:sz w:val="30"/>
          <w:szCs w:val="30"/>
          <w:cs/>
        </w:rPr>
        <w:t>ว่า</w:t>
      </w:r>
      <w:r w:rsidRPr="003D478A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3D478A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960E7D" w:rsidRPr="00BB1032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60E7D" w:rsidRPr="003D478A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478A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3D478A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3D478A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3D478A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3D478A">
        <w:rPr>
          <w:rFonts w:ascii="Angsana New" w:hAnsi="Angsana New"/>
          <w:sz w:val="30"/>
          <w:szCs w:val="30"/>
          <w:cs/>
        </w:rPr>
        <w:t>กลุ่ม</w:t>
      </w:r>
      <w:r w:rsidRPr="003D478A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960E7D" w:rsidRPr="00BB1032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:rsidR="00960E7D" w:rsidRPr="003D478A" w:rsidRDefault="00960E7D" w:rsidP="00960E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3D478A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D478A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3D478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จะทำได้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3D478A">
        <w:rPr>
          <w:rFonts w:asciiTheme="majorBidi" w:hAnsiTheme="majorBidi"/>
          <w:sz w:val="30"/>
          <w:szCs w:val="30"/>
          <w:cs/>
        </w:rPr>
        <w:t>ลำดับชั้น</w:t>
      </w:r>
      <w:r w:rsidRPr="003D478A">
        <w:rPr>
          <w:rFonts w:asciiTheme="majorBidi" w:hAnsiTheme="majorBidi" w:hint="cs"/>
          <w:sz w:val="30"/>
          <w:szCs w:val="30"/>
          <w:cs/>
        </w:rPr>
        <w:t>ของ</w:t>
      </w:r>
      <w:r w:rsidRPr="003D478A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D478A">
        <w:rPr>
          <w:rFonts w:asciiTheme="majorBidi" w:hAnsiTheme="majorBidi"/>
          <w:sz w:val="30"/>
          <w:szCs w:val="30"/>
        </w:rPr>
        <w:t xml:space="preserve"> </w:t>
      </w:r>
      <w:r w:rsidRPr="003D478A">
        <w:rPr>
          <w:rFonts w:asciiTheme="majorBidi" w:hAnsiTheme="majorBidi" w:hint="cs"/>
          <w:sz w:val="30"/>
          <w:szCs w:val="30"/>
          <w:cs/>
        </w:rPr>
        <w:t>ดังนี้</w:t>
      </w:r>
    </w:p>
    <w:p w:rsidR="00960E7D" w:rsidRPr="00BB1032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960E7D" w:rsidRPr="003D478A" w:rsidRDefault="00960E7D" w:rsidP="00960E7D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3D478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60E7D" w:rsidRPr="003D478A" w:rsidRDefault="00960E7D" w:rsidP="00960E7D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3D478A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960E7D" w:rsidRPr="006E1CAB" w:rsidRDefault="00960E7D" w:rsidP="00960E7D">
      <w:pPr>
        <w:pStyle w:val="block"/>
        <w:numPr>
          <w:ilvl w:val="0"/>
          <w:numId w:val="20"/>
        </w:numPr>
        <w:spacing w:after="0" w:line="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A1186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เป็น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ไม่ได้มาจากข้อมูลที่</w:t>
      </w:r>
      <w:r w:rsidR="0001644A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สามารถ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สังเกตได้ (ข้อมูลที่ไม่สามารถ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สังเกตได้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)</w:t>
      </w:r>
    </w:p>
    <w:p w:rsidR="00960E7D" w:rsidRPr="00BB1032" w:rsidRDefault="00960E7D" w:rsidP="00960E7D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960E7D" w:rsidRPr="00C71CBB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1CBB">
        <w:rPr>
          <w:rFonts w:asciiTheme="majorBidi" w:hAnsiTheme="majorBidi" w:cstheme="majorBidi"/>
          <w:sz w:val="30"/>
          <w:szCs w:val="30"/>
          <w:cs/>
        </w:rPr>
        <w:t>หา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C71CBB">
        <w:rPr>
          <w:rFonts w:asciiTheme="majorBidi" w:hAnsiTheme="majorBidi" w:cstheme="majorBidi"/>
          <w:sz w:val="30"/>
          <w:szCs w:val="30"/>
          <w:cs/>
        </w:rPr>
        <w:t>ของมูลค่ายุติธรรม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ที่แตกต่างกัน การวัดมูลค่ายุติธรรม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C71CBB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C71CBB">
        <w:rPr>
          <w:rFonts w:asciiTheme="majorBidi" w:hAnsiTheme="majorBidi" w:cstheme="majorBidi"/>
          <w:sz w:val="30"/>
          <w:szCs w:val="30"/>
          <w:cs/>
        </w:rPr>
        <w:t>ลำดับชั้นของ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C71CBB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71CBB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71CBB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960E7D" w:rsidRPr="00BB1032" w:rsidRDefault="00960E7D" w:rsidP="00960E7D">
      <w:pPr>
        <w:pStyle w:val="BodyText"/>
        <w:shd w:val="clear" w:color="auto" w:fill="FFFFFF"/>
        <w:spacing w:after="0" w:line="0" w:lineRule="atLeast"/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:rsidR="00960E7D" w:rsidRPr="00C71CBB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both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C71CBB">
        <w:rPr>
          <w:rFonts w:ascii="Angsana New" w:hAnsi="Angsana New"/>
          <w:sz w:val="30"/>
          <w:szCs w:val="30"/>
          <w:cs/>
        </w:rPr>
        <w:t>กลุ่ม</w:t>
      </w:r>
      <w:r w:rsidRPr="00C71CB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C71CBB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C71CBB">
        <w:rPr>
          <w:rFonts w:ascii="Angsana New" w:hAnsi="Angsana New" w:hint="cs"/>
          <w:sz w:val="30"/>
          <w:szCs w:val="30"/>
          <w:cs/>
        </w:rPr>
        <w:t>ของ</w:t>
      </w:r>
      <w:r w:rsidRPr="00C71CBB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C71CBB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C71CBB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C71CBB">
        <w:rPr>
          <w:rFonts w:ascii="Angsana New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:rsidR="00712386" w:rsidRPr="00BB1032" w:rsidRDefault="00712386" w:rsidP="00CA454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1CAB" w:rsidRPr="00CA454D" w:rsidRDefault="00960E7D" w:rsidP="00CA454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E4B03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5E4B03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อยู่ในหมายเหตุประกอบงบการเงินข้อ</w:t>
      </w:r>
      <w:r w:rsidRPr="005E4B03">
        <w:rPr>
          <w:rFonts w:ascii="Angsana New" w:hAnsi="Angsana New"/>
          <w:sz w:val="30"/>
          <w:szCs w:val="30"/>
        </w:rPr>
        <w:t xml:space="preserve"> </w:t>
      </w:r>
      <w:r w:rsidR="00F25354">
        <w:rPr>
          <w:rFonts w:ascii="Angsana New" w:hAnsi="Angsana New"/>
          <w:sz w:val="30"/>
          <w:szCs w:val="30"/>
        </w:rPr>
        <w:t>16</w:t>
      </w:r>
      <w:r w:rsidRPr="005E4B03">
        <w:rPr>
          <w:rFonts w:ascii="Angsana New" w:hAnsi="Angsana New" w:hint="cs"/>
          <w:sz w:val="30"/>
          <w:szCs w:val="30"/>
          <w:cs/>
        </w:rPr>
        <w:t xml:space="preserve"> เครื่องมือ</w:t>
      </w:r>
      <w:r>
        <w:rPr>
          <w:rFonts w:ascii="Angsana New" w:hAnsi="Angsana New"/>
          <w:sz w:val="30"/>
          <w:szCs w:val="30"/>
          <w:cs/>
        </w:rPr>
        <w:br/>
      </w:r>
      <w:r w:rsidRPr="005E4B03">
        <w:rPr>
          <w:rFonts w:ascii="Angsana New" w:hAnsi="Angsana New" w:hint="cs"/>
          <w:sz w:val="30"/>
          <w:szCs w:val="30"/>
          <w:cs/>
        </w:rPr>
        <w:t>ทางการเงิน</w:t>
      </w:r>
      <w:r w:rsidR="006E1CAB">
        <w:rPr>
          <w:rFonts w:ascii="Angsana New" w:hAnsi="Angsana New"/>
          <w:b/>
          <w:bCs/>
          <w:sz w:val="30"/>
          <w:szCs w:val="30"/>
        </w:rPr>
        <w:br w:type="page"/>
      </w:r>
    </w:p>
    <w:p w:rsidR="00110EF0" w:rsidRPr="00C435A7" w:rsidRDefault="006E5CCF" w:rsidP="0081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86FDC" w:rsidRPr="00C435A7">
        <w:rPr>
          <w:rFonts w:ascii="Angsana New" w:hAnsi="Angsana New"/>
          <w:b/>
          <w:bCs/>
          <w:sz w:val="30"/>
          <w:szCs w:val="30"/>
        </w:rPr>
        <w:tab/>
      </w:r>
      <w:r w:rsidR="00110EF0" w:rsidRPr="00C435A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56AFB" w:rsidRPr="00C86AEC" w:rsidRDefault="00A56AFB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16"/>
          <w:szCs w:val="16"/>
        </w:rPr>
      </w:pPr>
    </w:p>
    <w:p w:rsidR="009D1489" w:rsidRDefault="009D1489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5F14E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หาก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5F14E1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F118DF"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>
        <w:rPr>
          <w:rFonts w:ascii="Angsana New" w:hAnsi="Angsana New" w:hint="cs"/>
          <w:b/>
          <w:sz w:val="30"/>
          <w:szCs w:val="30"/>
          <w:cs/>
        </w:rPr>
        <w:t>หรือ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5F14E1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สำคัญเดียวกัน</w:t>
      </w:r>
      <w:r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5F14E1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</w:t>
      </w:r>
      <w:r w:rsidR="00DA3ABF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อาจเป็นรายบุคคลหรือเป็นกิจการ</w:t>
      </w:r>
    </w:p>
    <w:p w:rsidR="009D1489" w:rsidRPr="00C86AEC" w:rsidRDefault="009D1489" w:rsidP="00C86AEC">
      <w:pPr>
        <w:spacing w:line="0" w:lineRule="atLeast"/>
        <w:ind w:left="547" w:right="43"/>
        <w:jc w:val="thaiDistribute"/>
        <w:rPr>
          <w:rFonts w:ascii="Angsana New" w:hAnsi="Angsana New"/>
          <w:b/>
          <w:sz w:val="16"/>
          <w:szCs w:val="16"/>
          <w:cs/>
        </w:rPr>
      </w:pPr>
    </w:p>
    <w:p w:rsidR="009D1489" w:rsidRDefault="009D1489" w:rsidP="00815FF4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1718F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116C5E">
        <w:rPr>
          <w:rFonts w:ascii="Angsana New" w:hAnsi="Angsana New" w:hint="cs"/>
          <w:b/>
          <w:sz w:val="30"/>
          <w:szCs w:val="30"/>
          <w:cs/>
        </w:rPr>
        <w:t>บริษัทร่วมและ</w:t>
      </w:r>
      <w:r w:rsidRPr="001718F3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9A57B8">
        <w:rPr>
          <w:rFonts w:ascii="Angsana New" w:hAnsi="Angsana New" w:hint="cs"/>
          <w:b/>
          <w:sz w:val="30"/>
          <w:szCs w:val="30"/>
          <w:cs/>
        </w:rPr>
        <w:t>ได้เปิดเผยใน</w:t>
      </w:r>
      <w:r w:rsidRPr="001718F3">
        <w:rPr>
          <w:rFonts w:ascii="Angsana New" w:hAnsi="Angsana New" w:hint="cs"/>
          <w:b/>
          <w:sz w:val="30"/>
          <w:szCs w:val="30"/>
          <w:cs/>
        </w:rPr>
        <w:t>หมายเหตุ</w:t>
      </w:r>
      <w:r w:rsidR="0001644A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>
        <w:rPr>
          <w:rFonts w:ascii="Angsana New" w:hAnsi="Angsana New" w:hint="cs"/>
          <w:b/>
          <w:sz w:val="30"/>
          <w:szCs w:val="30"/>
          <w:cs/>
        </w:rPr>
        <w:t>ข้อ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1B4436">
        <w:rPr>
          <w:rFonts w:ascii="Angsana New" w:hAnsi="Angsana New"/>
          <w:bCs/>
          <w:sz w:val="30"/>
          <w:szCs w:val="30"/>
        </w:rPr>
        <w:t>7</w:t>
      </w:r>
      <w:r w:rsidRPr="009D14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D1489">
        <w:rPr>
          <w:rFonts w:ascii="Angsana New" w:hAnsi="Angsana New"/>
          <w:b/>
          <w:sz w:val="30"/>
          <w:szCs w:val="30"/>
          <w:cs/>
        </w:rPr>
        <w:t>และ</w:t>
      </w:r>
      <w:r w:rsidRPr="009D1489">
        <w:rPr>
          <w:rFonts w:ascii="Angsana New" w:hAnsi="Angsana New"/>
          <w:b/>
          <w:sz w:val="30"/>
          <w:szCs w:val="30"/>
        </w:rPr>
        <w:t xml:space="preserve"> </w:t>
      </w:r>
      <w:r w:rsidR="001B4436">
        <w:rPr>
          <w:rFonts w:ascii="Angsana New" w:hAnsi="Angsana New"/>
          <w:bCs/>
          <w:sz w:val="30"/>
          <w:szCs w:val="30"/>
        </w:rPr>
        <w:t>8</w:t>
      </w:r>
      <w:r w:rsidRPr="009D14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1718F3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1718F3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1718F3">
        <w:rPr>
          <w:rFonts w:ascii="Angsana New" w:hAnsi="Angsana New" w:hint="cs"/>
          <w:b/>
          <w:sz w:val="30"/>
          <w:szCs w:val="30"/>
          <w:cs/>
        </w:rPr>
        <w:t>อื่น</w:t>
      </w:r>
      <w:r w:rsidR="00EC0DB6">
        <w:rPr>
          <w:rFonts w:ascii="Angsana New" w:hAnsi="Angsana New" w:hint="cs"/>
          <w:b/>
          <w:sz w:val="30"/>
          <w:szCs w:val="30"/>
          <w:cs/>
        </w:rPr>
        <w:t>ซึ่งมีรายการบัญชีกับกลุ่มบริษัท</w:t>
      </w:r>
      <w:r w:rsidRPr="009D1489">
        <w:rPr>
          <w:rFonts w:ascii="Angsana New" w:hAnsi="Angsana New"/>
          <w:b/>
          <w:sz w:val="30"/>
          <w:szCs w:val="30"/>
        </w:rPr>
        <w:t xml:space="preserve"> </w:t>
      </w:r>
      <w:r w:rsidRPr="001718F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6151B6" w:rsidRPr="00C86AEC" w:rsidRDefault="006151B6" w:rsidP="00C86AEC">
      <w:pPr>
        <w:spacing w:line="0" w:lineRule="atLeast"/>
        <w:ind w:left="547" w:right="43"/>
        <w:jc w:val="thaiDistribute"/>
        <w:rPr>
          <w:rFonts w:ascii="Angsana New" w:hAnsi="Angsana New"/>
          <w:b/>
          <w:sz w:val="16"/>
          <w:szCs w:val="16"/>
        </w:rPr>
      </w:pPr>
    </w:p>
    <w:p w:rsidR="003F2A31" w:rsidRPr="00D03D55" w:rsidRDefault="003F2A31" w:rsidP="00522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14"/>
        <w:gridCol w:w="4230"/>
      </w:tblGrid>
      <w:tr w:rsidR="00110EF0" w:rsidRPr="00C435A7" w:rsidTr="00CA454D">
        <w:trPr>
          <w:trHeight w:val="20"/>
          <w:tblHeader/>
        </w:trPr>
        <w:tc>
          <w:tcPr>
            <w:tcW w:w="3708" w:type="dxa"/>
            <w:shd w:val="clear" w:color="auto" w:fill="auto"/>
          </w:tcPr>
          <w:p w:rsidR="00DA2451" w:rsidRPr="00C435A7" w:rsidRDefault="00DA2451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14" w:type="dxa"/>
            <w:shd w:val="clear" w:color="auto" w:fill="auto"/>
          </w:tcPr>
          <w:p w:rsidR="006E5CCF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110EF0" w:rsidRPr="00C435A7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:rsidR="00DA2451" w:rsidRPr="00C435A7" w:rsidRDefault="00DA2451" w:rsidP="00E74230">
            <w:pPr>
              <w:tabs>
                <w:tab w:val="clear" w:pos="227"/>
                <w:tab w:val="left" w:pos="33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E74230">
            <w:pPr>
              <w:tabs>
                <w:tab w:val="clear" w:pos="227"/>
                <w:tab w:val="left" w:pos="33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7568B" w:rsidRPr="00C435A7" w:rsidTr="00CA454D">
        <w:trPr>
          <w:trHeight w:val="298"/>
        </w:trPr>
        <w:tc>
          <w:tcPr>
            <w:tcW w:w="3708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14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4E4944" w:rsidRDefault="0027568B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90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3C3F1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วางแผน</w:t>
            </w:r>
            <w:r w:rsidR="006E5CCF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สั่งการและควบคุมกิจ</w:t>
            </w:r>
            <w:r w:rsidR="000164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กรรม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ต่างๆ</w:t>
            </w:r>
            <w:r w:rsidR="005E4B0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ของกิจการ</w:t>
            </w:r>
            <w:r w:rsid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ไม่ว่า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ทางตรงหรือทางอ้อม ท</w:t>
            </w:r>
            <w:r w:rsidR="009E40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ั้งนี้</w:t>
            </w:r>
            <w:r w:rsidR="000164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9E40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รวมถึงกรรมการ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="005E4B03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กลุ่มบริษัท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6E5CC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(ไม่ว่าจะทำหน้าที่ในระดับ</w:t>
            </w:r>
            <w:r w:rsid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บริหาร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หรือไม่)</w:t>
            </w:r>
          </w:p>
        </w:tc>
      </w:tr>
      <w:tr w:rsidR="0027568B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พรรณธิอร จำกัด </w:t>
            </w:r>
          </w:p>
        </w:tc>
        <w:tc>
          <w:tcPr>
            <w:tcW w:w="1314" w:type="dxa"/>
            <w:shd w:val="clear" w:color="auto" w:fill="auto"/>
          </w:tcPr>
          <w:p w:rsidR="0027568B" w:rsidRPr="005E4B03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B0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5E4B03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เป็นผู้ถือหุ้นรายใหญ่</w:t>
            </w:r>
            <w:r w:rsidR="006E5CCF"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และมีกรรมการร่วมกันกับ</w:t>
            </w:r>
            <w:r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27568B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ไทย อะโกรโปรดักส์ จำกัด</w:t>
            </w:r>
          </w:p>
        </w:tc>
        <w:tc>
          <w:tcPr>
            <w:tcW w:w="1314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บริษัทย่อยของ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7568B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วาไรตี้ แอสเซ็ท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14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27568B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อินทร ประกันภัย จำกัด (มหาชน)</w:t>
            </w:r>
          </w:p>
        </w:tc>
        <w:tc>
          <w:tcPr>
            <w:tcW w:w="1314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ประมวลผล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คอนเซพ แลนด์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6E5CCF" w:rsidRDefault="00960E7D" w:rsidP="00960E7D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ญาติของกรรมการถือหุ้นส่วนใหญ่ทางอ้อม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ทีซีซีคอมเมอร์เชียลพร็อพเพอร์ตี้</w:t>
            </w:r>
          </w:p>
          <w:p w:rsidR="00960E7D" w:rsidRPr="00C54CFC" w:rsidRDefault="00960E7D" w:rsidP="00960E7D">
            <w:pPr>
              <w:tabs>
                <w:tab w:val="clear" w:pos="227"/>
                <w:tab w:val="left" w:pos="252"/>
              </w:tabs>
              <w:spacing w:line="240" w:lineRule="auto"/>
              <w:ind w:left="252" w:right="-684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  <w:tab w:val="clear" w:pos="2807"/>
                <w:tab w:val="left" w:pos="2802"/>
                <w:tab w:val="left" w:pos="3312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6E5CCF">
              <w:rPr>
                <w:rFonts w:ascii="Angsana New" w:hAnsi="Angsana New"/>
                <w:spacing w:val="-6"/>
                <w:sz w:val="30"/>
                <w:szCs w:val="30"/>
                <w:cs/>
              </w:rPr>
              <w:t>ญาติของกรรมการถือหน่วยลงทุนส่วนใหญ่ทางอ้อม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2855B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แอสเสท เวิรด์ ซินเนอร์จี้ จำกัด 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เลควิวกอล์ฟ แอนด์ ยอร์ชคลับ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F2A68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F2A68" w:rsidRPr="00C54CFC" w:rsidRDefault="009F2A68" w:rsidP="009F2A68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9F2A68">
              <w:rPr>
                <w:rFonts w:ascii="Angsana New" w:hAnsi="Angsana New"/>
                <w:sz w:val="30"/>
                <w:szCs w:val="30"/>
                <w:cs/>
              </w:rPr>
              <w:t>บริษัท โกลเด้นเวลธ์ จํากัด</w:t>
            </w:r>
          </w:p>
        </w:tc>
        <w:tc>
          <w:tcPr>
            <w:tcW w:w="1314" w:type="dxa"/>
            <w:shd w:val="clear" w:color="auto" w:fill="auto"/>
          </w:tcPr>
          <w:p w:rsidR="009F2A68" w:rsidRPr="00C54CFC" w:rsidRDefault="009F2A68" w:rsidP="009F2A6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F2A68" w:rsidRPr="00C54CFC" w:rsidRDefault="009F2A68" w:rsidP="009F2A68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ดีเสริมกิจ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3515"/>
                <w:tab w:val="left" w:pos="3402"/>
              </w:tabs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น้ำตาลทิพย์กำแพงเพชร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น้ำตาลทิพย์สุโขทัย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พรพัฒนสิน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E32EA2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ยูไนเต็ด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ไวน์เนอรี่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960E7D" w:rsidRPr="00C54CFC" w:rsidRDefault="00E32EA2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960E7D" w:rsidRPr="00C54CFC">
              <w:rPr>
                <w:rFonts w:ascii="Angsana New" w:hAnsi="Angsana New"/>
                <w:sz w:val="30"/>
                <w:szCs w:val="30"/>
                <w:cs/>
              </w:rPr>
              <w:t>ดิสทิลเลอรี่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0E7D"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โรงงานอุตสาหกรรมบางปะอิน จำกัด</w:t>
            </w:r>
          </w:p>
        </w:tc>
        <w:tc>
          <w:tcPr>
            <w:tcW w:w="1314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435A7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960E7D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คริสตอลลา จำกัด</w:t>
            </w:r>
          </w:p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F54420">
              <w:rPr>
                <w:rFonts w:ascii="Angsana New" w:hAnsi="Angsana New"/>
                <w:sz w:val="30"/>
                <w:szCs w:val="30"/>
                <w:cs/>
              </w:rPr>
              <w:t>บริษัท ล้านช้าง ดีเวลลอปเม้นท์ จำกัด</w:t>
            </w:r>
          </w:p>
        </w:tc>
        <w:tc>
          <w:tcPr>
            <w:tcW w:w="1314" w:type="dxa"/>
            <w:shd w:val="clear" w:color="auto" w:fill="auto"/>
          </w:tcPr>
          <w:p w:rsidR="00960E7D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32EA2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E32EA2" w:rsidRPr="00C54CFC" w:rsidRDefault="00E32EA2" w:rsidP="00826FB8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พรรณธิอร เทรดดิ้ง จำกัด</w:t>
            </w:r>
          </w:p>
        </w:tc>
        <w:tc>
          <w:tcPr>
            <w:tcW w:w="1314" w:type="dxa"/>
            <w:shd w:val="clear" w:color="auto" w:fill="auto"/>
          </w:tcPr>
          <w:p w:rsidR="00E32EA2" w:rsidRPr="00C54CFC" w:rsidRDefault="00E32EA2" w:rsidP="00826FB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32EA2" w:rsidRPr="00C54CFC" w:rsidRDefault="00E32EA2" w:rsidP="00815FF4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15FF4" w:rsidRPr="00C435A7" w:rsidTr="00CA454D">
        <w:trPr>
          <w:trHeight w:val="20"/>
        </w:trPr>
        <w:tc>
          <w:tcPr>
            <w:tcW w:w="3708" w:type="dxa"/>
            <w:shd w:val="clear" w:color="auto" w:fill="auto"/>
          </w:tcPr>
          <w:p w:rsidR="00815FF4" w:rsidRDefault="00815FF4" w:rsidP="00CA454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9F2A68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</w:t>
            </w:r>
            <w:r w:rsidR="00CA45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3B7C">
              <w:rPr>
                <w:rFonts w:ascii="Angsana New" w:hAnsi="Angsana New"/>
                <w:sz w:val="30"/>
                <w:szCs w:val="30"/>
                <w:cs/>
              </w:rPr>
              <w:t>กอล์ฟ</w:t>
            </w:r>
            <w:r w:rsidR="00712386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r w:rsidR="00CA454D" w:rsidRPr="009F2A68">
              <w:rPr>
                <w:rFonts w:ascii="Angsana New" w:hAnsi="Angsana New"/>
                <w:sz w:val="30"/>
                <w:szCs w:val="30"/>
                <w:cs/>
              </w:rPr>
              <w:t>สปอร์ตคลับ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F2A6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14" w:type="dxa"/>
            <w:shd w:val="clear" w:color="auto" w:fill="auto"/>
          </w:tcPr>
          <w:p w:rsidR="00815FF4" w:rsidRDefault="00815FF4" w:rsidP="00826FB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815FF4" w:rsidRPr="00C54CFC" w:rsidRDefault="00815FF4" w:rsidP="00826FB8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66396F" w:rsidRPr="00C86AEC" w:rsidRDefault="0066396F" w:rsidP="00780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7"/>
        <w:rPr>
          <w:rFonts w:ascii="Angsana New" w:hAnsi="Angsana New"/>
          <w:b/>
          <w:sz w:val="14"/>
          <w:szCs w:val="14"/>
        </w:rPr>
      </w:pPr>
    </w:p>
    <w:p w:rsidR="00110EF0" w:rsidRPr="00C435A7" w:rsidRDefault="00110EF0" w:rsidP="006A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C435A7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7A23B0" w:rsidRPr="00C435A7">
        <w:rPr>
          <w:rFonts w:ascii="Angsana New" w:hAnsi="Angsana New" w:hint="cs"/>
          <w:b/>
          <w:sz w:val="30"/>
          <w:szCs w:val="30"/>
          <w:cs/>
        </w:rPr>
        <w:t>กับบุคคลหรือกิจการที่เกี่ยวข้องกัน</w:t>
      </w:r>
      <w:r w:rsidRPr="00C435A7">
        <w:rPr>
          <w:rFonts w:ascii="Angsana New" w:hAnsi="Angsana New"/>
          <w:b/>
          <w:sz w:val="30"/>
          <w:szCs w:val="30"/>
          <w:cs/>
        </w:rPr>
        <w:t>อธิบายได้ดังต่อไป</w:t>
      </w:r>
      <w:r w:rsidR="001A3FD1" w:rsidRPr="00C435A7">
        <w:rPr>
          <w:rFonts w:ascii="Angsana New" w:hAnsi="Angsana New"/>
          <w:b/>
          <w:sz w:val="30"/>
          <w:szCs w:val="30"/>
          <w:cs/>
        </w:rPr>
        <w:t>นี้</w:t>
      </w:r>
    </w:p>
    <w:p w:rsidR="005A14D5" w:rsidRPr="00C86AEC" w:rsidRDefault="005A14D5" w:rsidP="00C435A7">
      <w:pPr>
        <w:pStyle w:val="block"/>
        <w:spacing w:after="0" w:line="240" w:lineRule="auto"/>
        <w:ind w:left="547" w:right="-115"/>
        <w:jc w:val="thaiDistribute"/>
        <w:rPr>
          <w:rFonts w:ascii="Angsana New" w:hAnsi="Angsana New" w:cs="Angsana New"/>
          <w:sz w:val="14"/>
          <w:szCs w:val="14"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38"/>
        <w:gridCol w:w="270"/>
        <w:gridCol w:w="5562"/>
      </w:tblGrid>
      <w:tr w:rsidR="00960E7D" w:rsidRPr="00C435A7" w:rsidTr="00A034FC">
        <w:trPr>
          <w:tblHeader/>
        </w:trPr>
        <w:tc>
          <w:tcPr>
            <w:tcW w:w="3438" w:type="dxa"/>
          </w:tcPr>
          <w:p w:rsidR="00960E7D" w:rsidRPr="00E74230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270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</w:p>
        </w:tc>
        <w:tc>
          <w:tcPr>
            <w:tcW w:w="5562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จากการขาย</w:t>
            </w:r>
            <w:r>
              <w:rPr>
                <w:rFonts w:ascii="Angsana New" w:hAnsi="Angsana New" w:cs="Angsana New"/>
                <w:cs/>
                <w:lang w:val="en-US"/>
              </w:rPr>
              <w:t>บรรจุ</w:t>
            </w:r>
            <w:r w:rsidRPr="00C435A7">
              <w:rPr>
                <w:rFonts w:ascii="Angsana New" w:hAnsi="Angsana New" w:cs="Angsana New"/>
                <w:cs/>
                <w:lang w:val="en-US"/>
              </w:rPr>
              <w:t>ภัณฑ์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CA454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960E7D" w:rsidP="00CA454D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</w:t>
            </w:r>
            <w:r>
              <w:rPr>
                <w:rFonts w:ascii="Angsana New" w:hAnsi="Angsana New" w:cs="Angsana New"/>
                <w:cs/>
                <w:lang w:val="en-US"/>
              </w:rPr>
              <w:t>ที่ตกลง</w:t>
            </w:r>
            <w:r w:rsidR="000A6BFB">
              <w:rPr>
                <w:rFonts w:ascii="Angsana New" w:hAnsi="Angsana New" w:cs="Angsana New" w:hint="cs"/>
                <w:cs/>
                <w:lang w:val="en-US"/>
              </w:rPr>
              <w:t>ร่วม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กัน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ตามสัญญา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ขายสินทรัพย์</w:t>
            </w:r>
          </w:p>
        </w:tc>
        <w:tc>
          <w:tcPr>
            <w:tcW w:w="270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270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C435A7" w:rsidRDefault="000A6BFB" w:rsidP="000A6BF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รายได้ดอกเบี้ย</w:t>
            </w:r>
          </w:p>
        </w:tc>
        <w:tc>
          <w:tcPr>
            <w:tcW w:w="270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อัตราร้อยละ </w:t>
            </w:r>
            <w:r w:rsidRPr="00D67D3D">
              <w:rPr>
                <w:rFonts w:ascii="Angsana New" w:hAnsi="Angsana New" w:cs="Angsana New"/>
                <w:lang w:val="en-US"/>
              </w:rPr>
              <w:t>2.00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-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2.50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 ต่อ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ราคาที่ตกลงร่วมกัน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ซื้อวัตถุดิบ</w:t>
            </w:r>
          </w:p>
        </w:tc>
        <w:tc>
          <w:tcPr>
            <w:tcW w:w="270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ราคาที่ตกลงร่วมกัน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ราคาที่ตกลงร่วมกัน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ค่าเช่าดำเนินงาน</w:t>
            </w:r>
          </w:p>
        </w:tc>
        <w:tc>
          <w:tcPr>
            <w:tcW w:w="270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D67D3D" w:rsidRDefault="000A6BFB" w:rsidP="000A6BFB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ตามสัญญา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C435A7" w:rsidRDefault="000A6BFB" w:rsidP="000A6BF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ค่าตอบแทนกรรมการ</w:t>
            </w:r>
          </w:p>
        </w:tc>
        <w:tc>
          <w:tcPr>
            <w:tcW w:w="270" w:type="dxa"/>
          </w:tcPr>
          <w:p w:rsidR="000A6BFB" w:rsidRPr="00C435A7" w:rsidRDefault="000A6BFB" w:rsidP="000A6BF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C435A7" w:rsidRDefault="000A6BFB" w:rsidP="000A6BF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0A6BFB" w:rsidRPr="00C435A7" w:rsidTr="00A034FC">
        <w:tc>
          <w:tcPr>
            <w:tcW w:w="3438" w:type="dxa"/>
          </w:tcPr>
          <w:p w:rsidR="000A6BFB" w:rsidRPr="00C435A7" w:rsidRDefault="000A6BFB" w:rsidP="000A6BF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E9F">
              <w:rPr>
                <w:rFonts w:asciiTheme="majorBidi" w:hAnsiTheme="majorBidi" w:cstheme="majorBidi" w:hint="cs"/>
                <w:cs/>
                <w:lang w:val="en-US"/>
              </w:rPr>
              <w:t>ค่าใช้จ่ายอื่น</w:t>
            </w:r>
          </w:p>
        </w:tc>
        <w:tc>
          <w:tcPr>
            <w:tcW w:w="270" w:type="dxa"/>
          </w:tcPr>
          <w:p w:rsidR="000A6BFB" w:rsidRPr="00C435A7" w:rsidRDefault="000A6BFB" w:rsidP="000A6BF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0A6BFB" w:rsidRPr="00C435A7" w:rsidRDefault="000A6BFB" w:rsidP="000A6BFB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</w:t>
            </w:r>
            <w:r w:rsidRPr="00564E9F">
              <w:rPr>
                <w:rFonts w:asciiTheme="majorBidi" w:hAnsiTheme="majorBidi" w:cstheme="majorBidi" w:hint="cs"/>
                <w:cs/>
                <w:lang w:val="en-US"/>
              </w:rPr>
              <w:t>ที่ตกลงร่วมกัน</w:t>
            </w:r>
          </w:p>
        </w:tc>
      </w:tr>
    </w:tbl>
    <w:p w:rsidR="002B5040" w:rsidRDefault="002B5040" w:rsidP="000A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5"/>
          <w:sz w:val="30"/>
          <w:szCs w:val="30"/>
        </w:rPr>
      </w:pPr>
    </w:p>
    <w:p w:rsidR="00777C2E" w:rsidRPr="00CA454D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5"/>
          <w:sz w:val="30"/>
          <w:szCs w:val="30"/>
          <w:shd w:val="clear" w:color="auto" w:fill="E0E0E0"/>
        </w:rPr>
      </w:pPr>
      <w:r w:rsidRPr="00CA454D">
        <w:rPr>
          <w:rFonts w:asciiTheme="majorBidi" w:hAnsiTheme="majorBidi" w:cstheme="majorBidi"/>
          <w:spacing w:val="-5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Pr="00CA454D">
        <w:rPr>
          <w:rFonts w:asciiTheme="majorBidi" w:hAnsiTheme="majorBidi" w:cstheme="majorBidi" w:hint="cs"/>
          <w:spacing w:val="-5"/>
          <w:sz w:val="30"/>
          <w:szCs w:val="30"/>
          <w:cs/>
        </w:rPr>
        <w:t>สามเดือน</w:t>
      </w:r>
      <w:r w:rsidR="007C79C7" w:rsidRPr="00CA454D">
        <w:rPr>
          <w:rFonts w:asciiTheme="majorBidi" w:hAnsiTheme="majorBidi" w:cstheme="majorBidi" w:hint="cs"/>
          <w:spacing w:val="-5"/>
          <w:sz w:val="30"/>
          <w:szCs w:val="30"/>
          <w:cs/>
        </w:rPr>
        <w:t>และหกเดือน</w:t>
      </w:r>
      <w:r w:rsidRPr="00CA454D">
        <w:rPr>
          <w:rFonts w:asciiTheme="majorBidi" w:hAnsiTheme="majorBidi" w:cstheme="majorBidi"/>
          <w:spacing w:val="-5"/>
          <w:sz w:val="30"/>
          <w:szCs w:val="30"/>
          <w:cs/>
        </w:rPr>
        <w:t>สิ้นสุดวันที่ 3</w:t>
      </w:r>
      <w:r w:rsidR="0027568B" w:rsidRPr="00CA454D">
        <w:rPr>
          <w:rFonts w:asciiTheme="majorBidi" w:hAnsiTheme="majorBidi" w:cstheme="majorBidi"/>
          <w:spacing w:val="-5"/>
          <w:sz w:val="30"/>
          <w:szCs w:val="30"/>
        </w:rPr>
        <w:t xml:space="preserve">1 </w:t>
      </w:r>
      <w:r w:rsidR="007C79C7" w:rsidRPr="00CA454D">
        <w:rPr>
          <w:rFonts w:asciiTheme="majorBidi" w:hAnsiTheme="majorBidi" w:cstheme="majorBidi" w:hint="cs"/>
          <w:spacing w:val="-5"/>
          <w:sz w:val="30"/>
          <w:szCs w:val="30"/>
          <w:cs/>
        </w:rPr>
        <w:t>มีน</w:t>
      </w:r>
      <w:r w:rsidR="0027568B" w:rsidRPr="00CA454D">
        <w:rPr>
          <w:rFonts w:asciiTheme="majorBidi" w:hAnsiTheme="majorBidi" w:cstheme="majorBidi" w:hint="cs"/>
          <w:spacing w:val="-5"/>
          <w:sz w:val="30"/>
          <w:szCs w:val="30"/>
          <w:cs/>
        </w:rPr>
        <w:t>าคม</w:t>
      </w:r>
      <w:r w:rsidR="00CA454D" w:rsidRPr="00CA454D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Pr="00CA454D">
        <w:rPr>
          <w:rFonts w:asciiTheme="majorBidi" w:hAnsiTheme="majorBidi" w:cstheme="majorBidi"/>
          <w:spacing w:val="-5"/>
          <w:sz w:val="30"/>
          <w:szCs w:val="30"/>
          <w:cs/>
        </w:rPr>
        <w:t>สรุปได้ดังนี้</w:t>
      </w:r>
    </w:p>
    <w:p w:rsidR="00777C2E" w:rsidRPr="00F629BA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tbl>
      <w:tblPr>
        <w:tblW w:w="165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53"/>
        <w:gridCol w:w="268"/>
        <w:gridCol w:w="20"/>
        <w:gridCol w:w="1159"/>
        <w:gridCol w:w="277"/>
        <w:gridCol w:w="1245"/>
        <w:gridCol w:w="258"/>
        <w:gridCol w:w="13"/>
        <w:gridCol w:w="1173"/>
        <w:gridCol w:w="7"/>
        <w:gridCol w:w="1183"/>
        <w:gridCol w:w="1179"/>
        <w:gridCol w:w="1179"/>
        <w:gridCol w:w="1179"/>
        <w:gridCol w:w="1179"/>
        <w:gridCol w:w="1156"/>
      </w:tblGrid>
      <w:tr w:rsidR="00777C2E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  <w:gridSpan w:val="4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gridSpan w:val="5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61F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7C79C7" w:rsidRPr="0027568B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49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56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7" w:type="pct"/>
            <w:gridSpan w:val="2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:rsidR="007C79C7" w:rsidRPr="001B41B9" w:rsidRDefault="007C79C7" w:rsidP="00CF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F1B5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4" w:type="pct"/>
          </w:tcPr>
          <w:p w:rsidR="007C79C7" w:rsidRPr="001B41B9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F1B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" w:type="pct"/>
            <w:gridSpan w:val="2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</w:tcPr>
          <w:p w:rsidR="007C79C7" w:rsidRPr="001B41B9" w:rsidRDefault="00CF1B54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77C2E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777C2E" w:rsidRPr="00F629BA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pct"/>
            <w:gridSpan w:val="10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1F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49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A473C1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807B9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012B36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807B9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807B9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117,916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204,251</w:t>
            </w: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A55" w:rsidRPr="005A14D5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9F2A68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49" w:type="pct"/>
            <w:shd w:val="clear" w:color="auto" w:fill="auto"/>
          </w:tcPr>
          <w:p w:rsidR="00FE0A55" w:rsidRPr="009F2A68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9F2A68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9F2A68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4" w:type="pct"/>
            <w:shd w:val="clear" w:color="auto" w:fill="auto"/>
          </w:tcPr>
          <w:p w:rsidR="00FE0A55" w:rsidRPr="009F2A68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9F2A68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9F2A68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9F2A68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807B9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D64207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D64207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164,304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4,834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161C06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4" w:type="pct"/>
            <w:shd w:val="clear" w:color="auto" w:fill="auto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629BA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FE0A55" w:rsidRPr="00F629BA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629BA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629BA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shd w:val="clear" w:color="auto" w:fill="auto"/>
          </w:tcPr>
          <w:p w:rsidR="00FE0A55" w:rsidRPr="00F629BA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629BA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629BA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629BA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807B9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11,032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9,853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11,032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FE0A55" w:rsidP="00BB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9,853</w:t>
            </w:r>
          </w:p>
        </w:tc>
      </w:tr>
      <w:tr w:rsidR="00FE0A5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807B9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:rsidR="00FE0A55" w:rsidRPr="00F118DF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CA45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:rsidR="00FE0A55" w:rsidRPr="00F118DF" w:rsidRDefault="00FE0A55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</w:tcPr>
          <w:p w:rsidR="00FE0A55" w:rsidRPr="00F118DF" w:rsidRDefault="00FE0A55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CA45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0A55" w:rsidRPr="006A67BD" w:rsidRDefault="00FE0A55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6A67BD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FE0A5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807B9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55" w:rsidRPr="006A67BD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7BD">
              <w:rPr>
                <w:rFonts w:ascii="Angsana New" w:hAnsi="Angsana New"/>
                <w:b/>
                <w:bCs/>
                <w:sz w:val="30"/>
                <w:szCs w:val="30"/>
              </w:rPr>
              <w:t>11,43</w:t>
            </w:r>
            <w:r w:rsidR="00CA454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6A67BD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CF1B54">
              <w:rPr>
                <w:rFonts w:ascii="Angsana New" w:hAnsi="Angsana New"/>
                <w:b/>
                <w:bCs/>
                <w:sz w:val="30"/>
                <w:szCs w:val="30"/>
              </w:rPr>
              <w:t>10,217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55" w:rsidRPr="00F118DF" w:rsidRDefault="00FE0A55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473C1">
              <w:rPr>
                <w:rFonts w:ascii="Angsana New" w:hAnsi="Angsana New"/>
                <w:b/>
                <w:bCs/>
                <w:sz w:val="30"/>
                <w:szCs w:val="30"/>
              </w:rPr>
              <w:t>11,43</w:t>
            </w:r>
            <w:r w:rsidR="00CA454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CF1B54">
              <w:rPr>
                <w:rFonts w:ascii="Angsana New" w:hAnsi="Angsana New"/>
                <w:b/>
                <w:bCs/>
                <w:sz w:val="30"/>
                <w:szCs w:val="30"/>
              </w:rPr>
              <w:t>10,217</w:t>
            </w:r>
          </w:p>
        </w:tc>
      </w:tr>
      <w:tr w:rsidR="00FE0A5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807B9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FE0A55" w:rsidRPr="00A473C1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" w:type="pct"/>
            <w:gridSpan w:val="2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CF1B54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FE0A55" w:rsidRPr="00CF1B54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A473C1" w:rsidRDefault="00FE0A55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CF1B54" w:rsidRDefault="00FE0A55" w:rsidP="00A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E0A5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9F2A68" w:rsidRDefault="00FE0A55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9" w:type="pct"/>
            <w:shd w:val="clear" w:color="auto" w:fill="auto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7" w:type="pct"/>
            <w:gridSpan w:val="2"/>
          </w:tcPr>
          <w:p w:rsidR="00FE0A55" w:rsidRPr="009F2A68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9F2A68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FE0A55" w:rsidRPr="009F2A68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9F2A68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9F2A68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9F2A68" w:rsidRDefault="00FE0A55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FE0A5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FE0A55" w:rsidRPr="00F807B9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6A67BD"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349" w:type="pct"/>
            <w:shd w:val="clear" w:color="auto" w:fill="auto"/>
          </w:tcPr>
          <w:p w:rsidR="00FE0A55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A45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FE0A55" w:rsidRPr="00F118DF" w:rsidRDefault="006A67BD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84" w:type="pct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FE0A55" w:rsidRPr="00F118DF" w:rsidRDefault="006A67BD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A45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FE0A55" w:rsidRPr="00F118DF" w:rsidRDefault="00FE0A55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FE0A55" w:rsidRPr="00F118DF" w:rsidRDefault="006A67BD" w:rsidP="0066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6A67BD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6A67BD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16,883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17,941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13,737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15,320</w:t>
            </w:r>
          </w:p>
        </w:tc>
      </w:tr>
      <w:tr w:rsidR="006A67BD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25354" w:rsidRDefault="00F25354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67BD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AD38D0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5,554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5,271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AD38D0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4,804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4,520</w:t>
            </w:r>
          </w:p>
        </w:tc>
      </w:tr>
      <w:tr w:rsidR="006A67BD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AD38D0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AD38D0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CA45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0776AF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776AF" w:rsidRPr="00F807B9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776AF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0776AF" w:rsidRPr="00F118DF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776AF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776AF" w:rsidRPr="00F118DF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776AF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776AF" w:rsidRPr="00F118DF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776AF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54D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CA454D" w:rsidRPr="00F807B9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CA454D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CA454D" w:rsidRPr="00F118DF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CA454D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CA454D" w:rsidRPr="00F118DF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CA454D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CA454D" w:rsidRPr="00F118DF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CA454D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54D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CA454D" w:rsidRPr="00F807B9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CA454D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CA454D" w:rsidRPr="00F118DF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CA454D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CA454D" w:rsidRPr="00F118DF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CA454D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CA454D" w:rsidRPr="00F118DF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CA454D" w:rsidRDefault="00CA454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6AF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776AF" w:rsidRPr="00F807B9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7" w:type="pct"/>
            <w:gridSpan w:val="4"/>
          </w:tcPr>
          <w:p w:rsidR="000776AF" w:rsidRPr="00F118DF" w:rsidRDefault="000776AF" w:rsidP="0007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</w:tabs>
              <w:spacing w:line="240" w:lineRule="auto"/>
              <w:ind w:left="233" w:right="-203" w:hanging="2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84" w:type="pct"/>
          </w:tcPr>
          <w:p w:rsidR="000776AF" w:rsidRPr="00F118DF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gridSpan w:val="5"/>
            <w:shd w:val="clear" w:color="auto" w:fill="auto"/>
          </w:tcPr>
          <w:p w:rsidR="000776AF" w:rsidRPr="000776AF" w:rsidRDefault="000776AF" w:rsidP="0007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776AF" w:rsidRPr="00F807B9" w:rsidTr="000776AF">
        <w:trPr>
          <w:gridAfter w:val="2"/>
          <w:wAfter w:w="707" w:type="pct"/>
        </w:trPr>
        <w:tc>
          <w:tcPr>
            <w:tcW w:w="1177" w:type="pct"/>
          </w:tcPr>
          <w:p w:rsidR="000776AF" w:rsidRPr="00F807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49" w:type="pct"/>
          </w:tcPr>
          <w:p w:rsidR="000776AF" w:rsidRPr="00F807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1" w:type="pct"/>
          </w:tcPr>
          <w:p w:rsidR="000776AF" w:rsidRPr="00F807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</w:tcPr>
          <w:p w:rsidR="000776AF" w:rsidRPr="00F807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4" w:type="pct"/>
          </w:tcPr>
          <w:p w:rsidR="000776AF" w:rsidRPr="00F807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0776AF" w:rsidRPr="00F807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2" w:type="pct"/>
            <w:gridSpan w:val="2"/>
          </w:tcPr>
          <w:p w:rsidR="000776AF" w:rsidRPr="00F807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:rsidR="000776AF" w:rsidRPr="00F807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60" w:type="pct"/>
            <w:gridSpan w:val="2"/>
          </w:tcPr>
          <w:p w:rsidR="000776AF" w:rsidRPr="00F807B9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0776AF" w:rsidRPr="00F807B9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57" w:type="pct"/>
          </w:tcPr>
          <w:p w:rsidR="000776AF" w:rsidRPr="00F807B9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0776AF" w:rsidRPr="00F807B9" w:rsidRDefault="000776A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776AF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776AF" w:rsidRPr="0027568B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5" w:type="pct"/>
            <w:gridSpan w:val="9"/>
          </w:tcPr>
          <w:p w:rsidR="000776AF" w:rsidRPr="001B41B9" w:rsidRDefault="000776AF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67BD" w:rsidRPr="00F807B9" w:rsidTr="00CA454D">
        <w:tc>
          <w:tcPr>
            <w:tcW w:w="1177" w:type="pct"/>
          </w:tcPr>
          <w:p w:rsidR="006A67BD" w:rsidRPr="00F629BA" w:rsidRDefault="006A67BD" w:rsidP="006A6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85" w:type="pct"/>
            <w:gridSpan w:val="9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pct"/>
            <w:gridSpan w:val="2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0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349" w:type="pct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  <w:tc>
          <w:tcPr>
            <w:tcW w:w="78" w:type="pct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342755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2,067</w:t>
            </w: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012B36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196,038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291,106</w:t>
            </w: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7BD" w:rsidRPr="005A14D5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9F2A68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6A67B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6A67B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D64207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D64207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170,428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153,540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161C06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6A67BD" w:rsidRPr="003622F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3622F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9F2A68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6A67BD" w:rsidRPr="006A67B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6A67BD" w:rsidRPr="00F629BA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6A67B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F629BA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629BA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629BA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629BA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F25354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A67BD"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="006A67BD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21,291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19,678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21,291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19,678</w:t>
            </w:r>
          </w:p>
        </w:tc>
      </w:tr>
      <w:tr w:rsidR="006A67BD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F25354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A67BD"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1,347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</w:tcPr>
          <w:p w:rsidR="006A67BD" w:rsidRPr="00F118DF" w:rsidRDefault="006A67BD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1,347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F25354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6A67BD"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22,638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CF1B54">
              <w:rPr>
                <w:rFonts w:ascii="Angsana New" w:hAnsi="Angsana New"/>
                <w:b/>
                <w:bCs/>
                <w:sz w:val="30"/>
                <w:szCs w:val="30"/>
              </w:rPr>
              <w:t>20,406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22,638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CF1B54">
              <w:rPr>
                <w:rFonts w:ascii="Angsana New" w:hAnsi="Angsana New"/>
                <w:b/>
                <w:bCs/>
                <w:sz w:val="30"/>
                <w:szCs w:val="30"/>
              </w:rPr>
              <w:t>20,406</w:t>
            </w: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" w:type="pct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F2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" w:type="pct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CF1B54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CF1B54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CF1B54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6A67B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49" w:type="pct"/>
            <w:shd w:val="clear" w:color="auto" w:fill="auto"/>
          </w:tcPr>
          <w:p w:rsidR="006A67BD" w:rsidRPr="00AB693F" w:rsidRDefault="00AB693F" w:rsidP="0044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81" w:type="pct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AB693F" w:rsidRDefault="00AB693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84" w:type="pct"/>
            <w:shd w:val="clear" w:color="auto" w:fill="auto"/>
          </w:tcPr>
          <w:p w:rsidR="006A67BD" w:rsidRPr="00CF1B54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AB693F" w:rsidRDefault="00AB693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78" w:type="pct"/>
            <w:shd w:val="clear" w:color="auto" w:fill="auto"/>
          </w:tcPr>
          <w:p w:rsidR="006A67BD" w:rsidRPr="00AB693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AB693F" w:rsidRDefault="00AB693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6A67BD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6A67BD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349" w:type="pct"/>
            <w:shd w:val="clear" w:color="auto" w:fill="auto"/>
          </w:tcPr>
          <w:p w:rsidR="006A67BD" w:rsidRPr="00AB693F" w:rsidRDefault="00AB693F" w:rsidP="0044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81" w:type="pct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AB693F" w:rsidRDefault="00AB693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84" w:type="pct"/>
            <w:shd w:val="clear" w:color="auto" w:fill="auto"/>
          </w:tcPr>
          <w:p w:rsidR="006A67BD" w:rsidRPr="00CF1B54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AB693F" w:rsidRDefault="00AB693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78" w:type="pct"/>
            <w:shd w:val="clear" w:color="auto" w:fill="auto"/>
          </w:tcPr>
          <w:p w:rsidR="006A67BD" w:rsidRPr="00AB693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AB693F" w:rsidRDefault="00AB693F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6A67BD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41,291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34,419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34,455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29,560</w:t>
            </w:r>
          </w:p>
        </w:tc>
      </w:tr>
      <w:tr w:rsidR="006A67BD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44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67BD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11,048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10,624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9,541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9,119</w:t>
            </w:r>
          </w:p>
        </w:tc>
      </w:tr>
      <w:tr w:rsidR="006A67BD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6A67BD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7BD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6A67BD" w:rsidRPr="00F807B9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6A67BD" w:rsidRPr="00F118DF" w:rsidRDefault="006A67BD" w:rsidP="006A6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13B32" w:rsidRDefault="00C13B32" w:rsidP="006A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776AF" w:rsidRDefault="000776AF" w:rsidP="006A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82F84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D82F84" w:rsidRPr="0018222B" w:rsidRDefault="00D82F84" w:rsidP="00D82F8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D82F84" w:rsidRPr="003C3F1B" w:rsidRDefault="00D82F84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F1B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บริษัทเมื่อวันที่ </w:t>
      </w:r>
      <w:r w:rsidR="0066396F" w:rsidRPr="0066396F">
        <w:rPr>
          <w:rFonts w:asciiTheme="majorBidi" w:hAnsiTheme="majorBidi" w:cstheme="majorBidi"/>
          <w:sz w:val="30"/>
          <w:szCs w:val="30"/>
        </w:rPr>
        <w:t>24</w:t>
      </w:r>
      <w:r w:rsidRPr="00663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CCF" w:rsidRPr="0066396F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0E7D" w:rsidRPr="0066396F">
        <w:rPr>
          <w:rFonts w:asciiTheme="majorBidi" w:hAnsiTheme="majorBidi" w:cstheme="majorBidi"/>
          <w:sz w:val="30"/>
          <w:szCs w:val="30"/>
        </w:rPr>
        <w:t>2561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ผู้ถือหุ้น</w:t>
      </w:r>
      <w:r w:rsidRPr="003C3F1B">
        <w:rPr>
          <w:rFonts w:asciiTheme="majorBidi" w:hAnsiTheme="majorBidi" w:cstheme="majorBidi"/>
          <w:sz w:val="30"/>
          <w:szCs w:val="30"/>
          <w:cs/>
        </w:rPr>
        <w:t>มีมติอนุมัติการจ่ายค่าตอบแทนกรรมการบริษัท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และเบี้ยประชุม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66396F">
        <w:rPr>
          <w:rFonts w:asciiTheme="majorBidi" w:hAnsiTheme="majorBidi" w:cstheme="majorBidi"/>
          <w:sz w:val="30"/>
          <w:szCs w:val="30"/>
        </w:rPr>
        <w:t>2561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3C3F1B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29F">
        <w:rPr>
          <w:rFonts w:asciiTheme="majorBidi" w:hAnsiTheme="majorBidi" w:cstheme="majorBidi"/>
          <w:sz w:val="30"/>
          <w:szCs w:val="30"/>
        </w:rPr>
        <w:t>15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245A16" w:rsidRPr="0018222B" w:rsidRDefault="00245A16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45A16" w:rsidRDefault="00245A16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F1B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บริษัทเมื่อวันที่ </w:t>
      </w:r>
      <w:r w:rsidR="0066396F" w:rsidRPr="0066396F">
        <w:rPr>
          <w:rFonts w:asciiTheme="majorBidi" w:hAnsiTheme="majorBidi" w:cstheme="majorBidi"/>
          <w:sz w:val="30"/>
          <w:szCs w:val="30"/>
        </w:rPr>
        <w:t>20</w:t>
      </w:r>
      <w:r w:rsidR="0066396F" w:rsidRPr="0066396F">
        <w:rPr>
          <w:rFonts w:asciiTheme="majorBidi" w:hAnsiTheme="majorBidi" w:cstheme="majorBidi" w:hint="cs"/>
          <w:sz w:val="30"/>
          <w:szCs w:val="30"/>
          <w:cs/>
        </w:rPr>
        <w:t xml:space="preserve"> มกราคม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66396F">
        <w:rPr>
          <w:rFonts w:asciiTheme="majorBidi" w:hAnsiTheme="majorBidi" w:cstheme="majorBidi"/>
          <w:sz w:val="30"/>
          <w:szCs w:val="30"/>
        </w:rPr>
        <w:t>25</w:t>
      </w:r>
      <w:r w:rsidR="00960E7D" w:rsidRPr="0066396F">
        <w:rPr>
          <w:rFonts w:asciiTheme="majorBidi" w:hAnsiTheme="majorBidi" w:cstheme="majorBidi"/>
          <w:sz w:val="30"/>
          <w:szCs w:val="30"/>
        </w:rPr>
        <w:t>60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ผู้ถือ</w:t>
      </w:r>
      <w:r w:rsidRPr="003C3F1B">
        <w:rPr>
          <w:rFonts w:asciiTheme="majorBidi" w:hAnsiTheme="majorBidi" w:cstheme="majorBidi"/>
          <w:sz w:val="30"/>
          <w:szCs w:val="30"/>
          <w:cs/>
        </w:rPr>
        <w:t>หุ้นมีมติอนุมัติการจ่ายค่าตอบแทนกรรมการบริษัท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และเบี้ยประชุมป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ระจำปี </w:t>
      </w:r>
      <w:r w:rsidR="0066396F">
        <w:rPr>
          <w:rFonts w:asciiTheme="majorBidi" w:hAnsiTheme="majorBidi" w:cstheme="majorBidi"/>
          <w:sz w:val="30"/>
          <w:szCs w:val="30"/>
        </w:rPr>
        <w:t>2560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3C3F1B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5AA6">
        <w:rPr>
          <w:rFonts w:asciiTheme="majorBidi" w:hAnsiTheme="majorBidi" w:cstheme="majorBidi"/>
          <w:sz w:val="30"/>
          <w:szCs w:val="30"/>
        </w:rPr>
        <w:t>15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D82F84" w:rsidRPr="0018222B" w:rsidRDefault="00F629BA" w:rsidP="0018222B">
      <w:pPr>
        <w:spacing w:line="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:rsidR="00C80239" w:rsidRPr="00245A16" w:rsidRDefault="00020115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245A16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245A16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1 </w:t>
      </w:r>
      <w:r w:rsidR="007C79C7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>คม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 xml:space="preserve"> 25</w:t>
      </w:r>
      <w:r w:rsidR="004C5AFB">
        <w:rPr>
          <w:rFonts w:asciiTheme="majorBidi" w:hAnsiTheme="majorBidi" w:cstheme="majorBidi"/>
          <w:sz w:val="30"/>
          <w:szCs w:val="30"/>
        </w:rPr>
        <w:t>61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047" w:rsidRPr="00245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245A16">
        <w:rPr>
          <w:rFonts w:asciiTheme="majorBidi" w:hAnsiTheme="majorBidi" w:cstheme="majorBidi"/>
          <w:sz w:val="30"/>
          <w:szCs w:val="30"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0 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C5AFB">
        <w:rPr>
          <w:rFonts w:asciiTheme="majorBidi" w:hAnsiTheme="majorBidi" w:cstheme="majorBidi"/>
          <w:sz w:val="30"/>
          <w:szCs w:val="30"/>
        </w:rPr>
        <w:t>2560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7037" w:rsidRPr="00245A16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F045B0" w:rsidRPr="0018222B" w:rsidRDefault="00F045B0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89"/>
        <w:gridCol w:w="271"/>
        <w:gridCol w:w="1079"/>
        <w:gridCol w:w="273"/>
        <w:gridCol w:w="1053"/>
      </w:tblGrid>
      <w:tr w:rsidR="004C5AFB" w:rsidRPr="00EE5739" w:rsidTr="00342755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5" w:type="pct"/>
            <w:gridSpan w:val="3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:rsidR="004C5AFB" w:rsidRPr="00EE573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AFB" w:rsidRPr="001B41B9" w:rsidTr="00342755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4C5AFB" w:rsidRPr="00A35FBF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C5AFB" w:rsidRPr="001B41B9" w:rsidTr="00342755">
        <w:tc>
          <w:tcPr>
            <w:tcW w:w="2312" w:type="pct"/>
          </w:tcPr>
          <w:p w:rsidR="004C5AFB" w:rsidRPr="001B41B9" w:rsidRDefault="004C5AFB" w:rsidP="00F117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4C5AFB" w:rsidRPr="001B41B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C5AFB" w:rsidRPr="001B41B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C5AFB" w:rsidRPr="006151B6" w:rsidTr="00342755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4C5AFB" w:rsidRPr="006151B6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7B3" w:rsidRPr="00515224" w:rsidTr="00342755">
        <w:tc>
          <w:tcPr>
            <w:tcW w:w="2312" w:type="pct"/>
          </w:tcPr>
          <w:p w:rsidR="00B477B3" w:rsidRPr="006151B6" w:rsidRDefault="00B477B3" w:rsidP="00B477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:rsidR="00B477B3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477B3" w:rsidRPr="002A4B5A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B477B3" w:rsidRPr="004C5AFB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5A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477B3" w:rsidRPr="004C5AFB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477B3" w:rsidRDefault="00B2019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46" w:type="pct"/>
            <w:shd w:val="clear" w:color="auto" w:fill="auto"/>
          </w:tcPr>
          <w:p w:rsidR="00B477B3" w:rsidRPr="0043056C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B477B3" w:rsidRPr="0030264E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B477B3" w:rsidRPr="00515224" w:rsidTr="00342755">
        <w:tc>
          <w:tcPr>
            <w:tcW w:w="2312" w:type="pct"/>
          </w:tcPr>
          <w:p w:rsidR="00B477B3" w:rsidRPr="006151B6" w:rsidRDefault="00B477B3" w:rsidP="00B477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:rsidR="00B477B3" w:rsidRDefault="00B2019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46" w:type="pct"/>
            <w:shd w:val="clear" w:color="auto" w:fill="auto"/>
          </w:tcPr>
          <w:p w:rsidR="00B477B3" w:rsidRPr="002A4B5A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B477B3" w:rsidRPr="004C5AFB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145" w:type="pct"/>
            <w:shd w:val="clear" w:color="auto" w:fill="auto"/>
          </w:tcPr>
          <w:p w:rsidR="00B477B3" w:rsidRPr="004C5AFB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477B3" w:rsidRDefault="00B2019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6" w:type="pct"/>
            <w:shd w:val="clear" w:color="auto" w:fill="auto"/>
          </w:tcPr>
          <w:p w:rsidR="00B477B3" w:rsidRPr="0043056C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B477B3" w:rsidRPr="0030264E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B477B3" w:rsidRPr="00F11791" w:rsidTr="00342755">
        <w:tc>
          <w:tcPr>
            <w:tcW w:w="2312" w:type="pct"/>
          </w:tcPr>
          <w:p w:rsidR="00B477B3" w:rsidRPr="001B41B9" w:rsidRDefault="00B477B3" w:rsidP="00B477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7B3" w:rsidRPr="00B20193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19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20193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6" w:type="pct"/>
            <w:shd w:val="clear" w:color="auto" w:fill="auto"/>
          </w:tcPr>
          <w:p w:rsidR="00B477B3" w:rsidRPr="00B20193" w:rsidRDefault="00B477B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7B3" w:rsidRPr="009F5F6E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F6E">
              <w:rPr>
                <w:rFonts w:ascii="Angsana New" w:hAnsi="Angsana New"/>
                <w:b/>
                <w:bCs/>
                <w:sz w:val="30"/>
                <w:szCs w:val="30"/>
              </w:rPr>
              <w:t>1,044</w:t>
            </w:r>
          </w:p>
        </w:tc>
        <w:tc>
          <w:tcPr>
            <w:tcW w:w="145" w:type="pct"/>
            <w:shd w:val="clear" w:color="auto" w:fill="auto"/>
          </w:tcPr>
          <w:p w:rsidR="00B477B3" w:rsidRPr="009F5F6E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7B3" w:rsidRPr="00564E9F" w:rsidRDefault="00B2019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46" w:type="pct"/>
            <w:shd w:val="clear" w:color="auto" w:fill="auto"/>
          </w:tcPr>
          <w:p w:rsidR="00B477B3" w:rsidRPr="001B41B9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7B3" w:rsidRPr="004B6CFD" w:rsidRDefault="00B477B3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1,246</w:t>
            </w:r>
          </w:p>
        </w:tc>
      </w:tr>
    </w:tbl>
    <w:p w:rsidR="00F4757A" w:rsidRPr="0018222B" w:rsidRDefault="00F4757A" w:rsidP="00F47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right="18" w:hanging="2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1"/>
        <w:gridCol w:w="905"/>
        <w:gridCol w:w="354"/>
        <w:gridCol w:w="995"/>
        <w:gridCol w:w="269"/>
        <w:gridCol w:w="982"/>
        <w:gridCol w:w="269"/>
        <w:gridCol w:w="986"/>
        <w:gridCol w:w="269"/>
        <w:gridCol w:w="993"/>
        <w:gridCol w:w="269"/>
        <w:gridCol w:w="900"/>
      </w:tblGrid>
      <w:tr w:rsidR="00434861" w:rsidRPr="001B41B9" w:rsidTr="00E14864">
        <w:tc>
          <w:tcPr>
            <w:tcW w:w="1155" w:type="pct"/>
          </w:tcPr>
          <w:p w:rsidR="00434861" w:rsidRPr="00AC1BCA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ind w:left="162" w:right="-112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C1BC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205" w:type="pct"/>
            <w:gridSpan w:val="3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pct"/>
            <w:gridSpan w:val="3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pct"/>
            <w:gridSpan w:val="3"/>
          </w:tcPr>
          <w:p w:rsidR="00434861" w:rsidRPr="00426162" w:rsidRDefault="00434861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7B3" w:rsidRPr="001B41B9" w:rsidTr="00E14864">
        <w:tc>
          <w:tcPr>
            <w:tcW w:w="1155" w:type="pct"/>
          </w:tcPr>
          <w:p w:rsidR="00B477B3" w:rsidRPr="00426162" w:rsidRDefault="00B477B3" w:rsidP="00B477B3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84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89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27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B477B3" w:rsidRPr="00D23E34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31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81" w:type="pct"/>
          </w:tcPr>
          <w:p w:rsidR="00B477B3" w:rsidRPr="00D23E34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</w:tr>
      <w:tr w:rsidR="00B477B3" w:rsidRPr="001B41B9" w:rsidTr="00E14864">
        <w:tc>
          <w:tcPr>
            <w:tcW w:w="1155" w:type="pct"/>
          </w:tcPr>
          <w:p w:rsidR="00B477B3" w:rsidRPr="00426162" w:rsidRDefault="00B477B3" w:rsidP="00B477B3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89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477B3" w:rsidRPr="001B41B9" w:rsidTr="00E14864">
        <w:trPr>
          <w:trHeight w:val="200"/>
        </w:trPr>
        <w:tc>
          <w:tcPr>
            <w:tcW w:w="1155" w:type="pct"/>
          </w:tcPr>
          <w:p w:rsidR="00B477B3" w:rsidRPr="00426162" w:rsidRDefault="00B477B3" w:rsidP="00B477B3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6" w:type="pct"/>
            <w:gridSpan w:val="7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1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7B3" w:rsidRPr="001B41B9" w:rsidTr="00E14864">
        <w:tc>
          <w:tcPr>
            <w:tcW w:w="115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E14864">
        <w:tc>
          <w:tcPr>
            <w:tcW w:w="115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E14864">
        <w:tc>
          <w:tcPr>
            <w:tcW w:w="1155" w:type="pct"/>
          </w:tcPr>
          <w:p w:rsidR="00B477B3" w:rsidRPr="00D23E34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48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6C" w:rsidRPr="001B41B9" w:rsidTr="00E14864">
        <w:tc>
          <w:tcPr>
            <w:tcW w:w="1155" w:type="pct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484" w:type="pct"/>
            <w:shd w:val="clear" w:color="auto" w:fill="auto"/>
          </w:tcPr>
          <w:p w:rsidR="00F4436C" w:rsidRPr="00AC594D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89" w:type="pct"/>
            <w:shd w:val="clear" w:color="auto" w:fill="auto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F4436C" w:rsidRPr="00AC594D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44" w:type="pct"/>
            <w:shd w:val="clear" w:color="auto" w:fill="auto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144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36,000</w:t>
            </w:r>
          </w:p>
        </w:tc>
      </w:tr>
      <w:tr w:rsidR="00B477B3" w:rsidRPr="001B41B9" w:rsidTr="00E14864">
        <w:tc>
          <w:tcPr>
            <w:tcW w:w="115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:rsidR="00B477B3" w:rsidRPr="00AC594D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B477B3" w:rsidRPr="00AC594D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shd w:val="clear" w:color="auto" w:fill="auto"/>
          </w:tcPr>
          <w:p w:rsidR="00B477B3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shd w:val="clear" w:color="auto" w:fill="auto"/>
          </w:tcPr>
          <w:p w:rsidR="00B477B3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:rsidR="00B477B3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B477B3" w:rsidRPr="00F71FEF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E14864">
        <w:trPr>
          <w:trHeight w:val="290"/>
        </w:trPr>
        <w:tc>
          <w:tcPr>
            <w:tcW w:w="1639" w:type="pct"/>
            <w:gridSpan w:val="2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</w:p>
        </w:tc>
        <w:tc>
          <w:tcPr>
            <w:tcW w:w="189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E14864">
        <w:tc>
          <w:tcPr>
            <w:tcW w:w="1639" w:type="pct"/>
            <w:gridSpan w:val="2"/>
          </w:tcPr>
          <w:p w:rsidR="00B477B3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ถึงกำหนดชำระภายในหนึ่งปี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B477B3" w:rsidRPr="006241D9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E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189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E14864">
        <w:tc>
          <w:tcPr>
            <w:tcW w:w="1639" w:type="pct"/>
            <w:gridSpan w:val="2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189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6C" w:rsidRPr="001B41B9" w:rsidTr="00E14864">
        <w:tc>
          <w:tcPr>
            <w:tcW w:w="1155" w:type="pct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484" w:type="pct"/>
            <w:shd w:val="clear" w:color="auto" w:fill="auto"/>
          </w:tcPr>
          <w:p w:rsidR="00F4436C" w:rsidRPr="00AC594D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9" w:type="pct"/>
            <w:shd w:val="clear" w:color="auto" w:fill="auto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F4436C" w:rsidRPr="00AC594D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44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:rsidR="002A536E" w:rsidRPr="00434861" w:rsidRDefault="002A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1"/>
        <w:gridCol w:w="905"/>
        <w:gridCol w:w="354"/>
        <w:gridCol w:w="995"/>
        <w:gridCol w:w="269"/>
        <w:gridCol w:w="982"/>
        <w:gridCol w:w="269"/>
        <w:gridCol w:w="986"/>
        <w:gridCol w:w="269"/>
        <w:gridCol w:w="993"/>
        <w:gridCol w:w="269"/>
        <w:gridCol w:w="900"/>
      </w:tblGrid>
      <w:tr w:rsidR="00E14864" w:rsidRPr="006241D9" w:rsidTr="00E14864">
        <w:tc>
          <w:tcPr>
            <w:tcW w:w="1155" w:type="pct"/>
          </w:tcPr>
          <w:p w:rsidR="00E14864" w:rsidRPr="00AC1BCA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ind w:left="162" w:right="-112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C1BC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เงินให้กู้ยืมแก่กิจการ</w:t>
            </w:r>
          </w:p>
        </w:tc>
        <w:tc>
          <w:tcPr>
            <w:tcW w:w="1205" w:type="pct"/>
            <w:gridSpan w:val="3"/>
          </w:tcPr>
          <w:p w:rsidR="00E14864" w:rsidRPr="00426162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:rsidR="00E14864" w:rsidRPr="00426162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pct"/>
            <w:gridSpan w:val="3"/>
          </w:tcPr>
          <w:p w:rsidR="00E14864" w:rsidRPr="00426162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E14864" w:rsidRPr="00426162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pct"/>
            <w:gridSpan w:val="3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864" w:rsidRPr="006241D9" w:rsidTr="00B20193">
        <w:tc>
          <w:tcPr>
            <w:tcW w:w="1155" w:type="pct"/>
          </w:tcPr>
          <w:p w:rsidR="00E14864" w:rsidRPr="00426162" w:rsidRDefault="00E14864" w:rsidP="00E14864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84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89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E14864" w:rsidRPr="00872B1A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E14864" w:rsidRPr="006241D9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81" w:type="pct"/>
          </w:tcPr>
          <w:p w:rsidR="00E14864" w:rsidRPr="00D23E34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</w:tr>
      <w:tr w:rsidR="00E14864" w:rsidRPr="006241D9" w:rsidTr="00B20193">
        <w:tc>
          <w:tcPr>
            <w:tcW w:w="1155" w:type="pct"/>
          </w:tcPr>
          <w:p w:rsidR="00E14864" w:rsidRPr="00426162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89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E14864" w:rsidRPr="00872B1A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E14864" w:rsidRPr="006241D9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14864" w:rsidRPr="006241D9" w:rsidTr="00E14864">
        <w:tc>
          <w:tcPr>
            <w:tcW w:w="1155" w:type="pct"/>
          </w:tcPr>
          <w:p w:rsidR="00E14864" w:rsidRPr="00426162" w:rsidRDefault="00E14864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5" w:type="pct"/>
            <w:gridSpan w:val="3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" w:type="pct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6" w:type="pct"/>
            <w:gridSpan w:val="7"/>
          </w:tcPr>
          <w:p w:rsidR="00E14864" w:rsidRPr="00426162" w:rsidRDefault="00E14864" w:rsidP="00E14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1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864" w:rsidRPr="006241D9" w:rsidTr="00B20193">
        <w:tc>
          <w:tcPr>
            <w:tcW w:w="1155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6241D9" w:rsidTr="00B20193">
        <w:tc>
          <w:tcPr>
            <w:tcW w:w="1155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6241D9" w:rsidTr="00B20193">
        <w:tc>
          <w:tcPr>
            <w:tcW w:w="1639" w:type="pct"/>
            <w:gridSpan w:val="2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189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6C" w:rsidRPr="006241D9" w:rsidTr="00B20193">
        <w:trPr>
          <w:trHeight w:val="398"/>
        </w:trPr>
        <w:tc>
          <w:tcPr>
            <w:tcW w:w="1155" w:type="pct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484" w:type="pct"/>
          </w:tcPr>
          <w:p w:rsidR="00F4436C" w:rsidRPr="00AC594D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9" w:type="pct"/>
          </w:tcPr>
          <w:p w:rsidR="00F4436C" w:rsidRPr="00872B1A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F4436C" w:rsidRPr="00AC594D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:rsidR="00F4436C" w:rsidRPr="00872B1A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F4436C" w:rsidRPr="00FA5757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F4436C" w:rsidRPr="00FA5757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F4436C" w:rsidRPr="006D7031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0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F4436C" w:rsidRPr="006241D9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F4436C" w:rsidRPr="0068699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144" w:type="pct"/>
          </w:tcPr>
          <w:p w:rsidR="00F4436C" w:rsidRPr="0068699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F4436C" w:rsidRPr="006241D9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85,000</w:t>
            </w:r>
          </w:p>
        </w:tc>
      </w:tr>
      <w:tr w:rsidR="00E14864" w:rsidRPr="00872B1A" w:rsidTr="00B20193">
        <w:tc>
          <w:tcPr>
            <w:tcW w:w="1155" w:type="pct"/>
          </w:tcPr>
          <w:p w:rsidR="00E14864" w:rsidRPr="00E14864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4864" w:rsidRPr="00426162" w:rsidTr="00B20193">
        <w:tc>
          <w:tcPr>
            <w:tcW w:w="1828" w:type="pct"/>
            <w:gridSpan w:val="3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532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CE4093" w:rsidTr="00B20193">
        <w:tc>
          <w:tcPr>
            <w:tcW w:w="1155" w:type="pct"/>
          </w:tcPr>
          <w:p w:rsidR="00E14864" w:rsidRPr="004960BC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E14864" w:rsidRPr="00426162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14864" w:rsidRPr="00426162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E14864" w:rsidRPr="00CE4093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</w:tr>
      <w:tr w:rsidR="00E14864" w:rsidRPr="00CE4093" w:rsidTr="00B20193">
        <w:tc>
          <w:tcPr>
            <w:tcW w:w="1828" w:type="pct"/>
            <w:gridSpan w:val="3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เงินให้กู้ยืมระยะยาวส่วนที่ถึงกำหนดชำระ</w:t>
            </w:r>
          </w:p>
        </w:tc>
        <w:tc>
          <w:tcPr>
            <w:tcW w:w="532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0" w:hanging="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E14864" w:rsidRPr="006D7031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E14864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14864" w:rsidRPr="006D7031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14864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E14864" w:rsidRPr="00CE4093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CE4093" w:rsidTr="00B20193">
        <w:tc>
          <w:tcPr>
            <w:tcW w:w="1155" w:type="pct"/>
          </w:tcPr>
          <w:p w:rsidR="00E14864" w:rsidRPr="004B6CFD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18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48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E14864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E14864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14864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E14864" w:rsidRPr="00CE4093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E14864" w:rsidRPr="00CE4093" w:rsidTr="00B20193">
        <w:tc>
          <w:tcPr>
            <w:tcW w:w="1155" w:type="pct"/>
          </w:tcPr>
          <w:p w:rsidR="00E14864" w:rsidRPr="004960BC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E14864" w:rsidRPr="006D7031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:rsidR="00E14864" w:rsidRPr="006D7031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E14864" w:rsidRPr="00426162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144" w:type="pct"/>
            <w:shd w:val="clear" w:color="auto" w:fill="auto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E14864" w:rsidRPr="00CE4093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</w:tr>
      <w:tr w:rsidR="00E14864" w:rsidRPr="006D7031" w:rsidTr="00B20193">
        <w:tc>
          <w:tcPr>
            <w:tcW w:w="1639" w:type="pct"/>
            <w:gridSpan w:val="2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89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4864" w:rsidRPr="003677BC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14864" w:rsidRPr="00FA5757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4864" w:rsidRPr="003677BC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14864" w:rsidRPr="00FA5757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4864" w:rsidRPr="00FA5757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165,000</w:t>
            </w:r>
          </w:p>
        </w:tc>
        <w:tc>
          <w:tcPr>
            <w:tcW w:w="144" w:type="pct"/>
            <w:shd w:val="clear" w:color="auto" w:fill="auto"/>
          </w:tcPr>
          <w:p w:rsidR="00E14864" w:rsidRPr="00FA5757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4864" w:rsidRPr="006D7031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136,000</w:t>
            </w:r>
          </w:p>
        </w:tc>
      </w:tr>
    </w:tbl>
    <w:p w:rsidR="00E14864" w:rsidRDefault="00E14864" w:rsidP="00F6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A4F85" w:rsidRPr="00CA454D" w:rsidRDefault="004A4F85" w:rsidP="00F25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rPr>
          <w:rFonts w:asciiTheme="majorBidi" w:hAnsiTheme="majorBidi" w:cstheme="majorBidi"/>
          <w:sz w:val="30"/>
          <w:szCs w:val="30"/>
        </w:rPr>
      </w:pPr>
      <w:r w:rsidRPr="00CA454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27568B" w:rsidRPr="00CA454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C79C7" w:rsidRPr="00CA454D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A454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CA454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CA454D">
        <w:rPr>
          <w:rFonts w:ascii="Angsana New" w:hAnsi="Angsana New"/>
          <w:bCs/>
          <w:color w:val="FFFFFF" w:themeColor="background1"/>
          <w:sz w:val="20"/>
          <w:szCs w:val="20"/>
        </w:rPr>
        <w:t>.</w:t>
      </w:r>
      <w:r w:rsidRPr="00CA454D">
        <w:rPr>
          <w:rFonts w:asciiTheme="majorBidi" w:hAnsiTheme="majorBidi" w:cstheme="majorBidi"/>
          <w:sz w:val="30"/>
          <w:szCs w:val="30"/>
        </w:rPr>
        <w:t>3</w:t>
      </w:r>
      <w:r w:rsidR="009E402F" w:rsidRPr="00CA454D">
        <w:rPr>
          <w:rFonts w:asciiTheme="majorBidi" w:hAnsiTheme="majorBidi" w:cstheme="majorBidi"/>
          <w:sz w:val="30"/>
          <w:szCs w:val="30"/>
        </w:rPr>
        <w:t xml:space="preserve">1 </w:t>
      </w:r>
      <w:r w:rsidR="007C79C7" w:rsidRPr="00CA454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E402F" w:rsidRPr="00CA454D">
        <w:rPr>
          <w:rFonts w:asciiTheme="majorBidi" w:hAnsiTheme="majorBidi" w:cstheme="majorBidi"/>
          <w:sz w:val="30"/>
          <w:szCs w:val="30"/>
        </w:rPr>
        <w:t xml:space="preserve"> </w:t>
      </w:r>
      <w:r w:rsidRPr="00CA454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048A3" w:rsidRPr="00872B1A" w:rsidRDefault="004048A3" w:rsidP="00404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330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4657"/>
        <w:gridCol w:w="991"/>
        <w:gridCol w:w="274"/>
        <w:gridCol w:w="976"/>
        <w:gridCol w:w="271"/>
        <w:gridCol w:w="989"/>
        <w:gridCol w:w="274"/>
        <w:gridCol w:w="898"/>
      </w:tblGrid>
      <w:tr w:rsidR="00B477B3" w:rsidRPr="009E402F" w:rsidTr="00E14864">
        <w:trPr>
          <w:tblHeader/>
        </w:trPr>
        <w:tc>
          <w:tcPr>
            <w:tcW w:w="2496" w:type="pct"/>
          </w:tcPr>
          <w:p w:rsidR="004A4F85" w:rsidRPr="006703A4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pct"/>
            <w:gridSpan w:val="3"/>
          </w:tcPr>
          <w:p w:rsidR="004A4F85" w:rsidRPr="009E402F" w:rsidRDefault="004A4F85" w:rsidP="006D2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10" w:firstLine="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A4F85" w:rsidRPr="009E402F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:rsidR="004A4F85" w:rsidRPr="009E402F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4864" w:rsidRPr="009E402F" w:rsidTr="00E14864">
        <w:trPr>
          <w:tblHeader/>
        </w:trPr>
        <w:tc>
          <w:tcPr>
            <w:tcW w:w="2496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531" w:type="pct"/>
          </w:tcPr>
          <w:p w:rsidR="007C79C7" w:rsidRPr="009E402F" w:rsidRDefault="007C79C7" w:rsidP="00E35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E356E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7C79C7" w:rsidRPr="009E402F" w:rsidRDefault="00E356E0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7C79C7" w:rsidRPr="009E402F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56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E356E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A4F85" w:rsidRPr="009E402F" w:rsidTr="00E14864">
        <w:trPr>
          <w:trHeight w:val="80"/>
          <w:tblHeader/>
        </w:trPr>
        <w:tc>
          <w:tcPr>
            <w:tcW w:w="2496" w:type="pct"/>
          </w:tcPr>
          <w:p w:rsidR="004A4F85" w:rsidRPr="005161AE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4" w:type="pct"/>
            <w:gridSpan w:val="7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61AE" w:rsidRPr="009E402F" w:rsidTr="00E14864">
        <w:trPr>
          <w:trHeight w:val="80"/>
        </w:trPr>
        <w:tc>
          <w:tcPr>
            <w:tcW w:w="2496" w:type="pct"/>
          </w:tcPr>
          <w:p w:rsidR="005161AE" w:rsidRPr="005161AE" w:rsidRDefault="005161AE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04" w:type="pct"/>
            <w:gridSpan w:val="7"/>
          </w:tcPr>
          <w:p w:rsidR="005161AE" w:rsidRPr="009E402F" w:rsidRDefault="005161AE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14864" w:rsidRPr="009E402F" w:rsidTr="00E14864">
        <w:tc>
          <w:tcPr>
            <w:tcW w:w="2496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</w:tcPr>
          <w:p w:rsidR="009F34E5" w:rsidRPr="009E402F" w:rsidRDefault="009F34E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E356E0" w:rsidTr="00E14864">
        <w:tc>
          <w:tcPr>
            <w:tcW w:w="2496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63B">
              <w:rPr>
                <w:rFonts w:ascii="Angsana New" w:hAnsi="Angsana New"/>
                <w:sz w:val="30"/>
                <w:szCs w:val="30"/>
              </w:rPr>
              <w:t>2560/</w:t>
            </w:r>
            <w:r w:rsidR="00603B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63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531" w:type="pct"/>
            <w:shd w:val="clear" w:color="auto" w:fill="auto"/>
          </w:tcPr>
          <w:p w:rsidR="00FB5763" w:rsidRPr="009E402F" w:rsidRDefault="00B2019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B5763" w:rsidRPr="009E402F" w:rsidRDefault="00B2019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FB5763" w:rsidRPr="00CE4093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</w:tr>
      <w:tr w:rsidR="00E14864" w:rsidRPr="00E356E0" w:rsidTr="00E14864">
        <w:tc>
          <w:tcPr>
            <w:tcW w:w="2496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1" w:type="pct"/>
            <w:shd w:val="clear" w:color="auto" w:fill="auto"/>
          </w:tcPr>
          <w:p w:rsidR="00FB5763" w:rsidRPr="009E402F" w:rsidRDefault="00B2019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B5763" w:rsidRPr="009E402F" w:rsidRDefault="00B2019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E14864" w:rsidRPr="009E402F" w:rsidTr="00E14864">
        <w:tc>
          <w:tcPr>
            <w:tcW w:w="2496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B2019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B2019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(68,000)</w:t>
            </w:r>
          </w:p>
        </w:tc>
      </w:tr>
      <w:tr w:rsidR="00E14864" w:rsidRPr="009E402F" w:rsidTr="00E14864">
        <w:trPr>
          <w:trHeight w:val="406"/>
        </w:trPr>
        <w:tc>
          <w:tcPr>
            <w:tcW w:w="2496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9E402F" w:rsidRDefault="00B2019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FB5763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7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B5763" w:rsidRPr="00FB5763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CE4093" w:rsidRDefault="00B2019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CE4093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</w:tr>
      <w:tr w:rsidR="00C4210F" w:rsidRPr="009E402F" w:rsidTr="00C4210F">
        <w:trPr>
          <w:trHeight w:val="406"/>
        </w:trPr>
        <w:tc>
          <w:tcPr>
            <w:tcW w:w="2496" w:type="pct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:rsidR="00C4210F" w:rsidRPr="00FB576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4210F" w:rsidRPr="00FB576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:rsidR="00C4210F" w:rsidRPr="00CE409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:rsidR="00C4210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210F" w:rsidRPr="009E402F" w:rsidTr="00C4210F">
        <w:trPr>
          <w:trHeight w:val="406"/>
        </w:trPr>
        <w:tc>
          <w:tcPr>
            <w:tcW w:w="2496" w:type="pct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4210F" w:rsidRPr="00FB576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4210F" w:rsidRPr="00FB576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4210F" w:rsidRPr="00CE409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C4210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210F" w:rsidRPr="009E402F" w:rsidTr="00C4210F">
        <w:trPr>
          <w:trHeight w:val="406"/>
        </w:trPr>
        <w:tc>
          <w:tcPr>
            <w:tcW w:w="2496" w:type="pct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4210F" w:rsidRPr="00FB576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4210F" w:rsidRPr="00FB576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4210F" w:rsidRPr="00CE409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C4210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210F" w:rsidRPr="009E402F" w:rsidTr="00C4210F">
        <w:trPr>
          <w:trHeight w:val="406"/>
        </w:trPr>
        <w:tc>
          <w:tcPr>
            <w:tcW w:w="2496" w:type="pct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4210F" w:rsidRPr="00FB576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4210F" w:rsidRPr="00FB576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4210F" w:rsidRPr="00CE4093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4210F" w:rsidRPr="009E402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C4210F" w:rsidRDefault="00C4210F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4861" w:rsidRPr="009E402F" w:rsidTr="00E14864">
        <w:tc>
          <w:tcPr>
            <w:tcW w:w="2496" w:type="pct"/>
          </w:tcPr>
          <w:p w:rsidR="00026D38" w:rsidRDefault="00026D38" w:rsidP="00434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434861" w:rsidRPr="005536F3" w:rsidRDefault="005536F3" w:rsidP="00434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36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2504" w:type="pct"/>
            <w:gridSpan w:val="7"/>
            <w:shd w:val="clear" w:color="auto" w:fill="auto"/>
          </w:tcPr>
          <w:p w:rsidR="00434861" w:rsidRPr="005A7B82" w:rsidRDefault="00434861" w:rsidP="00434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861" w:rsidRPr="009E402F" w:rsidTr="00E14864">
        <w:tc>
          <w:tcPr>
            <w:tcW w:w="2496" w:type="pct"/>
          </w:tcPr>
          <w:p w:rsidR="00434861" w:rsidRPr="009E402F" w:rsidRDefault="00434861" w:rsidP="00434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504" w:type="pct"/>
            <w:gridSpan w:val="7"/>
            <w:shd w:val="clear" w:color="auto" w:fill="auto"/>
          </w:tcPr>
          <w:p w:rsidR="00434861" w:rsidRPr="009E402F" w:rsidRDefault="00434861" w:rsidP="00434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9E402F" w:rsidTr="00E14864">
        <w:tc>
          <w:tcPr>
            <w:tcW w:w="2496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D3663B">
              <w:rPr>
                <w:rFonts w:ascii="Angsana New" w:hAnsi="Angsana New"/>
                <w:sz w:val="30"/>
                <w:szCs w:val="30"/>
              </w:rPr>
              <w:t xml:space="preserve"> 2560</w:t>
            </w:r>
            <w:r w:rsidR="003544C0">
              <w:rPr>
                <w:rFonts w:ascii="Angsana New" w:hAnsi="Angsana New"/>
                <w:sz w:val="30"/>
                <w:szCs w:val="30"/>
              </w:rPr>
              <w:t>/</w:t>
            </w:r>
            <w:r w:rsidR="00603B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44C0">
              <w:rPr>
                <w:rFonts w:ascii="Angsana New" w:hAnsi="Angsana New"/>
                <w:sz w:val="30"/>
                <w:szCs w:val="30"/>
              </w:rPr>
              <w:t>25</w:t>
            </w:r>
            <w:r w:rsidR="00D3663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531" w:type="pct"/>
            <w:shd w:val="clear" w:color="auto" w:fill="auto"/>
          </w:tcPr>
          <w:p w:rsidR="00FB5763" w:rsidRPr="009E402F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B5763" w:rsidRPr="009E402F" w:rsidRDefault="00FB5763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45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B5763" w:rsidRPr="009E402F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FB5763" w:rsidRPr="009E402F" w:rsidRDefault="00FB5763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E14864" w:rsidRPr="009E402F" w:rsidTr="00E14864">
        <w:tc>
          <w:tcPr>
            <w:tcW w:w="2496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45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B2019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36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9F34E5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F34E5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B477B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14864" w:rsidRPr="009E402F" w:rsidTr="00E14864">
        <w:tc>
          <w:tcPr>
            <w:tcW w:w="2496" w:type="pct"/>
          </w:tcPr>
          <w:p w:rsidR="00FB5763" w:rsidRPr="005A7B82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9E402F" w:rsidTr="00E14864">
        <w:tc>
          <w:tcPr>
            <w:tcW w:w="2496" w:type="pct"/>
          </w:tcPr>
          <w:p w:rsidR="00FB5763" w:rsidRPr="00C82DB1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C82DB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531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3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45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F4436C" w:rsidRPr="00CE409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97,000</w:t>
            </w: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45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(108,000)</w:t>
            </w: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36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502BB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147" w:type="pct"/>
            <w:shd w:val="clear" w:color="auto" w:fill="auto"/>
          </w:tcPr>
          <w:p w:rsidR="00F4436C" w:rsidRPr="00502BB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502BB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</w:tr>
      <w:tr w:rsidR="00E14864" w:rsidRPr="009E402F" w:rsidTr="00E14864">
        <w:tc>
          <w:tcPr>
            <w:tcW w:w="2496" w:type="pct"/>
          </w:tcPr>
          <w:p w:rsidR="00FB5763" w:rsidRPr="005A7B82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FB5763" w:rsidRPr="005A7B82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9E402F" w:rsidTr="00E14864">
        <w:tc>
          <w:tcPr>
            <w:tcW w:w="2496" w:type="pct"/>
          </w:tcPr>
          <w:p w:rsidR="00FB5763" w:rsidRPr="005A7B82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40"/>
                <w:szCs w:val="40"/>
              </w:rPr>
            </w:pPr>
            <w:r w:rsidRPr="005A7B8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</w:t>
            </w:r>
            <w:r w:rsidRPr="005A7B8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ระยะยาวส่วนที่ถึงกำหนดชำระภายในหนึ่งปี</w:t>
            </w:r>
          </w:p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3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36C" w:rsidRPr="00FB5763" w:rsidTr="00E14864">
        <w:tc>
          <w:tcPr>
            <w:tcW w:w="2496" w:type="pct"/>
          </w:tcPr>
          <w:p w:rsidR="00F4436C" w:rsidRPr="009E402F" w:rsidRDefault="00F4436C" w:rsidP="00F4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จัดประเภทจากเงินให้กู้ยืมระยะยาว</w:t>
            </w:r>
          </w:p>
        </w:tc>
        <w:tc>
          <w:tcPr>
            <w:tcW w:w="53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F4436C" w:rsidRPr="00A97446" w:rsidTr="00E14864">
        <w:trPr>
          <w:trHeight w:val="406"/>
        </w:trPr>
        <w:tc>
          <w:tcPr>
            <w:tcW w:w="2496" w:type="pct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36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A034F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9F34E5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763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  <w:tr w:rsidR="00E14864" w:rsidRPr="009E402F" w:rsidTr="00E14864">
        <w:tc>
          <w:tcPr>
            <w:tcW w:w="2496" w:type="pct"/>
          </w:tcPr>
          <w:p w:rsidR="00A034FC" w:rsidRPr="005A7B82" w:rsidRDefault="00A034FC" w:rsidP="00A0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:rsidR="00A034FC" w:rsidRPr="005A7B82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A034FC" w:rsidRPr="005A7B82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shd w:val="clear" w:color="auto" w:fill="auto"/>
          </w:tcPr>
          <w:p w:rsidR="00A034FC" w:rsidRPr="005A7B82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A034FC" w:rsidRPr="005A7B82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:rsidR="00A034FC" w:rsidRPr="005A7B82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A034FC" w:rsidRPr="005A7B82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A034FC" w:rsidRPr="005A7B82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9E402F" w:rsidTr="00E14864">
        <w:tc>
          <w:tcPr>
            <w:tcW w:w="2496" w:type="pct"/>
          </w:tcPr>
          <w:p w:rsidR="00A034FC" w:rsidRPr="009C54B7" w:rsidRDefault="00A034FC" w:rsidP="00A0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40"/>
                <w:szCs w:val="40"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  <w:p w:rsidR="00A034FC" w:rsidRPr="009E402F" w:rsidRDefault="00A034FC" w:rsidP="00A0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A034FC" w:rsidRPr="009E402F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A034FC" w:rsidRPr="009E402F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A034FC" w:rsidRPr="009E402F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A034FC" w:rsidRPr="009E402F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A034FC" w:rsidRPr="009E402F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A034FC" w:rsidRPr="009E402F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A034FC" w:rsidRPr="009E402F" w:rsidRDefault="00A034FC" w:rsidP="00A0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3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4436C" w:rsidRPr="00FB5763" w:rsidRDefault="0012340F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36C" w:rsidRPr="009E402F" w:rsidTr="00E14864">
        <w:tc>
          <w:tcPr>
            <w:tcW w:w="2496" w:type="pct"/>
          </w:tcPr>
          <w:p w:rsidR="00F4436C" w:rsidRPr="009E402F" w:rsidRDefault="00F4436C" w:rsidP="00F4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จัดประเภทเป็นเงินให้กู้ยืมระยะยาว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531" w:type="pct"/>
            <w:shd w:val="clear" w:color="auto" w:fill="auto"/>
          </w:tcPr>
          <w:p w:rsid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FB5763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33"/>
              <w:rPr>
                <w:rFonts w:ascii="Angsana New" w:hAnsi="Angsana New"/>
                <w:sz w:val="30"/>
                <w:szCs w:val="30"/>
              </w:rPr>
            </w:pPr>
          </w:p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</w:tr>
      <w:tr w:rsidR="00F4436C" w:rsidRPr="00A97446" w:rsidTr="00E14864">
        <w:trPr>
          <w:trHeight w:val="406"/>
        </w:trPr>
        <w:tc>
          <w:tcPr>
            <w:tcW w:w="2496" w:type="pct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F4436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36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A034F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4436C" w:rsidRPr="00A034FC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9F34E5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147" w:type="pct"/>
            <w:shd w:val="clear" w:color="auto" w:fill="auto"/>
          </w:tcPr>
          <w:p w:rsidR="00F4436C" w:rsidRPr="009E402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36C" w:rsidRPr="00502BBF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95,000</w:t>
            </w:r>
          </w:p>
        </w:tc>
      </w:tr>
    </w:tbl>
    <w:p w:rsidR="005536F3" w:rsidRDefault="005536F3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4210F" w:rsidRDefault="00C4210F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4210F" w:rsidRDefault="00C4210F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4210F" w:rsidRDefault="00C4210F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63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3758"/>
        <w:gridCol w:w="1171"/>
        <w:gridCol w:w="242"/>
        <w:gridCol w:w="1133"/>
        <w:gridCol w:w="284"/>
        <w:gridCol w:w="1188"/>
        <w:gridCol w:w="291"/>
        <w:gridCol w:w="1096"/>
      </w:tblGrid>
      <w:tr w:rsidR="009C54B7" w:rsidRPr="009E402F" w:rsidTr="00DD19D8">
        <w:tc>
          <w:tcPr>
            <w:tcW w:w="2051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จ่าย 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9" w:type="pct"/>
            <w:gridSpan w:val="3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53F" w:rsidRPr="009E402F" w:rsidTr="00DD19D8">
        <w:tc>
          <w:tcPr>
            <w:tcW w:w="2051" w:type="pct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639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32" w:type="pct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59" w:type="pct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053F" w:rsidRPr="009E402F" w:rsidTr="00DD19D8">
        <w:tc>
          <w:tcPr>
            <w:tcW w:w="2051" w:type="pct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639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C34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4F053F" w:rsidRPr="009E402F" w:rsidRDefault="004F053F" w:rsidP="009C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9C34C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5" w:type="pct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C34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4F053F" w:rsidRPr="009E402F" w:rsidRDefault="004F053F" w:rsidP="009C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9C34C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D5DE4" w:rsidRPr="009E402F" w:rsidTr="00DB43D6">
        <w:tc>
          <w:tcPr>
            <w:tcW w:w="2051" w:type="pct"/>
          </w:tcPr>
          <w:p w:rsidR="000D5DE4" w:rsidRPr="005161AE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9" w:type="pct"/>
            <w:gridSpan w:val="7"/>
          </w:tcPr>
          <w:p w:rsidR="000D5DE4" w:rsidRPr="009E402F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4C8" w:rsidRPr="009E402F" w:rsidTr="00DD19D8">
        <w:tc>
          <w:tcPr>
            <w:tcW w:w="2051" w:type="pct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B20193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3,725</w:t>
            </w:r>
          </w:p>
        </w:tc>
        <w:tc>
          <w:tcPr>
            <w:tcW w:w="132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9C34C8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3,623</w:t>
            </w:r>
          </w:p>
        </w:tc>
        <w:tc>
          <w:tcPr>
            <w:tcW w:w="155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B20193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3,181</w:t>
            </w:r>
          </w:p>
        </w:tc>
        <w:tc>
          <w:tcPr>
            <w:tcW w:w="159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3,080</w:t>
            </w:r>
          </w:p>
        </w:tc>
      </w:tr>
    </w:tbl>
    <w:p w:rsidR="005161AE" w:rsidRPr="00045686" w:rsidRDefault="00DB43D6" w:rsidP="00DB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tab/>
      </w:r>
      <w:r w:rsidRPr="00901BFD">
        <w:rPr>
          <w:sz w:val="30"/>
          <w:szCs w:val="30"/>
        </w:rPr>
        <w:tab/>
      </w:r>
      <w:r w:rsidRPr="00901BFD">
        <w:rPr>
          <w:sz w:val="30"/>
          <w:szCs w:val="30"/>
        </w:rPr>
        <w:tab/>
      </w:r>
      <w:r w:rsidRPr="00901BFD">
        <w:rPr>
          <w:sz w:val="30"/>
          <w:szCs w:val="30"/>
        </w:rPr>
        <w:tab/>
      </w:r>
      <w:r w:rsidRPr="00901BFD">
        <w:rPr>
          <w:sz w:val="30"/>
          <w:szCs w:val="30"/>
        </w:rPr>
        <w:tab/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42"/>
        <w:gridCol w:w="1122"/>
        <w:gridCol w:w="9"/>
        <w:gridCol w:w="276"/>
        <w:gridCol w:w="9"/>
        <w:gridCol w:w="1179"/>
        <w:gridCol w:w="250"/>
        <w:gridCol w:w="6"/>
        <w:gridCol w:w="1139"/>
      </w:tblGrid>
      <w:tr w:rsidR="009C54B7" w:rsidRPr="009E402F" w:rsidTr="00C82DB1">
        <w:tc>
          <w:tcPr>
            <w:tcW w:w="2058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53F" w:rsidRPr="009E402F" w:rsidTr="00C82DB1">
        <w:tc>
          <w:tcPr>
            <w:tcW w:w="2058" w:type="pct"/>
          </w:tcPr>
          <w:p w:rsidR="004F053F" w:rsidRPr="005161AE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32" w:type="pct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39" w:type="pct"/>
            <w:gridSpan w:val="2"/>
          </w:tcPr>
          <w:p w:rsidR="004F053F" w:rsidRPr="009E402F" w:rsidRDefault="004F053F" w:rsidP="004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4F053F" w:rsidRPr="009E402F" w:rsidRDefault="004F053F" w:rsidP="004F0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:rsidR="00FB5763" w:rsidRPr="00BA2F6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FB5763" w:rsidRPr="00BA2F6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:rsidR="00FB5763" w:rsidRPr="00BA2F6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BA2F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BA2F6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FB5763" w:rsidRPr="00BA2F6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9" w:right="-1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</w:t>
            </w:r>
            <w:r w:rsidR="00CA45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FB5763" w:rsidRPr="00BA2F6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shd w:val="clear" w:color="auto" w:fill="auto"/>
          </w:tcPr>
          <w:p w:rsidR="00FB5763" w:rsidRPr="001E57F6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E57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763" w:rsidRPr="00FB5763" w:rsidTr="00C82DB1">
        <w:tc>
          <w:tcPr>
            <w:tcW w:w="2058" w:type="pct"/>
          </w:tcPr>
          <w:p w:rsidR="00FB5763" w:rsidRPr="009E402F" w:rsidRDefault="00FB5763" w:rsidP="00FB57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F26397" w:rsidP="0002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4,678</w:t>
            </w:r>
          </w:p>
        </w:tc>
        <w:tc>
          <w:tcPr>
            <w:tcW w:w="132" w:type="pct"/>
            <w:shd w:val="clear" w:color="auto" w:fill="auto"/>
          </w:tcPr>
          <w:p w:rsidR="00FB5763" w:rsidRPr="00E26501" w:rsidRDefault="00FB5763" w:rsidP="00E2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763" w:rsidRPr="001E57F6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E57F6">
              <w:rPr>
                <w:rFonts w:ascii="Angsana New" w:hAnsi="Angsana New"/>
                <w:sz w:val="30"/>
                <w:szCs w:val="30"/>
              </w:rPr>
              <w:t>9,854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9" w:right="-1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</w:t>
            </w:r>
            <w:r w:rsidR="00CA454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FB5763" w:rsidRPr="00FB5763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7,768</w:t>
            </w:r>
          </w:p>
        </w:tc>
      </w:tr>
      <w:tr w:rsidR="00FB5763" w:rsidRPr="00FB5763" w:rsidTr="00C82DB1">
        <w:tc>
          <w:tcPr>
            <w:tcW w:w="2058" w:type="pct"/>
          </w:tcPr>
          <w:p w:rsidR="00FB5763" w:rsidRPr="009E402F" w:rsidRDefault="00FB5763" w:rsidP="00FB57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AB693F" w:rsidRDefault="00F26397" w:rsidP="0002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93F">
              <w:rPr>
                <w:rFonts w:ascii="Angsana New" w:hAnsi="Angsana New"/>
                <w:b/>
                <w:bCs/>
                <w:sz w:val="30"/>
                <w:szCs w:val="30"/>
              </w:rPr>
              <w:t>4,678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6D703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9,854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F26397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397">
              <w:rPr>
                <w:rFonts w:ascii="Angsana New" w:hAnsi="Angsana New"/>
                <w:b/>
                <w:bCs/>
                <w:sz w:val="30"/>
                <w:szCs w:val="30"/>
              </w:rPr>
              <w:t>6,701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FB5763" w:rsidRPr="00F26397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6D703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7,768</w:t>
            </w:r>
          </w:p>
        </w:tc>
      </w:tr>
      <w:tr w:rsidR="00FB5763" w:rsidRPr="009E402F" w:rsidTr="005161AE">
        <w:tc>
          <w:tcPr>
            <w:tcW w:w="2058" w:type="pct"/>
          </w:tcPr>
          <w:p w:rsidR="00FB5763" w:rsidRPr="005161AE" w:rsidRDefault="00FB5763" w:rsidP="00FB57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32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36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5763" w:rsidRPr="009E402F" w:rsidTr="00826FB8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:rsidR="00FB5763" w:rsidRPr="009E402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1,990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B5763" w:rsidRPr="006D703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3,416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shd w:val="clear" w:color="auto" w:fill="auto"/>
          </w:tcPr>
          <w:p w:rsidR="00FB5763" w:rsidRPr="009E402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1,937</w:t>
            </w:r>
          </w:p>
        </w:tc>
        <w:tc>
          <w:tcPr>
            <w:tcW w:w="136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B5763" w:rsidRPr="006D703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3,303</w:t>
            </w:r>
          </w:p>
        </w:tc>
      </w:tr>
      <w:tr w:rsidR="00FB5763" w:rsidRPr="009E402F" w:rsidTr="009F2A68">
        <w:tc>
          <w:tcPr>
            <w:tcW w:w="2058" w:type="pct"/>
          </w:tcPr>
          <w:p w:rsidR="009F2A68" w:rsidRPr="005161AE" w:rsidRDefault="009F2A68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32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36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FB5763" w:rsidRPr="009E402F" w:rsidRDefault="00FB5763" w:rsidP="00FB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63" w:rsidRPr="009E402F" w:rsidTr="00C82DB1">
        <w:tc>
          <w:tcPr>
            <w:tcW w:w="2058" w:type="pct"/>
          </w:tcPr>
          <w:p w:rsidR="00FB5763" w:rsidRPr="00C82DB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C82DB1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C82DB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8" w:type="pct"/>
            <w:shd w:val="clear" w:color="auto" w:fill="auto"/>
          </w:tcPr>
          <w:p w:rsidR="00FB5763" w:rsidRPr="009E402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16,634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15,278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FB5763" w:rsidRPr="009E402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14,496</w:t>
            </w:r>
          </w:p>
        </w:tc>
        <w:tc>
          <w:tcPr>
            <w:tcW w:w="136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12,510</w:t>
            </w:r>
          </w:p>
        </w:tc>
      </w:tr>
      <w:tr w:rsidR="00FB5763" w:rsidRPr="009E402F" w:rsidTr="00D1150A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17,408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9,704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16,907</w:t>
            </w:r>
          </w:p>
        </w:tc>
        <w:tc>
          <w:tcPr>
            <w:tcW w:w="136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8,365</w:t>
            </w:r>
          </w:p>
        </w:tc>
      </w:tr>
      <w:tr w:rsidR="00FB5763" w:rsidRPr="006703A4" w:rsidTr="00D1150A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9E402F" w:rsidRDefault="00E26501" w:rsidP="0002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34,042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420AF8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AF8">
              <w:rPr>
                <w:rFonts w:ascii="Angsana New" w:hAnsi="Angsana New"/>
                <w:b/>
                <w:bCs/>
                <w:sz w:val="30"/>
                <w:szCs w:val="30"/>
              </w:rPr>
              <w:t>24,982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9E402F" w:rsidRDefault="00E2650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31,403</w:t>
            </w:r>
          </w:p>
        </w:tc>
        <w:tc>
          <w:tcPr>
            <w:tcW w:w="136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20,875</w:t>
            </w:r>
          </w:p>
        </w:tc>
      </w:tr>
    </w:tbl>
    <w:p w:rsidR="00DB43D6" w:rsidRDefault="00DB43D6" w:rsidP="004A4F85">
      <w:pPr>
        <w:rPr>
          <w:rFonts w:ascii="Angsana New" w:hAnsi="Angsana New"/>
          <w:sz w:val="30"/>
          <w:szCs w:val="30"/>
        </w:rPr>
      </w:pPr>
    </w:p>
    <w:p w:rsidR="00C4210F" w:rsidRDefault="00C4210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44D35" w:rsidRPr="006703A4" w:rsidRDefault="001C2F3B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สัญญาที่สำคัญภ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ายใต้ภาระผูกพันตามสัญญาเช่าดำเนินงานที่</w:t>
      </w:r>
      <w:r w:rsidR="00CE3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บอก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เลิกไม่ได้</w:t>
      </w:r>
    </w:p>
    <w:p w:rsidR="009C54B7" w:rsidRPr="00F4436C" w:rsidRDefault="009C54B7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5A2ADF" w:rsidRDefault="005A2ADF" w:rsidP="005A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สัญญาให้เช่าที่ดิน</w:t>
      </w:r>
    </w:p>
    <w:p w:rsidR="005A2ADF" w:rsidRPr="005A2ADF" w:rsidRDefault="005A2ADF" w:rsidP="005A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sz w:val="20"/>
          <w:szCs w:val="20"/>
        </w:rPr>
      </w:pPr>
    </w:p>
    <w:p w:rsidR="005A2ADF" w:rsidRDefault="00625565" w:rsidP="005A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pacing w:val="-8"/>
          <w:sz w:val="30"/>
          <w:szCs w:val="30"/>
          <w:cs/>
        </w:rPr>
        <w:t>เมื่อวันที่ 1 กันยายน 255</w:t>
      </w:r>
      <w:r w:rsidRPr="00E8427E">
        <w:rPr>
          <w:rFonts w:ascii="Angsana New" w:hAnsi="Angsana New"/>
          <w:spacing w:val="-8"/>
          <w:sz w:val="30"/>
          <w:szCs w:val="30"/>
        </w:rPr>
        <w:t>9</w:t>
      </w:r>
      <w:r w:rsidRPr="00E8427E">
        <w:rPr>
          <w:rFonts w:ascii="Angsana New" w:hAnsi="Angsana New"/>
          <w:spacing w:val="-8"/>
          <w:sz w:val="30"/>
          <w:szCs w:val="30"/>
          <w:cs/>
        </w:rPr>
        <w:t xml:space="preserve"> บริษัททำสัญญาให้เช่าที่ดินกับบริษัท พรพัฒนสิน จำกัด ซึ่งเป็นบริษัทที่เกี่ยวข้องกันของบริษัท </w:t>
      </w:r>
      <w:r w:rsidRPr="00E8427E">
        <w:rPr>
          <w:rFonts w:ascii="Angsana New" w:hAnsi="Angsana New"/>
          <w:spacing w:val="-10"/>
          <w:sz w:val="30"/>
          <w:szCs w:val="30"/>
          <w:cs/>
        </w:rPr>
        <w:t xml:space="preserve">สัญญาเช่ามีกำหนดระยะเวลา </w:t>
      </w:r>
      <w:r w:rsidRPr="00E8427E">
        <w:rPr>
          <w:rFonts w:ascii="Angsana New" w:hAnsi="Angsana New"/>
          <w:spacing w:val="-10"/>
          <w:sz w:val="30"/>
          <w:szCs w:val="30"/>
        </w:rPr>
        <w:t>1</w:t>
      </w:r>
      <w:r w:rsidRPr="00E8427E">
        <w:rPr>
          <w:rFonts w:ascii="Angsana New" w:hAnsi="Angsana New"/>
          <w:spacing w:val="-10"/>
          <w:sz w:val="30"/>
          <w:szCs w:val="30"/>
          <w:cs/>
        </w:rPr>
        <w:t xml:space="preserve"> ปี</w:t>
      </w:r>
      <w:r w:rsidRPr="00E8427E">
        <w:rPr>
          <w:rFonts w:ascii="Angsana New" w:hAnsi="Angsana New"/>
          <w:spacing w:val="-10"/>
          <w:sz w:val="30"/>
          <w:szCs w:val="30"/>
        </w:rPr>
        <w:t xml:space="preserve"> 7 </w:t>
      </w:r>
      <w:r w:rsidRPr="00E8427E">
        <w:rPr>
          <w:rFonts w:ascii="Angsana New" w:hAnsi="Angsana New"/>
          <w:spacing w:val="-10"/>
          <w:sz w:val="30"/>
          <w:szCs w:val="30"/>
          <w:cs/>
        </w:rPr>
        <w:t>เดือน เริ่มตั้งแต่วันที่ 1 กันยายน 255</w:t>
      </w:r>
      <w:r w:rsidRPr="00E8427E">
        <w:rPr>
          <w:rFonts w:ascii="Angsana New" w:hAnsi="Angsana New"/>
          <w:spacing w:val="-10"/>
          <w:sz w:val="30"/>
          <w:szCs w:val="30"/>
        </w:rPr>
        <w:t>9</w:t>
      </w:r>
      <w:r w:rsidRPr="00E8427E">
        <w:rPr>
          <w:rFonts w:ascii="Angsana New" w:hAnsi="Angsana New"/>
          <w:spacing w:val="-10"/>
          <w:sz w:val="30"/>
          <w:szCs w:val="30"/>
          <w:cs/>
        </w:rPr>
        <w:t xml:space="preserve"> ถึงวันที่ 31 มีนาคม 25</w:t>
      </w:r>
      <w:r w:rsidRPr="00E8427E">
        <w:rPr>
          <w:rFonts w:ascii="Angsana New" w:hAnsi="Angsana New"/>
          <w:spacing w:val="-10"/>
          <w:sz w:val="30"/>
          <w:szCs w:val="30"/>
        </w:rPr>
        <w:t>61</w:t>
      </w:r>
      <w:r w:rsidRPr="00E8427E">
        <w:rPr>
          <w:rFonts w:ascii="Angsana New" w:hAnsi="Angsana New"/>
          <w:spacing w:val="-10"/>
          <w:sz w:val="30"/>
          <w:szCs w:val="30"/>
          <w:cs/>
        </w:rPr>
        <w:t xml:space="preserve"> โดยบริษัทที่เกี่ยวข้องกัน</w:t>
      </w:r>
      <w:r w:rsidRPr="00E8427E">
        <w:rPr>
          <w:rFonts w:ascii="Angsana New" w:hAnsi="Angsana New"/>
          <w:sz w:val="30"/>
          <w:szCs w:val="30"/>
          <w:cs/>
        </w:rPr>
        <w:t>ดังกล่าวมีภาระผูกพันที่จะต้องจ่ายค่าเช่าให้แก่บริษัทตามอัตราที่ระบุไว้ในสัญญา</w:t>
      </w:r>
    </w:p>
    <w:p w:rsidR="00625565" w:rsidRPr="00EC48F5" w:rsidRDefault="00625565" w:rsidP="005A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44D35" w:rsidRPr="003F0982" w:rsidRDefault="00844D35" w:rsidP="00844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 w:rsidRPr="003F0982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3433F3" w:rsidRPr="00F4436C" w:rsidRDefault="003433F3" w:rsidP="00AC7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B5763" w:rsidRPr="00673CB6" w:rsidRDefault="00FB5763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673CB6">
        <w:rPr>
          <w:rFonts w:ascii="Angsana New" w:hAnsi="Angsana New"/>
          <w:sz w:val="30"/>
          <w:szCs w:val="30"/>
          <w:cs/>
        </w:rPr>
        <w:t>เมื่อวันที่</w:t>
      </w:r>
      <w:r w:rsidRPr="00673CB6">
        <w:rPr>
          <w:rFonts w:ascii="Angsana New" w:hAnsi="Angsana New"/>
          <w:sz w:val="30"/>
          <w:szCs w:val="30"/>
        </w:rPr>
        <w:t xml:space="preserve"> 30 </w:t>
      </w:r>
      <w:r w:rsidRPr="00673CB6">
        <w:rPr>
          <w:rFonts w:ascii="Angsana New" w:hAnsi="Angsana New" w:hint="cs"/>
          <w:sz w:val="30"/>
          <w:szCs w:val="30"/>
          <w:cs/>
        </w:rPr>
        <w:t>พฤศจิกายน</w:t>
      </w:r>
      <w:r w:rsidRPr="00673CB6">
        <w:rPr>
          <w:rFonts w:ascii="Angsana New" w:hAnsi="Angsana New"/>
          <w:sz w:val="30"/>
          <w:szCs w:val="30"/>
          <w:cs/>
        </w:rPr>
        <w:t xml:space="preserve"> </w:t>
      </w:r>
      <w:r w:rsidRPr="00673CB6">
        <w:rPr>
          <w:rFonts w:ascii="Angsana New" w:hAnsi="Angsana New"/>
          <w:sz w:val="30"/>
          <w:szCs w:val="30"/>
        </w:rPr>
        <w:t>2560</w:t>
      </w:r>
      <w:r w:rsidRPr="00673CB6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วาไรตี้ แอสเซ็ท </w:t>
      </w:r>
      <w:r w:rsidRPr="00673CB6">
        <w:rPr>
          <w:rFonts w:ascii="Angsana New" w:hAnsi="Angsana New"/>
          <w:sz w:val="30"/>
          <w:szCs w:val="30"/>
        </w:rPr>
        <w:t>3</w:t>
      </w:r>
      <w:r w:rsidRPr="00673CB6">
        <w:rPr>
          <w:rFonts w:ascii="Angsana New" w:hAnsi="Angsana New"/>
          <w:sz w:val="30"/>
          <w:szCs w:val="30"/>
          <w:cs/>
        </w:rPr>
        <w:t xml:space="preserve"> จำกัด ซึ่งเป็นบริษัทที่เกี่ยวข้องกัน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ของบริษัท สัญญาเช่ามีกำหนดระยะเวลา </w:t>
      </w:r>
      <w:r w:rsidRPr="00673CB6">
        <w:rPr>
          <w:rFonts w:ascii="Angsana New" w:hAnsi="Angsana New"/>
          <w:spacing w:val="10"/>
          <w:sz w:val="30"/>
          <w:szCs w:val="30"/>
        </w:rPr>
        <w:t>3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ปี</w:t>
      </w:r>
      <w:r w:rsidRPr="00673CB6">
        <w:rPr>
          <w:rFonts w:ascii="Angsana New" w:hAnsi="Angsana New"/>
          <w:spacing w:val="10"/>
          <w:sz w:val="30"/>
          <w:szCs w:val="30"/>
        </w:rPr>
        <w:t xml:space="preserve"> </w:t>
      </w:r>
      <w:r w:rsidRPr="00673CB6">
        <w:rPr>
          <w:rFonts w:ascii="Angsana New" w:hAnsi="Angsana New"/>
          <w:spacing w:val="10"/>
          <w:sz w:val="30"/>
          <w:szCs w:val="30"/>
          <w:cs/>
        </w:rPr>
        <w:t>เริ่มตั้งแต่วันที่ 1 มกราคม 25</w:t>
      </w:r>
      <w:r w:rsidRPr="00673CB6">
        <w:rPr>
          <w:rFonts w:ascii="Angsana New" w:hAnsi="Angsana New"/>
          <w:spacing w:val="10"/>
          <w:sz w:val="30"/>
          <w:szCs w:val="30"/>
        </w:rPr>
        <w:t>61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ถึงวันที่ </w:t>
      </w:r>
      <w:r w:rsidRPr="00673CB6">
        <w:rPr>
          <w:rFonts w:ascii="Angsana New" w:hAnsi="Angsana New"/>
          <w:spacing w:val="10"/>
          <w:sz w:val="30"/>
          <w:szCs w:val="30"/>
        </w:rPr>
        <w:t>31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ธันวาคม 25</w:t>
      </w:r>
      <w:r w:rsidRPr="00673CB6">
        <w:rPr>
          <w:rFonts w:ascii="Angsana New" w:hAnsi="Angsana New"/>
          <w:spacing w:val="10"/>
          <w:sz w:val="30"/>
          <w:szCs w:val="30"/>
        </w:rPr>
        <w:t>63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673CB6">
        <w:rPr>
          <w:rFonts w:ascii="Angsana New" w:hAnsi="Angsana New"/>
          <w:spacing w:val="10"/>
          <w:sz w:val="30"/>
          <w:szCs w:val="30"/>
          <w:cs/>
        </w:rPr>
        <w:br/>
        <w:t>โดยบริษัทมีภาระผูกพันที่จะต้องจ่ายค่าเช่าตามอัตราที่ระบุไว้ในสัญญา</w:t>
      </w:r>
    </w:p>
    <w:p w:rsidR="00FB5763" w:rsidRPr="00F4436C" w:rsidRDefault="00FB5763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FB5763" w:rsidRDefault="00FB5763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z w:val="30"/>
          <w:szCs w:val="30"/>
        </w:rPr>
        <w:t xml:space="preserve"> 22 </w:t>
      </w:r>
      <w:r w:rsidRPr="00E8427E">
        <w:rPr>
          <w:rFonts w:ascii="Angsana New" w:hAnsi="Angsana New"/>
          <w:sz w:val="30"/>
          <w:szCs w:val="30"/>
          <w:cs/>
        </w:rPr>
        <w:t xml:space="preserve">เมษายน </w:t>
      </w:r>
      <w:r w:rsidRPr="00E8427E">
        <w:rPr>
          <w:rFonts w:ascii="Angsana New" w:hAnsi="Angsana New"/>
          <w:sz w:val="30"/>
          <w:szCs w:val="30"/>
        </w:rPr>
        <w:t>2559</w:t>
      </w:r>
      <w:r w:rsidRPr="00E8427E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คอนเซพ แลนด์ 2 จำกัด ซึ่งเป็นบริษัทที่เกี่ยวข้องกัน</w:t>
      </w:r>
      <w:r w:rsidRPr="00E8427E">
        <w:rPr>
          <w:rFonts w:ascii="Angsana New" w:hAnsi="Angsana New"/>
          <w:sz w:val="30"/>
          <w:szCs w:val="30"/>
          <w:cs/>
        </w:rPr>
        <w:br/>
        <w:t xml:space="preserve">ของบริษัท สัญญาเช่ามีกำหนดระยะเวลา </w:t>
      </w:r>
      <w:r w:rsidRPr="00E8427E">
        <w:rPr>
          <w:rFonts w:ascii="Angsana New" w:hAnsi="Angsana New"/>
          <w:sz w:val="30"/>
          <w:szCs w:val="30"/>
        </w:rPr>
        <w:t>2</w:t>
      </w:r>
      <w:r w:rsidRPr="00E8427E">
        <w:rPr>
          <w:rFonts w:ascii="Angsana New" w:hAnsi="Angsana New"/>
          <w:sz w:val="30"/>
          <w:szCs w:val="30"/>
          <w:cs/>
        </w:rPr>
        <w:t xml:space="preserve"> ปี</w:t>
      </w:r>
      <w:r w:rsidRPr="00E8427E">
        <w:rPr>
          <w:rFonts w:ascii="Angsana New" w:hAnsi="Angsana New"/>
          <w:sz w:val="30"/>
          <w:szCs w:val="30"/>
        </w:rPr>
        <w:t xml:space="preserve"> 10</w:t>
      </w:r>
      <w:r w:rsidRPr="00E8427E">
        <w:rPr>
          <w:rFonts w:ascii="Angsana New" w:hAnsi="Angsana New"/>
          <w:sz w:val="30"/>
          <w:szCs w:val="30"/>
          <w:cs/>
        </w:rPr>
        <w:t xml:space="preserve"> เดือน เริ่มตั้งแต่วันที่ 1 มีนาคม 255</w:t>
      </w:r>
      <w:r w:rsidRPr="00E8427E">
        <w:rPr>
          <w:rFonts w:ascii="Angsana New" w:hAnsi="Angsana New"/>
          <w:sz w:val="30"/>
          <w:szCs w:val="30"/>
        </w:rPr>
        <w:t>9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>31</w:t>
      </w:r>
      <w:r w:rsidRPr="00E8427E">
        <w:rPr>
          <w:rFonts w:ascii="Angsana New" w:hAnsi="Angsana New"/>
          <w:sz w:val="30"/>
          <w:szCs w:val="30"/>
          <w:cs/>
        </w:rPr>
        <w:t xml:space="preserve"> ธันวาคม 25</w:t>
      </w:r>
      <w:r w:rsidRPr="00E8427E">
        <w:rPr>
          <w:rFonts w:ascii="Angsana New" w:hAnsi="Angsana New"/>
          <w:sz w:val="30"/>
          <w:szCs w:val="30"/>
        </w:rPr>
        <w:t>61</w:t>
      </w:r>
      <w:r w:rsidRPr="00E8427E">
        <w:rPr>
          <w:rFonts w:ascii="Angsana New" w:hAnsi="Angsana New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br/>
        <w:t>โดยบริษัทมีภาระผูกพันที่จะต้องจ่ายค่าเช่าตามอัตราที่ระบุไว้ในสัญญา</w:t>
      </w:r>
    </w:p>
    <w:p w:rsidR="009F2A68" w:rsidRPr="00F4436C" w:rsidRDefault="009F2A68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F2A68" w:rsidRPr="00E8427E" w:rsidRDefault="009F2A68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427E">
        <w:rPr>
          <w:rFonts w:ascii="Angsana New" w:hAnsi="Angsana New"/>
          <w:spacing w:val="10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1 </w:t>
      </w:r>
      <w:r w:rsidRPr="00E8427E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2559</w:t>
      </w:r>
      <w:r w:rsidRPr="00E8427E">
        <w:rPr>
          <w:rFonts w:ascii="Angsana New" w:hAnsi="Angsana New"/>
          <w:spacing w:val="10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</w:t>
      </w:r>
      <w:r w:rsidRPr="00E8427E">
        <w:rPr>
          <w:rFonts w:ascii="Angsana New" w:hAnsi="Angsana New"/>
          <w:spacing w:val="10"/>
          <w:sz w:val="30"/>
          <w:szCs w:val="30"/>
        </w:rPr>
        <w:br/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E8427E">
        <w:rPr>
          <w:rFonts w:ascii="Angsana New" w:hAnsi="Angsana New"/>
          <w:spacing w:val="-4"/>
          <w:sz w:val="30"/>
          <w:szCs w:val="30"/>
          <w:cs/>
        </w:rPr>
        <w:br/>
        <w:t xml:space="preserve">3 ปี เริ่มตั้งแต่วันที่ 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1 </w:t>
      </w:r>
      <w:r w:rsidRPr="00E8427E">
        <w:rPr>
          <w:rFonts w:ascii="Angsana New" w:hAnsi="Angsana New"/>
          <w:spacing w:val="-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 2559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 xml:space="preserve">30 </w:t>
      </w:r>
      <w:r w:rsidRPr="00E8427E">
        <w:rPr>
          <w:rFonts w:ascii="Angsana New" w:hAnsi="Angsana New"/>
          <w:sz w:val="30"/>
          <w:szCs w:val="30"/>
          <w:cs/>
        </w:rPr>
        <w:t>กันยายน 256</w:t>
      </w:r>
      <w:r w:rsidRPr="00E8427E">
        <w:rPr>
          <w:rFonts w:ascii="Angsana New" w:hAnsi="Angsana New"/>
          <w:sz w:val="30"/>
          <w:szCs w:val="30"/>
        </w:rPr>
        <w:t>2</w:t>
      </w:r>
      <w:r w:rsidRPr="00E8427E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โดยบริษัทย่อยดังกล่าวมีภาระผูกพันที่จะต้องจ่ายค่าเช่าตามอัตราที่ระบุไว้ในสัญญา</w:t>
      </w:r>
    </w:p>
    <w:p w:rsidR="00FB5763" w:rsidRPr="00F4436C" w:rsidRDefault="00FB5763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FB5763" w:rsidRPr="00E8427E" w:rsidRDefault="00FB5763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pacing w:val="10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10 </w:t>
      </w:r>
      <w:r w:rsidRPr="00E8427E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255</w:t>
      </w:r>
      <w:r w:rsidRPr="00E8427E">
        <w:rPr>
          <w:rFonts w:ascii="Angsana New" w:hAnsi="Angsana New"/>
          <w:spacing w:val="10"/>
          <w:sz w:val="30"/>
          <w:szCs w:val="30"/>
          <w:cs/>
        </w:rPr>
        <w:t>8 บริษัท ควอลิตี้ ไพน์แอปเปิล โปรดักส์ จำกัด ซึ่งเป็นบริษัทย่อยของบริษัท</w:t>
      </w:r>
      <w:r w:rsidRPr="00E8427E">
        <w:rPr>
          <w:rFonts w:ascii="Angsana New" w:hAnsi="Angsana New"/>
          <w:spacing w:val="10"/>
          <w:sz w:val="30"/>
          <w:szCs w:val="30"/>
        </w:rPr>
        <w:br/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E8427E">
        <w:rPr>
          <w:rFonts w:ascii="Angsana New" w:hAnsi="Angsana New"/>
          <w:spacing w:val="-4"/>
          <w:sz w:val="30"/>
          <w:szCs w:val="30"/>
          <w:cs/>
        </w:rPr>
        <w:br/>
        <w:t xml:space="preserve">3 ปี เริ่มตั้งแต่วันที่ 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10 </w:t>
      </w:r>
      <w:r w:rsidRPr="00E8427E">
        <w:rPr>
          <w:rFonts w:ascii="Angsana New" w:hAnsi="Angsana New"/>
          <w:spacing w:val="-4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 255</w:t>
      </w:r>
      <w:r w:rsidRPr="00E8427E">
        <w:rPr>
          <w:rFonts w:ascii="Angsana New" w:hAnsi="Angsana New"/>
          <w:spacing w:val="-4"/>
          <w:sz w:val="30"/>
          <w:szCs w:val="30"/>
          <w:cs/>
        </w:rPr>
        <w:t>8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 xml:space="preserve">9 </w:t>
      </w:r>
      <w:r w:rsidRPr="00E8427E">
        <w:rPr>
          <w:rFonts w:ascii="Angsana New" w:hAnsi="Angsana New"/>
          <w:sz w:val="30"/>
          <w:szCs w:val="30"/>
          <w:cs/>
        </w:rPr>
        <w:t>พฤศจิกายน 2561 โดยบริษัทย่อยดังกล่าวมีภาระผูกพันที่จะต้อง</w:t>
      </w:r>
      <w:r w:rsidRPr="00E8427E">
        <w:rPr>
          <w:rFonts w:ascii="Angsana New" w:hAnsi="Angsana New"/>
          <w:sz w:val="30"/>
          <w:szCs w:val="30"/>
        </w:rPr>
        <w:br/>
      </w:r>
      <w:r w:rsidRPr="00E8427E">
        <w:rPr>
          <w:rFonts w:ascii="Angsana New" w:hAnsi="Angsana New"/>
          <w:sz w:val="30"/>
          <w:szCs w:val="30"/>
          <w:cs/>
        </w:rPr>
        <w:t>จ่ายค่าเช่าตามอัตราที่ระบุไว้ในสัญญา</w:t>
      </w:r>
    </w:p>
    <w:p w:rsidR="0077736F" w:rsidRPr="00F4436C" w:rsidRDefault="0077736F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44D35" w:rsidRPr="00AF3815" w:rsidRDefault="00844D35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AF3815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สัญญาเช่าและบริการอาคารสำนักงาน</w:t>
      </w:r>
    </w:p>
    <w:p w:rsidR="003433F3" w:rsidRPr="00F4436C" w:rsidRDefault="003433F3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sz w:val="20"/>
          <w:szCs w:val="20"/>
          <w:lang w:val="en-GB"/>
        </w:rPr>
      </w:pPr>
    </w:p>
    <w:p w:rsidR="00FB5763" w:rsidRDefault="00FB5763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4"/>
          <w:sz w:val="30"/>
          <w:szCs w:val="30"/>
        </w:rPr>
        <w:t>6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>25</w:t>
      </w:r>
      <w:r>
        <w:rPr>
          <w:rFonts w:ascii="Angsana New" w:hAnsi="Angsana New"/>
          <w:spacing w:val="4"/>
          <w:sz w:val="30"/>
          <w:szCs w:val="30"/>
        </w:rPr>
        <w:t>60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บริษัททำสัญญาเช่าและบริการอาคารสำนักงานกับบริษัท </w:t>
      </w:r>
      <w:r w:rsidRPr="00E8427E">
        <w:rPr>
          <w:rFonts w:ascii="Angsana New" w:hAnsi="Angsana New"/>
          <w:sz w:val="30"/>
          <w:szCs w:val="30"/>
          <w:cs/>
        </w:rPr>
        <w:t>ทีซีซีคอมเมอร์เชียล</w:t>
      </w:r>
      <w:r w:rsidRPr="00E8427E">
        <w:rPr>
          <w:rFonts w:ascii="Angsana New" w:hAnsi="Angsana New"/>
          <w:sz w:val="30"/>
          <w:szCs w:val="30"/>
        </w:rPr>
        <w:br/>
      </w:r>
      <w:r w:rsidRPr="00E8427E">
        <w:rPr>
          <w:rFonts w:ascii="Angsana New" w:hAnsi="Angsana New"/>
          <w:sz w:val="30"/>
          <w:szCs w:val="30"/>
          <w:cs/>
        </w:rPr>
        <w:t>พร็อพเพอร์ตี้แมนเนจเม้นท์ จำกัด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สัญญาดังกล่าวมีกำหนดระยะเวลา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  <w:cs/>
        </w:rPr>
        <w:t>3 ปี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26 </w:t>
      </w:r>
      <w:r>
        <w:rPr>
          <w:rFonts w:ascii="Angsana New" w:hAnsi="Angsana New"/>
          <w:spacing w:val="2"/>
          <w:sz w:val="30"/>
          <w:szCs w:val="30"/>
          <w:cs/>
        </w:rPr>
        <w:t>ธันวาคม 25</w:t>
      </w:r>
      <w:r>
        <w:rPr>
          <w:rFonts w:ascii="Angsana New" w:hAnsi="Angsana New"/>
          <w:spacing w:val="2"/>
          <w:sz w:val="30"/>
          <w:szCs w:val="30"/>
        </w:rPr>
        <w:t>60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ถึงวันที่ 25 ธันวาคม 25</w:t>
      </w:r>
      <w:r>
        <w:rPr>
          <w:rFonts w:ascii="Angsana New" w:hAnsi="Angsana New"/>
          <w:spacing w:val="2"/>
          <w:sz w:val="30"/>
          <w:szCs w:val="30"/>
        </w:rPr>
        <w:t>63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โดยบริษัทมีภาระผูกพันที่จะต้อง</w:t>
      </w:r>
      <w:r w:rsidRPr="00E8427E">
        <w:rPr>
          <w:rFonts w:ascii="Angsana New" w:hAnsi="Angsana New"/>
          <w:sz w:val="30"/>
          <w:szCs w:val="30"/>
          <w:cs/>
        </w:rPr>
        <w:t>จ่ายค่าเช่าและค่าบริการตามอัตราที่ระบุไว้ในสัญญา</w:t>
      </w:r>
    </w:p>
    <w:p w:rsidR="009F2A68" w:rsidRDefault="009F2A68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D27A0" w:rsidRPr="00F4436C" w:rsidRDefault="005D27A0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087EF2" w:rsidRPr="00AF3815" w:rsidRDefault="00844D35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F3815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สัญญาบริการระบบโทรศัพท์</w:t>
      </w:r>
      <w:r w:rsidRPr="00AF3815">
        <w:rPr>
          <w:rFonts w:ascii="Angsana New" w:hAnsi="Angsana New" w:hint="cs"/>
          <w:i/>
          <w:iCs/>
          <w:sz w:val="30"/>
          <w:szCs w:val="30"/>
          <w:cs/>
        </w:rPr>
        <w:t>และอุปกรณ์คอมพิวเตอร์</w:t>
      </w:r>
    </w:p>
    <w:p w:rsidR="003433F3" w:rsidRPr="008760DC" w:rsidRDefault="003433F3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:rsidR="0035249F" w:rsidRPr="002C75B8" w:rsidRDefault="00AC7B31" w:rsidP="008A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75B8">
        <w:rPr>
          <w:rFonts w:ascii="Angsana New" w:hAnsi="Angsana New"/>
          <w:sz w:val="30"/>
          <w:szCs w:val="30"/>
          <w:cs/>
        </w:rPr>
        <w:t>บริษัท</w:t>
      </w:r>
      <w:r w:rsidR="008A46CA" w:rsidRPr="002C75B8">
        <w:rPr>
          <w:rFonts w:ascii="Angsana New" w:hAnsi="Angsana New" w:hint="cs"/>
          <w:sz w:val="30"/>
          <w:szCs w:val="30"/>
          <w:cs/>
        </w:rPr>
        <w:t>และบริษัทย่อยของบริษัท</w:t>
      </w:r>
      <w:r w:rsidRPr="002C75B8">
        <w:rPr>
          <w:rFonts w:ascii="Angsana New" w:hAnsi="Angsana New"/>
          <w:sz w:val="30"/>
          <w:szCs w:val="30"/>
          <w:cs/>
        </w:rPr>
        <w:t>ทำสัญญาบริการระบบโทรศัพท์และอุปกรณ</w:t>
      </w:r>
      <w:r w:rsidR="008A46CA" w:rsidRPr="002C75B8">
        <w:rPr>
          <w:rFonts w:ascii="Angsana New" w:hAnsi="Angsana New"/>
          <w:sz w:val="30"/>
          <w:szCs w:val="30"/>
          <w:cs/>
        </w:rPr>
        <w:t>์คอมพิวเตอร์</w:t>
      </w:r>
      <w:r w:rsidR="008A46CA" w:rsidRPr="002C75B8">
        <w:rPr>
          <w:rFonts w:ascii="Angsana New" w:hAnsi="Angsana New" w:hint="cs"/>
          <w:sz w:val="30"/>
          <w:szCs w:val="30"/>
          <w:cs/>
        </w:rPr>
        <w:t>หลายฉบับ</w:t>
      </w:r>
      <w:r w:rsidR="008A46CA" w:rsidRPr="002C75B8">
        <w:rPr>
          <w:rFonts w:ascii="Angsana New" w:hAnsi="Angsana New"/>
          <w:sz w:val="30"/>
          <w:szCs w:val="30"/>
          <w:cs/>
        </w:rPr>
        <w:t xml:space="preserve">กับบริษัท ที.ซี.ซี. </w:t>
      </w:r>
      <w:r w:rsidRPr="002C75B8">
        <w:rPr>
          <w:rFonts w:ascii="Angsana New" w:hAnsi="Angsana New"/>
          <w:sz w:val="30"/>
          <w:szCs w:val="30"/>
          <w:cs/>
        </w:rPr>
        <w:t xml:space="preserve">เทคโนโลยี จำกัด </w:t>
      </w:r>
      <w:r w:rsidR="003433F3" w:rsidRPr="002C75B8">
        <w:rPr>
          <w:rFonts w:ascii="Angsana New" w:hAnsi="Angsana New" w:hint="cs"/>
          <w:sz w:val="30"/>
          <w:szCs w:val="30"/>
          <w:cs/>
        </w:rPr>
        <w:t xml:space="preserve">ซึ่งเป็นบริษัทที่เกี่ยวข้องกันของบริษัท </w:t>
      </w:r>
      <w:r w:rsidRPr="002C75B8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 w:rsidR="00887375" w:rsidRPr="002C75B8">
        <w:rPr>
          <w:rFonts w:ascii="Angsana New" w:hAnsi="Angsana New" w:hint="cs"/>
          <w:sz w:val="30"/>
          <w:szCs w:val="30"/>
          <w:cs/>
        </w:rPr>
        <w:t>ตั้งแต่</w:t>
      </w:r>
      <w:r w:rsidR="00A25CEC" w:rsidRPr="002C75B8">
        <w:rPr>
          <w:rFonts w:ascii="Angsana New" w:hAnsi="Angsana New"/>
          <w:sz w:val="30"/>
          <w:szCs w:val="30"/>
        </w:rPr>
        <w:t xml:space="preserve"> 3</w:t>
      </w:r>
      <w:r w:rsidRPr="002C75B8">
        <w:rPr>
          <w:rFonts w:ascii="Angsana New" w:hAnsi="Angsana New"/>
          <w:sz w:val="30"/>
          <w:szCs w:val="30"/>
        </w:rPr>
        <w:t xml:space="preserve"> </w:t>
      </w:r>
      <w:r w:rsidRPr="002C75B8">
        <w:rPr>
          <w:rFonts w:ascii="Angsana New" w:hAnsi="Angsana New" w:hint="cs"/>
          <w:sz w:val="30"/>
          <w:szCs w:val="30"/>
          <w:cs/>
        </w:rPr>
        <w:t>ปี</w:t>
      </w:r>
      <w:r w:rsidR="00887375" w:rsidRPr="002C75B8">
        <w:rPr>
          <w:rFonts w:ascii="Angsana New" w:hAnsi="Angsana New" w:hint="cs"/>
          <w:sz w:val="30"/>
          <w:szCs w:val="30"/>
          <w:cs/>
        </w:rPr>
        <w:t xml:space="preserve"> ถึง</w:t>
      </w:r>
      <w:r w:rsidRPr="002C75B8">
        <w:rPr>
          <w:rFonts w:ascii="Angsana New" w:hAnsi="Angsana New"/>
          <w:sz w:val="30"/>
          <w:szCs w:val="30"/>
          <w:cs/>
        </w:rPr>
        <w:t xml:space="preserve"> 5</w:t>
      </w:r>
      <w:r w:rsidRPr="002C75B8">
        <w:rPr>
          <w:rFonts w:ascii="Angsana New" w:hAnsi="Angsana New"/>
          <w:sz w:val="30"/>
          <w:szCs w:val="30"/>
        </w:rPr>
        <w:t xml:space="preserve"> </w:t>
      </w:r>
      <w:r w:rsidRPr="002C75B8">
        <w:rPr>
          <w:rFonts w:ascii="Angsana New" w:hAnsi="Angsana New"/>
          <w:sz w:val="30"/>
          <w:szCs w:val="30"/>
          <w:cs/>
        </w:rPr>
        <w:t>ปี และจะ</w:t>
      </w:r>
      <w:r w:rsidR="002C75B8">
        <w:rPr>
          <w:rFonts w:ascii="Angsana New" w:hAnsi="Angsana New"/>
          <w:sz w:val="30"/>
          <w:szCs w:val="30"/>
          <w:cs/>
        </w:rPr>
        <w:br/>
      </w:r>
      <w:r w:rsidRPr="002C75B8">
        <w:rPr>
          <w:rFonts w:ascii="Angsana New" w:hAnsi="Angsana New"/>
          <w:sz w:val="30"/>
          <w:szCs w:val="30"/>
          <w:cs/>
        </w:rPr>
        <w:t>ครบกำหนดใน</w:t>
      </w:r>
      <w:r w:rsidR="00887375" w:rsidRPr="002C75B8">
        <w:rPr>
          <w:rFonts w:ascii="Angsana New" w:hAnsi="Angsana New" w:hint="cs"/>
          <w:sz w:val="30"/>
          <w:szCs w:val="30"/>
          <w:cs/>
        </w:rPr>
        <w:t>ระหว่าง</w:t>
      </w:r>
      <w:r w:rsidRPr="002C75B8">
        <w:rPr>
          <w:rFonts w:ascii="Angsana New" w:hAnsi="Angsana New"/>
          <w:sz w:val="30"/>
          <w:szCs w:val="30"/>
          <w:cs/>
        </w:rPr>
        <w:t>ป</w:t>
      </w:r>
      <w:r w:rsidR="00887375" w:rsidRPr="002C75B8">
        <w:rPr>
          <w:rFonts w:ascii="Angsana New" w:hAnsi="Angsana New" w:hint="cs"/>
          <w:sz w:val="30"/>
          <w:szCs w:val="30"/>
          <w:cs/>
        </w:rPr>
        <w:t>ี</w:t>
      </w:r>
      <w:r w:rsidRPr="002C75B8">
        <w:rPr>
          <w:rFonts w:ascii="Angsana New" w:hAnsi="Angsana New" w:hint="cs"/>
          <w:sz w:val="30"/>
          <w:szCs w:val="30"/>
          <w:cs/>
        </w:rPr>
        <w:t xml:space="preserve"> </w:t>
      </w:r>
      <w:r w:rsidR="00901393" w:rsidRPr="002C75B8">
        <w:rPr>
          <w:rFonts w:ascii="Angsana New" w:hAnsi="Angsana New"/>
          <w:sz w:val="30"/>
          <w:szCs w:val="30"/>
        </w:rPr>
        <w:t>2561</w:t>
      </w:r>
      <w:r w:rsidR="00887375" w:rsidRPr="002C75B8">
        <w:rPr>
          <w:rFonts w:ascii="Angsana New" w:hAnsi="Angsana New" w:hint="cs"/>
          <w:sz w:val="30"/>
          <w:szCs w:val="30"/>
          <w:cs/>
        </w:rPr>
        <w:t xml:space="preserve"> ถึง</w:t>
      </w:r>
      <w:r w:rsidR="008A46CA" w:rsidRPr="002C75B8">
        <w:rPr>
          <w:rFonts w:ascii="Angsana New" w:hAnsi="Angsana New" w:hint="cs"/>
          <w:sz w:val="30"/>
          <w:szCs w:val="30"/>
          <w:cs/>
        </w:rPr>
        <w:t>ปี</w:t>
      </w:r>
      <w:r w:rsidRPr="002C75B8">
        <w:rPr>
          <w:rFonts w:ascii="Angsana New" w:hAnsi="Angsana New"/>
          <w:sz w:val="30"/>
          <w:szCs w:val="30"/>
          <w:cs/>
        </w:rPr>
        <w:t xml:space="preserve"> </w:t>
      </w:r>
      <w:r w:rsidRPr="002C75B8">
        <w:rPr>
          <w:rFonts w:ascii="Angsana New" w:hAnsi="Angsana New"/>
          <w:sz w:val="30"/>
          <w:szCs w:val="30"/>
        </w:rPr>
        <w:t>25</w:t>
      </w:r>
      <w:r w:rsidR="00BE7F72" w:rsidRPr="002C75B8">
        <w:rPr>
          <w:rFonts w:ascii="Angsana New" w:hAnsi="Angsana New"/>
          <w:sz w:val="30"/>
          <w:szCs w:val="30"/>
          <w:cs/>
        </w:rPr>
        <w:t>6</w:t>
      </w:r>
      <w:r w:rsidR="00BE7F72" w:rsidRPr="002C75B8">
        <w:rPr>
          <w:rFonts w:ascii="Angsana New" w:hAnsi="Angsana New"/>
          <w:sz w:val="30"/>
          <w:szCs w:val="30"/>
        </w:rPr>
        <w:t>3</w:t>
      </w:r>
      <w:r w:rsidR="008A46CA" w:rsidRPr="002C75B8">
        <w:rPr>
          <w:rFonts w:ascii="Angsana New" w:hAnsi="Angsana New" w:hint="cs"/>
          <w:sz w:val="30"/>
          <w:szCs w:val="30"/>
          <w:cs/>
        </w:rPr>
        <w:t xml:space="preserve"> </w:t>
      </w:r>
      <w:r w:rsidRPr="002C75B8">
        <w:rPr>
          <w:rFonts w:ascii="Angsana New" w:hAnsi="Angsana New" w:hint="cs"/>
          <w:sz w:val="30"/>
          <w:szCs w:val="30"/>
          <w:cs/>
        </w:rPr>
        <w:t>โดย</w:t>
      </w:r>
      <w:r w:rsidR="008A46CA" w:rsidRPr="002C75B8">
        <w:rPr>
          <w:rFonts w:ascii="Angsana New" w:hAnsi="Angsana New" w:hint="cs"/>
          <w:sz w:val="30"/>
          <w:szCs w:val="30"/>
          <w:cs/>
        </w:rPr>
        <w:t>บริษัทและบริษัทย่อยของบริษัทมีภาระผูกพันที่จะต้องจ่าย</w:t>
      </w:r>
      <w:r w:rsidRPr="002C75B8">
        <w:rPr>
          <w:rFonts w:ascii="Angsana New" w:hAnsi="Angsana New" w:hint="cs"/>
          <w:sz w:val="30"/>
          <w:szCs w:val="30"/>
          <w:cs/>
        </w:rPr>
        <w:t>ค่าบริการตาม</w:t>
      </w:r>
      <w:r w:rsidR="008A46CA" w:rsidRPr="002C75B8">
        <w:rPr>
          <w:rFonts w:ascii="Angsana New" w:hAnsi="Angsana New" w:hint="cs"/>
          <w:sz w:val="30"/>
          <w:szCs w:val="30"/>
          <w:cs/>
        </w:rPr>
        <w:t>อัตรา</w:t>
      </w:r>
      <w:r w:rsidRPr="002C75B8">
        <w:rPr>
          <w:rFonts w:ascii="Angsana New" w:hAnsi="Angsana New" w:hint="cs"/>
          <w:sz w:val="30"/>
          <w:szCs w:val="30"/>
          <w:cs/>
        </w:rPr>
        <w:t>ที่</w:t>
      </w:r>
      <w:r w:rsidR="008A46CA" w:rsidRPr="002C75B8">
        <w:rPr>
          <w:rFonts w:ascii="Angsana New" w:hAnsi="Angsana New" w:hint="cs"/>
          <w:sz w:val="30"/>
          <w:szCs w:val="30"/>
          <w:cs/>
        </w:rPr>
        <w:t>ระบุ</w:t>
      </w:r>
      <w:r w:rsidRPr="002C75B8">
        <w:rPr>
          <w:rFonts w:ascii="Angsana New" w:hAnsi="Angsana New" w:hint="cs"/>
          <w:sz w:val="30"/>
          <w:szCs w:val="30"/>
          <w:cs/>
        </w:rPr>
        <w:t>ไว้ในสัญญา</w:t>
      </w:r>
    </w:p>
    <w:p w:rsidR="005D27A0" w:rsidRPr="008760DC" w:rsidRDefault="005D27A0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44D35" w:rsidRPr="00AF3815" w:rsidRDefault="00844D35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F3815">
        <w:rPr>
          <w:rFonts w:ascii="Angsana New" w:hAnsi="Angsana New"/>
          <w:i/>
          <w:iCs/>
          <w:sz w:val="30"/>
          <w:szCs w:val="30"/>
          <w:cs/>
        </w:rPr>
        <w:t>สัญญาเช่ายานพาหนะ</w:t>
      </w:r>
    </w:p>
    <w:p w:rsidR="003433F3" w:rsidRPr="008760DC" w:rsidRDefault="003433F3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C05E8" w:rsidRPr="002C75B8" w:rsidRDefault="000C05E8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C75B8">
        <w:rPr>
          <w:rFonts w:ascii="Angsana New" w:hAnsi="Angsana New"/>
          <w:sz w:val="30"/>
          <w:szCs w:val="30"/>
          <w:cs/>
        </w:rPr>
        <w:t>บริษัท</w:t>
      </w:r>
      <w:r w:rsidR="008A46CA" w:rsidRPr="002C75B8">
        <w:rPr>
          <w:rFonts w:ascii="Angsana New" w:hAnsi="Angsana New" w:hint="cs"/>
          <w:sz w:val="30"/>
          <w:szCs w:val="30"/>
          <w:cs/>
        </w:rPr>
        <w:t>และบริษัทย่อยของบริษัท</w:t>
      </w:r>
      <w:r w:rsidR="00AC7B31" w:rsidRPr="002C75B8">
        <w:rPr>
          <w:rFonts w:ascii="Angsana New" w:hAnsi="Angsana New"/>
          <w:sz w:val="30"/>
          <w:szCs w:val="30"/>
          <w:cs/>
        </w:rPr>
        <w:t>ทำสัญญาเช่ารถยนต์</w:t>
      </w:r>
      <w:r w:rsidR="003433F3" w:rsidRPr="002C75B8">
        <w:rPr>
          <w:rFonts w:ascii="Angsana New" w:hAnsi="Angsana New" w:hint="cs"/>
          <w:sz w:val="30"/>
          <w:szCs w:val="30"/>
          <w:cs/>
        </w:rPr>
        <w:t>หลายฉบับ</w:t>
      </w:r>
      <w:r w:rsidR="00AC7B31" w:rsidRPr="002C75B8">
        <w:rPr>
          <w:rFonts w:ascii="Angsana New" w:hAnsi="Angsana New"/>
          <w:sz w:val="30"/>
          <w:szCs w:val="30"/>
          <w:cs/>
        </w:rPr>
        <w:t xml:space="preserve">กับบริษัท อาคเนย์แคปปิตอล จำกัด </w:t>
      </w:r>
      <w:r w:rsidR="003433F3" w:rsidRPr="002C75B8">
        <w:rPr>
          <w:rFonts w:ascii="Angsana New" w:hAnsi="Angsana New" w:hint="cs"/>
          <w:sz w:val="30"/>
          <w:szCs w:val="30"/>
          <w:cs/>
        </w:rPr>
        <w:t xml:space="preserve">ซึ่งเป็นบริษัทที่เกี่ยวข้องกันของบริษัท </w:t>
      </w:r>
      <w:r w:rsidR="00AC7B31" w:rsidRPr="002C75B8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 w:rsidR="002667BF" w:rsidRPr="002C75B8">
        <w:rPr>
          <w:rFonts w:ascii="Angsana New" w:hAnsi="Angsana New" w:hint="cs"/>
          <w:sz w:val="30"/>
          <w:szCs w:val="30"/>
          <w:cs/>
        </w:rPr>
        <w:t>ตั้งแต่</w:t>
      </w:r>
      <w:r w:rsidR="00AC7B31" w:rsidRPr="002C75B8">
        <w:rPr>
          <w:rFonts w:ascii="Angsana New" w:hAnsi="Angsana New"/>
          <w:sz w:val="30"/>
          <w:szCs w:val="30"/>
          <w:cs/>
        </w:rPr>
        <w:t xml:space="preserve"> </w:t>
      </w:r>
      <w:r w:rsidR="00A25CEC" w:rsidRPr="002C75B8">
        <w:rPr>
          <w:rFonts w:ascii="Angsana New" w:hAnsi="Angsana New"/>
          <w:sz w:val="30"/>
          <w:szCs w:val="30"/>
        </w:rPr>
        <w:t xml:space="preserve">3 </w:t>
      </w:r>
      <w:r w:rsidR="00A25CEC" w:rsidRPr="002C75B8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="00AC7B31" w:rsidRPr="002C75B8">
        <w:rPr>
          <w:rFonts w:ascii="Angsana New" w:hAnsi="Angsana New"/>
          <w:sz w:val="30"/>
          <w:szCs w:val="30"/>
        </w:rPr>
        <w:t xml:space="preserve">5 </w:t>
      </w:r>
      <w:r w:rsidR="00AC7B31" w:rsidRPr="002C75B8">
        <w:rPr>
          <w:rFonts w:ascii="Angsana New" w:hAnsi="Angsana New"/>
          <w:sz w:val="30"/>
          <w:szCs w:val="30"/>
          <w:cs/>
        </w:rPr>
        <w:t>ปี และจะครบกำหนดใน</w:t>
      </w:r>
      <w:r w:rsidR="00887375" w:rsidRPr="002C75B8">
        <w:rPr>
          <w:rFonts w:ascii="Angsana New" w:hAnsi="Angsana New" w:hint="cs"/>
          <w:sz w:val="30"/>
          <w:szCs w:val="30"/>
          <w:cs/>
        </w:rPr>
        <w:t>ระหว่าง</w:t>
      </w:r>
      <w:r w:rsidR="00AC7B31" w:rsidRPr="002C75B8">
        <w:rPr>
          <w:rFonts w:ascii="Angsana New" w:hAnsi="Angsana New"/>
          <w:sz w:val="30"/>
          <w:szCs w:val="30"/>
          <w:cs/>
        </w:rPr>
        <w:t xml:space="preserve">ปี </w:t>
      </w:r>
      <w:r w:rsidR="00901393" w:rsidRPr="002C75B8">
        <w:rPr>
          <w:rFonts w:ascii="Angsana New" w:hAnsi="Angsana New"/>
          <w:sz w:val="30"/>
          <w:szCs w:val="30"/>
        </w:rPr>
        <w:t>2561</w:t>
      </w:r>
      <w:r w:rsidR="00887375" w:rsidRPr="002C75B8">
        <w:rPr>
          <w:rFonts w:ascii="Angsana New" w:hAnsi="Angsana New" w:hint="cs"/>
          <w:sz w:val="30"/>
          <w:szCs w:val="30"/>
          <w:cs/>
        </w:rPr>
        <w:t xml:space="preserve"> ถึง</w:t>
      </w:r>
      <w:r w:rsidR="008A46CA" w:rsidRPr="002C75B8">
        <w:rPr>
          <w:rFonts w:ascii="Angsana New" w:hAnsi="Angsana New" w:hint="cs"/>
          <w:sz w:val="30"/>
          <w:szCs w:val="30"/>
          <w:cs/>
        </w:rPr>
        <w:t>ปี</w:t>
      </w:r>
      <w:r w:rsidR="00AC7B31" w:rsidRPr="002C75B8">
        <w:rPr>
          <w:rFonts w:ascii="Angsana New" w:hAnsi="Angsana New" w:hint="cs"/>
          <w:sz w:val="30"/>
          <w:szCs w:val="30"/>
          <w:cs/>
        </w:rPr>
        <w:t xml:space="preserve"> </w:t>
      </w:r>
      <w:r w:rsidR="00FB5763" w:rsidRPr="002C75B8">
        <w:rPr>
          <w:rFonts w:ascii="Angsana New" w:hAnsi="Angsana New"/>
          <w:sz w:val="30"/>
          <w:szCs w:val="30"/>
        </w:rPr>
        <w:t>2565</w:t>
      </w:r>
      <w:r w:rsidR="008A46CA" w:rsidRPr="002C75B8">
        <w:rPr>
          <w:rFonts w:ascii="Angsana New" w:hAnsi="Angsana New" w:hint="cs"/>
          <w:sz w:val="30"/>
          <w:szCs w:val="30"/>
          <w:cs/>
        </w:rPr>
        <w:t>โดยบ</w:t>
      </w:r>
      <w:r w:rsidRPr="002C75B8">
        <w:rPr>
          <w:rFonts w:ascii="Angsana New" w:hAnsi="Angsana New" w:hint="cs"/>
          <w:sz w:val="30"/>
          <w:szCs w:val="30"/>
          <w:cs/>
        </w:rPr>
        <w:t>ริษัท</w:t>
      </w:r>
      <w:r w:rsidR="008A46CA" w:rsidRPr="002C75B8">
        <w:rPr>
          <w:rFonts w:ascii="Angsana New" w:hAnsi="Angsana New" w:hint="cs"/>
          <w:sz w:val="30"/>
          <w:szCs w:val="30"/>
          <w:cs/>
        </w:rPr>
        <w:t>และบริษัทย่อยของบริษัท</w:t>
      </w:r>
      <w:r w:rsidRPr="002C75B8">
        <w:rPr>
          <w:rFonts w:ascii="Angsana New" w:hAnsi="Angsana New" w:hint="cs"/>
          <w:sz w:val="30"/>
          <w:szCs w:val="30"/>
          <w:cs/>
        </w:rPr>
        <w:t>มีภาระผูกพันที่จะต้องจ่ายค่าเช่าตามอัตราที่ระบุไว้ในสัญญา</w:t>
      </w:r>
    </w:p>
    <w:p w:rsidR="00C82DB1" w:rsidRPr="008760DC" w:rsidRDefault="00C82DB1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:rsidR="00844D35" w:rsidRPr="00AF3815" w:rsidRDefault="001512B5" w:rsidP="0008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/>
        </w:rPr>
      </w:pPr>
      <w:r w:rsidRPr="00AF3815">
        <w:rPr>
          <w:rFonts w:ascii="Angsana New" w:hAnsi="Angsana New"/>
          <w:i/>
          <w:iCs/>
          <w:sz w:val="30"/>
          <w:szCs w:val="30"/>
          <w:lang w:val="en-GB"/>
        </w:rPr>
        <w:tab/>
      </w:r>
      <w:r w:rsidR="00844D35" w:rsidRPr="00AF3815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สัญญาเช่าพื้นที่เพื่อจัดวางคอมพิวเตอร์แม่ข่าย</w:t>
      </w:r>
    </w:p>
    <w:p w:rsidR="00844D35" w:rsidRPr="008760DC" w:rsidRDefault="00844D35" w:rsidP="0008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</w:rPr>
      </w:pPr>
    </w:p>
    <w:p w:rsidR="00C71678" w:rsidRPr="002C75B8" w:rsidRDefault="00C71678" w:rsidP="00C7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75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75B8">
        <w:rPr>
          <w:rFonts w:ascii="Angsana New" w:hAnsi="Angsana New"/>
          <w:sz w:val="30"/>
          <w:szCs w:val="30"/>
        </w:rPr>
        <w:t>1</w:t>
      </w:r>
      <w:r w:rsidRPr="002C75B8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C75B8">
        <w:rPr>
          <w:rFonts w:ascii="Angsana New" w:hAnsi="Angsana New"/>
          <w:sz w:val="30"/>
          <w:szCs w:val="30"/>
        </w:rPr>
        <w:t xml:space="preserve">2560 </w:t>
      </w:r>
      <w:r w:rsidRPr="002C75B8">
        <w:rPr>
          <w:rFonts w:ascii="Angsana New" w:hAnsi="Angsana New"/>
          <w:sz w:val="30"/>
          <w:szCs w:val="30"/>
          <w:cs/>
        </w:rPr>
        <w:t>บริษัททำสัญญาเช่าพื้นที่เพื่อจัดวางคอมพิวเตอร์แม่ข่ายกับบริษัท</w:t>
      </w:r>
      <w:r w:rsidRPr="002C75B8">
        <w:rPr>
          <w:rFonts w:ascii="Angsana New" w:hAnsi="Angsana New"/>
          <w:sz w:val="30"/>
          <w:szCs w:val="30"/>
        </w:rPr>
        <w:t xml:space="preserve"> </w:t>
      </w:r>
      <w:r w:rsidRPr="002C75B8">
        <w:rPr>
          <w:rFonts w:ascii="Angsana New" w:hAnsi="Angsana New"/>
          <w:sz w:val="30"/>
          <w:szCs w:val="30"/>
          <w:cs/>
        </w:rPr>
        <w:t>ที.ซี.ซี.</w:t>
      </w:r>
      <w:r w:rsidRPr="002C75B8">
        <w:rPr>
          <w:rFonts w:ascii="Angsana New" w:hAnsi="Angsana New"/>
          <w:sz w:val="30"/>
          <w:szCs w:val="30"/>
        </w:rPr>
        <w:t xml:space="preserve"> </w:t>
      </w:r>
      <w:r w:rsidRPr="002C75B8">
        <w:rPr>
          <w:rFonts w:ascii="Angsana New" w:hAnsi="Angsana New"/>
          <w:sz w:val="30"/>
          <w:szCs w:val="30"/>
          <w:cs/>
        </w:rPr>
        <w:t xml:space="preserve">เทคโนโลยี จำกัด </w:t>
      </w:r>
      <w:r w:rsidRPr="002C75B8">
        <w:rPr>
          <w:rFonts w:ascii="Angsana New" w:hAnsi="Angsana New"/>
          <w:sz w:val="30"/>
          <w:szCs w:val="30"/>
        </w:rPr>
        <w:br/>
      </w:r>
      <w:r w:rsidRPr="002C75B8">
        <w:rPr>
          <w:rFonts w:ascii="Angsana New" w:hAnsi="Angsana New"/>
          <w:sz w:val="30"/>
          <w:szCs w:val="30"/>
          <w:cs/>
        </w:rPr>
        <w:t xml:space="preserve">ซึ่งเป็นบริษัทที่เกี่ยวข้องกันของบริษัท สัญญาดังกล่าวมีกำหนดระยะเวลา </w:t>
      </w:r>
      <w:r w:rsidRPr="002C75B8">
        <w:rPr>
          <w:rFonts w:ascii="Angsana New" w:hAnsi="Angsana New"/>
          <w:sz w:val="30"/>
          <w:szCs w:val="30"/>
        </w:rPr>
        <w:t>1</w:t>
      </w:r>
      <w:r w:rsidRPr="002C75B8">
        <w:rPr>
          <w:rFonts w:ascii="Angsana New" w:hAnsi="Angsana New"/>
          <w:sz w:val="30"/>
          <w:szCs w:val="30"/>
          <w:cs/>
        </w:rPr>
        <w:t xml:space="preserve"> ปี เริ่มตั้งแต่วันที่ 1 กันยายน </w:t>
      </w:r>
      <w:r w:rsidRPr="002C75B8">
        <w:rPr>
          <w:rFonts w:ascii="Angsana New" w:hAnsi="Angsana New"/>
          <w:sz w:val="30"/>
          <w:szCs w:val="30"/>
        </w:rPr>
        <w:t>2560</w:t>
      </w:r>
      <w:r w:rsidRPr="002C75B8">
        <w:rPr>
          <w:rFonts w:ascii="Angsana New" w:hAnsi="Angsana New"/>
          <w:sz w:val="30"/>
          <w:szCs w:val="30"/>
          <w:cs/>
        </w:rPr>
        <w:t xml:space="preserve"> </w:t>
      </w:r>
      <w:r w:rsidR="002C75B8" w:rsidRPr="002C75B8">
        <w:rPr>
          <w:rFonts w:ascii="Angsana New" w:hAnsi="Angsana New"/>
          <w:sz w:val="30"/>
          <w:szCs w:val="30"/>
          <w:cs/>
        </w:rPr>
        <w:t>ถึงวันที่</w:t>
      </w:r>
      <w:r w:rsidR="002C75B8" w:rsidRPr="002C75B8">
        <w:rPr>
          <w:rFonts w:ascii="Angsana New" w:hAnsi="Angsana New"/>
          <w:sz w:val="30"/>
          <w:szCs w:val="30"/>
          <w:cs/>
        </w:rPr>
        <w:br/>
      </w:r>
      <w:r w:rsidRPr="002C75B8">
        <w:rPr>
          <w:rFonts w:ascii="Angsana New" w:hAnsi="Angsana New"/>
          <w:sz w:val="30"/>
          <w:szCs w:val="30"/>
          <w:cs/>
        </w:rPr>
        <w:t>3</w:t>
      </w:r>
      <w:r w:rsidRPr="002C75B8">
        <w:rPr>
          <w:rFonts w:ascii="Angsana New" w:hAnsi="Angsana New"/>
          <w:sz w:val="30"/>
          <w:szCs w:val="30"/>
        </w:rPr>
        <w:t>1</w:t>
      </w:r>
      <w:r w:rsidRPr="002C75B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2C75B8">
        <w:rPr>
          <w:rFonts w:ascii="Angsana New" w:hAnsi="Angsana New"/>
          <w:sz w:val="30"/>
          <w:szCs w:val="30"/>
        </w:rPr>
        <w:t>2561</w:t>
      </w:r>
      <w:r w:rsidRPr="002C75B8">
        <w:rPr>
          <w:rFonts w:ascii="Angsana New" w:hAnsi="Angsana New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p w:rsidR="00C71678" w:rsidRPr="008760DC" w:rsidRDefault="00C71678" w:rsidP="00C7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:rsidR="00784359" w:rsidRPr="0035415A" w:rsidRDefault="0078435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5415A">
        <w:rPr>
          <w:rFonts w:ascii="Angsana New" w:hAnsi="Angsana New"/>
          <w:b/>
          <w:bCs/>
          <w:sz w:val="30"/>
          <w:szCs w:val="30"/>
          <w:cs/>
        </w:rPr>
        <w:t>ลูกหนี้การ</w:t>
      </w:r>
      <w:r w:rsidR="008B1C49" w:rsidRPr="0035415A">
        <w:rPr>
          <w:rFonts w:ascii="Angsana New" w:hAnsi="Angsana New"/>
          <w:b/>
          <w:bCs/>
          <w:sz w:val="30"/>
          <w:szCs w:val="30"/>
          <w:cs/>
        </w:rPr>
        <w:t>ค้า</w:t>
      </w:r>
    </w:p>
    <w:p w:rsidR="00A175AA" w:rsidRPr="008760DC" w:rsidRDefault="00A175AA" w:rsidP="00FA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22"/>
          <w:szCs w:val="22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6"/>
        <w:gridCol w:w="993"/>
        <w:gridCol w:w="1208"/>
        <w:gridCol w:w="260"/>
        <w:gridCol w:w="1165"/>
        <w:gridCol w:w="239"/>
        <w:gridCol w:w="1093"/>
        <w:gridCol w:w="239"/>
        <w:gridCol w:w="1113"/>
      </w:tblGrid>
      <w:tr w:rsidR="00C71678" w:rsidRPr="001B41B9" w:rsidTr="00C71678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678" w:rsidRPr="001B41B9" w:rsidTr="00C71678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C71678" w:rsidRPr="00EE573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มีนา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129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71678" w:rsidRPr="001B41B9" w:rsidTr="00C71678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563FB4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0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9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1678" w:rsidRPr="001B41B9" w:rsidTr="00342755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pct"/>
            <w:gridSpan w:val="7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1678" w:rsidRPr="00F35758" w:rsidTr="00342755">
        <w:tc>
          <w:tcPr>
            <w:tcW w:w="1599" w:type="pct"/>
          </w:tcPr>
          <w:p w:rsidR="00C71678" w:rsidRPr="00B730D6" w:rsidRDefault="00342755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FB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5" w:type="pct"/>
          </w:tcPr>
          <w:p w:rsidR="00C71678" w:rsidRPr="00563FB4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:rsidR="00C71678" w:rsidRDefault="0034275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165,737</w:t>
            </w:r>
          </w:p>
        </w:tc>
        <w:tc>
          <w:tcPr>
            <w:tcW w:w="140" w:type="pct"/>
            <w:shd w:val="clear" w:color="auto" w:fill="auto"/>
          </w:tcPr>
          <w:p w:rsidR="00C71678" w:rsidRPr="00C82DB1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:rsidR="00C71678" w:rsidRPr="00DE49A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  <w:tc>
          <w:tcPr>
            <w:tcW w:w="129" w:type="pct"/>
            <w:shd w:val="clear" w:color="auto" w:fill="auto"/>
          </w:tcPr>
          <w:p w:rsidR="00C71678" w:rsidRPr="00C82DB1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:rsidR="00C71678" w:rsidRDefault="0034275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165,431</w:t>
            </w:r>
          </w:p>
        </w:tc>
        <w:tc>
          <w:tcPr>
            <w:tcW w:w="129" w:type="pct"/>
            <w:shd w:val="clear" w:color="auto" w:fill="auto"/>
          </w:tcPr>
          <w:p w:rsidR="00C71678" w:rsidRPr="00C82DB1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:rsidR="00C71678" w:rsidRPr="00DE49A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</w:tr>
    </w:tbl>
    <w:p w:rsidR="009F2A68" w:rsidRDefault="009F2A6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026D38" w:rsidRPr="008760DC" w:rsidRDefault="00026D3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9F2A68" w:rsidRDefault="00730B2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lastRenderedPageBreak/>
        <w:tab/>
      </w:r>
      <w:r w:rsidR="00784359" w:rsidRPr="001B41B9">
        <w:rPr>
          <w:rFonts w:ascii="Angsana New" w:hAnsi="Angsana New"/>
          <w:sz w:val="30"/>
          <w:szCs w:val="30"/>
          <w:cs/>
          <w:lang w:val="en-GB"/>
        </w:rPr>
        <w:t>การวิเคราะห์อายุของลูกหนี้การค้า มีดังนี้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90"/>
        <w:gridCol w:w="1194"/>
        <w:gridCol w:w="274"/>
        <w:gridCol w:w="1149"/>
        <w:gridCol w:w="237"/>
        <w:gridCol w:w="1107"/>
        <w:gridCol w:w="237"/>
        <w:gridCol w:w="1109"/>
      </w:tblGrid>
      <w:tr w:rsidR="00C71678" w:rsidRPr="001B41B9" w:rsidTr="00C71678">
        <w:trPr>
          <w:tblHeader/>
        </w:trPr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678" w:rsidRPr="001B41B9" w:rsidTr="00C71678">
        <w:trPr>
          <w:tblHeader/>
        </w:trPr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C71678" w:rsidRPr="00EE573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มีนา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12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71678" w:rsidRPr="001B41B9" w:rsidTr="00C71678">
        <w:trPr>
          <w:tblHeader/>
        </w:trPr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C71678" w:rsidRPr="00C10E83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1678" w:rsidRPr="001B41B9" w:rsidTr="00342755">
        <w:trPr>
          <w:tblHeader/>
        </w:trPr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pct"/>
            <w:gridSpan w:val="7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1678" w:rsidRPr="001B41B9" w:rsidTr="00342755"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4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678" w:rsidRPr="001B41B9" w:rsidTr="00C71678"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141,130</w:t>
            </w:r>
          </w:p>
        </w:tc>
        <w:tc>
          <w:tcPr>
            <w:tcW w:w="14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71678" w:rsidRPr="0087521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136,577</w:t>
            </w: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140,846</w:t>
            </w: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71678" w:rsidRPr="0087521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136,577</w:t>
            </w:r>
          </w:p>
        </w:tc>
      </w:tr>
      <w:tr w:rsidR="00C71678" w:rsidRPr="001B41B9" w:rsidTr="00C71678"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B41B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4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71678" w:rsidRPr="00564E9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71678" w:rsidRPr="0087521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71678" w:rsidRPr="00564E9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71678" w:rsidRPr="00564E9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678" w:rsidRPr="001B41B9" w:rsidTr="00C71678"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24,425</w:t>
            </w:r>
          </w:p>
        </w:tc>
        <w:tc>
          <w:tcPr>
            <w:tcW w:w="14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71678" w:rsidRPr="0087521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45,602</w:t>
            </w: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24,403</w:t>
            </w: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71678" w:rsidRPr="00564E9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45,602</w:t>
            </w:r>
          </w:p>
        </w:tc>
      </w:tr>
      <w:tr w:rsidR="00C71678" w:rsidRPr="001B41B9" w:rsidTr="00C71678"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71678" w:rsidRPr="0087521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71678" w:rsidRPr="00564E9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C71678" w:rsidRPr="001B41B9" w:rsidTr="00C71678"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48" w:type="pct"/>
            <w:shd w:val="clear" w:color="auto" w:fill="auto"/>
          </w:tcPr>
          <w:p w:rsidR="00C71678" w:rsidRPr="00144332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C71678" w:rsidRPr="0087521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28" w:type="pct"/>
            <w:shd w:val="clear" w:color="auto" w:fill="auto"/>
          </w:tcPr>
          <w:p w:rsidR="00C71678" w:rsidRPr="00144332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C71678" w:rsidRPr="00564E9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C71678" w:rsidRPr="008F3999" w:rsidTr="00C71678">
        <w:tc>
          <w:tcPr>
            <w:tcW w:w="1603" w:type="pct"/>
          </w:tcPr>
          <w:p w:rsidR="00C71678" w:rsidRPr="00114CA3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C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shd w:val="clear" w:color="auto" w:fill="auto"/>
          </w:tcPr>
          <w:p w:rsidR="00C71678" w:rsidRPr="008F399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165,737</w:t>
            </w:r>
          </w:p>
        </w:tc>
        <w:tc>
          <w:tcPr>
            <w:tcW w:w="148" w:type="pct"/>
            <w:shd w:val="clear" w:color="auto" w:fill="auto"/>
          </w:tcPr>
          <w:p w:rsidR="00C71678" w:rsidRPr="008F399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:rsidR="00C71678" w:rsidRPr="00564E9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  <w:tc>
          <w:tcPr>
            <w:tcW w:w="128" w:type="pct"/>
            <w:shd w:val="clear" w:color="auto" w:fill="auto"/>
          </w:tcPr>
          <w:p w:rsidR="00C71678" w:rsidRPr="008F399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:rsidR="00C71678" w:rsidRPr="00564E9F" w:rsidRDefault="00342755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165,431</w:t>
            </w:r>
          </w:p>
        </w:tc>
        <w:tc>
          <w:tcPr>
            <w:tcW w:w="128" w:type="pct"/>
            <w:shd w:val="clear" w:color="auto" w:fill="auto"/>
          </w:tcPr>
          <w:p w:rsidR="00C71678" w:rsidRPr="008F399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C71678" w:rsidRPr="0087521F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21F"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</w:tr>
    </w:tbl>
    <w:p w:rsidR="00DB43D6" w:rsidRPr="008760DC" w:rsidRDefault="00DB43D6" w:rsidP="0087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</w:p>
    <w:p w:rsidR="00726968" w:rsidRDefault="00CB65C0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โดยปกติระยะเวลาการให้สินเชื่อแก่ลูกค้าในประเทศและต่างประเทศของ</w:t>
      </w:r>
      <w:r w:rsidR="001C5FD6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กลุ่ม</w:t>
      </w: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บริษัทมีระยะเวลาตั้งแต่</w:t>
      </w:r>
      <w:r w:rsidR="00A9657E">
        <w:rPr>
          <w:rFonts w:ascii="Angsana New" w:hAnsi="Angsana New"/>
          <w:spacing w:val="6"/>
          <w:sz w:val="30"/>
          <w:szCs w:val="30"/>
        </w:rPr>
        <w:t xml:space="preserve"> 7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0462B">
        <w:rPr>
          <w:rFonts w:ascii="Angsana New" w:hAnsi="Angsana New"/>
          <w:spacing w:val="6"/>
          <w:sz w:val="30"/>
          <w:szCs w:val="30"/>
          <w:cs/>
        </w:rPr>
        <w:t>วัน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82DB1">
        <w:rPr>
          <w:rFonts w:ascii="Angsana New" w:hAnsi="Angsana New"/>
          <w:spacing w:val="6"/>
          <w:sz w:val="30"/>
          <w:szCs w:val="30"/>
        </w:rPr>
        <w:br/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A250DD">
        <w:rPr>
          <w:rFonts w:ascii="Angsana New" w:hAnsi="Angsana New"/>
          <w:spacing w:val="6"/>
          <w:sz w:val="30"/>
          <w:szCs w:val="30"/>
        </w:rPr>
        <w:t>30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F0462B">
        <w:rPr>
          <w:rFonts w:ascii="Angsana New" w:hAnsi="Angsana New"/>
          <w:sz w:val="30"/>
          <w:szCs w:val="30"/>
          <w:cs/>
        </w:rPr>
        <w:t>วัน และ</w:t>
      </w:r>
      <w:r w:rsidR="00A9657E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ตั้งแต่</w:t>
      </w:r>
      <w:r w:rsidR="007D708D">
        <w:rPr>
          <w:rFonts w:ascii="Angsana New" w:hAnsi="Angsana New"/>
          <w:spacing w:val="6"/>
          <w:sz w:val="30"/>
          <w:szCs w:val="30"/>
        </w:rPr>
        <w:t xml:space="preserve"> 15</w:t>
      </w:r>
      <w:r w:rsidR="00A9657E"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7D708D">
        <w:rPr>
          <w:rFonts w:ascii="Angsana New" w:hAnsi="Angsana New"/>
          <w:spacing w:val="6"/>
          <w:sz w:val="30"/>
          <w:szCs w:val="30"/>
        </w:rPr>
        <w:t>70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A9657E">
        <w:rPr>
          <w:rFonts w:ascii="Angsana New" w:hAnsi="Angsana New"/>
          <w:sz w:val="30"/>
          <w:szCs w:val="30"/>
          <w:cs/>
        </w:rPr>
        <w:t>วัน</w:t>
      </w:r>
      <w:r w:rsidR="006A56FB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ตามลำดับ</w:t>
      </w:r>
      <w:r w:rsidR="00AF3815">
        <w:rPr>
          <w:rFonts w:ascii="Angsana New" w:hAnsi="Angsana New"/>
          <w:sz w:val="30"/>
          <w:szCs w:val="30"/>
        </w:rPr>
        <w:t xml:space="preserve"> </w:t>
      </w:r>
      <w:r w:rsidR="00AF3815">
        <w:rPr>
          <w:rFonts w:ascii="Angsana New" w:hAnsi="Angsana New" w:hint="cs"/>
          <w:sz w:val="30"/>
          <w:szCs w:val="30"/>
          <w:cs/>
        </w:rPr>
        <w:t>ยกเว้นลูกหนี้การค้าค่าปุ๋ยมีระยะเวลา</w:t>
      </w:r>
      <w:r w:rsidR="00F54CAE">
        <w:rPr>
          <w:rFonts w:ascii="Angsana New" w:hAnsi="Angsana New" w:hint="cs"/>
          <w:sz w:val="30"/>
          <w:szCs w:val="30"/>
          <w:cs/>
        </w:rPr>
        <w:t>การให้สินเชื่อ</w:t>
      </w:r>
      <w:r w:rsidR="00AF3815">
        <w:rPr>
          <w:rFonts w:ascii="Angsana New" w:hAnsi="Angsana New" w:hint="cs"/>
          <w:sz w:val="30"/>
          <w:szCs w:val="30"/>
          <w:cs/>
        </w:rPr>
        <w:t xml:space="preserve"> </w:t>
      </w:r>
      <w:r w:rsidR="00AF3815">
        <w:rPr>
          <w:rFonts w:ascii="Angsana New" w:hAnsi="Angsana New"/>
          <w:sz w:val="30"/>
          <w:szCs w:val="30"/>
        </w:rPr>
        <w:t xml:space="preserve">365 </w:t>
      </w:r>
      <w:r w:rsidR="00AF3815">
        <w:rPr>
          <w:rFonts w:ascii="Angsana New" w:hAnsi="Angsana New" w:hint="cs"/>
          <w:sz w:val="30"/>
          <w:szCs w:val="30"/>
          <w:cs/>
        </w:rPr>
        <w:t>วัน</w:t>
      </w:r>
    </w:p>
    <w:p w:rsidR="008760DC" w:rsidRDefault="008760DC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26968" w:rsidRPr="00314A07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4A07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ชีวภาพ</w:t>
      </w:r>
    </w:p>
    <w:p w:rsidR="00726968" w:rsidRPr="005A7B82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726968" w:rsidRDefault="0072696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ชีวภาพ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="00AB7AB9">
        <w:rPr>
          <w:rFonts w:asciiTheme="majorBidi" w:hAnsiTheme="majorBidi" w:cstheme="majorBidi" w:hint="cs"/>
          <w:sz w:val="30"/>
          <w:szCs w:val="30"/>
          <w:cs/>
        </w:rPr>
        <w:t>มีน</w:t>
      </w:r>
      <w:r>
        <w:rPr>
          <w:rFonts w:asciiTheme="majorBidi" w:hAnsiTheme="majorBidi" w:cstheme="majorBidi" w:hint="cs"/>
          <w:sz w:val="30"/>
          <w:szCs w:val="30"/>
          <w:cs/>
        </w:rPr>
        <w:t>าคม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1678">
        <w:rPr>
          <w:rFonts w:asciiTheme="majorBidi" w:hAnsiTheme="majorBidi" w:cstheme="majorBidi"/>
          <w:sz w:val="30"/>
          <w:szCs w:val="30"/>
        </w:rPr>
        <w:t>2561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="00C71678">
        <w:rPr>
          <w:rFonts w:asciiTheme="majorBidi" w:hAnsiTheme="majorBidi" w:cstheme="majorBidi"/>
          <w:sz w:val="30"/>
          <w:szCs w:val="30"/>
        </w:rPr>
        <w:t>60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:rsidR="00C71678" w:rsidRDefault="00C7167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4"/>
        <w:gridCol w:w="365"/>
        <w:gridCol w:w="1083"/>
        <w:gridCol w:w="273"/>
        <w:gridCol w:w="1089"/>
        <w:gridCol w:w="273"/>
        <w:gridCol w:w="1078"/>
        <w:gridCol w:w="273"/>
        <w:gridCol w:w="1158"/>
      </w:tblGrid>
      <w:tr w:rsidR="00C71678" w:rsidRPr="00593CCB" w:rsidTr="00C71678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71678" w:rsidRPr="00593CCB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  <w:shd w:val="clear" w:color="auto" w:fill="auto"/>
          </w:tcPr>
          <w:p w:rsidR="00C71678" w:rsidRPr="00593CCB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678" w:rsidRPr="00593CCB" w:rsidTr="00C71678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C71678" w:rsidRPr="00EE573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มีนา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14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71678" w:rsidRPr="00593CCB" w:rsidTr="00C71678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C71678" w:rsidRPr="001B41B9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1678" w:rsidRPr="00593CCB" w:rsidTr="00C71678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  <w:shd w:val="clear" w:color="auto" w:fill="auto"/>
          </w:tcPr>
          <w:p w:rsidR="00C71678" w:rsidRPr="00593CCB" w:rsidRDefault="00C71678" w:rsidP="00C716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71678" w:rsidRPr="00593CCB" w:rsidTr="00C71678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9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:rsidR="00C71678" w:rsidRPr="00593CC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C71678" w:rsidRPr="00593CC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71678" w:rsidRPr="00593CCB" w:rsidTr="00C71678">
        <w:trPr>
          <w:trHeight w:val="412"/>
        </w:trPr>
        <w:tc>
          <w:tcPr>
            <w:tcW w:w="1986" w:type="pct"/>
          </w:tcPr>
          <w:p w:rsidR="00C71678" w:rsidRPr="00120C96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ผลสับปะรดที่พร้อมเก็บเกี่ยว</w:t>
            </w:r>
          </w:p>
        </w:tc>
        <w:tc>
          <w:tcPr>
            <w:tcW w:w="19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C71678" w:rsidRPr="000D44EB" w:rsidRDefault="00927127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14,88</w:t>
            </w:r>
            <w:r w:rsidR="0075441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5,537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C71678" w:rsidRPr="000D44EB" w:rsidRDefault="00927127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14,845</w:t>
            </w:r>
          </w:p>
        </w:tc>
        <w:tc>
          <w:tcPr>
            <w:tcW w:w="147" w:type="pct"/>
            <w:shd w:val="clear" w:color="auto" w:fill="auto"/>
          </w:tcPr>
          <w:p w:rsidR="00C71678" w:rsidRPr="00FD7DB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5,531</w:t>
            </w:r>
          </w:p>
        </w:tc>
      </w:tr>
      <w:tr w:rsidR="00C71678" w:rsidRPr="00593CCB" w:rsidTr="00C71678">
        <w:trPr>
          <w:trHeight w:val="412"/>
        </w:trPr>
        <w:tc>
          <w:tcPr>
            <w:tcW w:w="1986" w:type="pct"/>
          </w:tcPr>
          <w:p w:rsidR="00C71678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9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C71678" w:rsidRPr="000D44E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C71678" w:rsidRPr="001D76F1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678" w:rsidRPr="00593CCB" w:rsidTr="00C71678">
        <w:trPr>
          <w:trHeight w:val="412"/>
        </w:trPr>
        <w:tc>
          <w:tcPr>
            <w:tcW w:w="2183" w:type="pct"/>
            <w:gridSpan w:val="2"/>
          </w:tcPr>
          <w:p w:rsidR="00C71678" w:rsidRPr="00120C96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ต้นสับปะรดที่ยังไม่พร้อมให้</w:t>
            </w:r>
          </w:p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346F5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ผลิตผลและผลสับปะรดที่ยังไม่พร้อมเก็บเกี่ยว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C71678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0CC3" w:rsidRPr="000D44EB" w:rsidRDefault="00927127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115,021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</w:p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131,154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C71678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0CC3" w:rsidRPr="000D44EB" w:rsidRDefault="00927127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92,088</w:t>
            </w:r>
          </w:p>
        </w:tc>
        <w:tc>
          <w:tcPr>
            <w:tcW w:w="147" w:type="pct"/>
            <w:shd w:val="clear" w:color="auto" w:fill="auto"/>
          </w:tcPr>
          <w:p w:rsidR="00C71678" w:rsidRPr="00FD7DB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110,239</w:t>
            </w:r>
          </w:p>
        </w:tc>
      </w:tr>
      <w:tr w:rsidR="00C71678" w:rsidRPr="00074CD4" w:rsidTr="00C71678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C71678" w:rsidRPr="00C13B32" w:rsidRDefault="00927127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129,90</w:t>
            </w:r>
            <w:r w:rsidR="0075441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136,691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C71678" w:rsidRPr="000D44EB" w:rsidRDefault="00927127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106,933</w:t>
            </w:r>
          </w:p>
        </w:tc>
        <w:tc>
          <w:tcPr>
            <w:tcW w:w="147" w:type="pct"/>
            <w:shd w:val="clear" w:color="auto" w:fill="auto"/>
          </w:tcPr>
          <w:p w:rsidR="00C71678" w:rsidRPr="001443DE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115,770</w:t>
            </w:r>
          </w:p>
        </w:tc>
      </w:tr>
    </w:tbl>
    <w:p w:rsidR="00726968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รายการเคลื่อนไหวของสินทรัพย์ชีวภาพระหว่างงวด</w:t>
      </w:r>
      <w:r w:rsidR="00400531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="00AB7AB9">
        <w:rPr>
          <w:rFonts w:asciiTheme="majorBidi" w:hAnsiTheme="majorBidi" w:cstheme="majorBidi" w:hint="cs"/>
          <w:sz w:val="30"/>
          <w:szCs w:val="30"/>
          <w:cs/>
        </w:rPr>
        <w:t>มีน</w:t>
      </w:r>
      <w:r>
        <w:rPr>
          <w:rFonts w:asciiTheme="majorBidi" w:hAnsiTheme="majorBidi" w:cstheme="majorBidi" w:hint="cs"/>
          <w:sz w:val="30"/>
          <w:szCs w:val="30"/>
          <w:cs/>
        </w:rPr>
        <w:t>าคม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726968" w:rsidRPr="005A7B82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3"/>
        <w:gridCol w:w="1094"/>
        <w:gridCol w:w="347"/>
        <w:gridCol w:w="996"/>
        <w:gridCol w:w="274"/>
        <w:gridCol w:w="1159"/>
      </w:tblGrid>
      <w:tr w:rsidR="00AA4887" w:rsidRPr="00593CCB" w:rsidTr="00000CC3">
        <w:trPr>
          <w:trHeight w:val="427"/>
        </w:trPr>
        <w:tc>
          <w:tcPr>
            <w:tcW w:w="2184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AA4887" w:rsidRPr="00593CCB" w:rsidRDefault="00AA4887" w:rsidP="002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059" w:rsidRPr="00593CCB" w:rsidTr="00000CC3">
        <w:trPr>
          <w:trHeight w:val="442"/>
        </w:trPr>
        <w:tc>
          <w:tcPr>
            <w:tcW w:w="2184" w:type="pct"/>
          </w:tcPr>
          <w:p w:rsidR="00E54059" w:rsidRPr="009A7A03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54059" w:rsidRPr="00593CCB" w:rsidTr="00000CC3">
        <w:trPr>
          <w:trHeight w:val="427"/>
        </w:trPr>
        <w:tc>
          <w:tcPr>
            <w:tcW w:w="2184" w:type="pct"/>
          </w:tcPr>
          <w:p w:rsidR="00E54059" w:rsidRPr="00593CCB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816" w:type="pct"/>
            <w:gridSpan w:val="7"/>
          </w:tcPr>
          <w:p w:rsidR="00E54059" w:rsidRPr="00593CC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54059" w:rsidRPr="00593CCB" w:rsidTr="00000CC3">
        <w:trPr>
          <w:trHeight w:val="427"/>
        </w:trPr>
        <w:tc>
          <w:tcPr>
            <w:tcW w:w="2184" w:type="pct"/>
          </w:tcPr>
          <w:p w:rsidR="00E54059" w:rsidRPr="00593CCB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34FC">
              <w:rPr>
                <w:rFonts w:ascii="Angsana New" w:hAnsi="Angsana New"/>
                <w:sz w:val="30"/>
                <w:szCs w:val="30"/>
              </w:rPr>
              <w:t>2560/</w:t>
            </w:r>
            <w:r w:rsidR="000B6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34FC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582" w:type="pct"/>
            <w:shd w:val="clear" w:color="auto" w:fill="auto"/>
          </w:tcPr>
          <w:p w:rsidR="00E54059" w:rsidRPr="00AA4887" w:rsidRDefault="00000CC3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136,691</w:t>
            </w:r>
          </w:p>
        </w:tc>
        <w:tc>
          <w:tcPr>
            <w:tcW w:w="14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54059" w:rsidRPr="00AA4887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157,648</w:t>
            </w:r>
          </w:p>
        </w:tc>
        <w:tc>
          <w:tcPr>
            <w:tcW w:w="18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E54059" w:rsidRPr="0050279F" w:rsidRDefault="00000CC3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115,770</w:t>
            </w:r>
          </w:p>
        </w:tc>
        <w:tc>
          <w:tcPr>
            <w:tcW w:w="148" w:type="pct"/>
            <w:shd w:val="clear" w:color="auto" w:fill="auto"/>
          </w:tcPr>
          <w:p w:rsidR="00E54059" w:rsidRPr="0050279F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54059" w:rsidRPr="0050279F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79F">
              <w:rPr>
                <w:rFonts w:asciiTheme="majorBidi" w:hAnsiTheme="majorBidi" w:cstheme="majorBidi"/>
                <w:sz w:val="30"/>
                <w:szCs w:val="30"/>
              </w:rPr>
              <w:t>146,314</w:t>
            </w:r>
          </w:p>
        </w:tc>
      </w:tr>
      <w:tr w:rsidR="00E54059" w:rsidRPr="00593CCB" w:rsidTr="00000CC3">
        <w:trPr>
          <w:trHeight w:val="412"/>
        </w:trPr>
        <w:tc>
          <w:tcPr>
            <w:tcW w:w="2184" w:type="pct"/>
          </w:tcPr>
          <w:p w:rsidR="00E54059" w:rsidRPr="00593CCB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582" w:type="pct"/>
            <w:shd w:val="clear" w:color="auto" w:fill="auto"/>
          </w:tcPr>
          <w:p w:rsidR="00E54059" w:rsidRPr="00AA4887" w:rsidRDefault="00000CC3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65,674</w:t>
            </w:r>
          </w:p>
        </w:tc>
        <w:tc>
          <w:tcPr>
            <w:tcW w:w="14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54059" w:rsidRPr="00AA4887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75,435</w:t>
            </w:r>
          </w:p>
        </w:tc>
        <w:tc>
          <w:tcPr>
            <w:tcW w:w="18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E54059" w:rsidRPr="0050279F" w:rsidRDefault="00000CC3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59,843</w:t>
            </w:r>
          </w:p>
        </w:tc>
        <w:tc>
          <w:tcPr>
            <w:tcW w:w="148" w:type="pct"/>
            <w:shd w:val="clear" w:color="auto" w:fill="auto"/>
          </w:tcPr>
          <w:p w:rsidR="00E54059" w:rsidRPr="0050279F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54059" w:rsidRPr="0050279F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67,024</w:t>
            </w:r>
          </w:p>
        </w:tc>
      </w:tr>
      <w:tr w:rsidR="00E54059" w:rsidRPr="00593CCB" w:rsidTr="00000CC3">
        <w:trPr>
          <w:trHeight w:val="412"/>
        </w:trPr>
        <w:tc>
          <w:tcPr>
            <w:tcW w:w="2184" w:type="pct"/>
          </w:tcPr>
          <w:p w:rsidR="00E54059" w:rsidRPr="00D23374" w:rsidRDefault="00E54059" w:rsidP="00E54059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582" w:type="pct"/>
            <w:shd w:val="clear" w:color="auto" w:fill="auto"/>
          </w:tcPr>
          <w:p w:rsidR="00E54059" w:rsidRPr="00AA4887" w:rsidRDefault="00000CC3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</w:t>
            </w:r>
            <w:r w:rsidR="0075441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54059" w:rsidRPr="00AA4887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2,197</w:t>
            </w:r>
          </w:p>
        </w:tc>
        <w:tc>
          <w:tcPr>
            <w:tcW w:w="18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E54059" w:rsidRPr="0050279F" w:rsidRDefault="00000CC3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148" w:type="pct"/>
            <w:shd w:val="clear" w:color="auto" w:fill="auto"/>
          </w:tcPr>
          <w:p w:rsidR="00E54059" w:rsidRPr="0050279F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54059" w:rsidRPr="0050279F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</w:tr>
      <w:tr w:rsidR="00E54059" w:rsidRPr="00593CCB" w:rsidTr="00000CC3">
        <w:trPr>
          <w:trHeight w:val="412"/>
        </w:trPr>
        <w:tc>
          <w:tcPr>
            <w:tcW w:w="2184" w:type="pct"/>
          </w:tcPr>
          <w:p w:rsidR="00E54059" w:rsidRPr="008E74D6" w:rsidRDefault="00E54059" w:rsidP="008E74D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8E74D6">
              <w:rPr>
                <w:rFonts w:ascii="Angsana New" w:hAnsi="Angsana New"/>
                <w:sz w:val="30"/>
                <w:szCs w:val="30"/>
              </w:rPr>
              <w:t>/</w:t>
            </w: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82" w:type="pct"/>
            <w:shd w:val="clear" w:color="auto" w:fill="auto"/>
          </w:tcPr>
          <w:p w:rsidR="00E54059" w:rsidRPr="00AA4887" w:rsidRDefault="00000CC3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(50,732)</w:t>
            </w:r>
          </w:p>
        </w:tc>
        <w:tc>
          <w:tcPr>
            <w:tcW w:w="14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54059" w:rsidRPr="00AA4887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(97,782)</w:t>
            </w:r>
          </w:p>
        </w:tc>
        <w:tc>
          <w:tcPr>
            <w:tcW w:w="18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E54059" w:rsidRPr="0050279F" w:rsidRDefault="00000CC3" w:rsidP="0000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(47,874)</w:t>
            </w:r>
          </w:p>
        </w:tc>
        <w:tc>
          <w:tcPr>
            <w:tcW w:w="148" w:type="pct"/>
            <w:shd w:val="clear" w:color="auto" w:fill="auto"/>
          </w:tcPr>
          <w:p w:rsidR="00E54059" w:rsidRPr="0050279F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54059" w:rsidRPr="0050279F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(96,842)</w:t>
            </w:r>
          </w:p>
        </w:tc>
      </w:tr>
      <w:tr w:rsidR="0001644A" w:rsidRPr="00593CCB" w:rsidTr="00000CC3">
        <w:trPr>
          <w:trHeight w:val="412"/>
        </w:trPr>
        <w:tc>
          <w:tcPr>
            <w:tcW w:w="2184" w:type="pct"/>
          </w:tcPr>
          <w:p w:rsidR="0001644A" w:rsidRPr="008E74D6" w:rsidRDefault="0001644A" w:rsidP="008E74D6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E7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กำไร </w:t>
            </w:r>
            <w:r w:rsidRPr="008E74D6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8E7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ขาดทุน) </w:t>
            </w:r>
            <w:r w:rsidR="002F3292" w:rsidRPr="008E7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จากการ</w:t>
            </w:r>
            <w:r w:rsidR="00F54CA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วัดมูลค่า</w:t>
            </w:r>
            <w:r w:rsidRPr="008E7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582" w:type="pct"/>
            <w:shd w:val="clear" w:color="auto" w:fill="auto"/>
          </w:tcPr>
          <w:p w:rsidR="0001644A" w:rsidRPr="00AA4887" w:rsidRDefault="00927127" w:rsidP="0075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(23,65</w:t>
            </w:r>
            <w:r w:rsidR="0075441E">
              <w:rPr>
                <w:rFonts w:ascii="Angsana New" w:hAnsi="Angsana New"/>
                <w:sz w:val="30"/>
                <w:szCs w:val="30"/>
              </w:rPr>
              <w:t>8</w:t>
            </w:r>
            <w:r w:rsidR="00000C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01644A" w:rsidRPr="00DD178B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644A" w:rsidRDefault="0001644A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18,082</w:t>
            </w:r>
          </w:p>
        </w:tc>
        <w:tc>
          <w:tcPr>
            <w:tcW w:w="187" w:type="pct"/>
            <w:shd w:val="clear" w:color="auto" w:fill="auto"/>
          </w:tcPr>
          <w:p w:rsidR="0001644A" w:rsidRPr="00DD178B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01644A" w:rsidRPr="0050279F" w:rsidRDefault="00927127" w:rsidP="0000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(22,060</w:t>
            </w:r>
            <w:r w:rsidR="00000C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:rsidR="0001644A" w:rsidRPr="0050279F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01644A" w:rsidRDefault="0001644A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18,025</w:t>
            </w:r>
          </w:p>
        </w:tc>
      </w:tr>
      <w:tr w:rsidR="0001644A" w:rsidRPr="00593CCB" w:rsidTr="00000CC3">
        <w:trPr>
          <w:trHeight w:val="412"/>
        </w:trPr>
        <w:tc>
          <w:tcPr>
            <w:tcW w:w="2184" w:type="pct"/>
          </w:tcPr>
          <w:p w:rsidR="0001644A" w:rsidRPr="00593CCB" w:rsidRDefault="0001644A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644A" w:rsidRPr="007913DF" w:rsidRDefault="00927127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129,90</w:t>
            </w:r>
            <w:r w:rsidR="0075441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:rsidR="0001644A" w:rsidRPr="00DD178B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644A" w:rsidRPr="00AA4887" w:rsidRDefault="0001644A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155,580</w:t>
            </w:r>
          </w:p>
        </w:tc>
        <w:tc>
          <w:tcPr>
            <w:tcW w:w="187" w:type="pct"/>
            <w:shd w:val="clear" w:color="auto" w:fill="auto"/>
          </w:tcPr>
          <w:p w:rsidR="0001644A" w:rsidRPr="00DD178B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644A" w:rsidRPr="007913DF" w:rsidRDefault="00927127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106,933</w:t>
            </w:r>
          </w:p>
        </w:tc>
        <w:tc>
          <w:tcPr>
            <w:tcW w:w="148" w:type="pct"/>
            <w:shd w:val="clear" w:color="auto" w:fill="auto"/>
          </w:tcPr>
          <w:p w:rsidR="0001644A" w:rsidRPr="0050279F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644A" w:rsidRPr="0050279F" w:rsidRDefault="0001644A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136,053</w:t>
            </w:r>
          </w:p>
        </w:tc>
      </w:tr>
    </w:tbl>
    <w:p w:rsidR="005A7B82" w:rsidRDefault="005A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F1BC6" w:rsidRPr="00A97446" w:rsidRDefault="00DF1BC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97446">
        <w:rPr>
          <w:rFonts w:ascii="Angsana New" w:hAnsi="Angsana New" w:hint="cs"/>
          <w:b/>
          <w:bCs/>
          <w:sz w:val="30"/>
          <w:szCs w:val="30"/>
          <w:cs/>
        </w:rPr>
        <w:t>ตราสารทุนที่เป็นหลักทรัพย์เผื่อขาย</w:t>
      </w:r>
    </w:p>
    <w:p w:rsidR="00DF1BC6" w:rsidRPr="00940436" w:rsidRDefault="00DF1BC6" w:rsidP="00DF1BC6">
      <w:pPr>
        <w:ind w:left="540"/>
        <w:textAlignment w:val="top"/>
        <w:rPr>
          <w:rFonts w:ascii="Angsana New" w:hAnsi="Angsana New"/>
          <w:sz w:val="30"/>
          <w:szCs w:val="30"/>
        </w:rPr>
      </w:pPr>
    </w:p>
    <w:p w:rsidR="00DE706A" w:rsidRPr="00F54CAE" w:rsidRDefault="00DE706A" w:rsidP="00980593">
      <w:pPr>
        <w:tabs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F54CA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105B36" w:rsidRPr="00F54CAE">
        <w:rPr>
          <w:rFonts w:ascii="Angsana New" w:hAnsi="Angsana New" w:hint="cs"/>
          <w:sz w:val="30"/>
          <w:szCs w:val="30"/>
          <w:cs/>
        </w:rPr>
        <w:t>ในระหว่าง</w:t>
      </w:r>
      <w:r w:rsidRPr="00F54CAE">
        <w:rPr>
          <w:rFonts w:ascii="Angsana New" w:hAnsi="Angsana New" w:hint="cs"/>
          <w:sz w:val="30"/>
          <w:szCs w:val="30"/>
          <w:cs/>
        </w:rPr>
        <w:t>งวด</w:t>
      </w:r>
      <w:r w:rsidR="00AB7AB9" w:rsidRPr="00F54CAE">
        <w:rPr>
          <w:rFonts w:ascii="Angsana New" w:hAnsi="Angsana New" w:hint="cs"/>
          <w:sz w:val="30"/>
          <w:szCs w:val="30"/>
          <w:cs/>
        </w:rPr>
        <w:t>หก</w:t>
      </w:r>
      <w:r w:rsidRPr="00F54C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F54CAE">
        <w:rPr>
          <w:rFonts w:ascii="Angsana New" w:hAnsi="Angsana New"/>
          <w:sz w:val="30"/>
          <w:szCs w:val="30"/>
        </w:rPr>
        <w:t xml:space="preserve">31 </w:t>
      </w:r>
      <w:r w:rsidR="00AB7AB9" w:rsidRPr="00F54CAE">
        <w:rPr>
          <w:rFonts w:ascii="Angsana New" w:hAnsi="Angsana New" w:hint="cs"/>
          <w:sz w:val="30"/>
          <w:szCs w:val="30"/>
          <w:cs/>
        </w:rPr>
        <w:t>มีน</w:t>
      </w:r>
      <w:r w:rsidR="00F54CAE" w:rsidRPr="00F54CAE">
        <w:rPr>
          <w:rFonts w:ascii="Angsana New" w:hAnsi="Angsana New" w:hint="cs"/>
          <w:sz w:val="30"/>
          <w:szCs w:val="30"/>
          <w:cs/>
        </w:rPr>
        <w:t xml:space="preserve">าคม </w:t>
      </w:r>
      <w:r w:rsidR="00F54CAE" w:rsidRPr="00F54CAE">
        <w:rPr>
          <w:rFonts w:ascii="Angsana New" w:hAnsi="Angsana New"/>
          <w:sz w:val="30"/>
          <w:szCs w:val="30"/>
          <w:cs/>
        </w:rPr>
        <w:t>ของตราสารทุนที่อยู่ใน</w:t>
      </w:r>
      <w:r w:rsidR="00105B36" w:rsidRPr="00F54CAE">
        <w:rPr>
          <w:rFonts w:ascii="Angsana New" w:hAnsi="Angsana New"/>
          <w:sz w:val="30"/>
          <w:szCs w:val="30"/>
          <w:cs/>
        </w:rPr>
        <w:t>ความต้องการของตลาด</w:t>
      </w:r>
      <w:r w:rsidR="00F54CAE" w:rsidRPr="00F54CAE">
        <w:rPr>
          <w:rFonts w:ascii="Angsana New" w:hAnsi="Angsana New"/>
          <w:sz w:val="30"/>
          <w:szCs w:val="30"/>
          <w:cs/>
        </w:rPr>
        <w:br/>
      </w:r>
      <w:r w:rsidR="00105B36" w:rsidRPr="00F54CAE">
        <w:rPr>
          <w:rFonts w:ascii="Angsana New" w:hAnsi="Angsana New" w:hint="cs"/>
          <w:sz w:val="30"/>
          <w:szCs w:val="30"/>
          <w:cs/>
        </w:rPr>
        <w:t>มี</w:t>
      </w:r>
      <w:r w:rsidRPr="00F54CAE">
        <w:rPr>
          <w:rFonts w:ascii="Angsana New" w:hAnsi="Angsana New"/>
          <w:sz w:val="30"/>
          <w:szCs w:val="30"/>
          <w:cs/>
        </w:rPr>
        <w:t>ดังนี้</w:t>
      </w:r>
    </w:p>
    <w:p w:rsidR="00D22B06" w:rsidRPr="00940436" w:rsidRDefault="00D22B06" w:rsidP="00D22B06">
      <w:pPr>
        <w:ind w:left="540"/>
        <w:textAlignment w:val="top"/>
        <w:rPr>
          <w:rFonts w:ascii="Angsana New" w:hAnsi="Angsana New"/>
          <w:sz w:val="30"/>
          <w:szCs w:val="30"/>
        </w:rPr>
      </w:pPr>
    </w:p>
    <w:tbl>
      <w:tblPr>
        <w:tblW w:w="9316" w:type="dxa"/>
        <w:tblInd w:w="423" w:type="dxa"/>
        <w:shd w:val="clear" w:color="auto" w:fill="00FFFF"/>
        <w:tblLook w:val="01E0" w:firstRow="1" w:lastRow="1" w:firstColumn="1" w:lastColumn="1" w:noHBand="0" w:noVBand="0"/>
      </w:tblPr>
      <w:tblGrid>
        <w:gridCol w:w="4329"/>
        <w:gridCol w:w="1057"/>
        <w:gridCol w:w="260"/>
        <w:gridCol w:w="1056"/>
        <w:gridCol w:w="260"/>
        <w:gridCol w:w="1047"/>
        <w:gridCol w:w="260"/>
        <w:gridCol w:w="1047"/>
      </w:tblGrid>
      <w:tr w:rsidR="00D22B06" w:rsidRPr="003D40A7" w:rsidTr="00C2252E">
        <w:trPr>
          <w:tblHeader/>
        </w:trPr>
        <w:tc>
          <w:tcPr>
            <w:tcW w:w="4329" w:type="dxa"/>
            <w:shd w:val="clear" w:color="auto" w:fill="auto"/>
            <w:hideMark/>
          </w:tcPr>
          <w:p w:rsidR="00D22B06" w:rsidRPr="00E87B0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shd w:val="clear" w:color="auto" w:fill="auto"/>
            <w:hideMark/>
          </w:tcPr>
          <w:p w:rsidR="00D22B06" w:rsidRPr="003D40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40A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4" w:type="dxa"/>
            <w:gridSpan w:val="3"/>
            <w:shd w:val="clear" w:color="auto" w:fill="auto"/>
            <w:hideMark/>
          </w:tcPr>
          <w:p w:rsidR="00D22B06" w:rsidRPr="003D40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40A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7AB9" w:rsidRPr="003D40A7" w:rsidTr="00C2252E">
        <w:tblPrEx>
          <w:shd w:val="clear" w:color="auto" w:fill="auto"/>
        </w:tblPrEx>
        <w:trPr>
          <w:tblHeader/>
        </w:trPr>
        <w:tc>
          <w:tcPr>
            <w:tcW w:w="4329" w:type="dxa"/>
            <w:shd w:val="clear" w:color="auto" w:fill="auto"/>
          </w:tcPr>
          <w:p w:rsidR="00AB7AB9" w:rsidRPr="00AB7AB9" w:rsidRDefault="00AB7AB9" w:rsidP="00AB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7" w:type="dxa"/>
            <w:shd w:val="clear" w:color="auto" w:fill="auto"/>
          </w:tcPr>
          <w:p w:rsidR="00AB7AB9" w:rsidRPr="003D40A7" w:rsidRDefault="00AB7AB9" w:rsidP="00AB7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034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:rsidR="00AB7AB9" w:rsidRPr="003D40A7" w:rsidRDefault="00AB7AB9" w:rsidP="00AB7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AB7AB9" w:rsidRPr="003D40A7" w:rsidRDefault="00AB7AB9" w:rsidP="00A0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A034F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0" w:type="dxa"/>
            <w:shd w:val="clear" w:color="auto" w:fill="auto"/>
          </w:tcPr>
          <w:p w:rsidR="00AB7AB9" w:rsidRPr="003D40A7" w:rsidRDefault="00AB7AB9" w:rsidP="00AB7A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AB7AB9" w:rsidRPr="003D40A7" w:rsidRDefault="00AB7AB9" w:rsidP="00AB7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034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:rsidR="00AB7AB9" w:rsidRPr="003D40A7" w:rsidRDefault="00AB7AB9" w:rsidP="00AB7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AB7AB9" w:rsidRPr="003D40A7" w:rsidRDefault="00AB7AB9" w:rsidP="00A0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A034FC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2B06" w:rsidRPr="003D40A7" w:rsidTr="00C2252E">
        <w:tblPrEx>
          <w:shd w:val="clear" w:color="auto" w:fill="auto"/>
        </w:tblPrEx>
        <w:trPr>
          <w:tblHeader/>
        </w:trPr>
        <w:tc>
          <w:tcPr>
            <w:tcW w:w="4329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40A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3039" w:rsidRPr="003D40A7" w:rsidTr="00C2252E">
        <w:tblPrEx>
          <w:shd w:val="clear" w:color="auto" w:fill="auto"/>
        </w:tblPrEx>
        <w:tc>
          <w:tcPr>
            <w:tcW w:w="4329" w:type="dxa"/>
            <w:shd w:val="clear" w:color="auto" w:fill="auto"/>
          </w:tcPr>
          <w:p w:rsidR="00D22B06" w:rsidRPr="003D40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57" w:type="dxa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D22B06" w:rsidRPr="003D40A7" w:rsidRDefault="00D22B06" w:rsidP="00D22B0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D22B06" w:rsidRPr="003D40A7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72B3B" w:rsidRPr="003D40A7" w:rsidTr="00C2252E">
        <w:tblPrEx>
          <w:shd w:val="clear" w:color="auto" w:fill="auto"/>
        </w:tblPrEx>
        <w:tc>
          <w:tcPr>
            <w:tcW w:w="4329" w:type="dxa"/>
            <w:shd w:val="clear" w:color="auto" w:fill="auto"/>
          </w:tcPr>
          <w:p w:rsidR="00472B3B" w:rsidRPr="003D40A7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D40A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1057" w:type="dxa"/>
            <w:shd w:val="clear" w:color="auto" w:fill="auto"/>
          </w:tcPr>
          <w:p w:rsidR="00472B3B" w:rsidRPr="003D40A7" w:rsidRDefault="00472B3B" w:rsidP="00472B3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177,738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72B3B" w:rsidRPr="003D40A7" w:rsidRDefault="00472B3B" w:rsidP="00472B3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282,765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472B3B" w:rsidRPr="003D40A7" w:rsidRDefault="00472B3B" w:rsidP="00472B3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177,738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282,765</w:t>
            </w:r>
          </w:p>
        </w:tc>
      </w:tr>
      <w:tr w:rsidR="00472B3B" w:rsidRPr="003D40A7" w:rsidTr="00C2252E">
        <w:tblPrEx>
          <w:shd w:val="clear" w:color="auto" w:fill="auto"/>
        </w:tblPrEx>
        <w:tc>
          <w:tcPr>
            <w:tcW w:w="4329" w:type="dxa"/>
            <w:shd w:val="clear" w:color="auto" w:fill="auto"/>
          </w:tcPr>
          <w:p w:rsidR="00472B3B" w:rsidRPr="00AF374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D78EA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ลดมูลค่าหุ้นสามัญ</w:t>
            </w:r>
          </w:p>
        </w:tc>
        <w:tc>
          <w:tcPr>
            <w:tcW w:w="1057" w:type="dxa"/>
            <w:shd w:val="clear" w:color="auto" w:fill="auto"/>
          </w:tcPr>
          <w:p w:rsidR="00472B3B" w:rsidRDefault="00472B3B" w:rsidP="00472B3B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72B3B" w:rsidRDefault="00472B3B" w:rsidP="00472B3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(4,847)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472B3B" w:rsidRDefault="00472B3B" w:rsidP="00472B3B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(4,847)</w:t>
            </w:r>
          </w:p>
        </w:tc>
      </w:tr>
      <w:tr w:rsidR="00472B3B" w:rsidRPr="003D40A7" w:rsidTr="00C2252E">
        <w:tblPrEx>
          <w:shd w:val="clear" w:color="auto" w:fill="auto"/>
        </w:tblPrEx>
        <w:tc>
          <w:tcPr>
            <w:tcW w:w="4329" w:type="dxa"/>
            <w:shd w:val="clear" w:color="auto" w:fill="auto"/>
          </w:tcPr>
          <w:p w:rsidR="00472B3B" w:rsidRPr="003D40A7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รายการปรับปรุงจากการตีราคา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(3,232)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(48,474)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(3,232)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(48,474)</w:t>
            </w:r>
          </w:p>
        </w:tc>
      </w:tr>
      <w:tr w:rsidR="00472B3B" w:rsidRPr="00552D3E" w:rsidTr="00C2252E">
        <w:tblPrEx>
          <w:shd w:val="clear" w:color="auto" w:fill="auto"/>
        </w:tblPrEx>
        <w:trPr>
          <w:trHeight w:val="397"/>
        </w:trPr>
        <w:tc>
          <w:tcPr>
            <w:tcW w:w="4329" w:type="dxa"/>
            <w:shd w:val="clear" w:color="auto" w:fill="auto"/>
          </w:tcPr>
          <w:p w:rsidR="00472B3B" w:rsidRPr="003D40A7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174,506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229,444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174,506</w:t>
            </w:r>
          </w:p>
        </w:tc>
        <w:tc>
          <w:tcPr>
            <w:tcW w:w="260" w:type="dxa"/>
            <w:shd w:val="clear" w:color="auto" w:fill="auto"/>
          </w:tcPr>
          <w:p w:rsidR="00472B3B" w:rsidRPr="003D40A7" w:rsidRDefault="00472B3B" w:rsidP="00472B3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2B3B" w:rsidRPr="003D40A7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229,444</w:t>
            </w:r>
          </w:p>
        </w:tc>
      </w:tr>
    </w:tbl>
    <w:p w:rsidR="00DB43D6" w:rsidRDefault="00DB43D6" w:rsidP="00383EF5">
      <w:pPr>
        <w:textAlignment w:val="top"/>
        <w:rPr>
          <w:rFonts w:ascii="Angsana New" w:hAnsi="Angsana New"/>
          <w:sz w:val="30"/>
          <w:szCs w:val="30"/>
        </w:rPr>
      </w:pPr>
    </w:p>
    <w:p w:rsidR="00026D38" w:rsidRDefault="00026D38" w:rsidP="00383EF5">
      <w:pPr>
        <w:textAlignment w:val="top"/>
        <w:rPr>
          <w:rFonts w:ascii="Angsana New" w:hAnsi="Angsana New"/>
          <w:sz w:val="30"/>
          <w:szCs w:val="30"/>
        </w:rPr>
      </w:pPr>
    </w:p>
    <w:p w:rsidR="00026D38" w:rsidRDefault="00026D38" w:rsidP="00383EF5">
      <w:pPr>
        <w:textAlignment w:val="top"/>
        <w:rPr>
          <w:rFonts w:ascii="Angsana New" w:hAnsi="Angsana New"/>
          <w:sz w:val="30"/>
          <w:szCs w:val="30"/>
        </w:rPr>
      </w:pPr>
    </w:p>
    <w:p w:rsidR="00026D38" w:rsidRDefault="00026D38" w:rsidP="00383EF5">
      <w:pPr>
        <w:textAlignment w:val="top"/>
        <w:rPr>
          <w:rFonts w:ascii="Angsana New" w:hAnsi="Angsana New"/>
          <w:sz w:val="30"/>
          <w:szCs w:val="30"/>
        </w:rPr>
      </w:pPr>
    </w:p>
    <w:p w:rsidR="00026D38" w:rsidRDefault="00026D38" w:rsidP="00383EF5">
      <w:pPr>
        <w:textAlignment w:val="top"/>
        <w:rPr>
          <w:rFonts w:ascii="Angsana New" w:hAnsi="Angsana New"/>
          <w:sz w:val="30"/>
          <w:szCs w:val="30"/>
        </w:rPr>
      </w:pPr>
    </w:p>
    <w:p w:rsidR="00026D38" w:rsidRDefault="00026D38" w:rsidP="00383EF5">
      <w:pPr>
        <w:textAlignment w:val="top"/>
        <w:rPr>
          <w:rFonts w:ascii="Angsana New" w:hAnsi="Angsana New"/>
          <w:sz w:val="30"/>
          <w:szCs w:val="30"/>
        </w:rPr>
      </w:pPr>
    </w:p>
    <w:p w:rsidR="008B1C49" w:rsidRDefault="008B1C4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เงินลงทุน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ใน</w:t>
      </w:r>
      <w:r w:rsidR="00B12313"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:rsidR="00D22B06" w:rsidRDefault="00D22B06" w:rsidP="00E0749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28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083"/>
        <w:gridCol w:w="238"/>
        <w:gridCol w:w="1118"/>
        <w:gridCol w:w="238"/>
        <w:gridCol w:w="1023"/>
        <w:gridCol w:w="238"/>
        <w:gridCol w:w="1010"/>
      </w:tblGrid>
      <w:tr w:rsidR="00CB4133" w:rsidRPr="00A97446" w:rsidTr="00C2252E">
        <w:trPr>
          <w:trHeight w:val="417"/>
          <w:tblHeader/>
        </w:trPr>
        <w:tc>
          <w:tcPr>
            <w:tcW w:w="2336" w:type="pct"/>
          </w:tcPr>
          <w:p w:rsidR="00CB4133" w:rsidRPr="00980593" w:rsidRDefault="00CB4133" w:rsidP="0098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4059" w:rsidRPr="00A97446" w:rsidTr="00C2252E">
        <w:trPr>
          <w:trHeight w:val="402"/>
          <w:tblHeader/>
        </w:trPr>
        <w:tc>
          <w:tcPr>
            <w:tcW w:w="2336" w:type="pct"/>
          </w:tcPr>
          <w:p w:rsidR="00E54059" w:rsidRPr="00AB7AB9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3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E54059" w:rsidRPr="003D40A7" w:rsidRDefault="00E54059" w:rsidP="00E5405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B4133" w:rsidRPr="00A97446" w:rsidTr="00C2252E">
        <w:trPr>
          <w:trHeight w:val="417"/>
          <w:tblHeader/>
        </w:trPr>
        <w:tc>
          <w:tcPr>
            <w:tcW w:w="2336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4" w:type="pct"/>
            <w:gridSpan w:val="7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B3B" w:rsidRPr="00E54059" w:rsidTr="00C2252E">
        <w:trPr>
          <w:trHeight w:val="417"/>
        </w:trPr>
        <w:tc>
          <w:tcPr>
            <w:tcW w:w="2336" w:type="pct"/>
          </w:tcPr>
          <w:p w:rsidR="00472B3B" w:rsidRPr="00D67D3D" w:rsidRDefault="00472B3B" w:rsidP="00472B3B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67D3D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83" w:type="pct"/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198,726</w:t>
            </w:r>
          </w:p>
        </w:tc>
        <w:tc>
          <w:tcPr>
            <w:tcW w:w="128" w:type="pct"/>
            <w:shd w:val="clear" w:color="auto" w:fill="auto"/>
          </w:tcPr>
          <w:p w:rsidR="00472B3B" w:rsidRPr="0052552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343,106</w:t>
            </w:r>
          </w:p>
        </w:tc>
        <w:tc>
          <w:tcPr>
            <w:tcW w:w="128" w:type="pct"/>
            <w:shd w:val="clear" w:color="auto" w:fill="auto"/>
          </w:tcPr>
          <w:p w:rsidR="00472B3B" w:rsidRPr="0052552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28" w:type="pct"/>
            <w:shd w:val="clear" w:color="auto" w:fill="auto"/>
          </w:tcPr>
          <w:p w:rsidR="00472B3B" w:rsidRPr="0052552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6" w:type="pct"/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</w:tr>
      <w:tr w:rsidR="00472B3B" w:rsidRPr="00A97446" w:rsidTr="00C2252E">
        <w:trPr>
          <w:trHeight w:val="402"/>
        </w:trPr>
        <w:tc>
          <w:tcPr>
            <w:tcW w:w="2336" w:type="pct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Pr="00BC06EB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ในบริษัทร่วม</w:t>
            </w:r>
          </w:p>
          <w:p w:rsidR="00472B3B" w:rsidRPr="00BC06E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06EB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BC06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83" w:type="pct"/>
            <w:shd w:val="clear" w:color="auto" w:fill="auto"/>
          </w:tcPr>
          <w:p w:rsidR="00472B3B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170,428</w:t>
            </w:r>
          </w:p>
        </w:tc>
        <w:tc>
          <w:tcPr>
            <w:tcW w:w="128" w:type="pct"/>
            <w:shd w:val="clear" w:color="auto" w:fill="auto"/>
          </w:tcPr>
          <w:p w:rsidR="00472B3B" w:rsidRPr="00A97446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472B3B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153,540</w:t>
            </w:r>
          </w:p>
        </w:tc>
        <w:tc>
          <w:tcPr>
            <w:tcW w:w="128" w:type="pct"/>
            <w:shd w:val="clear" w:color="auto" w:fill="auto"/>
          </w:tcPr>
          <w:p w:rsidR="00472B3B" w:rsidRPr="00A97446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472B3B" w:rsidRDefault="00472B3B" w:rsidP="00472B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72B3B" w:rsidRPr="00CB4133" w:rsidRDefault="00472B3B" w:rsidP="00472B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472B3B" w:rsidRPr="0052552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:rsidR="00472B3B" w:rsidRDefault="00472B3B" w:rsidP="00472B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72B3B" w:rsidRPr="00CB4133" w:rsidRDefault="00472B3B" w:rsidP="00472B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2B3B" w:rsidRPr="00A97446" w:rsidTr="00C2252E">
        <w:trPr>
          <w:trHeight w:val="402"/>
        </w:trPr>
        <w:tc>
          <w:tcPr>
            <w:tcW w:w="2336" w:type="pct"/>
          </w:tcPr>
          <w:p w:rsidR="00472B3B" w:rsidRPr="00D67D3D" w:rsidRDefault="00472B3B" w:rsidP="00472B3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(100,000)</w:t>
            </w:r>
          </w:p>
        </w:tc>
        <w:tc>
          <w:tcPr>
            <w:tcW w:w="128" w:type="pct"/>
            <w:shd w:val="clear" w:color="auto" w:fill="auto"/>
          </w:tcPr>
          <w:p w:rsidR="00472B3B" w:rsidRPr="00A97446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(320,000)</w:t>
            </w:r>
          </w:p>
        </w:tc>
        <w:tc>
          <w:tcPr>
            <w:tcW w:w="128" w:type="pct"/>
            <w:shd w:val="clear" w:color="auto" w:fill="auto"/>
          </w:tcPr>
          <w:p w:rsidR="00472B3B" w:rsidRPr="00A97446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:rsidR="00472B3B" w:rsidRPr="00CB4133" w:rsidRDefault="00472B3B" w:rsidP="00472B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472B3B" w:rsidRPr="0052552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:rsidR="00472B3B" w:rsidRPr="00CB4133" w:rsidRDefault="00472B3B" w:rsidP="00472B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2B3B" w:rsidRPr="002D2C8A" w:rsidTr="00C2252E">
        <w:trPr>
          <w:trHeight w:val="403"/>
        </w:trPr>
        <w:tc>
          <w:tcPr>
            <w:tcW w:w="2336" w:type="pct"/>
          </w:tcPr>
          <w:p w:rsidR="00472B3B" w:rsidRPr="00D67D3D" w:rsidRDefault="00472B3B" w:rsidP="00472B3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269,154</w:t>
            </w:r>
          </w:p>
        </w:tc>
        <w:tc>
          <w:tcPr>
            <w:tcW w:w="128" w:type="pct"/>
            <w:shd w:val="clear" w:color="auto" w:fill="auto"/>
          </w:tcPr>
          <w:p w:rsidR="00472B3B" w:rsidRPr="00CB4133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176,646</w:t>
            </w:r>
          </w:p>
        </w:tc>
        <w:tc>
          <w:tcPr>
            <w:tcW w:w="128" w:type="pct"/>
            <w:shd w:val="clear" w:color="auto" w:fill="auto"/>
          </w:tcPr>
          <w:p w:rsidR="00472B3B" w:rsidRPr="00CB4133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28" w:type="pct"/>
            <w:shd w:val="clear" w:color="auto" w:fill="auto"/>
          </w:tcPr>
          <w:p w:rsidR="00472B3B" w:rsidRPr="00CB4133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</w:tr>
    </w:tbl>
    <w:p w:rsidR="00D22B06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0077" w:rsidRPr="00AF3815" w:rsidRDefault="007C0077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ไม่มีการซื้อและจำหน่ายเงินลงทุนในบริษัทร่วมในระหว่างงวด</w:t>
      </w:r>
      <w:r w:rsidR="00AB7AB9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0B4222" w:rsidRPr="00980593">
        <w:rPr>
          <w:rFonts w:ascii="Angsana New" w:hAnsi="Angsana New"/>
          <w:spacing w:val="6"/>
          <w:sz w:val="30"/>
          <w:szCs w:val="30"/>
        </w:rPr>
        <w:t xml:space="preserve">31 </w:t>
      </w:r>
      <w:r w:rsidR="00AB7AB9">
        <w:rPr>
          <w:rFonts w:ascii="Angsana New" w:hAnsi="Angsana New" w:hint="cs"/>
          <w:spacing w:val="6"/>
          <w:sz w:val="30"/>
          <w:szCs w:val="30"/>
          <w:cs/>
        </w:rPr>
        <w:t>มีนาค</w:t>
      </w:r>
      <w:r w:rsidR="000B4222" w:rsidRPr="00980593">
        <w:rPr>
          <w:rFonts w:ascii="Angsana New" w:hAnsi="Angsana New" w:hint="cs"/>
          <w:spacing w:val="6"/>
          <w:sz w:val="30"/>
          <w:szCs w:val="30"/>
          <w:cs/>
        </w:rPr>
        <w:t>ม</w:t>
      </w:r>
      <w:r w:rsidRPr="0098059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0593">
        <w:rPr>
          <w:rFonts w:ascii="Angsana New" w:hAnsi="Angsana New"/>
          <w:spacing w:val="6"/>
          <w:sz w:val="30"/>
          <w:szCs w:val="30"/>
        </w:rPr>
        <w:t>25</w:t>
      </w:r>
      <w:r w:rsidR="00AB7AB9">
        <w:rPr>
          <w:rFonts w:ascii="Angsana New" w:hAnsi="Angsana New"/>
          <w:spacing w:val="6"/>
          <w:sz w:val="30"/>
          <w:szCs w:val="30"/>
        </w:rPr>
        <w:t>6</w:t>
      </w:r>
      <w:r w:rsidR="00E54059">
        <w:rPr>
          <w:rFonts w:ascii="Angsana New" w:hAnsi="Angsana New"/>
          <w:spacing w:val="6"/>
          <w:sz w:val="30"/>
          <w:szCs w:val="30"/>
        </w:rPr>
        <w:t>1</w:t>
      </w:r>
    </w:p>
    <w:p w:rsidR="007C0077" w:rsidRDefault="007C0077" w:rsidP="0036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C0077" w:rsidRDefault="007C0077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364AE" w:rsidRDefault="005364AE" w:rsidP="00536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2D73" w:rsidRPr="001B41B9" w:rsidRDefault="00442D73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442D73" w:rsidRPr="001B41B9" w:rsidSect="00E161E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008" w:header="720" w:footer="720" w:gutter="0"/>
          <w:pgNumType w:start="17"/>
          <w:cols w:space="720"/>
          <w:titlePg/>
        </w:sectPr>
      </w:pPr>
    </w:p>
    <w:p w:rsidR="00D22B06" w:rsidRPr="00C80659" w:rsidRDefault="00D22B06" w:rsidP="00C80659">
      <w:pPr>
        <w:pStyle w:val="block"/>
        <w:spacing w:after="0" w:line="240" w:lineRule="auto"/>
        <w:ind w:left="540" w:right="-14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BE0BAD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เงินลงทุนในบริษัทร่วม ณ วันที่ </w:t>
      </w:r>
      <w:r w:rsidRP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0B4222" w:rsidRPr="00BE0BAD">
        <w:rPr>
          <w:rFonts w:ascii="Angsana New" w:hAnsi="Angsana New" w:cs="Angsana New"/>
          <w:sz w:val="29"/>
          <w:szCs w:val="29"/>
          <w:lang w:val="en-US" w:bidi="th-TH"/>
        </w:rPr>
        <w:t>1</w:t>
      </w:r>
      <w:r w:rsidR="00BE0BAD" w:rsidRP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มีนาคม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25</w:t>
      </w:r>
      <w:r w:rsidR="007021B5">
        <w:rPr>
          <w:rFonts w:ascii="Angsana New" w:hAnsi="Angsana New" w:cs="Angsana New"/>
          <w:sz w:val="29"/>
          <w:szCs w:val="29"/>
          <w:lang w:val="en-US" w:bidi="th-TH"/>
        </w:rPr>
        <w:t>61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และ 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7021B5">
        <w:rPr>
          <w:rFonts w:ascii="Angsana New" w:hAnsi="Angsana New" w:cs="Angsana New"/>
          <w:sz w:val="29"/>
          <w:szCs w:val="29"/>
          <w:lang w:val="en-US" w:bidi="th-TH"/>
        </w:rPr>
        <w:t>2560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D57271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</w:t>
      </w:r>
      <w:r w:rsidR="007C0077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="000B4222"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หก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สิ้นสุดวันที่</w:t>
      </w:r>
      <w:r w:rsidRPr="00C80659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>1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มีน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าคม</w:t>
      </w:r>
      <w:r w:rsidR="00C74C7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C74C74">
        <w:rPr>
          <w:rFonts w:ascii="Angsana New" w:hAnsi="Angsana New" w:cs="Angsana New"/>
          <w:sz w:val="29"/>
          <w:szCs w:val="29"/>
          <w:lang w:val="en-US" w:bidi="th-TH"/>
        </w:rPr>
        <w:t xml:space="preserve">2661 </w:t>
      </w:r>
      <w:r w:rsidR="00C74C7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และ </w:t>
      </w:r>
      <w:r w:rsidR="00C74C74">
        <w:rPr>
          <w:rFonts w:ascii="Angsana New" w:hAnsi="Angsana New" w:cs="Angsana New"/>
          <w:sz w:val="29"/>
          <w:szCs w:val="29"/>
          <w:lang w:val="en-US" w:bidi="th-TH"/>
        </w:rPr>
        <w:t>2560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7D2F0E" w:rsidRDefault="007D2F0E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152"/>
        <w:gridCol w:w="918"/>
        <w:gridCol w:w="855"/>
        <w:gridCol w:w="236"/>
        <w:gridCol w:w="855"/>
        <w:gridCol w:w="236"/>
        <w:gridCol w:w="844"/>
        <w:gridCol w:w="236"/>
        <w:gridCol w:w="878"/>
        <w:gridCol w:w="236"/>
        <w:gridCol w:w="817"/>
        <w:gridCol w:w="236"/>
        <w:gridCol w:w="844"/>
        <w:gridCol w:w="236"/>
        <w:gridCol w:w="867"/>
        <w:gridCol w:w="236"/>
        <w:gridCol w:w="821"/>
        <w:gridCol w:w="236"/>
        <w:gridCol w:w="862"/>
        <w:gridCol w:w="236"/>
        <w:gridCol w:w="34"/>
        <w:gridCol w:w="810"/>
      </w:tblGrid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681" w:type="dxa"/>
            <w:gridSpan w:val="22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4"/>
            <w:vAlign w:val="bottom"/>
          </w:tcPr>
          <w:p w:rsidR="002048B4" w:rsidRPr="00E724C2" w:rsidRDefault="002048B4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DF3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</w:tr>
      <w:tr w:rsidR="002048B4" w:rsidRPr="00E724C2" w:rsidTr="00CB16A0">
        <w:tc>
          <w:tcPr>
            <w:tcW w:w="1710" w:type="dxa"/>
          </w:tcPr>
          <w:p w:rsidR="002048B4" w:rsidRPr="00E724C2" w:rsidRDefault="002048B4" w:rsidP="0020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4"/>
            <w:vAlign w:val="bottom"/>
          </w:tcPr>
          <w:p w:rsidR="002048B4" w:rsidRPr="00E724C2" w:rsidRDefault="002048B4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6E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BE0BA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2048B4" w:rsidRPr="00E724C2" w:rsidTr="00CB16A0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CC02C6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ลักษณะธุรกิ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</w:t>
            </w:r>
          </w:p>
        </w:tc>
        <w:tc>
          <w:tcPr>
            <w:tcW w:w="918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กิจการจัดตั้ง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58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7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4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</w:tr>
      <w:tr w:rsidR="00BE0BAD" w:rsidRPr="00E724C2" w:rsidTr="002048B4">
        <w:tc>
          <w:tcPr>
            <w:tcW w:w="1710" w:type="dxa"/>
          </w:tcPr>
          <w:p w:rsidR="00BE0BAD" w:rsidRPr="00E724C2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BE0BAD" w:rsidRPr="00E724C2" w:rsidRDefault="00BE0BAD" w:rsidP="00BE0BA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BE0BAD" w:rsidRPr="00E724C2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36" w:type="dxa"/>
          </w:tcPr>
          <w:p w:rsidR="00BE0BAD" w:rsidRPr="00A236EB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BE0BAD" w:rsidRPr="006278D9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36" w:type="dxa"/>
          </w:tcPr>
          <w:p w:rsidR="00BE0BAD" w:rsidRPr="00A236EB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BE0BAD" w:rsidRPr="00E724C2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36" w:type="dxa"/>
          </w:tcPr>
          <w:p w:rsidR="00BE0BAD" w:rsidRPr="00A236EB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BE0BAD" w:rsidRPr="00E724C2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36" w:type="dxa"/>
          </w:tcPr>
          <w:p w:rsidR="00BE0BAD" w:rsidRPr="00A236EB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BE0BAD" w:rsidRPr="00E724C2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36" w:type="dxa"/>
          </w:tcPr>
          <w:p w:rsidR="00BE0BAD" w:rsidRPr="00A236EB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BE0BAD" w:rsidRPr="00E724C2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</w:tr>
      <w:tr w:rsidR="00E54059" w:rsidRPr="00E724C2" w:rsidTr="002048B4">
        <w:tc>
          <w:tcPr>
            <w:tcW w:w="1710" w:type="dxa"/>
          </w:tcPr>
          <w:p w:rsidR="00E54059" w:rsidRPr="00E724C2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E54059" w:rsidRPr="00E724C2" w:rsidRDefault="00E54059" w:rsidP="00E540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E54059" w:rsidRPr="00E724C2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E54059" w:rsidRPr="00A236EB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E54059" w:rsidRPr="006278D9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E54059" w:rsidRPr="00A236EB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E54059" w:rsidRPr="006278D9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E54059" w:rsidRPr="00A236EB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E54059" w:rsidRPr="006278D9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7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E54059" w:rsidRPr="00A236EB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E54059" w:rsidRPr="006278D9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E54059" w:rsidRPr="00A236EB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E54059" w:rsidRPr="00E724C2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46" w:type="dxa"/>
            <w:gridSpan w:val="3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29" w:type="dxa"/>
            <w:gridSpan w:val="16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48B4" w:rsidRPr="00E724C2" w:rsidTr="002048B4">
        <w:tc>
          <w:tcPr>
            <w:tcW w:w="1710" w:type="dxa"/>
          </w:tcPr>
          <w:p w:rsidR="002048B4" w:rsidRPr="00E724C2" w:rsidRDefault="002048B4" w:rsidP="00CB16A0">
            <w:pPr>
              <w:tabs>
                <w:tab w:val="left" w:pos="1152"/>
              </w:tabs>
              <w:spacing w:line="240" w:lineRule="auto"/>
              <w:ind w:right="-64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อีสเทิร์น ซีบอร์ด 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2B3B" w:rsidRPr="00E724C2" w:rsidTr="002048B4">
        <w:tc>
          <w:tcPr>
            <w:tcW w:w="1710" w:type="dxa"/>
          </w:tcPr>
          <w:p w:rsidR="00472B3B" w:rsidRPr="00E724C2" w:rsidRDefault="00472B3B" w:rsidP="00472B3B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อินดัสเตรียล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เอสเตท</w:t>
            </w:r>
          </w:p>
          <w:p w:rsidR="00472B3B" w:rsidRPr="00E724C2" w:rsidRDefault="00472B3B" w:rsidP="00472B3B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(ระยอง) จำกัด</w:t>
            </w:r>
          </w:p>
        </w:tc>
        <w:tc>
          <w:tcPr>
            <w:tcW w:w="1152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18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55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236" w:type="dxa"/>
          </w:tcPr>
          <w:p w:rsidR="00472B3B" w:rsidRPr="00A236E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472B3B" w:rsidRPr="006278D9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358,000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472B3B" w:rsidRPr="00E724C2" w:rsidRDefault="00472B3B" w:rsidP="00472B3B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358,000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83182E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269</w:t>
            </w:r>
            <w:r w:rsidR="00472B3B">
              <w:rPr>
                <w:rFonts w:ascii="Angsana New" w:hAnsi="Angsana New"/>
                <w:sz w:val="26"/>
                <w:szCs w:val="26"/>
                <w:lang w:val="en-GB"/>
              </w:rPr>
              <w:t>,154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</w:tcPr>
          <w:p w:rsidR="00472B3B" w:rsidRPr="00F07FB1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F07FB1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7FB1">
              <w:rPr>
                <w:rFonts w:ascii="Angsana New" w:hAnsi="Angsana New"/>
                <w:sz w:val="26"/>
                <w:szCs w:val="26"/>
                <w:lang w:val="en-GB"/>
              </w:rPr>
              <w:t>198,726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100,000</w:t>
            </w:r>
          </w:p>
        </w:tc>
        <w:tc>
          <w:tcPr>
            <w:tcW w:w="270" w:type="dxa"/>
            <w:gridSpan w:val="2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"/>
                <w:tab w:val="center" w:pos="29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  <w:tab w:val="center" w:pos="55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   320,000</w:t>
            </w:r>
          </w:p>
        </w:tc>
      </w:tr>
      <w:tr w:rsidR="00472B3B" w:rsidRPr="00E724C2" w:rsidTr="002048B4">
        <w:tc>
          <w:tcPr>
            <w:tcW w:w="1710" w:type="dxa"/>
          </w:tcPr>
          <w:p w:rsidR="00472B3B" w:rsidRPr="00E724C2" w:rsidRDefault="00472B3B" w:rsidP="00472B3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472B3B" w:rsidRPr="00A236EB" w:rsidRDefault="00472B3B" w:rsidP="00472B3B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855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472B3B" w:rsidRPr="006278D9" w:rsidRDefault="00472B3B" w:rsidP="00472B3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472B3B" w:rsidRPr="00E724C2" w:rsidRDefault="00472B3B" w:rsidP="00472B3B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:rsidR="00472B3B" w:rsidRPr="002D4311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472B3B" w:rsidRPr="002D4311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</w:tcPr>
          <w:p w:rsidR="00472B3B" w:rsidRPr="002D4311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2B3B" w:rsidRPr="0083722A" w:rsidRDefault="0083182E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269</w:t>
            </w:r>
            <w:r w:rsidR="00472B3B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,154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472B3B" w:rsidRPr="00314B36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14B3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198,726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:rsidR="00472B3B" w:rsidRPr="00A9731E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100,000</w:t>
            </w:r>
          </w:p>
        </w:tc>
        <w:tc>
          <w:tcPr>
            <w:tcW w:w="270" w:type="dxa"/>
            <w:gridSpan w:val="2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72B3B" w:rsidRPr="002048B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"/>
                <w:tab w:val="center" w:pos="29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 320,000</w:t>
            </w:r>
          </w:p>
        </w:tc>
      </w:tr>
    </w:tbl>
    <w:p w:rsidR="002048B4" w:rsidRPr="002048B4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2403C" w:rsidRPr="006F5F3B" w:rsidRDefault="00492570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</w:pPr>
      <w:r w:rsidRPr="006F5F3B">
        <w:rPr>
          <w:rFonts w:ascii="Angsana New" w:hAnsi="Angsana New" w:hint="cs"/>
          <w:sz w:val="29"/>
          <w:szCs w:val="29"/>
          <w:cs/>
        </w:rPr>
        <w:t>กลุ่ม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บริษัทไม่มีเงินล</w:t>
      </w:r>
      <w:r w:rsidR="008D143C" w:rsidRPr="006F5F3B">
        <w:rPr>
          <w:rFonts w:ascii="Angsana New" w:hAnsi="Angsana New" w:hint="cs"/>
          <w:sz w:val="29"/>
          <w:szCs w:val="29"/>
          <w:cs/>
          <w:lang w:val="en-GB"/>
        </w:rPr>
        <w:t>งทุนในบริษัทร่วมที่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D2403C" w:rsidRDefault="00D2403C" w:rsidP="00D2403C">
      <w:pPr>
        <w:jc w:val="center"/>
        <w:rPr>
          <w:rFonts w:ascii="Angsana New" w:hAnsi="Angsana New"/>
          <w:sz w:val="30"/>
          <w:szCs w:val="30"/>
          <w:cs/>
          <w:lang w:val="en-GB"/>
        </w:rPr>
      </w:pPr>
    </w:p>
    <w:p w:rsidR="00D2403C" w:rsidRDefault="00D2403C" w:rsidP="00D2403C">
      <w:pPr>
        <w:rPr>
          <w:rFonts w:ascii="Angsana New" w:hAnsi="Angsana New"/>
          <w:sz w:val="30"/>
          <w:szCs w:val="30"/>
          <w:cs/>
          <w:lang w:val="en-GB"/>
        </w:rPr>
      </w:pPr>
    </w:p>
    <w:p w:rsidR="00492570" w:rsidRPr="00D2403C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D2403C" w:rsidSect="00F5417C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1188"/>
        <w:gridCol w:w="990"/>
        <w:gridCol w:w="1062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C74C74" w:rsidRPr="001A6C3F" w:rsidTr="00BB12AE">
        <w:tc>
          <w:tcPr>
            <w:tcW w:w="2070" w:type="dxa"/>
          </w:tcPr>
          <w:p w:rsidR="00C74C74" w:rsidRPr="006F5F3B" w:rsidRDefault="00C74C74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240" w:type="dxa"/>
            <w:gridSpan w:val="16"/>
          </w:tcPr>
          <w:p w:rsidR="00C74C74" w:rsidRPr="006F5F3B" w:rsidRDefault="00C74C74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2159A6" w:rsidRPr="001A6C3F" w:rsidDel="00685444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เงินปันผลรับ</w:t>
            </w:r>
          </w:p>
        </w:tc>
      </w:tr>
      <w:tr w:rsidR="00D21DF2" w:rsidRPr="001A6C3F" w:rsidTr="002048B4">
        <w:tc>
          <w:tcPr>
            <w:tcW w:w="2070" w:type="dxa"/>
          </w:tcPr>
          <w:p w:rsidR="00D21DF2" w:rsidRPr="006F5F3B" w:rsidRDefault="00D21DF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D21DF2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ประเทศที่</w:t>
            </w:r>
          </w:p>
        </w:tc>
        <w:tc>
          <w:tcPr>
            <w:tcW w:w="2052" w:type="dxa"/>
            <w:gridSpan w:val="2"/>
          </w:tcPr>
          <w:p w:rsidR="00D21DF2" w:rsidRPr="006F5F3B" w:rsidRDefault="000742D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EA3875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สำหรับงวด</w:t>
            </w:r>
            <w:r w:rsidR="00BE0BA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หก</w:t>
            </w:r>
            <w:r w:rsidR="00871586"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เดือน</w:t>
            </w:r>
          </w:p>
        </w:tc>
      </w:tr>
      <w:tr w:rsidR="00F17D5D" w:rsidRPr="001A6C3F" w:rsidTr="002048B4">
        <w:tc>
          <w:tcPr>
            <w:tcW w:w="2070" w:type="dxa"/>
          </w:tcPr>
          <w:p w:rsidR="00F17D5D" w:rsidRPr="006F5F3B" w:rsidRDefault="00F17D5D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ลักษณะธุรกิจ</w:t>
            </w:r>
          </w:p>
        </w:tc>
        <w:tc>
          <w:tcPr>
            <w:tcW w:w="1188" w:type="dxa"/>
          </w:tcPr>
          <w:p w:rsidR="00F17D5D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กิจการ</w:t>
            </w:r>
            <w:r w:rsidR="00F17D5D"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จัดตั้ง</w:t>
            </w:r>
          </w:p>
        </w:tc>
        <w:tc>
          <w:tcPr>
            <w:tcW w:w="2052" w:type="dxa"/>
            <w:gridSpan w:val="2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สิ้นสุดวันที่</w:t>
            </w:r>
          </w:p>
        </w:tc>
      </w:tr>
      <w:tr w:rsidR="00BE0BAD" w:rsidRPr="00BA01A4" w:rsidTr="00BE0BAD">
        <w:tc>
          <w:tcPr>
            <w:tcW w:w="2070" w:type="dxa"/>
          </w:tcPr>
          <w:p w:rsidR="00BE0BAD" w:rsidRPr="006F5F3B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BE0BA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1062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BE0BA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BE0BA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BE0BA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BE0BA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</w:tr>
      <w:tr w:rsidR="00BE0BAD" w:rsidRPr="00BA01A4" w:rsidTr="00BE0BAD">
        <w:tc>
          <w:tcPr>
            <w:tcW w:w="2070" w:type="dxa"/>
          </w:tcPr>
          <w:p w:rsidR="00BE0BAD" w:rsidRPr="006F5F3B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E54059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2561</w:t>
            </w:r>
          </w:p>
        </w:tc>
        <w:tc>
          <w:tcPr>
            <w:tcW w:w="1062" w:type="dxa"/>
          </w:tcPr>
          <w:p w:rsidR="00BE0BAD" w:rsidRPr="006F5F3B" w:rsidRDefault="00BE0BAD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 w:rsidR="00E5405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E54059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E0BAD" w:rsidRPr="006F5F3B" w:rsidRDefault="00E54059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E54059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E0BAD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E54059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BE0BAD" w:rsidRPr="00BE0BAD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7290" w:type="dxa"/>
            <w:gridSpan w:val="11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บริษัท อ</w:t>
            </w:r>
            <w:r w:rsidR="00ED3CD3">
              <w:rPr>
                <w:rFonts w:ascii="Angsana New" w:hAnsi="Angsana New" w:hint="cs"/>
                <w:sz w:val="27"/>
                <w:szCs w:val="27"/>
                <w:cs/>
              </w:rPr>
              <w:t>ี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สเทิร์น ซีบอร์ด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8900D1" w:rsidRPr="001A6C3F" w:rsidTr="002048B4">
        <w:tc>
          <w:tcPr>
            <w:tcW w:w="2070" w:type="dxa"/>
          </w:tcPr>
          <w:p w:rsidR="008900D1" w:rsidRPr="006F5F3B" w:rsidRDefault="008900D1" w:rsidP="008900D1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อินดัสเตรียล</w:t>
            </w:r>
            <w:r w:rsidRPr="006F5F3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เอสเตท</w:t>
            </w:r>
          </w:p>
          <w:p w:rsidR="008900D1" w:rsidRPr="006F5F3B" w:rsidRDefault="008900D1" w:rsidP="008900D1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(ระยอง) จำกัด</w:t>
            </w:r>
          </w:p>
        </w:tc>
        <w:tc>
          <w:tcPr>
            <w:tcW w:w="1440" w:type="dxa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พัฒน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า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188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Cordi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  <w:t>40</w:t>
            </w:r>
          </w:p>
        </w:tc>
        <w:tc>
          <w:tcPr>
            <w:tcW w:w="1062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  <w:t>40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8900D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8900D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Default="008900D1" w:rsidP="008900D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320,000</w:t>
            </w:r>
          </w:p>
        </w:tc>
      </w:tr>
      <w:tr w:rsidR="008900D1" w:rsidRPr="00BC04E0" w:rsidTr="002048B4">
        <w:tc>
          <w:tcPr>
            <w:tcW w:w="2070" w:type="dxa"/>
          </w:tcPr>
          <w:p w:rsidR="008900D1" w:rsidRPr="006F5F3B" w:rsidRDefault="008900D1" w:rsidP="008900D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0D1" w:rsidRPr="00BC04E0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BC04E0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320,000</w:t>
            </w:r>
          </w:p>
        </w:tc>
      </w:tr>
    </w:tbl>
    <w:p w:rsidR="001925C6" w:rsidRDefault="001925C6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36EFA" w:rsidRPr="006F5F3B" w:rsidRDefault="0020452E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  <w:sectPr w:rsidR="00236EFA" w:rsidRPr="006F5F3B" w:rsidSect="00637718">
          <w:headerReference w:type="even" r:id="rId16"/>
          <w:headerReference w:type="default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งินลงทุนใน</w:t>
      </w:r>
      <w:r w:rsidR="00FD007B" w:rsidRPr="006F5F3B">
        <w:rPr>
          <w:rFonts w:ascii="Angsana New" w:hAnsi="Angsana New" w:hint="cs"/>
          <w:sz w:val="29"/>
          <w:szCs w:val="29"/>
          <w:cs/>
          <w:lang w:val="en-GB"/>
        </w:rPr>
        <w:t>บริษัทร่วมที่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E4044" w:rsidRPr="001B41B9" w:rsidRDefault="004E404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D22B06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905"/>
        <w:gridCol w:w="1079"/>
        <w:gridCol w:w="273"/>
        <w:gridCol w:w="1170"/>
        <w:gridCol w:w="237"/>
        <w:gridCol w:w="1109"/>
        <w:gridCol w:w="237"/>
        <w:gridCol w:w="1112"/>
      </w:tblGrid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AB495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</w:t>
            </w:r>
            <w:r w:rsidRPr="00AB495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พ</w:t>
            </w: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าะกิจการ</w:t>
            </w:r>
          </w:p>
        </w:tc>
      </w:tr>
      <w:tr w:rsidR="00D22B06" w:rsidRPr="001B41B9" w:rsidTr="00DF24A2">
        <w:tc>
          <w:tcPr>
            <w:tcW w:w="2186" w:type="pct"/>
            <w:gridSpan w:val="2"/>
          </w:tcPr>
          <w:p w:rsidR="00D22B06" w:rsidRPr="000B4222" w:rsidRDefault="000B4222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0B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22B06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E0B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582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22B06" w:rsidRPr="001B41B9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E0BAD">
              <w:rPr>
                <w:rFonts w:ascii="Angsana New" w:hAnsi="Angsana New"/>
                <w:sz w:val="30"/>
                <w:szCs w:val="30"/>
              </w:rPr>
              <w:t>6</w:t>
            </w:r>
            <w:r w:rsidR="00E540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22B06" w:rsidRPr="001B41B9" w:rsidRDefault="00E54059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4E404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40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D3B" w:rsidRPr="001B41B9" w:rsidTr="00FA0929">
        <w:tc>
          <w:tcPr>
            <w:tcW w:w="1698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488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0A4D3B" w:rsidRPr="00FA092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287,356</w:t>
            </w:r>
          </w:p>
        </w:tc>
        <w:tc>
          <w:tcPr>
            <w:tcW w:w="128" w:type="pct"/>
            <w:shd w:val="clear" w:color="auto" w:fill="auto"/>
          </w:tcPr>
          <w:p w:rsidR="000A4D3B" w:rsidRPr="00FA092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0A4D3B" w:rsidRPr="00FA092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287,356</w:t>
            </w:r>
          </w:p>
        </w:tc>
      </w:tr>
      <w:tr w:rsidR="000A4D3B" w:rsidRPr="001B41B9" w:rsidTr="00FA0929">
        <w:tc>
          <w:tcPr>
            <w:tcW w:w="1698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8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3B" w:rsidRPr="00FA092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287,356</w:t>
            </w:r>
          </w:p>
        </w:tc>
        <w:tc>
          <w:tcPr>
            <w:tcW w:w="128" w:type="pct"/>
            <w:shd w:val="clear" w:color="auto" w:fill="auto"/>
          </w:tcPr>
          <w:p w:rsidR="000A4D3B" w:rsidRPr="00FA092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3B" w:rsidRPr="00FA092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287,356</w:t>
            </w:r>
          </w:p>
        </w:tc>
      </w:tr>
    </w:tbl>
    <w:p w:rsidR="008E7CF4" w:rsidRPr="002048B4" w:rsidRDefault="008E7CF4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C0077" w:rsidRPr="00D45625" w:rsidRDefault="007C0077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</w:t>
      </w:r>
      <w:r w:rsidR="00D45625">
        <w:rPr>
          <w:rFonts w:ascii="Angsana New" w:hAnsi="Angsana New" w:hint="cs"/>
          <w:spacing w:val="6"/>
          <w:sz w:val="30"/>
          <w:szCs w:val="30"/>
          <w:cs/>
          <w:lang w:val="en-GB"/>
        </w:rPr>
        <w:t>นลงทุนในบริษัทย่อยในระหว่างงวด</w:t>
      </w:r>
      <w:r w:rsidR="00400531">
        <w:rPr>
          <w:rFonts w:ascii="Angsana New" w:hAnsi="Angsana New" w:hint="cs"/>
          <w:spacing w:val="6"/>
          <w:sz w:val="30"/>
          <w:szCs w:val="30"/>
          <w:cs/>
          <w:lang w:val="en-GB"/>
        </w:rPr>
        <w:t>หก</w:t>
      </w: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pacing w:val="6"/>
          <w:sz w:val="30"/>
          <w:szCs w:val="30"/>
        </w:rPr>
        <w:t>3</w:t>
      </w:r>
      <w:r w:rsidR="00D45625">
        <w:rPr>
          <w:rFonts w:ascii="Angsana New" w:hAnsi="Angsana New"/>
          <w:spacing w:val="6"/>
          <w:sz w:val="30"/>
          <w:szCs w:val="30"/>
        </w:rPr>
        <w:t xml:space="preserve">1 </w:t>
      </w:r>
      <w:r w:rsidR="00BE0BAD">
        <w:rPr>
          <w:rFonts w:ascii="Angsana New" w:hAnsi="Angsana New" w:hint="cs"/>
          <w:spacing w:val="6"/>
          <w:sz w:val="30"/>
          <w:szCs w:val="30"/>
          <w:cs/>
        </w:rPr>
        <w:t>มีน</w:t>
      </w:r>
      <w:r w:rsidR="00D45625">
        <w:rPr>
          <w:rFonts w:ascii="Angsana New" w:hAnsi="Angsana New" w:hint="cs"/>
          <w:spacing w:val="6"/>
          <w:sz w:val="30"/>
          <w:szCs w:val="30"/>
          <w:cs/>
        </w:rPr>
        <w:t xml:space="preserve">าคม </w:t>
      </w:r>
      <w:r w:rsidR="00D45625">
        <w:rPr>
          <w:rFonts w:ascii="Angsana New" w:hAnsi="Angsana New"/>
          <w:spacing w:val="6"/>
          <w:sz w:val="30"/>
          <w:szCs w:val="30"/>
        </w:rPr>
        <w:t>25</w:t>
      </w:r>
      <w:r w:rsidR="00BE0BAD">
        <w:rPr>
          <w:rFonts w:ascii="Angsana New" w:hAnsi="Angsana New"/>
          <w:spacing w:val="6"/>
          <w:sz w:val="30"/>
          <w:szCs w:val="30"/>
        </w:rPr>
        <w:t>6</w:t>
      </w:r>
      <w:r w:rsidR="00E54059">
        <w:rPr>
          <w:rFonts w:ascii="Angsana New" w:hAnsi="Angsana New"/>
          <w:spacing w:val="6"/>
          <w:sz w:val="30"/>
          <w:szCs w:val="30"/>
        </w:rPr>
        <w:t>1</w:t>
      </w: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0560" w:rsidRDefault="00120560" w:rsidP="000650F4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4E4044" w:rsidRPr="00157619" w:rsidRDefault="004E4044" w:rsidP="00157619">
      <w:pPr>
        <w:rPr>
          <w:rFonts w:ascii="Angsana New" w:hAnsi="Angsana New"/>
          <w:sz w:val="30"/>
          <w:szCs w:val="30"/>
          <w:lang w:bidi="ar-SA"/>
        </w:rPr>
        <w:sectPr w:rsidR="004E4044" w:rsidRPr="00157619" w:rsidSect="00637718"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D22B06" w:rsidRPr="006F5F3B" w:rsidRDefault="00D22B06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เงินลงทุนในบริษัทย่อย ณ วันที่ 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มีน</w:t>
      </w:r>
      <w:r w:rsidR="00D45625"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าคม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25</w:t>
      </w:r>
      <w:r w:rsidR="00596AFA">
        <w:rPr>
          <w:rFonts w:ascii="Angsana New" w:hAnsi="Angsana New" w:cs="Angsana New"/>
          <w:sz w:val="29"/>
          <w:szCs w:val="29"/>
          <w:lang w:val="en-US" w:bidi="th-TH"/>
        </w:rPr>
        <w:t>61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bidi="th-TH"/>
        </w:rPr>
        <w:t xml:space="preserve">และ </w:t>
      </w:r>
      <w:r w:rsidRPr="006F5F3B">
        <w:rPr>
          <w:rFonts w:ascii="Angsana New" w:hAnsi="Angsana New" w:cs="Angsana New"/>
          <w:sz w:val="29"/>
          <w:szCs w:val="29"/>
          <w:lang w:val="en-US" w:bidi="th-TH"/>
        </w:rPr>
        <w:t>3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0 </w:t>
      </w:r>
      <w:r w:rsidR="00D45625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596AFA">
        <w:rPr>
          <w:rFonts w:ascii="Angsana New" w:hAnsi="Angsana New" w:cs="Angsana New"/>
          <w:sz w:val="29"/>
          <w:szCs w:val="29"/>
          <w:lang w:val="en-US" w:bidi="th-TH"/>
        </w:rPr>
        <w:t>2560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และเงินปันผลรับ</w:t>
      </w:r>
      <w:r w:rsidR="00FA799D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FB7CF2">
        <w:rPr>
          <w:rFonts w:ascii="Angsana New" w:hAnsi="Angsana New" w:cs="Angsana New" w:hint="cs"/>
          <w:sz w:val="29"/>
          <w:szCs w:val="29"/>
          <w:cs/>
          <w:lang w:val="en-US" w:bidi="th-TH"/>
        </w:rPr>
        <w:t>หก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สิ้นสุดวันที่ 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มีน</w:t>
      </w:r>
      <w:r w:rsidR="00D45625"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าคม </w:t>
      </w:r>
      <w:r w:rsidR="00C74C74">
        <w:rPr>
          <w:rFonts w:ascii="Angsana New" w:hAnsi="Angsana New" w:cs="Angsana New"/>
          <w:sz w:val="29"/>
          <w:szCs w:val="29"/>
          <w:lang w:val="en-US" w:bidi="th-TH"/>
        </w:rPr>
        <w:t xml:space="preserve">2661 </w:t>
      </w:r>
      <w:r w:rsidR="00C74C7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และ </w:t>
      </w:r>
      <w:r w:rsidR="00C74C74">
        <w:rPr>
          <w:rFonts w:ascii="Angsana New" w:hAnsi="Angsana New" w:cs="Angsana New"/>
          <w:sz w:val="29"/>
          <w:szCs w:val="29"/>
          <w:lang w:val="en-US" w:bidi="th-TH"/>
        </w:rPr>
        <w:t>2560</w:t>
      </w:r>
      <w:r w:rsidR="00C74C7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B550F6" w:rsidRPr="002048B4" w:rsidRDefault="00B550F6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pPr w:leftFromText="180" w:rightFromText="180" w:vertAnchor="text" w:horzAnchor="margin" w:tblpX="27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6F5F3B" w:rsidDel="00685444" w:rsidTr="00BE5C7E">
        <w:trPr>
          <w:cantSplit/>
          <w:trHeight w:val="390"/>
          <w:tblHeader/>
        </w:trPr>
        <w:tc>
          <w:tcPr>
            <w:tcW w:w="1350" w:type="dxa"/>
          </w:tcPr>
          <w:p w:rsidR="00B550F6" w:rsidRPr="006F5F3B" w:rsidDel="00685444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:rsidR="00B550F6" w:rsidRPr="006F5F3B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B63B2" w:rsidRPr="006F5F3B" w:rsidDel="00685444" w:rsidTr="00BE5C7E">
        <w:trPr>
          <w:cantSplit/>
          <w:trHeight w:val="424"/>
          <w:tblHeader/>
        </w:trPr>
        <w:tc>
          <w:tcPr>
            <w:tcW w:w="135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:rsidR="005E6DCA" w:rsidRPr="006F5F3B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659F3" w:rsidRPr="006F5F3B" w:rsidTr="00BE5C7E">
        <w:trPr>
          <w:cantSplit/>
          <w:trHeight w:val="177"/>
          <w:tblHeader/>
        </w:trPr>
        <w:tc>
          <w:tcPr>
            <w:tcW w:w="135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:rsidR="00F659F3" w:rsidRPr="006F5F3B" w:rsidRDefault="00F659F3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BE0BA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Pr="006F5F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F659F3" w:rsidRPr="006F5F3B" w:rsidTr="00BE5C7E">
        <w:trPr>
          <w:cantSplit/>
          <w:trHeight w:val="176"/>
          <w:tblHeader/>
        </w:trPr>
        <w:tc>
          <w:tcPr>
            <w:tcW w:w="135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E0BAD" w:rsidRPr="006F5F3B" w:rsidTr="00BE0BAD">
        <w:trPr>
          <w:cantSplit/>
          <w:trHeight w:val="278"/>
          <w:tblHeader/>
        </w:trPr>
        <w:tc>
          <w:tcPr>
            <w:tcW w:w="135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BE0BAD" w:rsidRPr="006F5F3B" w:rsidRDefault="00BE0BAD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0BAD" w:rsidRPr="00BE5C7E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BE0BAD" w:rsidRPr="00BE0BAD" w:rsidRDefault="00BE0BAD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E54059" w:rsidRPr="006F5F3B" w:rsidTr="002A69D9">
        <w:trPr>
          <w:cantSplit/>
          <w:trHeight w:val="299"/>
          <w:tblHeader/>
        </w:trPr>
        <w:tc>
          <w:tcPr>
            <w:tcW w:w="135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E54059" w:rsidRPr="00BE0BAD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E54059" w:rsidRPr="00BE0BAD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E54059" w:rsidRPr="00BE0BAD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E54059" w:rsidRPr="00BE0BAD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E54059" w:rsidRPr="00BE0BAD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E54059" w:rsidRPr="00BE0BAD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E54059" w:rsidRPr="006F5F3B" w:rsidRDefault="00E54059" w:rsidP="00E540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</w:tr>
      <w:tr w:rsidR="006F5F3B" w:rsidRPr="006F5F3B" w:rsidTr="00BE5C7E">
        <w:trPr>
          <w:cantSplit/>
          <w:trHeight w:val="388"/>
          <w:tblHeader/>
        </w:trPr>
        <w:tc>
          <w:tcPr>
            <w:tcW w:w="135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6F5F3B" w:rsidRDefault="006F5F3B" w:rsidP="00BE5C7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F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BE5C7E" w:rsidRDefault="006F5F3B" w:rsidP="00BE5C7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BE5C7E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ไพน์แอปเปิล</w:t>
            </w:r>
          </w:p>
        </w:tc>
        <w:tc>
          <w:tcPr>
            <w:tcW w:w="153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</w:t>
            </w: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ย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อาหาร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แปรสภาพจากพืชผล</w:t>
            </w: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A4D3B" w:rsidRPr="006F5F3B" w:rsidTr="00BE5C7E">
        <w:trPr>
          <w:cantSplit/>
          <w:trHeight w:val="363"/>
        </w:trPr>
        <w:tc>
          <w:tcPr>
            <w:tcW w:w="1350" w:type="dxa"/>
          </w:tcPr>
          <w:p w:rsidR="000A4D3B" w:rsidRPr="00BE5C7E" w:rsidRDefault="000A4D3B" w:rsidP="000A4D3B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530" w:type="dxa"/>
            <w:shd w:val="clear" w:color="auto" w:fill="auto"/>
          </w:tcPr>
          <w:p w:rsidR="000A4D3B" w:rsidRPr="00BE5C7E" w:rsidRDefault="000A4D3B" w:rsidP="000A4D3B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287,106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287,106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4D3B" w:rsidRPr="006F5F3B" w:rsidTr="00BE5C7E">
        <w:trPr>
          <w:cantSplit/>
          <w:trHeight w:val="363"/>
        </w:trPr>
        <w:tc>
          <w:tcPr>
            <w:tcW w:w="1350" w:type="dxa"/>
            <w:vAlign w:val="bottom"/>
          </w:tcPr>
          <w:p w:rsidR="000A4D3B" w:rsidRPr="00BE5C7E" w:rsidRDefault="000A4D3B" w:rsidP="000A4D3B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4D3B" w:rsidRPr="006F5F3B" w:rsidTr="00BE5C7E">
        <w:trPr>
          <w:cantSplit/>
          <w:trHeight w:val="363"/>
        </w:trPr>
        <w:tc>
          <w:tcPr>
            <w:tcW w:w="1350" w:type="dxa"/>
            <w:vAlign w:val="bottom"/>
          </w:tcPr>
          <w:p w:rsidR="000A4D3B" w:rsidRPr="00BE5C7E" w:rsidRDefault="000A4D3B" w:rsidP="000A4D3B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:rsidR="000A4D3B" w:rsidRPr="00BE5C7E" w:rsidRDefault="000A4D3B" w:rsidP="000A4D3B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4D3B" w:rsidRPr="00BC04E0" w:rsidTr="00D71F07">
        <w:trPr>
          <w:cantSplit/>
          <w:trHeight w:val="214"/>
        </w:trPr>
        <w:tc>
          <w:tcPr>
            <w:tcW w:w="1350" w:type="dxa"/>
            <w:vAlign w:val="bottom"/>
          </w:tcPr>
          <w:p w:rsidR="000A4D3B" w:rsidRPr="006F5F3B" w:rsidRDefault="000A4D3B" w:rsidP="000A4D3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3B" w:rsidRPr="00BC04E0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04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3B" w:rsidRPr="00BC04E0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04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:rsidR="007E412A" w:rsidRPr="002048B4" w:rsidRDefault="007E412A" w:rsidP="00EE499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70355" w:rsidRDefault="00FA299B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บริษัทย่อย</w:t>
      </w:r>
      <w:r w:rsidR="00D57271">
        <w:rPr>
          <w:rFonts w:ascii="Angsana New" w:hAnsi="Angsana New" w:cs="Angsana New" w:hint="cs"/>
          <w:sz w:val="29"/>
          <w:szCs w:val="29"/>
          <w:cs/>
          <w:lang w:bidi="th-TH"/>
        </w:rPr>
        <w:t>ทั้งหมด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ดำเนินธุรกิจในประเทศไทย</w:t>
      </w:r>
    </w:p>
    <w:p w:rsidR="00BE5C7E" w:rsidRPr="002048B4" w:rsidRDefault="00BE5C7E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BE5C7E" w:rsidRPr="00BE5C7E" w:rsidRDefault="00BE5C7E" w:rsidP="00BE5C7E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cs/>
          <w:lang w:val="en-US" w:bidi="th-TH"/>
        </w:rPr>
        <w:sectPr w:rsidR="00BE5C7E" w:rsidRPr="00BE5C7E" w:rsidSect="00637718"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บริษัทไม่มีเงินลงทุนในบริษัทย่อย</w:t>
      </w:r>
      <w:r w:rsidRPr="00BE5C7E">
        <w:rPr>
          <w:rFonts w:ascii="Angsana New" w:hAnsi="Angsana New" w:cs="Angsana New" w:hint="cs"/>
          <w:sz w:val="29"/>
          <w:szCs w:val="29"/>
          <w:cs/>
          <w:lang w:bidi="th-TH"/>
        </w:rPr>
        <w:t>ซึ่</w:t>
      </w: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งจดทะเบียนในตลาดหลักทรัพย์ ดังนั้นจึงไม่มีราคาที่เปิดเผยต่อสาธารณชน</w:t>
      </w:r>
    </w:p>
    <w:p w:rsidR="00295F33" w:rsidRPr="00060304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:rsidR="00295F33" w:rsidRPr="002A6795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:rsidR="00D22B06" w:rsidRPr="00C2252E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252E">
        <w:rPr>
          <w:rFonts w:asciiTheme="majorBidi" w:hAnsiTheme="majorBidi" w:cstheme="majorBidi"/>
          <w:b/>
          <w:spacing w:val="-4"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BE0BAD" w:rsidRPr="00C2252E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C2252E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D45625" w:rsidRPr="00C2252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BE0BAD" w:rsidRPr="00C2252E">
        <w:rPr>
          <w:rFonts w:asciiTheme="majorBidi" w:hAnsiTheme="majorBidi" w:cstheme="majorBidi" w:hint="cs"/>
          <w:spacing w:val="-4"/>
          <w:sz w:val="30"/>
          <w:szCs w:val="30"/>
          <w:cs/>
        </w:rPr>
        <w:t>มีน</w:t>
      </w:r>
      <w:r w:rsidR="00D45625" w:rsidRPr="00C2252E">
        <w:rPr>
          <w:rFonts w:asciiTheme="majorBidi" w:hAnsiTheme="majorBidi" w:cstheme="majorBidi" w:hint="cs"/>
          <w:spacing w:val="-4"/>
          <w:sz w:val="30"/>
          <w:szCs w:val="30"/>
          <w:cs/>
        </w:rPr>
        <w:t>าคม</w:t>
      </w:r>
      <w:r w:rsidR="00F54CA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454706" w:rsidRPr="002A6795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D22B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2048B4" w:rsidRDefault="00D45625" w:rsidP="00BE0BA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BE0B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="00D22B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</w:t>
            </w:r>
            <w:r w:rsidR="006515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311FD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="00BE0B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423" w:type="pct"/>
            <w:gridSpan w:val="3"/>
          </w:tcPr>
          <w:p w:rsidR="00D22B06" w:rsidRPr="00CA2F4D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E0BAD">
              <w:rPr>
                <w:rFonts w:ascii="Angsana New" w:hAnsi="Angsana New"/>
                <w:sz w:val="30"/>
                <w:szCs w:val="30"/>
              </w:rPr>
              <w:t>6</w:t>
            </w:r>
            <w:r w:rsidR="004605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D22B06" w:rsidRPr="00CA2F4D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6058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651506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54CA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8,103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AB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10,083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7,27</w:t>
            </w:r>
            <w:r w:rsidR="00F54C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</w:t>
            </w:r>
            <w:r w:rsidR="00F54CA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13,273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8,504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72A2" w:rsidRPr="00241D23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22,077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72A2" w:rsidRPr="008E12D5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4,85</w:t>
            </w:r>
            <w:r w:rsidR="00F54C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D972A2" w:rsidRPr="00027BB0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72A2" w:rsidRPr="00241D23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24,453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72A2" w:rsidRPr="00241D23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019">
              <w:rPr>
                <w:rFonts w:ascii="Angsana New" w:hAnsi="Angsana New"/>
                <w:b/>
                <w:bCs/>
                <w:sz w:val="30"/>
                <w:szCs w:val="30"/>
              </w:rPr>
              <w:t>8,504</w:t>
            </w:r>
          </w:p>
        </w:tc>
      </w:tr>
    </w:tbl>
    <w:p w:rsidR="00651506" w:rsidRPr="002A6795" w:rsidRDefault="00651506" w:rsidP="00D22B06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2"/>
        <w:gridCol w:w="264"/>
        <w:gridCol w:w="7"/>
        <w:gridCol w:w="1170"/>
        <w:gridCol w:w="279"/>
        <w:gridCol w:w="1160"/>
        <w:gridCol w:w="275"/>
        <w:gridCol w:w="1162"/>
      </w:tblGrid>
      <w:tr w:rsidR="00D22B06" w:rsidRPr="00EB7427" w:rsidTr="00454706">
        <w:tc>
          <w:tcPr>
            <w:tcW w:w="2010" w:type="pct"/>
          </w:tcPr>
          <w:p w:rsidR="00D22B06" w:rsidRPr="00454706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8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A2F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0BAD" w:rsidRPr="00EB7427" w:rsidTr="00BE0BAD">
        <w:tc>
          <w:tcPr>
            <w:tcW w:w="2010" w:type="pct"/>
          </w:tcPr>
          <w:p w:rsidR="00BE0BAD" w:rsidRPr="002048B4" w:rsidRDefault="00BE0BAD" w:rsidP="00BE0BA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</w:t>
            </w: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423" w:type="pct"/>
            <w:gridSpan w:val="4"/>
          </w:tcPr>
          <w:p w:rsidR="00BE0BAD" w:rsidRPr="00CA2F4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605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BE0BAD" w:rsidRPr="00CA2F4D" w:rsidRDefault="00BE0BAD" w:rsidP="00BE0BA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:rsidR="00BE0BAD" w:rsidRPr="00CA2F4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6058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454706" w:rsidRDefault="00651506" w:rsidP="00D45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651506" w:rsidRPr="00EB7427" w:rsidTr="00454706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8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584" w:rsidRPr="00CA2F4D" w:rsidTr="00BE0BAD">
        <w:tc>
          <w:tcPr>
            <w:tcW w:w="2010" w:type="pct"/>
          </w:tcPr>
          <w:p w:rsidR="00460584" w:rsidRPr="00CA2F4D" w:rsidRDefault="00460584" w:rsidP="00460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8" w:type="pct"/>
            <w:shd w:val="clear" w:color="auto" w:fill="auto"/>
          </w:tcPr>
          <w:p w:rsidR="00460584" w:rsidRPr="00CA2F4D" w:rsidRDefault="002A6795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54CA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460584" w:rsidRPr="00CA2F4D" w:rsidRDefault="0041417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50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0584" w:rsidRPr="00CA2F4D" w:rsidTr="00BE0BAD">
        <w:tc>
          <w:tcPr>
            <w:tcW w:w="2010" w:type="pct"/>
          </w:tcPr>
          <w:p w:rsidR="00460584" w:rsidRPr="00CA2F4D" w:rsidRDefault="00460584" w:rsidP="00460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8" w:type="pct"/>
            <w:shd w:val="clear" w:color="auto" w:fill="auto"/>
          </w:tcPr>
          <w:p w:rsidR="00460584" w:rsidRPr="00CA2F4D" w:rsidRDefault="002A6795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460584" w:rsidRPr="00CA2F4D" w:rsidRDefault="0041417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50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0584" w:rsidRPr="00EB7427" w:rsidTr="00BE0BAD">
        <w:tc>
          <w:tcPr>
            <w:tcW w:w="2010" w:type="pct"/>
          </w:tcPr>
          <w:p w:rsidR="00460584" w:rsidRPr="00CA2F4D" w:rsidRDefault="00460584" w:rsidP="00460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8" w:type="pct"/>
            <w:shd w:val="clear" w:color="auto" w:fill="auto"/>
          </w:tcPr>
          <w:p w:rsidR="00460584" w:rsidRPr="00CA2F4D" w:rsidRDefault="002A6795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7,779</w:t>
            </w:r>
          </w:p>
        </w:tc>
        <w:tc>
          <w:tcPr>
            <w:tcW w:w="144" w:type="pct"/>
            <w:shd w:val="clear" w:color="auto" w:fill="auto"/>
          </w:tcPr>
          <w:p w:rsidR="00460584" w:rsidRPr="00CA2F4D" w:rsidRDefault="00460584" w:rsidP="0046058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460584" w:rsidRPr="00CA2F4D" w:rsidRDefault="00414174" w:rsidP="00C2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5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150" w:type="pct"/>
            <w:shd w:val="clear" w:color="auto" w:fill="auto"/>
          </w:tcPr>
          <w:p w:rsidR="00460584" w:rsidRPr="00CA2F4D" w:rsidRDefault="00460584" w:rsidP="0046058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0584" w:rsidRPr="00EB7427" w:rsidTr="00BE0BAD">
        <w:tc>
          <w:tcPr>
            <w:tcW w:w="2010" w:type="pct"/>
          </w:tcPr>
          <w:p w:rsidR="00460584" w:rsidRPr="00CA2F4D" w:rsidRDefault="00460584" w:rsidP="00460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8" w:type="pct"/>
            <w:shd w:val="clear" w:color="auto" w:fill="auto"/>
          </w:tcPr>
          <w:p w:rsidR="00460584" w:rsidRPr="00CA2F4D" w:rsidRDefault="002A6795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3,913</w:t>
            </w:r>
          </w:p>
        </w:tc>
        <w:tc>
          <w:tcPr>
            <w:tcW w:w="144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460584" w:rsidRPr="00CA2F4D" w:rsidRDefault="00414174" w:rsidP="00C2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0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6795" w:rsidRPr="00EB7427" w:rsidTr="00BE0BAD">
        <w:tc>
          <w:tcPr>
            <w:tcW w:w="2010" w:type="pct"/>
          </w:tcPr>
          <w:p w:rsidR="002A6795" w:rsidRPr="00CA2F4D" w:rsidRDefault="002A6795" w:rsidP="00C2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68" w:firstLine="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8" w:type="pct"/>
            <w:shd w:val="clear" w:color="auto" w:fill="auto"/>
          </w:tcPr>
          <w:p w:rsidR="002A6795" w:rsidRDefault="002A6795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144" w:type="pct"/>
            <w:shd w:val="clear" w:color="auto" w:fill="auto"/>
          </w:tcPr>
          <w:p w:rsidR="002A6795" w:rsidRPr="00CA2F4D" w:rsidRDefault="002A6795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2A6795" w:rsidRPr="00CA2F4D" w:rsidRDefault="0041417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2A6795" w:rsidRPr="00CA2F4D" w:rsidRDefault="002A6795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2A6795" w:rsidRDefault="00026D38" w:rsidP="0002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2A6795" w:rsidRPr="00CA2F4D" w:rsidRDefault="002A6795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2A6795" w:rsidRDefault="00026D38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0584" w:rsidRPr="00EB7427" w:rsidTr="00BE0BAD">
        <w:tc>
          <w:tcPr>
            <w:tcW w:w="2010" w:type="pct"/>
          </w:tcPr>
          <w:p w:rsidR="00460584" w:rsidRPr="00CA2F4D" w:rsidRDefault="00460584" w:rsidP="00460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8" w:type="pct"/>
            <w:shd w:val="clear" w:color="auto" w:fill="auto"/>
          </w:tcPr>
          <w:p w:rsidR="00460584" w:rsidRPr="00CA2F4D" w:rsidRDefault="00C2252E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</w:t>
            </w:r>
            <w:r w:rsidR="00F54C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0584" w:rsidRPr="00CA2F4D" w:rsidRDefault="0041417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4,682</w:t>
            </w:r>
          </w:p>
        </w:tc>
        <w:tc>
          <w:tcPr>
            <w:tcW w:w="15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7,340</w:t>
            </w:r>
          </w:p>
        </w:tc>
        <w:tc>
          <w:tcPr>
            <w:tcW w:w="150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8,489</w:t>
            </w:r>
          </w:p>
        </w:tc>
      </w:tr>
      <w:tr w:rsidR="00460584" w:rsidRPr="00EB7427" w:rsidTr="00BE0BAD">
        <w:tc>
          <w:tcPr>
            <w:tcW w:w="2010" w:type="pct"/>
          </w:tcPr>
          <w:p w:rsidR="00460584" w:rsidRPr="001A6133" w:rsidRDefault="00460584" w:rsidP="00460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027BB0" w:rsidRDefault="00C2252E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21,522</w:t>
            </w:r>
          </w:p>
        </w:tc>
        <w:tc>
          <w:tcPr>
            <w:tcW w:w="144" w:type="pct"/>
            <w:shd w:val="clear" w:color="auto" w:fill="auto"/>
          </w:tcPr>
          <w:p w:rsidR="00460584" w:rsidRPr="00027BB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8E12D5" w:rsidRDefault="0041417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4,754</w:t>
            </w:r>
          </w:p>
        </w:tc>
        <w:tc>
          <w:tcPr>
            <w:tcW w:w="152" w:type="pct"/>
            <w:shd w:val="clear" w:color="auto" w:fill="auto"/>
          </w:tcPr>
          <w:p w:rsidR="00460584" w:rsidRPr="00027BB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027BB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17,882</w:t>
            </w:r>
          </w:p>
        </w:tc>
        <w:tc>
          <w:tcPr>
            <w:tcW w:w="150" w:type="pct"/>
            <w:shd w:val="clear" w:color="auto" w:fill="auto"/>
          </w:tcPr>
          <w:p w:rsidR="00460584" w:rsidRPr="00027BB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027BB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8,489</w:t>
            </w:r>
          </w:p>
        </w:tc>
      </w:tr>
    </w:tbl>
    <w:p w:rsidR="007F0D36" w:rsidRPr="00314A07" w:rsidRDefault="006017B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ภาษีเงินได้รอการตัดบัญชี</w:t>
      </w:r>
      <w:r w:rsidR="00B31FA4" w:rsidRPr="00314A0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6703A4" w:rsidRPr="00544C7D" w:rsidRDefault="006703A4" w:rsidP="0006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</w:rPr>
      </w:pPr>
    </w:p>
    <w:p w:rsidR="006017B6" w:rsidRDefault="006017B6" w:rsidP="0006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437C02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Pr="00060304">
        <w:rPr>
          <w:rFonts w:asciiTheme="majorBidi" w:hAnsiTheme="majorBidi" w:cstheme="majorBidi"/>
          <w:sz w:val="30"/>
          <w:szCs w:val="30"/>
          <w:cs/>
        </w:rPr>
        <w:t>ภ</w:t>
      </w:r>
      <w:r w:rsidR="00D57271">
        <w:rPr>
          <w:rFonts w:asciiTheme="majorBidi" w:hAnsiTheme="majorBidi" w:cstheme="majorBidi"/>
          <w:sz w:val="30"/>
          <w:szCs w:val="30"/>
          <w:cs/>
        </w:rPr>
        <w:t xml:space="preserve">าษีเงินได้รอการตัดบัญชี ณ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9A7A03" w:rsidRPr="00E52EFE">
        <w:rPr>
          <w:rFonts w:asciiTheme="majorBidi" w:hAnsiTheme="majorBidi" w:cstheme="majorBidi"/>
          <w:sz w:val="30"/>
          <w:szCs w:val="30"/>
        </w:rPr>
        <w:t xml:space="preserve">31 </w:t>
      </w:r>
      <w:r w:rsidR="00BE0BAD">
        <w:rPr>
          <w:rFonts w:asciiTheme="majorBidi" w:hAnsiTheme="majorBidi" w:hint="cs"/>
          <w:sz w:val="30"/>
          <w:szCs w:val="30"/>
          <w:cs/>
        </w:rPr>
        <w:t>มีน</w:t>
      </w:r>
      <w:r w:rsidR="009A7A03" w:rsidRPr="00E52EFE">
        <w:rPr>
          <w:rFonts w:asciiTheme="majorBidi" w:hAnsiTheme="majorBidi"/>
          <w:sz w:val="30"/>
          <w:szCs w:val="30"/>
          <w:cs/>
        </w:rPr>
        <w:t>าคม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E52EFE" w:rsidRPr="00E52EFE">
        <w:rPr>
          <w:rFonts w:asciiTheme="majorBidi" w:hAnsiTheme="majorBidi" w:cstheme="majorBidi"/>
          <w:sz w:val="30"/>
          <w:szCs w:val="30"/>
        </w:rPr>
        <w:t>25</w:t>
      </w:r>
      <w:r w:rsidR="00460584">
        <w:rPr>
          <w:rFonts w:asciiTheme="majorBidi" w:hAnsiTheme="majorBidi" w:cstheme="majorBidi"/>
          <w:sz w:val="30"/>
          <w:szCs w:val="30"/>
        </w:rPr>
        <w:t>61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และ </w:t>
      </w:r>
      <w:r w:rsidR="00E52EFE" w:rsidRPr="00E52EFE">
        <w:rPr>
          <w:rFonts w:asciiTheme="majorBidi" w:hAnsiTheme="majorBidi" w:cstheme="majorBidi"/>
          <w:sz w:val="30"/>
          <w:szCs w:val="30"/>
        </w:rPr>
        <w:t>3</w:t>
      </w:r>
      <w:r w:rsidR="009A7A03">
        <w:rPr>
          <w:rFonts w:asciiTheme="majorBidi" w:hAnsiTheme="majorBidi" w:cstheme="majorBidi"/>
          <w:sz w:val="30"/>
          <w:szCs w:val="30"/>
        </w:rPr>
        <w:t xml:space="preserve">0 </w:t>
      </w:r>
      <w:r w:rsidR="009A7A0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9A7A03">
        <w:rPr>
          <w:rFonts w:asciiTheme="majorBidi" w:hAnsiTheme="majorBidi" w:cstheme="majorBidi"/>
          <w:sz w:val="30"/>
          <w:szCs w:val="30"/>
        </w:rPr>
        <w:t>25</w:t>
      </w:r>
      <w:r w:rsidR="00460584">
        <w:rPr>
          <w:rFonts w:asciiTheme="majorBidi" w:hAnsiTheme="majorBidi" w:cstheme="majorBidi"/>
          <w:sz w:val="30"/>
          <w:szCs w:val="30"/>
        </w:rPr>
        <w:t>60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>มีดังนี้</w:t>
      </w:r>
    </w:p>
    <w:p w:rsidR="00D637BD" w:rsidRPr="00D1150A" w:rsidRDefault="00D637BD" w:rsidP="00D63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8"/>
        <w:gridCol w:w="1242"/>
        <w:gridCol w:w="236"/>
        <w:gridCol w:w="1204"/>
        <w:gridCol w:w="270"/>
        <w:gridCol w:w="1350"/>
      </w:tblGrid>
      <w:tr w:rsidR="00025938" w:rsidRPr="00544C7D" w:rsidTr="00544C7D">
        <w:tc>
          <w:tcPr>
            <w:tcW w:w="3330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BAD" w:rsidRPr="00544C7D" w:rsidTr="00544C7D">
        <w:tc>
          <w:tcPr>
            <w:tcW w:w="3330" w:type="dxa"/>
          </w:tcPr>
          <w:p w:rsidR="00BE0BAD" w:rsidRPr="00544C7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E0BAD" w:rsidRPr="00544C7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288" w:type="dxa"/>
            <w:gridSpan w:val="2"/>
          </w:tcPr>
          <w:p w:rsidR="00BE0BAD" w:rsidRPr="00544C7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BE0BAD" w:rsidRPr="00544C7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BE0BAD" w:rsidRPr="00544C7D" w:rsidRDefault="00BE0BAD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BE0BAD" w:rsidRPr="00544C7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:rsidR="00BE0BAD" w:rsidRPr="00544C7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E0BAD" w:rsidRPr="00544C7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center" w:pos="2632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460584" w:rsidRPr="00B96EBE" w:rsidRDefault="0088442A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506F">
              <w:rPr>
                <w:rFonts w:asciiTheme="majorBidi" w:hAnsiTheme="majorBidi" w:cstheme="majorBidi"/>
                <w:sz w:val="30"/>
                <w:szCs w:val="30"/>
              </w:rPr>
              <w:t>2,99</w:t>
            </w:r>
            <w:r w:rsidR="004040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60584" w:rsidRPr="001213EF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47,725</w:t>
            </w:r>
          </w:p>
        </w:tc>
        <w:tc>
          <w:tcPr>
            <w:tcW w:w="236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460584" w:rsidRPr="00544C7D" w:rsidRDefault="0088442A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62,932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1213EF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67,865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B96EBE" w:rsidRDefault="00E51F72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60584" w:rsidRPr="001213EF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460584" w:rsidRPr="00544C7D" w:rsidRDefault="00E51F72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1213EF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B96EBE" w:rsidRDefault="0007506F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42,62</w:t>
            </w:r>
            <w:r w:rsidR="00404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74517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47,725</w:t>
            </w:r>
          </w:p>
        </w:tc>
        <w:tc>
          <w:tcPr>
            <w:tcW w:w="236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38128D" w:rsidRDefault="0088442A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62,556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74517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170">
              <w:rPr>
                <w:rFonts w:ascii="Angsana New" w:hAnsi="Angsana New"/>
                <w:b/>
                <w:bCs/>
                <w:sz w:val="30"/>
                <w:szCs w:val="30"/>
              </w:rPr>
              <w:t>67,865</w:t>
            </w:r>
          </w:p>
        </w:tc>
      </w:tr>
    </w:tbl>
    <w:p w:rsidR="00544C7D" w:rsidRPr="00544C7D" w:rsidRDefault="0054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00D09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27A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A229F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3927A7">
        <w:rPr>
          <w:rFonts w:asciiTheme="majorBidi" w:hAnsiTheme="majorBidi" w:cstheme="majorBidi"/>
          <w:sz w:val="30"/>
          <w:szCs w:val="30"/>
          <w:cs/>
        </w:rPr>
        <w:t>ที่เกิดขึ้นใน</w:t>
      </w:r>
      <w:r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9A7A03">
        <w:rPr>
          <w:rFonts w:asciiTheme="majorBidi" w:hAnsiTheme="majorBidi" w:cstheme="majorBidi" w:hint="cs"/>
          <w:sz w:val="30"/>
          <w:szCs w:val="30"/>
          <w:cs/>
        </w:rPr>
        <w:t>ด</w:t>
      </w:r>
      <w:r w:rsidR="00BE0BAD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A229F9">
        <w:rPr>
          <w:rFonts w:asciiTheme="majorBidi" w:hAnsiTheme="majorBidi" w:cstheme="majorBidi"/>
          <w:sz w:val="30"/>
          <w:szCs w:val="30"/>
          <w:cs/>
        </w:rPr>
        <w:br/>
      </w:r>
      <w:r w:rsidRPr="003927A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A7A03" w:rsidRPr="00E52EFE">
        <w:rPr>
          <w:rFonts w:asciiTheme="majorBidi" w:hAnsiTheme="majorBidi" w:cstheme="majorBidi"/>
          <w:sz w:val="30"/>
          <w:szCs w:val="30"/>
        </w:rPr>
        <w:t xml:space="preserve">31 </w:t>
      </w:r>
      <w:r w:rsidR="00BE0BAD">
        <w:rPr>
          <w:rFonts w:asciiTheme="majorBidi" w:hAnsiTheme="majorBidi" w:hint="cs"/>
          <w:sz w:val="30"/>
          <w:szCs w:val="30"/>
          <w:cs/>
        </w:rPr>
        <w:t>มีนา</w:t>
      </w:r>
      <w:r w:rsidR="009A7A03" w:rsidRPr="00E52EFE">
        <w:rPr>
          <w:rFonts w:asciiTheme="majorBidi" w:hAnsiTheme="majorBidi"/>
          <w:sz w:val="30"/>
          <w:szCs w:val="30"/>
          <w:cs/>
        </w:rPr>
        <w:t>คม</w:t>
      </w:r>
      <w:r w:rsidR="007C59EA">
        <w:rPr>
          <w:rFonts w:asciiTheme="majorBidi" w:hAnsiTheme="majorBidi"/>
          <w:sz w:val="30"/>
          <w:szCs w:val="30"/>
        </w:rPr>
        <w:t xml:space="preserve"> </w:t>
      </w:r>
      <w:r w:rsidRPr="003927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00D09" w:rsidRPr="00D1150A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32"/>
      </w:tblGrid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A03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D5956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D5956" w:rsidRPr="00544C7D" w:rsidRDefault="009A7A0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BE0B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าคม</w:t>
            </w:r>
            <w:r w:rsidR="00800D09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BE0BAD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544C7D" w:rsidTr="00CB16A0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584" w:rsidRPr="00544C7D" w:rsidTr="00CB16A0">
        <w:trPr>
          <w:trHeight w:val="139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460584" w:rsidRPr="00C56E95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460584" w:rsidRPr="00C56E95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264397" w:rsidRDefault="0007506F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5,452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AE5E92" w:rsidRDefault="00E51F72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07506F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6,884</w:t>
            </w:r>
          </w:p>
        </w:tc>
      </w:tr>
      <w:tr w:rsidR="00460584" w:rsidRPr="00544C7D" w:rsidTr="00CB16A0">
        <w:trPr>
          <w:trHeight w:val="348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15,705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E51F72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594B3A" w:rsidRDefault="00E51F72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E51F72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15,940</w:t>
            </w:r>
          </w:p>
        </w:tc>
      </w:tr>
      <w:tr w:rsidR="00460584" w:rsidRPr="00544C7D" w:rsidTr="00CB16A0">
        <w:trPr>
          <w:trHeight w:val="348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460584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40409A" w:rsidP="00E51F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(505</w:t>
            </w:r>
            <w:r w:rsidR="00E51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E51F7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E51F72" w:rsidRDefault="00E51F72" w:rsidP="00E51F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1F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A46FCB" w:rsidP="0075441E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</w:t>
            </w:r>
            <w:r w:rsidR="004040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460584" w:rsidRPr="00544C7D" w:rsidTr="00CB16A0">
        <w:trPr>
          <w:trHeight w:val="348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1F3A3F" w:rsidP="00E51F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(481</w:t>
            </w:r>
            <w:r w:rsidR="00E51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E51F72" w:rsidRDefault="00E51F72" w:rsidP="00E51F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1F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1F3A3F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460584" w:rsidRPr="00544C7D" w:rsidTr="00CB16A0">
        <w:trPr>
          <w:trHeight w:val="334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27,882</w:t>
            </w:r>
          </w:p>
        </w:tc>
        <w:tc>
          <w:tcPr>
            <w:tcW w:w="270" w:type="dxa"/>
            <w:shd w:val="clear" w:color="auto" w:fill="auto"/>
          </w:tcPr>
          <w:p w:rsidR="00460584" w:rsidRPr="001B2947" w:rsidRDefault="00460584" w:rsidP="00460584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E51F72" w:rsidRDefault="007C59EA" w:rsidP="00E51F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(9,428</w:t>
            </w:r>
            <w:r w:rsidR="00E51F72" w:rsidRPr="00E51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AE5E92" w:rsidRDefault="00E51F72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88442A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18,45</w:t>
            </w:r>
            <w:r w:rsidR="007C5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60584" w:rsidRPr="0038128D" w:rsidTr="00CB16A0">
        <w:trPr>
          <w:trHeight w:val="334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E51F72" w:rsidRDefault="0040409A" w:rsidP="00E51F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(4,736</w:t>
            </w:r>
            <w:r w:rsidR="00E51F72" w:rsidRPr="00E51F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594B3A" w:rsidRDefault="00E51F72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594B3A" w:rsidRDefault="0007506F" w:rsidP="0007506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42,9</w:t>
            </w:r>
            <w:r w:rsidR="00404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</w:tr>
    </w:tbl>
    <w:p w:rsidR="00DF2BC1" w:rsidRPr="00D1150A" w:rsidRDefault="00DF2BC1" w:rsidP="00A229F9">
      <w:pPr>
        <w:spacing w:line="0" w:lineRule="atLeast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9A3543" w:rsidRPr="00544C7D" w:rsidTr="00460584">
        <w:trPr>
          <w:trHeight w:val="334"/>
        </w:trPr>
        <w:tc>
          <w:tcPr>
            <w:tcW w:w="3330" w:type="dxa"/>
          </w:tcPr>
          <w:p w:rsidR="009A3543" w:rsidRPr="00544C7D" w:rsidRDefault="009A3543" w:rsidP="009A3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0584" w:rsidRPr="00544C7D" w:rsidTr="00460584">
        <w:trPr>
          <w:trHeight w:val="334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225D66" w:rsidRDefault="00460584" w:rsidP="00460584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460584" w:rsidRPr="00225D66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38128D" w:rsidRDefault="00E51F72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:rsidR="00460584" w:rsidRPr="0038128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E51F72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E51F72" w:rsidP="0046058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(376)</w:t>
            </w:r>
          </w:p>
        </w:tc>
      </w:tr>
      <w:tr w:rsidR="00DE23ED" w:rsidRPr="00544C7D" w:rsidTr="004C4DE8">
        <w:trPr>
          <w:trHeight w:val="50"/>
        </w:trPr>
        <w:tc>
          <w:tcPr>
            <w:tcW w:w="3330" w:type="dxa"/>
          </w:tcPr>
          <w:p w:rsidR="00DE23ED" w:rsidRPr="00D1150A" w:rsidRDefault="00DE23ED" w:rsidP="00DE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460584" w:rsidRPr="0038128D" w:rsidTr="004C4DE8">
        <w:trPr>
          <w:trHeight w:val="334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40409A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(5,112</w:t>
            </w:r>
            <w:r w:rsidR="00E51F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E51F72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07506F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42,62</w:t>
            </w:r>
            <w:r w:rsidR="004040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DB43D6" w:rsidRDefault="00DB43D6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งบการเงินรวม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A03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6828C0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828C0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BE0B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</w:p>
          <w:p w:rsidR="00800D09" w:rsidRPr="00544C7D" w:rsidRDefault="009A7A03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544C7D" w:rsidTr="004C4DE8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584" w:rsidRPr="00544C7D" w:rsidTr="004C4DE8">
        <w:trPr>
          <w:trHeight w:val="139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3,773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44C7D" w:rsidRDefault="003B417F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(2,026)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544C7D" w:rsidRDefault="003B417F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251166" w:rsidRDefault="003B417F" w:rsidP="0046058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1,747</w:t>
            </w:r>
          </w:p>
        </w:tc>
      </w:tr>
      <w:tr w:rsidR="00460584" w:rsidRPr="00544C7D" w:rsidTr="004C4DE8">
        <w:trPr>
          <w:trHeight w:val="348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14,797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44C7D" w:rsidRDefault="003B417F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544C7D" w:rsidRDefault="003B417F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251166" w:rsidRDefault="003B417F" w:rsidP="0046058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15,343</w:t>
            </w:r>
          </w:p>
        </w:tc>
      </w:tr>
      <w:tr w:rsidR="003B417F" w:rsidRPr="00544C7D" w:rsidTr="004C4DE8">
        <w:trPr>
          <w:trHeight w:val="334"/>
        </w:trPr>
        <w:tc>
          <w:tcPr>
            <w:tcW w:w="3330" w:type="dxa"/>
          </w:tcPr>
          <w:p w:rsidR="003B417F" w:rsidRPr="00544C7D" w:rsidRDefault="003B417F" w:rsidP="003B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B417F" w:rsidRPr="00A73470" w:rsidRDefault="003B417F" w:rsidP="003B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98,122</w:t>
            </w:r>
          </w:p>
        </w:tc>
        <w:tc>
          <w:tcPr>
            <w:tcW w:w="270" w:type="dxa"/>
            <w:shd w:val="clear" w:color="auto" w:fill="auto"/>
          </w:tcPr>
          <w:p w:rsidR="003B417F" w:rsidRPr="00544C7D" w:rsidRDefault="003B417F" w:rsidP="003B4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B417F" w:rsidRPr="00544C7D" w:rsidRDefault="003B417F" w:rsidP="003B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(28,126)</w:t>
            </w:r>
          </w:p>
        </w:tc>
        <w:tc>
          <w:tcPr>
            <w:tcW w:w="270" w:type="dxa"/>
            <w:shd w:val="clear" w:color="auto" w:fill="auto"/>
          </w:tcPr>
          <w:p w:rsidR="003B417F" w:rsidRPr="00544C7D" w:rsidRDefault="003B417F" w:rsidP="003B4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3B417F" w:rsidRPr="00544C7D" w:rsidRDefault="003B417F" w:rsidP="003B41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B417F" w:rsidRPr="00544C7D" w:rsidRDefault="003B417F" w:rsidP="003B417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B417F" w:rsidRPr="00251166" w:rsidRDefault="003B417F" w:rsidP="003B417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69,996</w:t>
            </w:r>
          </w:p>
        </w:tc>
      </w:tr>
      <w:tr w:rsidR="003B417F" w:rsidRPr="00544C7D" w:rsidTr="004C4DE8">
        <w:trPr>
          <w:trHeight w:val="334"/>
        </w:trPr>
        <w:tc>
          <w:tcPr>
            <w:tcW w:w="3330" w:type="dxa"/>
          </w:tcPr>
          <w:p w:rsidR="003B417F" w:rsidRPr="00544C7D" w:rsidRDefault="003B417F" w:rsidP="003B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417F" w:rsidRPr="00A73470" w:rsidRDefault="003B417F" w:rsidP="003B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116,692</w:t>
            </w:r>
          </w:p>
        </w:tc>
        <w:tc>
          <w:tcPr>
            <w:tcW w:w="270" w:type="dxa"/>
            <w:shd w:val="clear" w:color="auto" w:fill="auto"/>
          </w:tcPr>
          <w:p w:rsidR="003B417F" w:rsidRPr="00544C7D" w:rsidRDefault="003B417F" w:rsidP="003B4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417F" w:rsidRPr="003B417F" w:rsidRDefault="003B417F" w:rsidP="003B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4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(29,634)</w:t>
            </w:r>
          </w:p>
        </w:tc>
        <w:tc>
          <w:tcPr>
            <w:tcW w:w="270" w:type="dxa"/>
            <w:shd w:val="clear" w:color="auto" w:fill="auto"/>
          </w:tcPr>
          <w:p w:rsidR="003B417F" w:rsidRPr="003B417F" w:rsidRDefault="003B417F" w:rsidP="003B4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417F" w:rsidRPr="003B417F" w:rsidRDefault="003B417F" w:rsidP="003B4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4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3B417F" w:rsidRPr="00544C7D" w:rsidRDefault="003B417F" w:rsidP="003B41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417F" w:rsidRPr="00251166" w:rsidRDefault="003B417F" w:rsidP="003B417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87,086</w:t>
            </w:r>
          </w:p>
        </w:tc>
      </w:tr>
      <w:tr w:rsidR="003B417F" w:rsidRPr="00544C7D" w:rsidTr="001113BC">
        <w:trPr>
          <w:trHeight w:val="170"/>
        </w:trPr>
        <w:tc>
          <w:tcPr>
            <w:tcW w:w="3330" w:type="dxa"/>
          </w:tcPr>
          <w:p w:rsidR="003B417F" w:rsidRPr="001113BC" w:rsidRDefault="003B417F" w:rsidP="0011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</w:tabs>
              <w:spacing w:line="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3B417F" w:rsidRPr="00544C7D" w:rsidTr="00A43DEF">
        <w:trPr>
          <w:trHeight w:val="334"/>
        </w:trPr>
        <w:tc>
          <w:tcPr>
            <w:tcW w:w="3330" w:type="dxa"/>
          </w:tcPr>
          <w:p w:rsidR="003B417F" w:rsidRPr="00544C7D" w:rsidRDefault="003B417F" w:rsidP="003B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3B417F" w:rsidRPr="004C4DE8" w:rsidRDefault="003B417F" w:rsidP="003B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4C4DE8" w:rsidRDefault="003B417F" w:rsidP="003B4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B417F" w:rsidRPr="004C4DE8" w:rsidRDefault="003B417F" w:rsidP="003B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4C4DE8" w:rsidRDefault="003B417F" w:rsidP="003B4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B417F" w:rsidRPr="004C4DE8" w:rsidRDefault="003B417F" w:rsidP="003B4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4C4DE8" w:rsidRDefault="003B417F" w:rsidP="003B417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B417F" w:rsidRPr="004C4DE8" w:rsidRDefault="003B417F" w:rsidP="003B417F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F09CC" w:rsidRPr="005F09CC" w:rsidTr="00A43DEF">
        <w:trPr>
          <w:trHeight w:val="334"/>
        </w:trPr>
        <w:tc>
          <w:tcPr>
            <w:tcW w:w="3330" w:type="dxa"/>
          </w:tcPr>
          <w:p w:rsidR="005F09CC" w:rsidRPr="004C4DE8" w:rsidRDefault="005F09CC" w:rsidP="005F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D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5F09CC" w:rsidRPr="00A73470" w:rsidRDefault="005F09CC" w:rsidP="005F09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(3,661)</w:t>
            </w:r>
          </w:p>
        </w:tc>
        <w:tc>
          <w:tcPr>
            <w:tcW w:w="270" w:type="dxa"/>
            <w:shd w:val="clear" w:color="auto" w:fill="auto"/>
          </w:tcPr>
          <w:p w:rsidR="005F09CC" w:rsidRPr="00A73470" w:rsidRDefault="005F09CC" w:rsidP="005F0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5F09CC" w:rsidRPr="00A87CAD" w:rsidRDefault="005F09CC" w:rsidP="005F09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3,587</w:t>
            </w:r>
          </w:p>
        </w:tc>
        <w:tc>
          <w:tcPr>
            <w:tcW w:w="270" w:type="dxa"/>
            <w:shd w:val="clear" w:color="auto" w:fill="auto"/>
          </w:tcPr>
          <w:p w:rsidR="005F09CC" w:rsidRPr="00A87CAD" w:rsidRDefault="005F09CC" w:rsidP="005F09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5F09CC" w:rsidRPr="00544C7D" w:rsidRDefault="005F09CC" w:rsidP="005F09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F09CC" w:rsidRPr="00544C7D" w:rsidRDefault="005F09CC" w:rsidP="005F09C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5F09CC" w:rsidRPr="00A87CAD" w:rsidRDefault="005F09CC" w:rsidP="005F09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(74)</w:t>
            </w:r>
          </w:p>
        </w:tc>
      </w:tr>
      <w:tr w:rsidR="005F09CC" w:rsidRPr="005F09CC" w:rsidTr="00A43DEF">
        <w:trPr>
          <w:trHeight w:val="334"/>
        </w:trPr>
        <w:tc>
          <w:tcPr>
            <w:tcW w:w="3330" w:type="dxa"/>
          </w:tcPr>
          <w:p w:rsidR="005F09CC" w:rsidRPr="00A43DEF" w:rsidRDefault="005F09CC" w:rsidP="005F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D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F09CC" w:rsidRPr="00A73470" w:rsidRDefault="005F09CC" w:rsidP="005F09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70" w:type="dxa"/>
            <w:shd w:val="clear" w:color="auto" w:fill="auto"/>
          </w:tcPr>
          <w:p w:rsidR="005F09CC" w:rsidRPr="00A73470" w:rsidRDefault="005F09CC" w:rsidP="005F0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F09CC" w:rsidRPr="001F5434" w:rsidRDefault="005F09CC" w:rsidP="005F09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(616)</w:t>
            </w:r>
          </w:p>
        </w:tc>
        <w:tc>
          <w:tcPr>
            <w:tcW w:w="270" w:type="dxa"/>
            <w:shd w:val="clear" w:color="auto" w:fill="auto"/>
          </w:tcPr>
          <w:p w:rsidR="005F09CC" w:rsidRPr="001F5434" w:rsidRDefault="005F09CC" w:rsidP="005F09C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5F09CC" w:rsidRPr="00544C7D" w:rsidRDefault="005F09CC" w:rsidP="005F09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F09CC" w:rsidRPr="00544C7D" w:rsidRDefault="005F09CC" w:rsidP="005F09C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F09CC" w:rsidRPr="005F09CC" w:rsidRDefault="005F09CC" w:rsidP="005F09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0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(649)</w:t>
            </w:r>
          </w:p>
        </w:tc>
      </w:tr>
      <w:tr w:rsidR="005F09CC" w:rsidRPr="005F09CC" w:rsidTr="00A87CAD">
        <w:trPr>
          <w:trHeight w:val="334"/>
        </w:trPr>
        <w:tc>
          <w:tcPr>
            <w:tcW w:w="3330" w:type="dxa"/>
          </w:tcPr>
          <w:p w:rsidR="005F09CC" w:rsidRPr="00544C7D" w:rsidRDefault="005F09CC" w:rsidP="005F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09CC" w:rsidRPr="00A73470" w:rsidRDefault="005F09CC" w:rsidP="005F09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(3,694)</w:t>
            </w:r>
          </w:p>
        </w:tc>
        <w:tc>
          <w:tcPr>
            <w:tcW w:w="270" w:type="dxa"/>
            <w:shd w:val="clear" w:color="auto" w:fill="auto"/>
          </w:tcPr>
          <w:p w:rsidR="005F09CC" w:rsidRPr="00A73470" w:rsidRDefault="005F09CC" w:rsidP="005F0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09CC" w:rsidRPr="001F5434" w:rsidRDefault="005F09CC" w:rsidP="005F09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2,971</w:t>
            </w:r>
          </w:p>
        </w:tc>
        <w:tc>
          <w:tcPr>
            <w:tcW w:w="270" w:type="dxa"/>
            <w:shd w:val="clear" w:color="auto" w:fill="auto"/>
          </w:tcPr>
          <w:p w:rsidR="005F09CC" w:rsidRPr="00A87CAD" w:rsidRDefault="005F09CC" w:rsidP="005F09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09CC" w:rsidRPr="005F09CC" w:rsidRDefault="005F09CC" w:rsidP="005F09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09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F09CC" w:rsidRPr="005F09CC" w:rsidRDefault="005F09CC" w:rsidP="005F09C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09CC" w:rsidRPr="005F09CC" w:rsidRDefault="005F09CC" w:rsidP="005F09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09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(723)</w:t>
            </w:r>
          </w:p>
        </w:tc>
      </w:tr>
      <w:tr w:rsidR="003B417F" w:rsidRPr="00544C7D" w:rsidTr="00DB43D6">
        <w:trPr>
          <w:trHeight w:val="197"/>
        </w:trPr>
        <w:tc>
          <w:tcPr>
            <w:tcW w:w="3330" w:type="dxa"/>
          </w:tcPr>
          <w:p w:rsidR="003B417F" w:rsidRPr="001113BC" w:rsidRDefault="003B417F" w:rsidP="0011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3B417F" w:rsidRPr="001113BC" w:rsidRDefault="003B417F" w:rsidP="0011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7" w:right="-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3B417F" w:rsidRPr="001113BC" w:rsidRDefault="003B417F" w:rsidP="001113BC">
            <w:pPr>
              <w:pStyle w:val="acctfourfigures"/>
              <w:tabs>
                <w:tab w:val="clear" w:pos="765"/>
                <w:tab w:val="decimal" w:pos="1044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5F09CC" w:rsidRPr="005F09CC" w:rsidTr="004C4DE8">
        <w:trPr>
          <w:trHeight w:val="407"/>
        </w:trPr>
        <w:tc>
          <w:tcPr>
            <w:tcW w:w="3330" w:type="dxa"/>
          </w:tcPr>
          <w:p w:rsidR="005F09CC" w:rsidRPr="00544C7D" w:rsidRDefault="005F09CC" w:rsidP="005F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F09CC" w:rsidRPr="00A73470" w:rsidRDefault="005F09CC" w:rsidP="005F09C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112,998</w:t>
            </w:r>
          </w:p>
        </w:tc>
        <w:tc>
          <w:tcPr>
            <w:tcW w:w="270" w:type="dxa"/>
            <w:shd w:val="clear" w:color="auto" w:fill="auto"/>
          </w:tcPr>
          <w:p w:rsidR="005F09CC" w:rsidRPr="00A73470" w:rsidRDefault="005F09CC" w:rsidP="005F0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F09CC" w:rsidRPr="00544C7D" w:rsidRDefault="005F09CC" w:rsidP="005F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(26,663)</w:t>
            </w:r>
          </w:p>
        </w:tc>
        <w:tc>
          <w:tcPr>
            <w:tcW w:w="270" w:type="dxa"/>
            <w:shd w:val="clear" w:color="auto" w:fill="auto"/>
          </w:tcPr>
          <w:p w:rsidR="005F09CC" w:rsidRPr="00544C7D" w:rsidRDefault="005F09CC" w:rsidP="005F0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5F09CC" w:rsidRPr="003B417F" w:rsidRDefault="005F09CC" w:rsidP="005F09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4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5F09CC" w:rsidRPr="00544C7D" w:rsidRDefault="005F09CC" w:rsidP="005F09C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5F09CC" w:rsidRPr="00544C7D" w:rsidRDefault="005F09CC" w:rsidP="005F09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86,363</w:t>
            </w:r>
          </w:p>
        </w:tc>
      </w:tr>
    </w:tbl>
    <w:p w:rsidR="00460584" w:rsidRPr="001113BC" w:rsidRDefault="00460584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800D09" w:rsidRPr="00732998" w:rsidTr="004C4DE8">
        <w:trPr>
          <w:trHeight w:val="139"/>
          <w:tblHeader/>
        </w:trPr>
        <w:tc>
          <w:tcPr>
            <w:tcW w:w="3330" w:type="dxa"/>
          </w:tcPr>
          <w:p w:rsidR="00800D09" w:rsidRPr="00CB16A0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C218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D09" w:rsidRPr="00732998" w:rsidTr="004C4DE8">
        <w:trPr>
          <w:trHeight w:val="139"/>
          <w:tblHeader/>
        </w:trPr>
        <w:tc>
          <w:tcPr>
            <w:tcW w:w="3330" w:type="dxa"/>
          </w:tcPr>
          <w:p w:rsidR="00800D09" w:rsidRPr="00CB16A0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CB16A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800D09" w:rsidRPr="00CB16A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C21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74D5" w:rsidRPr="00FC2181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="00A229F9" w:rsidRPr="00FC21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FC218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C21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800D09" w:rsidRPr="00CB16A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800D09" w:rsidRPr="00CB16A0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0D09" w:rsidRPr="00732998" w:rsidTr="004C4DE8">
        <w:trPr>
          <w:trHeight w:val="784"/>
          <w:tblHeader/>
        </w:trPr>
        <w:tc>
          <w:tcPr>
            <w:tcW w:w="3330" w:type="dxa"/>
          </w:tcPr>
          <w:p w:rsidR="00800D09" w:rsidRPr="00CB16A0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0742DD" w:rsidRPr="00FC2181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FC21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FC2181" w:rsidRDefault="00460584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0BAD" w:rsidRPr="00FC2181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E0BAD" w:rsidRPr="00FC2181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C21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</w:t>
            </w: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</w:p>
          <w:p w:rsidR="00800D09" w:rsidRPr="00FC2181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00D09" w:rsidRPr="00732998" w:rsidTr="004C4DE8">
        <w:trPr>
          <w:trHeight w:val="227"/>
          <w:tblHeader/>
        </w:trPr>
        <w:tc>
          <w:tcPr>
            <w:tcW w:w="3330" w:type="dxa"/>
          </w:tcPr>
          <w:p w:rsidR="00800D09" w:rsidRPr="00CB16A0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21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732998" w:rsidTr="004C4DE8">
        <w:trPr>
          <w:trHeight w:val="139"/>
        </w:trPr>
        <w:tc>
          <w:tcPr>
            <w:tcW w:w="3330" w:type="dxa"/>
          </w:tcPr>
          <w:p w:rsidR="00800D09" w:rsidRPr="00FC2181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460584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800D09" w:rsidRPr="00CB16A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:rsidR="00800D09" w:rsidRPr="00CB16A0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CB16A0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</w:tcPr>
          <w:p w:rsidR="00800D09" w:rsidRPr="00CB16A0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CB16A0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:rsidR="00800D09" w:rsidRPr="00CB16A0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460584" w:rsidRPr="00732998" w:rsidTr="004C4DE8">
        <w:trPr>
          <w:trHeight w:val="139"/>
        </w:trPr>
        <w:tc>
          <w:tcPr>
            <w:tcW w:w="3330" w:type="dxa"/>
          </w:tcPr>
          <w:p w:rsidR="00460584" w:rsidRPr="00594B3A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7755CD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</w:t>
            </w:r>
            <w:r w:rsidR="007C5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A87CAD" w:rsidRDefault="007755CD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A87CAD" w:rsidRDefault="00460584" w:rsidP="00460584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594B3A" w:rsidRDefault="007755CD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6,32</w:t>
            </w:r>
            <w:r w:rsidR="007C5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60584" w:rsidRPr="00732998" w:rsidTr="004C4DE8">
        <w:trPr>
          <w:trHeight w:val="348"/>
        </w:trPr>
        <w:tc>
          <w:tcPr>
            <w:tcW w:w="3330" w:type="dxa"/>
          </w:tcPr>
          <w:p w:rsidR="00460584" w:rsidRPr="00594B3A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15,036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7755CD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594B3A" w:rsidRDefault="007755CD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594B3A" w:rsidRDefault="007755CD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15,206</w:t>
            </w:r>
          </w:p>
        </w:tc>
      </w:tr>
      <w:tr w:rsidR="00460584" w:rsidRPr="00732998" w:rsidTr="004C4DE8">
        <w:trPr>
          <w:trHeight w:val="348"/>
        </w:trPr>
        <w:tc>
          <w:tcPr>
            <w:tcW w:w="3330" w:type="dxa"/>
          </w:tcPr>
          <w:p w:rsidR="00460584" w:rsidRPr="00594B3A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7755CD" w:rsidP="00460584">
            <w:pPr>
              <w:pStyle w:val="acctfourfigures"/>
              <w:tabs>
                <w:tab w:val="clear" w:pos="765"/>
              </w:tabs>
              <w:spacing w:line="240" w:lineRule="atLeas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A87CAD" w:rsidRDefault="007755CD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A87CAD" w:rsidRDefault="00460584" w:rsidP="00460584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594B3A" w:rsidRDefault="007755CD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</w:tr>
      <w:tr w:rsidR="00460584" w:rsidRPr="00732998" w:rsidTr="002A69D9">
        <w:trPr>
          <w:trHeight w:val="334"/>
        </w:trPr>
        <w:tc>
          <w:tcPr>
            <w:tcW w:w="3330" w:type="dxa"/>
          </w:tcPr>
          <w:p w:rsidR="00460584" w:rsidRPr="00685137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1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685137" w:rsidRDefault="00A46FCB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(538</w:t>
            </w:r>
            <w:r w:rsidR="007755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685137" w:rsidRDefault="00A46FCB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1,527</w:t>
            </w:r>
          </w:p>
        </w:tc>
      </w:tr>
      <w:tr w:rsidR="00460584" w:rsidRPr="00732998" w:rsidTr="002A69D9">
        <w:trPr>
          <w:trHeight w:val="334"/>
        </w:trPr>
        <w:tc>
          <w:tcPr>
            <w:tcW w:w="3330" w:type="dxa"/>
          </w:tcPr>
          <w:p w:rsidR="00460584" w:rsidRPr="00A7347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(481)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460584" w:rsidRPr="00732998" w:rsidTr="004C4DE8">
        <w:trPr>
          <w:trHeight w:val="348"/>
        </w:trPr>
        <w:tc>
          <w:tcPr>
            <w:tcW w:w="3330" w:type="dxa"/>
          </w:tcPr>
          <w:p w:rsidR="00460584" w:rsidRPr="00594B3A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26,567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594B3A" w:rsidRDefault="000776AF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</w:t>
            </w:r>
            <w:r w:rsidR="007C5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7755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460584" w:rsidRPr="00A87CAD" w:rsidRDefault="007755CD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A87CAD" w:rsidRDefault="00460584" w:rsidP="00460584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60584" w:rsidRPr="00594B3A" w:rsidRDefault="007C59EA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17,139</w:t>
            </w:r>
          </w:p>
        </w:tc>
      </w:tr>
      <w:tr w:rsidR="00460584" w:rsidRPr="00732998" w:rsidTr="004C4DE8">
        <w:trPr>
          <w:trHeight w:val="348"/>
        </w:trPr>
        <w:tc>
          <w:tcPr>
            <w:tcW w:w="3330" w:type="dxa"/>
          </w:tcPr>
          <w:p w:rsidR="00460584" w:rsidRPr="00FC2181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685137" w:rsidRDefault="0088442A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(4,942</w:t>
            </w:r>
            <w:r w:rsidR="00775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685137" w:rsidRDefault="0088442A" w:rsidP="00A46FC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62,932</w:t>
            </w:r>
          </w:p>
        </w:tc>
      </w:tr>
      <w:tr w:rsidR="00460584" w:rsidRPr="00732998" w:rsidTr="00460584">
        <w:trPr>
          <w:trHeight w:val="334"/>
        </w:trPr>
        <w:tc>
          <w:tcPr>
            <w:tcW w:w="3330" w:type="dxa"/>
          </w:tcPr>
          <w:p w:rsidR="00460584" w:rsidRPr="00FC2181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21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460584" w:rsidRPr="00CB16A0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CB16A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CB16A0" w:rsidRDefault="00460584" w:rsidP="0046058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CB16A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CB16A0" w:rsidRDefault="00460584" w:rsidP="00460584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CB16A0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CB16A0" w:rsidRDefault="00460584" w:rsidP="004605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460584" w:rsidRPr="00732998" w:rsidTr="00460584">
        <w:trPr>
          <w:trHeight w:val="334"/>
        </w:trPr>
        <w:tc>
          <w:tcPr>
            <w:tcW w:w="3330" w:type="dxa"/>
          </w:tcPr>
          <w:p w:rsidR="00460584" w:rsidRPr="00685137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513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(376)</w:t>
            </w:r>
          </w:p>
        </w:tc>
      </w:tr>
      <w:tr w:rsidR="00460584" w:rsidRPr="00732998" w:rsidTr="00DB43D6">
        <w:trPr>
          <w:trHeight w:val="161"/>
        </w:trPr>
        <w:tc>
          <w:tcPr>
            <w:tcW w:w="3330" w:type="dxa"/>
          </w:tcPr>
          <w:p w:rsidR="00460584" w:rsidRPr="00460584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60584" w:rsidRPr="00460584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460584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460584" w:rsidRPr="00460584" w:rsidRDefault="00460584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460584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460584" w:rsidRPr="00460584" w:rsidRDefault="00460584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0584" w:rsidRPr="00732998" w:rsidTr="004C4DE8">
        <w:trPr>
          <w:trHeight w:val="334"/>
        </w:trPr>
        <w:tc>
          <w:tcPr>
            <w:tcW w:w="3330" w:type="dxa"/>
          </w:tcPr>
          <w:p w:rsidR="00460584" w:rsidRPr="00685137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51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460584" w:rsidRPr="00A73470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685137" w:rsidRDefault="000776AF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(5,318</w:t>
            </w:r>
            <w:r w:rsidR="00775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460584" w:rsidRPr="00685137" w:rsidRDefault="007755CD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60584" w:rsidRPr="00685137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0584" w:rsidRPr="00685137" w:rsidRDefault="000776AF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62,556</w:t>
            </w:r>
          </w:p>
        </w:tc>
      </w:tr>
    </w:tbl>
    <w:p w:rsidR="008F75FD" w:rsidRDefault="008F75FD" w:rsidP="00800D0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0F773A" w:rsidRPr="00CB16A0" w:rsidTr="002A69D9">
        <w:trPr>
          <w:trHeight w:val="139"/>
          <w:tblHeader/>
        </w:trPr>
        <w:tc>
          <w:tcPr>
            <w:tcW w:w="3330" w:type="dxa"/>
          </w:tcPr>
          <w:p w:rsidR="000F773A" w:rsidRPr="00A73470" w:rsidRDefault="000F773A" w:rsidP="002A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73A" w:rsidRPr="00CB16A0" w:rsidTr="002A69D9">
        <w:trPr>
          <w:trHeight w:val="139"/>
          <w:tblHeader/>
        </w:trPr>
        <w:tc>
          <w:tcPr>
            <w:tcW w:w="3330" w:type="dxa"/>
          </w:tcPr>
          <w:p w:rsidR="000F773A" w:rsidRPr="00A73470" w:rsidRDefault="000F773A" w:rsidP="002A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734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A7347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773A" w:rsidRPr="00CB16A0" w:rsidTr="002A69D9">
        <w:trPr>
          <w:trHeight w:val="784"/>
          <w:tblHeader/>
        </w:trPr>
        <w:tc>
          <w:tcPr>
            <w:tcW w:w="3330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</w:p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0F773A" w:rsidRPr="00FC2181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C21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</w:t>
            </w:r>
            <w:r w:rsidRPr="00FC21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</w:p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0F773A" w:rsidRPr="00CB16A0" w:rsidTr="002A69D9">
        <w:trPr>
          <w:trHeight w:val="139"/>
          <w:tblHeader/>
        </w:trPr>
        <w:tc>
          <w:tcPr>
            <w:tcW w:w="3330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73A" w:rsidRPr="00CB16A0" w:rsidTr="002A69D9">
        <w:trPr>
          <w:trHeight w:val="139"/>
        </w:trPr>
        <w:tc>
          <w:tcPr>
            <w:tcW w:w="3330" w:type="dxa"/>
          </w:tcPr>
          <w:p w:rsidR="000F773A" w:rsidRPr="00A73470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0F773A" w:rsidRPr="00A73470" w:rsidRDefault="000F773A" w:rsidP="002A69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C04E0" w:rsidRPr="00CB16A0" w:rsidTr="002A69D9">
        <w:trPr>
          <w:trHeight w:val="139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4,088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(3,99</w:t>
            </w: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7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BC04E0" w:rsidRPr="00A87CAD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C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A87CAD" w:rsidRDefault="00BC04E0" w:rsidP="00BC04E0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</w:tr>
      <w:tr w:rsidR="00BC04E0" w:rsidRPr="00CB16A0" w:rsidTr="002A69D9">
        <w:trPr>
          <w:trHeight w:val="348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14,229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14,734</w:t>
            </w:r>
          </w:p>
        </w:tc>
      </w:tr>
      <w:tr w:rsidR="00BC04E0" w:rsidRPr="00CB16A0" w:rsidTr="002A69D9">
        <w:trPr>
          <w:trHeight w:val="334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</w:tabs>
              <w:spacing w:line="240" w:lineRule="atLeas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BC04E0" w:rsidRPr="00A87CAD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C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A87CAD" w:rsidRDefault="00BC04E0" w:rsidP="00BC04E0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</w:tr>
      <w:tr w:rsidR="00BC04E0" w:rsidRPr="00CB16A0" w:rsidTr="002A69D9">
        <w:trPr>
          <w:trHeight w:val="334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84,494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(27,163)</w:t>
            </w:r>
          </w:p>
        </w:tc>
        <w:tc>
          <w:tcPr>
            <w:tcW w:w="270" w:type="dxa"/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BC04E0" w:rsidRPr="00A87CAD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C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A87CAD" w:rsidRDefault="00BC04E0" w:rsidP="00BC04E0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C04E0" w:rsidRPr="00594B3A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4B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57,331</w:t>
            </w:r>
          </w:p>
        </w:tc>
      </w:tr>
      <w:tr w:rsidR="00BC04E0" w:rsidRPr="00CB16A0" w:rsidTr="002A69D9">
        <w:trPr>
          <w:trHeight w:val="334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125,390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51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6851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51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3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94,738</w:t>
            </w:r>
          </w:p>
        </w:tc>
      </w:tr>
      <w:tr w:rsidR="00BC04E0" w:rsidRPr="00CB16A0" w:rsidTr="002A69D9">
        <w:trPr>
          <w:trHeight w:val="334"/>
        </w:trPr>
        <w:tc>
          <w:tcPr>
            <w:tcW w:w="3330" w:type="dxa"/>
          </w:tcPr>
          <w:p w:rsidR="00BC04E0" w:rsidRPr="00C2252E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04E0" w:rsidRPr="00CB16A0" w:rsidTr="002A69D9">
        <w:trPr>
          <w:trHeight w:val="334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(3,661)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51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(83)</w:t>
            </w:r>
          </w:p>
        </w:tc>
      </w:tr>
      <w:tr w:rsidR="00BC04E0" w:rsidRPr="00CB16A0" w:rsidTr="002A69D9">
        <w:trPr>
          <w:trHeight w:val="334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51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(616)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(649)</w:t>
            </w:r>
          </w:p>
        </w:tc>
      </w:tr>
      <w:tr w:rsidR="00BC04E0" w:rsidRPr="00CB16A0" w:rsidTr="002A69D9">
        <w:trPr>
          <w:trHeight w:val="334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(3,694)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2,962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(732)</w:t>
            </w:r>
          </w:p>
        </w:tc>
      </w:tr>
      <w:tr w:rsidR="00BC04E0" w:rsidRPr="008A007B" w:rsidTr="002A69D9">
        <w:trPr>
          <w:trHeight w:val="334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BC04E0" w:rsidRPr="004C4DE8" w:rsidRDefault="00BC04E0" w:rsidP="00BC04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BC04E0" w:rsidRPr="004C4DE8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C04E0" w:rsidRPr="004C4DE8" w:rsidRDefault="00BC04E0" w:rsidP="00BC04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BC04E0" w:rsidRPr="004C4DE8" w:rsidRDefault="00BC04E0" w:rsidP="00BC04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4E0" w:rsidRPr="00CB16A0" w:rsidTr="002A69D9">
        <w:trPr>
          <w:trHeight w:val="334"/>
        </w:trPr>
        <w:tc>
          <w:tcPr>
            <w:tcW w:w="3330" w:type="dxa"/>
          </w:tcPr>
          <w:p w:rsidR="00BC04E0" w:rsidRPr="00A73470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121,696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(27,718)</w:t>
            </w:r>
          </w:p>
        </w:tc>
        <w:tc>
          <w:tcPr>
            <w:tcW w:w="270" w:type="dxa"/>
            <w:shd w:val="clear" w:color="auto" w:fill="auto"/>
          </w:tcPr>
          <w:p w:rsidR="00BC04E0" w:rsidRPr="00A73470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BC04E0" w:rsidRPr="00685137" w:rsidRDefault="00BC04E0" w:rsidP="00BC04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94,006</w:t>
            </w:r>
          </w:p>
        </w:tc>
      </w:tr>
    </w:tbl>
    <w:p w:rsidR="000F773A" w:rsidRPr="004C4DE8" w:rsidRDefault="000F773A" w:rsidP="00800D09">
      <w:pPr>
        <w:rPr>
          <w:rFonts w:asciiTheme="majorBidi" w:hAnsiTheme="majorBidi" w:cstheme="majorBidi"/>
          <w:sz w:val="28"/>
          <w:szCs w:val="28"/>
          <w:cs/>
        </w:rPr>
      </w:pPr>
    </w:p>
    <w:p w:rsidR="000F773A" w:rsidRDefault="000F773A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1E8C">
        <w:rPr>
          <w:rFonts w:asciiTheme="majorBidi" w:hAnsiTheme="majorBidi" w:cstheme="majorBidi"/>
          <w:sz w:val="30"/>
          <w:szCs w:val="30"/>
          <w:cs/>
        </w:rPr>
        <w:lastRenderedPageBreak/>
        <w:t>ขาดทุนทางภาษีจะสิ้นอายุในระหว่างปี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21E8C">
        <w:rPr>
          <w:rFonts w:asciiTheme="majorBidi" w:hAnsiTheme="majorBidi" w:cstheme="majorBidi"/>
          <w:sz w:val="30"/>
          <w:szCs w:val="30"/>
        </w:rPr>
        <w:t xml:space="preserve">2563 </w:t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กลุ่มบริษัทได้รับรู้ผลขาดทุนทางภาษีเป็นสินทรัพย์ภาษีเงินได้</w:t>
      </w:r>
      <w:r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D21E8C">
        <w:rPr>
          <w:rFonts w:asciiTheme="majorBidi" w:hAnsiTheme="majorBidi" w:cstheme="majorBidi"/>
          <w:sz w:val="30"/>
          <w:szCs w:val="30"/>
        </w:rPr>
        <w:t xml:space="preserve"> 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โดยฝ่าย</w:t>
      </w:r>
      <w:r w:rsidRPr="005A2338">
        <w:rPr>
          <w:rFonts w:ascii="Angsana New" w:hAnsi="Angsana New" w:hint="cs"/>
          <w:spacing w:val="-4"/>
          <w:sz w:val="30"/>
          <w:szCs w:val="30"/>
          <w:cs/>
        </w:rPr>
        <w:t>บริหาร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ได้มีการกำหนดแผนธุรกิจเพื่อลดผลขาดทุนดังกล่าวและเพิ่มประสิทธิภาพในการดำเนินงานให้มากขึ้น</w:t>
      </w:r>
      <w:r w:rsidRPr="00D21E8C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ซึ่งเป็นไปตามแผนธุรกิจของกลุ่มบริษัทที่กำไรจากการดำเนินงานของกลุ่มบริษัทจะเพิ่มขึ้นในอนาคต</w:t>
      </w:r>
    </w:p>
    <w:p w:rsidR="00DD19D8" w:rsidRPr="00D21E8C" w:rsidRDefault="00DD19D8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E0327" w:rsidRPr="00D21E8C" w:rsidRDefault="00800D09" w:rsidP="004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</w:t>
      </w:r>
      <w:r w:rsidR="002E0327" w:rsidRPr="00D21E8C">
        <w:rPr>
          <w:rFonts w:ascii="Angsana New" w:hAnsi="Angsana New"/>
          <w:sz w:val="30"/>
          <w:szCs w:val="30"/>
          <w:cs/>
        </w:rPr>
        <w:t>นทรัพย์ภาษีเงินได้</w:t>
      </w:r>
      <w:r w:rsidR="004868D4">
        <w:rPr>
          <w:rFonts w:ascii="Angsana New" w:hAnsi="Angsana New"/>
          <w:sz w:val="30"/>
          <w:szCs w:val="30"/>
          <w:cs/>
        </w:rPr>
        <w:t>รอการตัดบัญชีที่ยังไม่ได้รับรู้</w:t>
      </w:r>
      <w:r w:rsidR="004868D4">
        <w:rPr>
          <w:rFonts w:ascii="Angsana New" w:hAnsi="Angsana New"/>
          <w:sz w:val="30"/>
          <w:szCs w:val="30"/>
        </w:rPr>
        <w:t xml:space="preserve"> </w:t>
      </w:r>
      <w:r w:rsidR="004868D4">
        <w:rPr>
          <w:rFonts w:ascii="Angsana New" w:hAnsi="Angsana New" w:hint="cs"/>
          <w:sz w:val="30"/>
          <w:szCs w:val="30"/>
          <w:cs/>
        </w:rPr>
        <w:t>มี</w:t>
      </w:r>
      <w:r w:rsidR="003D525A">
        <w:rPr>
          <w:rFonts w:ascii="Angsana New" w:hAnsi="Angsana New" w:hint="cs"/>
          <w:sz w:val="30"/>
          <w:szCs w:val="30"/>
          <w:cs/>
        </w:rPr>
        <w:t>ดัง</w:t>
      </w:r>
      <w:r w:rsidR="002E0327" w:rsidRPr="00D21E8C">
        <w:rPr>
          <w:rFonts w:ascii="Angsana New" w:hAnsi="Angsana New"/>
          <w:sz w:val="30"/>
          <w:szCs w:val="30"/>
          <w:cs/>
        </w:rPr>
        <w:t>นี้</w:t>
      </w:r>
      <w:r w:rsidR="002E0327" w:rsidRPr="00D21E8C">
        <w:rPr>
          <w:rFonts w:ascii="Angsana New" w:hAnsi="Angsana New"/>
          <w:sz w:val="30"/>
          <w:szCs w:val="30"/>
        </w:rPr>
        <w:t xml:space="preserve">  </w:t>
      </w:r>
    </w:p>
    <w:p w:rsidR="00383EF5" w:rsidRPr="000829F2" w:rsidRDefault="00383EF5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35" w:type="dxa"/>
        <w:tblInd w:w="450" w:type="dxa"/>
        <w:tblLook w:val="01E0" w:firstRow="1" w:lastRow="1" w:firstColumn="1" w:lastColumn="1" w:noHBand="0" w:noVBand="0"/>
      </w:tblPr>
      <w:tblGrid>
        <w:gridCol w:w="3780"/>
        <w:gridCol w:w="1125"/>
        <w:gridCol w:w="236"/>
        <w:gridCol w:w="1114"/>
        <w:gridCol w:w="279"/>
        <w:gridCol w:w="1179"/>
        <w:gridCol w:w="270"/>
        <w:gridCol w:w="1152"/>
      </w:tblGrid>
      <w:tr w:rsidR="002E0327" w:rsidRPr="00D21E8C" w:rsidTr="00251166">
        <w:tc>
          <w:tcPr>
            <w:tcW w:w="3780" w:type="dxa"/>
          </w:tcPr>
          <w:p w:rsidR="002E0327" w:rsidRPr="00D21E8C" w:rsidRDefault="002E03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475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:rsidR="002E0327" w:rsidRPr="00D21E8C" w:rsidRDefault="002E032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E122B" w:rsidRPr="00D21E8C" w:rsidTr="00251166">
        <w:tc>
          <w:tcPr>
            <w:tcW w:w="3780" w:type="dxa"/>
          </w:tcPr>
          <w:p w:rsidR="002E122B" w:rsidRPr="00D21E8C" w:rsidRDefault="002E122B" w:rsidP="002E122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5" w:type="dxa"/>
          </w:tcPr>
          <w:p w:rsidR="002E122B" w:rsidRPr="00025938" w:rsidRDefault="002E122B" w:rsidP="002E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5938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2E122B" w:rsidRPr="00D21E8C" w:rsidRDefault="002E122B" w:rsidP="002E122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14" w:type="dxa"/>
          </w:tcPr>
          <w:p w:rsidR="002E122B" w:rsidRPr="00F717F1" w:rsidRDefault="002E122B" w:rsidP="002E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:rsidR="002E122B" w:rsidRPr="00D21E8C" w:rsidRDefault="002E122B" w:rsidP="002E122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9" w:type="dxa"/>
          </w:tcPr>
          <w:p w:rsidR="002E122B" w:rsidRPr="00025938" w:rsidRDefault="002E122B" w:rsidP="002E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5938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E122B" w:rsidRPr="00D21E8C" w:rsidRDefault="002E122B" w:rsidP="002E122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2" w:type="dxa"/>
          </w:tcPr>
          <w:p w:rsidR="002E122B" w:rsidRPr="00F717F1" w:rsidRDefault="002E122B" w:rsidP="002E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0F773A" w:rsidRPr="00D21E8C" w:rsidTr="00251166">
        <w:tc>
          <w:tcPr>
            <w:tcW w:w="3780" w:type="dxa"/>
          </w:tcPr>
          <w:p w:rsidR="000F773A" w:rsidRPr="00D21E8C" w:rsidRDefault="000F773A" w:rsidP="000F773A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5" w:type="dxa"/>
            <w:hideMark/>
          </w:tcPr>
          <w:p w:rsidR="000F773A" w:rsidRPr="009C2CFB" w:rsidRDefault="000F773A" w:rsidP="000F773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36" w:type="dxa"/>
          </w:tcPr>
          <w:p w:rsidR="000F773A" w:rsidRPr="009C2CFB" w:rsidRDefault="000F773A" w:rsidP="000F773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hideMark/>
          </w:tcPr>
          <w:p w:rsidR="000F773A" w:rsidRPr="009C2CFB" w:rsidRDefault="000F773A" w:rsidP="000F773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279" w:type="dxa"/>
          </w:tcPr>
          <w:p w:rsidR="000F773A" w:rsidRPr="009C2CFB" w:rsidRDefault="000F773A" w:rsidP="000F773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9" w:type="dxa"/>
            <w:hideMark/>
          </w:tcPr>
          <w:p w:rsidR="000F773A" w:rsidRPr="009C2CFB" w:rsidRDefault="000F773A" w:rsidP="000F773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70" w:type="dxa"/>
          </w:tcPr>
          <w:p w:rsidR="000F773A" w:rsidRPr="009C2CFB" w:rsidRDefault="000F773A" w:rsidP="000F773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hideMark/>
          </w:tcPr>
          <w:p w:rsidR="000F773A" w:rsidRPr="009C2CFB" w:rsidRDefault="000F773A" w:rsidP="000F773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</w:tr>
      <w:tr w:rsidR="00013753" w:rsidRPr="00D21E8C" w:rsidTr="00251166">
        <w:tc>
          <w:tcPr>
            <w:tcW w:w="3780" w:type="dxa"/>
          </w:tcPr>
          <w:p w:rsidR="00013753" w:rsidRPr="00D21E8C" w:rsidRDefault="00013753" w:rsidP="0001375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355" w:type="dxa"/>
            <w:gridSpan w:val="7"/>
            <w:hideMark/>
          </w:tcPr>
          <w:p w:rsidR="00013753" w:rsidRPr="001B41B9" w:rsidRDefault="00013753" w:rsidP="0001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25A" w:rsidRPr="00D21E8C" w:rsidTr="003D525A">
        <w:trPr>
          <w:trHeight w:val="290"/>
        </w:trPr>
        <w:tc>
          <w:tcPr>
            <w:tcW w:w="3780" w:type="dxa"/>
            <w:shd w:val="clear" w:color="auto" w:fill="auto"/>
          </w:tcPr>
          <w:p w:rsidR="003D525A" w:rsidRPr="003D525A" w:rsidRDefault="003D525A" w:rsidP="004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3D525A">
              <w:rPr>
                <w:rFonts w:asciiTheme="majorBidi" w:hAnsiTheme="majorBidi" w:cstheme="majorBidi" w:hint="cs"/>
                <w:spacing w:val="-8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</w:tcPr>
          <w:p w:rsidR="003D525A" w:rsidRPr="00251166" w:rsidRDefault="003D525A" w:rsidP="00251166">
            <w:pPr>
              <w:pStyle w:val="acctfourfigures"/>
              <w:tabs>
                <w:tab w:val="clear" w:pos="765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D525A" w:rsidRPr="00D21E8C" w:rsidRDefault="003D525A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:rsidR="003D525A" w:rsidRPr="00251166" w:rsidRDefault="003D525A" w:rsidP="004C4DE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3D525A" w:rsidRPr="00D21E8C" w:rsidRDefault="003D525A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:rsidR="003D525A" w:rsidRDefault="003D525A" w:rsidP="0060208D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3D525A" w:rsidRPr="00D21E8C" w:rsidRDefault="003D525A" w:rsidP="0060208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:rsidR="003D525A" w:rsidRDefault="003D525A" w:rsidP="0060208D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F773A" w:rsidRPr="00D21E8C" w:rsidTr="00251166">
        <w:trPr>
          <w:trHeight w:val="290"/>
        </w:trPr>
        <w:tc>
          <w:tcPr>
            <w:tcW w:w="3780" w:type="dxa"/>
            <w:shd w:val="clear" w:color="auto" w:fill="auto"/>
            <w:hideMark/>
          </w:tcPr>
          <w:p w:rsidR="000F773A" w:rsidRPr="00D21E8C" w:rsidRDefault="004868D4" w:rsidP="004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</w:t>
            </w:r>
            <w:r w:rsidRPr="003D525A">
              <w:rPr>
                <w:rFonts w:asciiTheme="majorBidi" w:hAnsiTheme="majorBidi" w:cstheme="majorBidi" w:hint="cs"/>
                <w:spacing w:val="-8"/>
                <w:sz w:val="29"/>
                <w:szCs w:val="29"/>
                <w:cs/>
              </w:rPr>
              <w:t>ที่ยังไม่ได้รับรู้</w:t>
            </w:r>
            <w:r w:rsidR="000F773A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เกิดจาก</w:t>
            </w:r>
            <w:r w:rsidR="000F773A" w:rsidRPr="004C4DE8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F773A" w:rsidRPr="00251166" w:rsidRDefault="001051EF" w:rsidP="007C59EA">
            <w:pPr>
              <w:pStyle w:val="acctfourfigures"/>
              <w:tabs>
                <w:tab w:val="clear" w:pos="765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C5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5,187</w:t>
            </w:r>
          </w:p>
        </w:tc>
        <w:tc>
          <w:tcPr>
            <w:tcW w:w="236" w:type="dxa"/>
            <w:shd w:val="clear" w:color="auto" w:fill="auto"/>
          </w:tcPr>
          <w:p w:rsidR="000F773A" w:rsidRPr="00D21E8C" w:rsidRDefault="000F773A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F773A" w:rsidRPr="00A73470" w:rsidRDefault="000F773A" w:rsidP="000F77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53,030</w:t>
            </w:r>
          </w:p>
        </w:tc>
        <w:tc>
          <w:tcPr>
            <w:tcW w:w="279" w:type="dxa"/>
            <w:shd w:val="clear" w:color="auto" w:fill="auto"/>
          </w:tcPr>
          <w:p w:rsidR="000F773A" w:rsidRPr="00A73470" w:rsidRDefault="000F773A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F773A" w:rsidRPr="00D21E8C" w:rsidRDefault="001051EF" w:rsidP="000F773A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773A" w:rsidRPr="00D21E8C" w:rsidRDefault="000F773A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F773A" w:rsidRPr="00D21E8C" w:rsidRDefault="000F773A" w:rsidP="000F773A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:rsidR="008E424F" w:rsidRPr="004749BB" w:rsidRDefault="008E424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F09CC" w:rsidRPr="00086681" w:rsidRDefault="005F09CC" w:rsidP="005F0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86681">
        <w:rPr>
          <w:rFonts w:ascii="Angsana New" w:hAnsi="Angsana New"/>
          <w:spacing w:val="-4"/>
          <w:sz w:val="30"/>
          <w:szCs w:val="30"/>
          <w:cs/>
        </w:rPr>
        <w:t>ขาดทุนทางภาษี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>ข้างต้นของบริษัทย่อย</w:t>
      </w:r>
      <w:r w:rsidRPr="00086681">
        <w:rPr>
          <w:rFonts w:ascii="Angsana New" w:hAnsi="Angsana New"/>
          <w:spacing w:val="-4"/>
          <w:sz w:val="30"/>
          <w:szCs w:val="30"/>
          <w:cs/>
        </w:rPr>
        <w:t>จะสิ้นอายุ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Pr="00086681">
        <w:rPr>
          <w:rFonts w:ascii="Angsana New" w:hAnsi="Angsana New"/>
          <w:spacing w:val="-4"/>
          <w:sz w:val="30"/>
          <w:szCs w:val="30"/>
          <w:cs/>
        </w:rPr>
        <w:t>ปี</w:t>
      </w:r>
      <w:r w:rsidRPr="00086681">
        <w:rPr>
          <w:rFonts w:ascii="Angsana New" w:hAnsi="Angsana New"/>
          <w:spacing w:val="-4"/>
          <w:sz w:val="30"/>
          <w:szCs w:val="30"/>
        </w:rPr>
        <w:t xml:space="preserve"> 2561 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 xml:space="preserve">ถึง </w:t>
      </w:r>
      <w:r w:rsidR="007C59EA">
        <w:rPr>
          <w:rFonts w:ascii="Angsana New" w:hAnsi="Angsana New"/>
          <w:spacing w:val="-4"/>
          <w:sz w:val="30"/>
          <w:szCs w:val="30"/>
        </w:rPr>
        <w:t>2566</w:t>
      </w:r>
      <w:r w:rsidRPr="00086681">
        <w:rPr>
          <w:rFonts w:ascii="Angsana New" w:hAnsi="Angsana New"/>
          <w:spacing w:val="-4"/>
          <w:sz w:val="30"/>
          <w:szCs w:val="30"/>
        </w:rPr>
        <w:t xml:space="preserve"> 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086681">
        <w:rPr>
          <w:rFonts w:ascii="Angsana New" w:hAnsi="Angsana New"/>
          <w:spacing w:val="-4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086681">
        <w:rPr>
          <w:rFonts w:ascii="Angsana New" w:hAnsi="Angsana New"/>
          <w:spacing w:val="-4"/>
          <w:sz w:val="30"/>
          <w:szCs w:val="30"/>
          <w:cs/>
        </w:rPr>
        <w:t>บริษัทจะมีกำไรทางภาษีเพียงพอ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086681">
        <w:rPr>
          <w:rFonts w:ascii="Angsana New" w:hAnsi="Angsana New"/>
          <w:spacing w:val="-4"/>
          <w:sz w:val="30"/>
          <w:szCs w:val="30"/>
          <w:cs/>
        </w:rPr>
        <w:t>ที่จะใช้ประโยชน์ทางภาษีดังกล่าว</w:t>
      </w:r>
    </w:p>
    <w:p w:rsidR="0047347B" w:rsidRPr="00251166" w:rsidRDefault="004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77D76" w:rsidRPr="00314A07" w:rsidRDefault="00DE6930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14A07">
        <w:rPr>
          <w:rFonts w:ascii="Angsana New" w:hAnsi="Angsana New"/>
          <w:b/>
          <w:bCs/>
          <w:sz w:val="30"/>
          <w:szCs w:val="30"/>
          <w:cs/>
        </w:rPr>
        <w:t>เจ้าหนี้การค้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า</w:t>
      </w:r>
    </w:p>
    <w:p w:rsidR="00977D76" w:rsidRPr="001850C2" w:rsidRDefault="00977D76" w:rsidP="002B68D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0"/>
        <w:gridCol w:w="1012"/>
        <w:gridCol w:w="1100"/>
        <w:gridCol w:w="270"/>
        <w:gridCol w:w="1168"/>
        <w:gridCol w:w="270"/>
        <w:gridCol w:w="1171"/>
        <w:gridCol w:w="270"/>
        <w:gridCol w:w="1149"/>
      </w:tblGrid>
      <w:tr w:rsidR="00CE0394" w:rsidRPr="001B41B9" w:rsidTr="00251166">
        <w:tc>
          <w:tcPr>
            <w:tcW w:w="1509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26814" w:rsidRPr="0073248C" w:rsidTr="00987F97">
        <w:tc>
          <w:tcPr>
            <w:tcW w:w="1509" w:type="pct"/>
          </w:tcPr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0E127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</w:t>
            </w:r>
            <w:r w:rsidRPr="0073248C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  <w:p w:rsidR="00F26814" w:rsidRPr="0073248C" w:rsidRDefault="000E1277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F26814" w:rsidRPr="0073248C" w:rsidRDefault="00F26814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0E1277" w:rsidRPr="0073248C" w:rsidRDefault="000E1277" w:rsidP="000E1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</w:t>
            </w:r>
            <w:r w:rsidRPr="0073248C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  <w:p w:rsidR="00F26814" w:rsidRPr="0073248C" w:rsidRDefault="000E1277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F26814" w:rsidRPr="0073248C" w:rsidRDefault="00F26814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00D09" w:rsidRPr="001B41B9" w:rsidTr="00251166">
        <w:tc>
          <w:tcPr>
            <w:tcW w:w="1509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0" w:type="pct"/>
            <w:gridSpan w:val="7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73A" w:rsidRPr="001B41B9" w:rsidTr="00987F97">
        <w:tc>
          <w:tcPr>
            <w:tcW w:w="1509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1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9" w:type="pct"/>
            <w:shd w:val="clear" w:color="auto" w:fill="auto"/>
          </w:tcPr>
          <w:p w:rsidR="000F773A" w:rsidRPr="00987F97" w:rsidRDefault="00E26501" w:rsidP="0079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4,678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0F773A" w:rsidRPr="00A97446" w:rsidRDefault="000F773A" w:rsidP="000F773A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9,854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0F773A" w:rsidRPr="00987F97" w:rsidRDefault="00E26501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6,701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0F773A" w:rsidRPr="00A97446" w:rsidRDefault="000F773A" w:rsidP="000F773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7,768                         </w:t>
            </w:r>
          </w:p>
        </w:tc>
      </w:tr>
      <w:tr w:rsidR="000F773A" w:rsidRPr="001B41B9" w:rsidTr="00987F97">
        <w:tc>
          <w:tcPr>
            <w:tcW w:w="1509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51" w:type="pct"/>
          </w:tcPr>
          <w:p w:rsidR="000F773A" w:rsidRPr="0036497F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color w:val="FFFF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0F773A" w:rsidRPr="00987F97" w:rsidRDefault="00E26501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208,93</w:t>
            </w:r>
            <w:r w:rsidR="00F2639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0F773A" w:rsidRPr="00AC19CC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:rsidR="000F773A" w:rsidRPr="007913DF" w:rsidRDefault="000F773A" w:rsidP="000F773A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13DF">
              <w:rPr>
                <w:rFonts w:ascii="Angsana New" w:hAnsi="Angsana New"/>
                <w:sz w:val="30"/>
                <w:szCs w:val="30"/>
                <w:lang w:val="en-US" w:bidi="th-TH"/>
              </w:rPr>
              <w:t>151,821</w:t>
            </w:r>
          </w:p>
        </w:tc>
        <w:tc>
          <w:tcPr>
            <w:tcW w:w="147" w:type="pct"/>
            <w:shd w:val="clear" w:color="auto" w:fill="auto"/>
          </w:tcPr>
          <w:p w:rsidR="000F773A" w:rsidRPr="007913DF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0F773A" w:rsidRPr="00987F97" w:rsidRDefault="00E26501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169,645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0F773A" w:rsidRPr="00A97446" w:rsidRDefault="000F773A" w:rsidP="000F773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135,978</w:t>
            </w:r>
          </w:p>
        </w:tc>
      </w:tr>
      <w:tr w:rsidR="000F773A" w:rsidRPr="001B41B9" w:rsidTr="00987F97">
        <w:tc>
          <w:tcPr>
            <w:tcW w:w="1509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1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987F97" w:rsidRDefault="00E26501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213,616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7913DF" w:rsidRDefault="000F773A" w:rsidP="007913DF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13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161,675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987F97" w:rsidRDefault="00E26501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176,346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A97446" w:rsidRDefault="000F773A" w:rsidP="000F773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143,746</w:t>
            </w:r>
          </w:p>
        </w:tc>
      </w:tr>
    </w:tbl>
    <w:p w:rsidR="00EC60BA" w:rsidRDefault="00EC60BA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113BC" w:rsidRDefault="001113BC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113BC" w:rsidRDefault="001113BC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113BC" w:rsidRDefault="001113BC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113BC" w:rsidRDefault="001113BC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93364" w:rsidRPr="00791AE6" w:rsidRDefault="0019336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91AE6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:rsidR="00193364" w:rsidRPr="001850C2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913DF" w:rsidRDefault="005B3D75" w:rsidP="00791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>
        <w:rPr>
          <w:rFonts w:ascii="Angsana New" w:hAnsi="Angsana New" w:hint="cs"/>
          <w:spacing w:val="5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ธุรกิจสับปะรด</w:t>
      </w:r>
      <w:r w:rsidR="00193364" w:rsidRPr="000003ED">
        <w:rPr>
          <w:rFonts w:ascii="Angsana New" w:hAnsi="Angsana New"/>
          <w:spacing w:val="5"/>
          <w:sz w:val="30"/>
          <w:szCs w:val="30"/>
        </w:rPr>
        <w:t xml:space="preserve"> </w:t>
      </w:r>
      <w:r>
        <w:rPr>
          <w:rFonts w:ascii="Angsana New" w:hAnsi="Angsana New"/>
          <w:spacing w:val="5"/>
          <w:sz w:val="30"/>
          <w:szCs w:val="30"/>
          <w:cs/>
        </w:rPr>
        <w:t>ดังนั้นฝ่ายบริหารจึงพิจารณาว่</w:t>
      </w:r>
      <w:r>
        <w:rPr>
          <w:rFonts w:ascii="Angsana New" w:hAnsi="Angsana New" w:hint="cs"/>
          <w:spacing w:val="5"/>
          <w:sz w:val="30"/>
          <w:szCs w:val="30"/>
          <w:cs/>
        </w:rPr>
        <w:t>า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="00193364" w:rsidRPr="000003ED">
        <w:rPr>
          <w:rFonts w:ascii="Angsana New" w:hAnsi="Angsana New"/>
          <w:spacing w:val="5"/>
          <w:sz w:val="30"/>
          <w:szCs w:val="30"/>
          <w:cs/>
        </w:rPr>
        <w:t>กลุ่มบริษัทมีส่วนงานดำเนินงานเพียงส่วนงานเดียว</w:t>
      </w:r>
    </w:p>
    <w:p w:rsidR="007913DF" w:rsidRDefault="007913DF" w:rsidP="00791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193364" w:rsidRPr="00193364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193364" w:rsidRPr="001850C2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0238A" w:rsidRDefault="00193364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B6545">
        <w:rPr>
          <w:rFonts w:ascii="Angsana New" w:hAnsi="Angsana New"/>
          <w:spacing w:val="4"/>
          <w:sz w:val="30"/>
          <w:szCs w:val="30"/>
          <w:cs/>
        </w:rPr>
        <w:t>กลุ่มบริษัทมีฐานการดำเนินธุรกิจอยู่ในประเทศไทย</w:t>
      </w:r>
      <w:r w:rsidR="00855CA3" w:rsidRPr="00AB6545">
        <w:rPr>
          <w:rFonts w:ascii="Angsana New" w:hAnsi="Angsana New"/>
          <w:spacing w:val="4"/>
          <w:sz w:val="22"/>
          <w:szCs w:val="22"/>
          <w:cs/>
        </w:rPr>
        <w:t xml:space="preserve"> </w:t>
      </w:r>
      <w:r w:rsidRPr="00AB6545">
        <w:rPr>
          <w:rFonts w:ascii="Angsana New" w:hAnsi="Angsana New"/>
          <w:spacing w:val="4"/>
          <w:sz w:val="30"/>
          <w:szCs w:val="30"/>
          <w:cs/>
        </w:rPr>
        <w:t>โดยส่วนใหญ่สินค้าที่ผลิตได้จะส่งไปจำหน่ายโดยตรง</w:t>
      </w:r>
      <w:r w:rsidR="005B3D75">
        <w:rPr>
          <w:rFonts w:ascii="Angsana New" w:hAnsi="Angsana New"/>
          <w:spacing w:val="4"/>
          <w:sz w:val="30"/>
          <w:szCs w:val="30"/>
          <w:cs/>
        </w:rPr>
        <w:br/>
      </w:r>
      <w:r w:rsidRPr="00AB6545">
        <w:rPr>
          <w:rFonts w:ascii="Angsana New" w:hAnsi="Angsana New"/>
          <w:spacing w:val="4"/>
          <w:sz w:val="30"/>
          <w:szCs w:val="30"/>
          <w:cs/>
        </w:rPr>
        <w:t>ที่ต่างประเทศให้กับลูกค้าภายนอก</w:t>
      </w:r>
      <w:r w:rsidRPr="00AB6545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DD19D8" w:rsidRPr="00AB6545" w:rsidRDefault="00DD19D8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:rsid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2F6CA3" w:rsidRPr="00E85E71" w:rsidRDefault="002F6CA3" w:rsidP="00E85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20"/>
        <w:jc w:val="thaiDistribute"/>
        <w:rPr>
          <w:rFonts w:ascii="Angsana New" w:hAnsi="Angsana New"/>
          <w:sz w:val="30"/>
          <w:szCs w:val="30"/>
        </w:rPr>
      </w:pPr>
    </w:p>
    <w:p w:rsidR="00193364" w:rsidRP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193364" w:rsidRPr="001850C2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36"/>
        <w:gridCol w:w="1204"/>
        <w:gridCol w:w="236"/>
        <w:gridCol w:w="1204"/>
      </w:tblGrid>
      <w:tr w:rsidR="0061463A" w:rsidRPr="00193364" w:rsidTr="00AB6545">
        <w:tc>
          <w:tcPr>
            <w:tcW w:w="6210" w:type="dxa"/>
          </w:tcPr>
          <w:p w:rsidR="00921DB5" w:rsidRDefault="00921DB5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933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  <w:p w:rsidR="0061463A" w:rsidRPr="00C3611C" w:rsidRDefault="000266E1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61463A" w:rsidRPr="00C3611C">
              <w:rPr>
                <w:rFonts w:ascii="Angsana New" w:hAnsi="Angsana New"/>
                <w:b/>
                <w:sz w:val="30"/>
                <w:szCs w:val="30"/>
                <w:cs/>
              </w:rPr>
              <w:t>รายได้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F26814" w:rsidRDefault="000E1277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4035A1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03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268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="00F268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0E1277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61463A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:rsidR="0061463A" w:rsidRPr="00193364" w:rsidRDefault="0061463A" w:rsidP="001E4B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62" w:right="-131"/>
              <w:jc w:val="center"/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</w:rPr>
            </w:pPr>
            <w:r w:rsidRPr="00193364"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73A" w:rsidRPr="00193364" w:rsidTr="008D6B36">
        <w:tc>
          <w:tcPr>
            <w:tcW w:w="6210" w:type="dxa"/>
          </w:tcPr>
          <w:p w:rsidR="000F773A" w:rsidRPr="0019336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0F773A" w:rsidRPr="00193364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0F773A" w:rsidRPr="008D6B36" w:rsidRDefault="000A4D3B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1,227,709</w:t>
            </w:r>
          </w:p>
        </w:tc>
        <w:tc>
          <w:tcPr>
            <w:tcW w:w="236" w:type="dxa"/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1,748,366</w:t>
            </w:r>
          </w:p>
        </w:tc>
      </w:tr>
      <w:tr w:rsidR="000F773A" w:rsidRPr="00193364" w:rsidTr="008D6B36">
        <w:tc>
          <w:tcPr>
            <w:tcW w:w="6210" w:type="dxa"/>
          </w:tcPr>
          <w:p w:rsidR="000F773A" w:rsidRPr="0019336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0F773A" w:rsidRPr="00193364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0F773A" w:rsidRPr="008D6B36" w:rsidRDefault="00DB2BB9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78,35</w:t>
            </w:r>
            <w:r w:rsidR="00FF68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84,708</w:t>
            </w:r>
          </w:p>
        </w:tc>
      </w:tr>
      <w:tr w:rsidR="000F773A" w:rsidRPr="00193364" w:rsidTr="008D6B36">
        <w:tc>
          <w:tcPr>
            <w:tcW w:w="6210" w:type="dxa"/>
          </w:tcPr>
          <w:p w:rsidR="000F773A" w:rsidRPr="00C3611C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0F773A" w:rsidRPr="00193364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8D6B36" w:rsidRDefault="00DB2BB9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1,306,06</w:t>
            </w:r>
            <w:r w:rsidR="00FF68A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1,833,074</w:t>
            </w:r>
          </w:p>
        </w:tc>
      </w:tr>
    </w:tbl>
    <w:p w:rsidR="00C3611C" w:rsidRPr="00251166" w:rsidRDefault="00C3611C" w:rsidP="00193364">
      <w:pPr>
        <w:ind w:left="680" w:hanging="140"/>
        <w:rPr>
          <w:rFonts w:ascii="Angsana New" w:hAnsi="Angsana New"/>
          <w:sz w:val="30"/>
          <w:szCs w:val="30"/>
        </w:rPr>
      </w:pPr>
    </w:p>
    <w:p w:rsidR="00193364" w:rsidRPr="00193364" w:rsidRDefault="00193364" w:rsidP="00193364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61463A" w:rsidRPr="00941FB3" w:rsidRDefault="0061463A" w:rsidP="0061463A">
      <w:pPr>
        <w:ind w:left="680" w:hanging="140"/>
        <w:rPr>
          <w:rFonts w:ascii="Angsana New" w:hAnsi="Angsana New"/>
          <w:sz w:val="22"/>
          <w:szCs w:val="22"/>
        </w:rPr>
      </w:pPr>
    </w:p>
    <w:p w:rsidR="0061463A" w:rsidRDefault="0061463A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144D10">
        <w:rPr>
          <w:rFonts w:ascii="Angsana New" w:hAnsi="Angsana New" w:hint="cs"/>
          <w:sz w:val="30"/>
          <w:szCs w:val="30"/>
          <w:cs/>
        </w:rPr>
        <w:t>รายใหญ่หลายรายร</w:t>
      </w:r>
      <w:r w:rsidR="00144D10" w:rsidRPr="000A4D3B">
        <w:rPr>
          <w:rFonts w:ascii="Angsana New" w:hAnsi="Angsana New" w:hint="cs"/>
          <w:sz w:val="30"/>
          <w:szCs w:val="30"/>
          <w:cs/>
        </w:rPr>
        <w:t>วม</w:t>
      </w:r>
      <w:r w:rsidRPr="000A4D3B">
        <w:rPr>
          <w:rFonts w:ascii="Angsana New" w:hAnsi="Angsana New"/>
          <w:sz w:val="30"/>
          <w:szCs w:val="30"/>
          <w:cs/>
        </w:rPr>
        <w:t>เป็นเงิน</w:t>
      </w:r>
      <w:r w:rsidR="002522D4" w:rsidRPr="000A4D3B">
        <w:rPr>
          <w:rFonts w:ascii="Angsana New" w:hAnsi="Angsana New"/>
          <w:sz w:val="30"/>
          <w:szCs w:val="30"/>
          <w:cs/>
        </w:rPr>
        <w:t>ประมาณ</w:t>
      </w:r>
      <w:r w:rsidR="002522D4" w:rsidRPr="000A4D3B">
        <w:rPr>
          <w:rFonts w:ascii="Angsana New" w:hAnsi="Angsana New"/>
          <w:sz w:val="30"/>
          <w:szCs w:val="30"/>
        </w:rPr>
        <w:t xml:space="preserve"> </w:t>
      </w:r>
      <w:r w:rsidR="000A4D3B" w:rsidRPr="000A4D3B">
        <w:rPr>
          <w:rFonts w:ascii="Angsana New" w:hAnsi="Angsana New"/>
          <w:sz w:val="30"/>
          <w:szCs w:val="30"/>
        </w:rPr>
        <w:t>325.20</w:t>
      </w:r>
      <w:r w:rsidR="003E468B" w:rsidRPr="000A4D3B">
        <w:rPr>
          <w:rFonts w:ascii="Angsana New" w:hAnsi="Angsana New"/>
          <w:sz w:val="30"/>
          <w:szCs w:val="30"/>
        </w:rPr>
        <w:t xml:space="preserve"> </w:t>
      </w:r>
      <w:r w:rsidRPr="000A4D3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A4D3B">
        <w:rPr>
          <w:rFonts w:ascii="Angsana New" w:hAnsi="Angsana New"/>
          <w:i/>
          <w:iCs/>
          <w:sz w:val="30"/>
          <w:szCs w:val="30"/>
          <w:cs/>
        </w:rPr>
        <w:t>(2</w:t>
      </w:r>
      <w:r w:rsidR="005F09CC" w:rsidRPr="000A4D3B">
        <w:rPr>
          <w:rFonts w:ascii="Angsana New" w:hAnsi="Angsana New"/>
          <w:i/>
          <w:iCs/>
          <w:sz w:val="30"/>
          <w:szCs w:val="30"/>
        </w:rPr>
        <w:t>560</w:t>
      </w:r>
      <w:r w:rsidRPr="000A4D3B">
        <w:rPr>
          <w:rFonts w:ascii="Angsana New" w:hAnsi="Angsana New"/>
          <w:i/>
          <w:iCs/>
          <w:sz w:val="30"/>
          <w:szCs w:val="30"/>
        </w:rPr>
        <w:t xml:space="preserve">: </w:t>
      </w:r>
      <w:r w:rsidR="005F09CC" w:rsidRPr="000A4D3B">
        <w:rPr>
          <w:rFonts w:ascii="Angsana New" w:hAnsi="Angsana New"/>
          <w:i/>
          <w:iCs/>
          <w:sz w:val="30"/>
          <w:szCs w:val="30"/>
        </w:rPr>
        <w:t>545.16</w:t>
      </w:r>
      <w:r w:rsidRPr="000A4D3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0A4D3B">
        <w:rPr>
          <w:rFonts w:ascii="Angsana New" w:hAnsi="Angsana New"/>
          <w:sz w:val="30"/>
          <w:szCs w:val="30"/>
          <w:cs/>
        </w:rPr>
        <w:t xml:space="preserve"> จากร</w:t>
      </w:r>
      <w:r w:rsidRPr="00A44E97">
        <w:rPr>
          <w:rFonts w:ascii="Angsana New" w:hAnsi="Angsana New"/>
          <w:sz w:val="30"/>
          <w:szCs w:val="30"/>
          <w:cs/>
        </w:rPr>
        <w:t>ายได้รวมของกลุ่มบริษัท</w:t>
      </w:r>
    </w:p>
    <w:p w:rsidR="004C4DE8" w:rsidRDefault="004C4DE8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00688" w:rsidRDefault="00800688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00688" w:rsidRDefault="00800688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00688" w:rsidRDefault="00800688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00688" w:rsidRDefault="00800688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00688" w:rsidRDefault="00800688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00688" w:rsidRDefault="00800688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00688" w:rsidRPr="00941FB3" w:rsidRDefault="00800688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BD1206" w:rsidRPr="009B1979" w:rsidRDefault="00BD120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B1979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  <w:r w:rsidRPr="009B197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60CD3" w:rsidRPr="003F2F8E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2"/>
          <w:szCs w:val="22"/>
        </w:rPr>
      </w:pPr>
    </w:p>
    <w:p w:rsidR="00C17448" w:rsidRDefault="00C17448" w:rsidP="00C1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37C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     </w:t>
      </w:r>
      <w:r w:rsidRPr="008637C6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251166">
        <w:rPr>
          <w:rFonts w:ascii="Angsana New" w:hAnsi="Angsana New"/>
          <w:sz w:val="30"/>
          <w:szCs w:val="30"/>
        </w:rPr>
        <w:br/>
      </w:r>
      <w:r w:rsidRPr="008637C6">
        <w:rPr>
          <w:rFonts w:ascii="Angsana New" w:hAnsi="Angsana New"/>
          <w:sz w:val="30"/>
          <w:szCs w:val="30"/>
          <w:cs/>
        </w:rPr>
        <w:t>ที่แท้จริง</w:t>
      </w:r>
      <w:r w:rsidRPr="00C17448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17448">
        <w:rPr>
          <w:rFonts w:ascii="Angsana New" w:hAnsi="Angsana New" w:hint="cs"/>
          <w:sz w:val="30"/>
          <w:szCs w:val="30"/>
          <w:cs/>
        </w:rPr>
        <w:t>และบริษัท</w:t>
      </w:r>
      <w:r w:rsidRPr="00C17448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003922">
        <w:rPr>
          <w:rFonts w:ascii="Angsana New" w:hAnsi="Angsana New" w:hint="cs"/>
          <w:sz w:val="30"/>
          <w:szCs w:val="30"/>
          <w:cs/>
        </w:rPr>
        <w:t>หก</w:t>
      </w:r>
      <w:r w:rsidRPr="00C17448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003922">
        <w:rPr>
          <w:rFonts w:ascii="Angsana New" w:hAnsi="Angsana New"/>
          <w:sz w:val="30"/>
          <w:szCs w:val="30"/>
        </w:rPr>
        <w:t xml:space="preserve">1 </w:t>
      </w:r>
      <w:r w:rsidR="00003922">
        <w:rPr>
          <w:rFonts w:ascii="Angsana New" w:hAnsi="Angsana New" w:hint="cs"/>
          <w:sz w:val="30"/>
          <w:szCs w:val="30"/>
          <w:cs/>
        </w:rPr>
        <w:t>มีนา</w:t>
      </w:r>
      <w:r w:rsidR="00934C05">
        <w:rPr>
          <w:rFonts w:ascii="Angsana New" w:hAnsi="Angsana New" w:hint="cs"/>
          <w:sz w:val="30"/>
          <w:szCs w:val="30"/>
          <w:cs/>
        </w:rPr>
        <w:t>คม</w:t>
      </w:r>
      <w:r w:rsidRPr="00C17448">
        <w:rPr>
          <w:rFonts w:ascii="Angsana New" w:hAnsi="Angsana New"/>
          <w:sz w:val="30"/>
          <w:szCs w:val="30"/>
          <w:cs/>
        </w:rPr>
        <w:t xml:space="preserve"> </w:t>
      </w:r>
      <w:r w:rsidR="00251166">
        <w:rPr>
          <w:rFonts w:ascii="Angsana New" w:hAnsi="Angsana New"/>
          <w:sz w:val="30"/>
          <w:szCs w:val="30"/>
        </w:rPr>
        <w:br/>
      </w:r>
      <w:r w:rsidR="00003922">
        <w:rPr>
          <w:rFonts w:ascii="Angsana New" w:hAnsi="Angsana New"/>
          <w:sz w:val="30"/>
          <w:szCs w:val="30"/>
          <w:cs/>
        </w:rPr>
        <w:t>25</w:t>
      </w:r>
      <w:r w:rsidR="00B341FA">
        <w:rPr>
          <w:rFonts w:ascii="Angsana New" w:hAnsi="Angsana New"/>
          <w:sz w:val="30"/>
          <w:szCs w:val="30"/>
        </w:rPr>
        <w:t>61</w:t>
      </w:r>
      <w:r w:rsidRPr="00C17448">
        <w:rPr>
          <w:rFonts w:ascii="Angsana New" w:hAnsi="Angsana New"/>
          <w:sz w:val="30"/>
          <w:szCs w:val="30"/>
        </w:rPr>
        <w:t xml:space="preserve"> </w:t>
      </w:r>
      <w:r w:rsidRPr="00C17448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75441E">
        <w:rPr>
          <w:rFonts w:ascii="Angsana New" w:hAnsi="Angsana New"/>
          <w:sz w:val="30"/>
          <w:szCs w:val="30"/>
        </w:rPr>
        <w:t>2.62</w:t>
      </w:r>
      <w:r w:rsidR="00580752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286B81">
        <w:rPr>
          <w:rFonts w:ascii="Angsana New" w:hAnsi="Angsana New"/>
          <w:sz w:val="30"/>
          <w:szCs w:val="30"/>
        </w:rPr>
        <w:t>3.91</w:t>
      </w:r>
      <w:r w:rsidR="00003922" w:rsidRPr="001051EF">
        <w:rPr>
          <w:rFonts w:ascii="Angsana New" w:hAnsi="Angsana New" w:hint="cs"/>
          <w:sz w:val="30"/>
          <w:szCs w:val="30"/>
          <w:cs/>
        </w:rPr>
        <w:t xml:space="preserve"> </w:t>
      </w:r>
      <w:r w:rsidR="00580752" w:rsidRPr="001051EF">
        <w:rPr>
          <w:rFonts w:ascii="Angsana New" w:hAnsi="Angsana New" w:hint="cs"/>
          <w:sz w:val="30"/>
          <w:szCs w:val="30"/>
          <w:cs/>
        </w:rPr>
        <w:t>ตามลำดับ</w:t>
      </w:r>
      <w:r w:rsidRPr="001051EF">
        <w:rPr>
          <w:rFonts w:ascii="Angsana New" w:hAnsi="Angsana New" w:hint="cs"/>
          <w:sz w:val="30"/>
          <w:szCs w:val="30"/>
          <w:cs/>
        </w:rPr>
        <w:t xml:space="preserve"> </w:t>
      </w:r>
      <w:r w:rsidR="005F09CC" w:rsidRPr="00051341">
        <w:rPr>
          <w:rFonts w:ascii="Angsana New" w:hAnsi="Angsana New"/>
          <w:i/>
          <w:iCs/>
          <w:sz w:val="30"/>
          <w:szCs w:val="30"/>
        </w:rPr>
        <w:t>(2560</w:t>
      </w:r>
      <w:r w:rsidRPr="00051341">
        <w:rPr>
          <w:rFonts w:ascii="Angsana New" w:hAnsi="Angsana New"/>
          <w:i/>
          <w:iCs/>
          <w:sz w:val="30"/>
          <w:szCs w:val="30"/>
        </w:rPr>
        <w:t xml:space="preserve">: </w:t>
      </w:r>
      <w:r w:rsidRPr="00051341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F09CC" w:rsidRPr="00051341">
        <w:rPr>
          <w:rFonts w:ascii="Angsana New" w:hAnsi="Angsana New"/>
          <w:i/>
          <w:iCs/>
          <w:sz w:val="30"/>
          <w:szCs w:val="30"/>
        </w:rPr>
        <w:t>9.10</w:t>
      </w:r>
      <w:r w:rsidR="00941FB3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="008F5485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5F09CC" w:rsidRPr="00051341">
        <w:rPr>
          <w:rFonts w:ascii="Angsana New" w:hAnsi="Angsana New"/>
          <w:i/>
          <w:iCs/>
          <w:sz w:val="30"/>
          <w:szCs w:val="30"/>
        </w:rPr>
        <w:t>5.97</w:t>
      </w:r>
      <w:r w:rsidR="00941FB3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51341">
        <w:rPr>
          <w:rFonts w:ascii="Angsana New" w:hAnsi="Angsana New"/>
          <w:i/>
          <w:iCs/>
          <w:sz w:val="30"/>
          <w:szCs w:val="30"/>
        </w:rPr>
        <w:t>)</w:t>
      </w:r>
      <w:r w:rsidRPr="00C17448">
        <w:rPr>
          <w:rFonts w:ascii="Angsana New" w:hAnsi="Angsana New"/>
          <w:sz w:val="30"/>
          <w:szCs w:val="30"/>
        </w:rPr>
        <w:t xml:space="preserve"> </w:t>
      </w:r>
    </w:p>
    <w:p w:rsidR="003F2F8E" w:rsidRPr="003F2F8E" w:rsidRDefault="003F2F8E" w:rsidP="00C1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C17448" w:rsidRDefault="00C17448" w:rsidP="00C17448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C17448" w:rsidRDefault="00C17448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C17448" w:rsidRDefault="00C17448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  <w:r w:rsidR="005B3D75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5B3D75" w:rsidRDefault="00A675D5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ค่าใช้จ่ายต้องห้ามทางภาษี</w:t>
      </w:r>
    </w:p>
    <w:p w:rsidR="004C4DE8" w:rsidRPr="003F2F8E" w:rsidRDefault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:rsidR="003960C2" w:rsidRPr="001B41B9" w:rsidRDefault="003960C2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2D7079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3960C2" w:rsidRPr="003F2F8E" w:rsidRDefault="003960C2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27"/>
        <w:jc w:val="thaiDistribute"/>
        <w:rPr>
          <w:rFonts w:ascii="Angsana New" w:hAnsi="Angsana New"/>
          <w:sz w:val="22"/>
          <w:szCs w:val="22"/>
        </w:rPr>
      </w:pPr>
    </w:p>
    <w:p w:rsidR="003960C2" w:rsidRDefault="00940019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กำไร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</w:t>
      </w:r>
      <w:r w:rsidR="00003922">
        <w:rPr>
          <w:rFonts w:asciiTheme="majorBidi" w:hAnsiTheme="majorBidi" w:cstheme="majorBidi" w:hint="cs"/>
          <w:sz w:val="30"/>
          <w:szCs w:val="30"/>
          <w:cs/>
        </w:rPr>
        <w:t>สามเดือนและหก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26814">
        <w:rPr>
          <w:rFonts w:asciiTheme="majorBidi" w:hAnsiTheme="majorBidi" w:cstheme="majorBidi"/>
          <w:sz w:val="30"/>
          <w:szCs w:val="30"/>
        </w:rPr>
        <w:t xml:space="preserve">31 </w:t>
      </w:r>
      <w:r w:rsidR="00003922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="00F26814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="00003922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2A69D9">
        <w:rPr>
          <w:rFonts w:asciiTheme="majorBidi" w:hAnsiTheme="majorBidi" w:cstheme="majorBidi"/>
          <w:sz w:val="30"/>
          <w:szCs w:val="30"/>
        </w:rPr>
        <w:t>61</w:t>
      </w:r>
      <w:r w:rsidR="002A69D9">
        <w:rPr>
          <w:rFonts w:asciiTheme="majorBidi" w:hAnsiTheme="majorBidi" w:cstheme="majorBidi"/>
          <w:sz w:val="30"/>
          <w:szCs w:val="30"/>
          <w:cs/>
        </w:rPr>
        <w:t xml:space="preserve"> และ 25</w:t>
      </w:r>
      <w:r w:rsidR="002A69D9">
        <w:rPr>
          <w:rFonts w:asciiTheme="majorBidi" w:hAnsiTheme="majorBidi" w:cstheme="majorBidi"/>
          <w:sz w:val="30"/>
          <w:szCs w:val="30"/>
        </w:rPr>
        <w:t>60</w:t>
      </w:r>
      <w:r w:rsidR="00934C05">
        <w:rPr>
          <w:rFonts w:asciiTheme="majorBidi" w:hAnsiTheme="majorBidi" w:cstheme="majorBidi"/>
          <w:sz w:val="30"/>
          <w:szCs w:val="30"/>
          <w:cs/>
        </w:rPr>
        <w:t xml:space="preserve"> คำนวณจากกำไร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960C2" w:rsidRPr="00CC16E4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</w:t>
      </w:r>
      <w:r w:rsidR="002D7079" w:rsidRPr="00CC16E4">
        <w:rPr>
          <w:rFonts w:asciiTheme="majorBidi" w:hAnsiTheme="majorBidi" w:cstheme="majorBidi" w:hint="cs"/>
          <w:sz w:val="30"/>
          <w:szCs w:val="30"/>
          <w:cs/>
        </w:rPr>
        <w:t>แล้</w:t>
      </w:r>
      <w:r w:rsidR="003960C2" w:rsidRPr="00CC16E4">
        <w:rPr>
          <w:rFonts w:asciiTheme="majorBidi" w:hAnsiTheme="majorBidi" w:cstheme="majorBidi"/>
          <w:sz w:val="30"/>
          <w:szCs w:val="30"/>
          <w:cs/>
        </w:rPr>
        <w:t>วระหว่างงวดโดยแสดงการคำนวณดังนี</w:t>
      </w:r>
      <w:r w:rsidR="00CC16E4">
        <w:rPr>
          <w:rFonts w:asciiTheme="majorBidi" w:hAnsiTheme="majorBidi" w:cstheme="majorBidi" w:hint="cs"/>
          <w:sz w:val="30"/>
          <w:szCs w:val="30"/>
          <w:cs/>
        </w:rPr>
        <w:t>้</w:t>
      </w:r>
    </w:p>
    <w:p w:rsidR="00CC16E4" w:rsidRPr="003F2F8E" w:rsidRDefault="00CC16E4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5"/>
        <w:gridCol w:w="15"/>
        <w:gridCol w:w="1080"/>
        <w:gridCol w:w="270"/>
        <w:gridCol w:w="1080"/>
        <w:gridCol w:w="34"/>
        <w:gridCol w:w="202"/>
        <w:gridCol w:w="1204"/>
      </w:tblGrid>
      <w:tr w:rsidR="00D22DC2" w:rsidRPr="007A22B4" w:rsidTr="00B82D3C">
        <w:trPr>
          <w:trHeight w:val="420"/>
        </w:trPr>
        <w:tc>
          <w:tcPr>
            <w:tcW w:w="3870" w:type="dxa"/>
            <w:vMerge w:val="restart"/>
            <w:vAlign w:val="center"/>
          </w:tcPr>
          <w:p w:rsidR="00D22DC2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D22DC2" w:rsidRPr="00F26814" w:rsidRDefault="00D22DC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Pr="007A22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2D0D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F2681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1 </w:t>
            </w:r>
            <w:r w:rsidR="0000392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</w:t>
            </w:r>
            <w:r w:rsidR="00F26814" w:rsidRPr="00F2681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2520" w:type="dxa"/>
            <w:gridSpan w:val="4"/>
            <w:tcBorders>
              <w:bottom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922" w:rsidRPr="007A22B4" w:rsidTr="00B82D3C">
        <w:trPr>
          <w:trHeight w:val="420"/>
        </w:trPr>
        <w:tc>
          <w:tcPr>
            <w:tcW w:w="3870" w:type="dxa"/>
            <w:vMerge/>
            <w:vAlign w:val="center"/>
          </w:tcPr>
          <w:p w:rsidR="00003922" w:rsidRPr="00B25372" w:rsidRDefault="0000392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003922" w:rsidRPr="00292793" w:rsidRDefault="000F773A" w:rsidP="00003922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:rsidR="00003922" w:rsidRPr="00E81823" w:rsidRDefault="0000392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292793" w:rsidRDefault="00003922" w:rsidP="000F773A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D22DC2" w:rsidRPr="007A22B4" w:rsidTr="00B82D3C">
        <w:tc>
          <w:tcPr>
            <w:tcW w:w="3870" w:type="dxa"/>
            <w:vAlign w:val="center"/>
          </w:tcPr>
          <w:p w:rsidR="00D22DC2" w:rsidRPr="004C4DE8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:rsidR="00D22DC2" w:rsidRPr="007A22B4" w:rsidRDefault="00D22DC2" w:rsidP="0057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A22B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22DC2" w:rsidRPr="007A22B4" w:rsidTr="00B82D3C">
        <w:tc>
          <w:tcPr>
            <w:tcW w:w="3870" w:type="dxa"/>
            <w:vAlign w:val="center"/>
          </w:tcPr>
          <w:p w:rsidR="00D22DC2" w:rsidRPr="00B25372" w:rsidRDefault="00940019" w:rsidP="00940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="00D22DC2"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0F773A" w:rsidRPr="007A22B4" w:rsidTr="005762CA">
        <w:tc>
          <w:tcPr>
            <w:tcW w:w="3870" w:type="dxa"/>
            <w:vAlign w:val="center"/>
          </w:tcPr>
          <w:p w:rsidR="000F773A" w:rsidRPr="00B25372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44371C" w:rsidP="0075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286B81">
              <w:rPr>
                <w:rFonts w:ascii="Angsana New" w:hAnsi="Angsana New"/>
                <w:bCs/>
                <w:sz w:val="30"/>
                <w:szCs w:val="30"/>
              </w:rPr>
              <w:t>8,61</w:t>
            </w:r>
            <w:r w:rsidR="0075441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97,060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12340F" w:rsidRDefault="0012340F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83,264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F773A" w:rsidRPr="0012340F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83,328</w:t>
            </w:r>
          </w:p>
        </w:tc>
      </w:tr>
      <w:tr w:rsidR="000F773A" w:rsidRPr="007A22B4" w:rsidTr="005762CA">
        <w:tc>
          <w:tcPr>
            <w:tcW w:w="3870" w:type="dxa"/>
            <w:vAlign w:val="center"/>
          </w:tcPr>
          <w:p w:rsidR="000F773A" w:rsidRPr="00B25372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E26501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E26501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</w:tr>
      <w:tr w:rsidR="000F773A" w:rsidRPr="007A22B4" w:rsidTr="005762CA">
        <w:tc>
          <w:tcPr>
            <w:tcW w:w="3870" w:type="dxa"/>
            <w:vAlign w:val="center"/>
          </w:tcPr>
          <w:p w:rsidR="000F773A" w:rsidRPr="00B25372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53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4A3554" w:rsidRDefault="00286B81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6.60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F773A" w:rsidRPr="004A355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4A355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4.62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F773A" w:rsidRPr="004A355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4A3554" w:rsidRDefault="0012340F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3.96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F773A" w:rsidRPr="004A355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4A355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3.97</w:t>
            </w:r>
          </w:p>
        </w:tc>
      </w:tr>
    </w:tbl>
    <w:p w:rsidR="00B82D3C" w:rsidRDefault="00B82D3C" w:rsidP="009B5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5"/>
        <w:gridCol w:w="15"/>
        <w:gridCol w:w="1080"/>
        <w:gridCol w:w="270"/>
        <w:gridCol w:w="1080"/>
        <w:gridCol w:w="34"/>
        <w:gridCol w:w="202"/>
        <w:gridCol w:w="1204"/>
      </w:tblGrid>
      <w:tr w:rsidR="00941FB3" w:rsidRPr="00E81823" w:rsidTr="00AE188E">
        <w:trPr>
          <w:trHeight w:val="420"/>
        </w:trPr>
        <w:tc>
          <w:tcPr>
            <w:tcW w:w="3870" w:type="dxa"/>
            <w:vMerge w:val="restart"/>
            <w:vAlign w:val="center"/>
          </w:tcPr>
          <w:p w:rsidR="00941FB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941FB3" w:rsidRPr="00F26814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7A22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2D0D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</w:t>
            </w:r>
            <w:r w:rsidRPr="00F2681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2520" w:type="dxa"/>
            <w:gridSpan w:val="4"/>
            <w:tcBorders>
              <w:bottom w:val="single" w:sz="4" w:space="0" w:color="FFFFFF" w:themeColor="background1"/>
            </w:tcBorders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FB3" w:rsidRPr="00292793" w:rsidTr="00AE188E">
        <w:trPr>
          <w:trHeight w:val="420"/>
        </w:trPr>
        <w:tc>
          <w:tcPr>
            <w:tcW w:w="3870" w:type="dxa"/>
            <w:vMerge/>
            <w:vAlign w:val="center"/>
          </w:tcPr>
          <w:p w:rsidR="00941FB3" w:rsidRPr="00B25372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941FB3" w:rsidRPr="00E81823" w:rsidRDefault="00941FB3" w:rsidP="00AE188E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941FB3" w:rsidRPr="00E81823" w:rsidRDefault="00941FB3" w:rsidP="00AE188E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941FB3" w:rsidRPr="00292793" w:rsidRDefault="00941FB3" w:rsidP="00941FB3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FFFFFF" w:themeColor="background1"/>
            </w:tcBorders>
          </w:tcPr>
          <w:p w:rsidR="00941FB3" w:rsidRPr="00E81823" w:rsidRDefault="00941FB3" w:rsidP="00AE188E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941FB3" w:rsidRPr="00292793" w:rsidRDefault="00941FB3" w:rsidP="00941FB3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41FB3" w:rsidRPr="007A22B4" w:rsidTr="00AE188E">
        <w:tc>
          <w:tcPr>
            <w:tcW w:w="3870" w:type="dxa"/>
            <w:vAlign w:val="center"/>
          </w:tcPr>
          <w:p w:rsidR="00941FB3" w:rsidRPr="004C4DE8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:rsidR="00941FB3" w:rsidRPr="007A22B4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A22B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41FB3" w:rsidRPr="002D7079" w:rsidTr="00AE188E">
        <w:tc>
          <w:tcPr>
            <w:tcW w:w="3870" w:type="dxa"/>
            <w:vAlign w:val="center"/>
          </w:tcPr>
          <w:p w:rsidR="00941FB3" w:rsidRPr="00B25372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941FB3" w:rsidRPr="002D7079" w:rsidTr="00AE188E">
        <w:tc>
          <w:tcPr>
            <w:tcW w:w="3870" w:type="dxa"/>
            <w:vAlign w:val="center"/>
          </w:tcPr>
          <w:p w:rsidR="00941FB3" w:rsidRPr="00B25372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12340F" w:rsidRDefault="00312DF2" w:rsidP="0075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189,639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941FB3" w:rsidRPr="0012340F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266,177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12340F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130,795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436,775</w:t>
            </w:r>
          </w:p>
        </w:tc>
      </w:tr>
      <w:tr w:rsidR="00941FB3" w:rsidRPr="002D7079" w:rsidTr="00AE188E">
        <w:tc>
          <w:tcPr>
            <w:tcW w:w="3870" w:type="dxa"/>
            <w:vAlign w:val="center"/>
          </w:tcPr>
          <w:p w:rsidR="00941FB3" w:rsidRPr="00B25372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E26501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E26501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</w:tr>
      <w:tr w:rsidR="00941FB3" w:rsidRPr="004A3554" w:rsidTr="00AE188E">
        <w:tc>
          <w:tcPr>
            <w:tcW w:w="3870" w:type="dxa"/>
            <w:vAlign w:val="center"/>
          </w:tcPr>
          <w:p w:rsidR="00941FB3" w:rsidRPr="00B25372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53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4A3554" w:rsidRDefault="0044371C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9.0</w:t>
            </w:r>
            <w:r w:rsidR="00286B81">
              <w:rPr>
                <w:rFonts w:ascii="Angsana New" w:hAnsi="Angsana New"/>
                <w:b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941FB3" w:rsidRPr="004A3554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4A3554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12.68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41FB3" w:rsidRPr="004A3554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4A3554" w:rsidRDefault="001051EF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6.2</w:t>
            </w:r>
            <w:r w:rsidR="0012340F">
              <w:rPr>
                <w:rFonts w:ascii="Angsana New" w:hAnsi="Angsana New"/>
                <w:b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41FB3" w:rsidRPr="004A3554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4A3554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20.80</w:t>
            </w:r>
          </w:p>
        </w:tc>
      </w:tr>
    </w:tbl>
    <w:p w:rsidR="00FB7CF2" w:rsidRDefault="00FB7CF2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:rsidR="00FB7CF2" w:rsidRPr="003C548B" w:rsidRDefault="00FB7CF2" w:rsidP="008006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="Angsana New" w:hAnsi="Angsana New"/>
          <w:b/>
          <w:bCs/>
          <w:sz w:val="30"/>
          <w:szCs w:val="30"/>
        </w:rPr>
      </w:pPr>
    </w:p>
    <w:p w:rsidR="003C548B" w:rsidRPr="00932A4B" w:rsidRDefault="003C548B" w:rsidP="003C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A4B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24 มกราคม 2561 ที่ประชุมผู้ถือหุ้นมีมติอนุมัติ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16.50 บาท เป็นจำนวนเงิน 346.50 ล้านบาท ทั้งนี้ในเดือนมิถุนายน 2560 บริษัทได้จ่ายเงินปันผลระหว่างกาลไปแล้วในอัตราหุ้นละ 6.50 บาท เป็นจำนวนเงิน 136.50 ล้านบาท 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>คงเหลือการจ่ายเงินปันผลในอัตราหุ้นละ 10.00 บาท รวมเป็นเงิน 2</w:t>
      </w:r>
      <w:r>
        <w:rPr>
          <w:rFonts w:ascii="Angsana New" w:hAnsi="Angsana New"/>
          <w:sz w:val="30"/>
          <w:szCs w:val="30"/>
          <w:cs/>
        </w:rPr>
        <w:t>10.00 ล้านบาท เงินปันผลดังกล่าว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932A4B">
        <w:rPr>
          <w:rFonts w:ascii="Angsana New" w:hAnsi="Angsana New"/>
          <w:sz w:val="30"/>
          <w:szCs w:val="30"/>
          <w:cs/>
        </w:rPr>
        <w:t>จ่ายให้แก่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>ผู้ถือหุ้น</w:t>
      </w:r>
      <w:r w:rsidR="00C76436">
        <w:rPr>
          <w:rFonts w:ascii="Angsana New" w:hAnsi="Angsana New" w:hint="cs"/>
          <w:sz w:val="30"/>
          <w:szCs w:val="30"/>
          <w:cs/>
        </w:rPr>
        <w:t>แล้ว</w:t>
      </w:r>
      <w:r w:rsidRPr="00932A4B">
        <w:rPr>
          <w:rFonts w:ascii="Angsana New" w:hAnsi="Angsana New"/>
          <w:sz w:val="30"/>
          <w:szCs w:val="30"/>
          <w:cs/>
        </w:rPr>
        <w:t>ในวันที่ 16 กุมภาพันธ์ 2561</w:t>
      </w:r>
    </w:p>
    <w:p w:rsidR="000A4D3B" w:rsidRPr="003C548B" w:rsidRDefault="000A4D3B" w:rsidP="00FB7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B7CF2" w:rsidRPr="0023761C" w:rsidRDefault="00FB7CF2" w:rsidP="00FB7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73AB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20 มกราคม 2560</w:t>
      </w:r>
      <w:r w:rsidRPr="009873AB">
        <w:rPr>
          <w:rFonts w:ascii="Angsana New" w:hAnsi="Angsana New"/>
          <w:sz w:val="30"/>
          <w:szCs w:val="30"/>
        </w:rPr>
        <w:t xml:space="preserve"> </w:t>
      </w:r>
      <w:r w:rsidRPr="009873AB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</w:t>
      </w:r>
      <w:r w:rsidRPr="007C59EA">
        <w:rPr>
          <w:rFonts w:ascii="Angsana New" w:hAnsi="Angsana New"/>
          <w:spacing w:val="-10"/>
          <w:sz w:val="30"/>
          <w:szCs w:val="30"/>
          <w:cs/>
        </w:rPr>
        <w:t xml:space="preserve">เป็นเงินปันผลในอัตราหุ้นละ </w:t>
      </w:r>
      <w:r w:rsidRPr="007C59EA">
        <w:rPr>
          <w:rFonts w:ascii="Angsana New" w:hAnsi="Angsana New"/>
          <w:spacing w:val="-10"/>
          <w:sz w:val="30"/>
          <w:szCs w:val="30"/>
        </w:rPr>
        <w:t xml:space="preserve">9 </w:t>
      </w:r>
      <w:r w:rsidRPr="007C59EA">
        <w:rPr>
          <w:rFonts w:ascii="Angsana New" w:hAnsi="Angsana New"/>
          <w:spacing w:val="-10"/>
          <w:sz w:val="30"/>
          <w:szCs w:val="30"/>
          <w:cs/>
        </w:rPr>
        <w:t xml:space="preserve">บาท เป็นจำนวนเงิน </w:t>
      </w:r>
      <w:r w:rsidRPr="007C59EA">
        <w:rPr>
          <w:rFonts w:ascii="Angsana New" w:hAnsi="Angsana New"/>
          <w:spacing w:val="-10"/>
          <w:sz w:val="30"/>
          <w:szCs w:val="30"/>
        </w:rPr>
        <w:t xml:space="preserve">189 </w:t>
      </w:r>
      <w:r w:rsidRPr="007C59EA">
        <w:rPr>
          <w:rFonts w:ascii="Angsana New" w:hAnsi="Angsana New"/>
          <w:spacing w:val="-10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="0023761C" w:rsidRPr="007C59EA">
        <w:rPr>
          <w:rFonts w:ascii="Angsana New" w:hAnsi="Angsana New" w:hint="cs"/>
          <w:spacing w:val="-10"/>
          <w:sz w:val="30"/>
          <w:szCs w:val="30"/>
          <w:cs/>
        </w:rPr>
        <w:t>วันที่</w:t>
      </w:r>
      <w:r w:rsidR="0023761C" w:rsidRPr="009873AB">
        <w:rPr>
          <w:rFonts w:ascii="Angsana New" w:hAnsi="Angsana New" w:hint="cs"/>
          <w:sz w:val="30"/>
          <w:szCs w:val="30"/>
          <w:cs/>
        </w:rPr>
        <w:t xml:space="preserve"> </w:t>
      </w:r>
      <w:r w:rsidR="007C59EA">
        <w:rPr>
          <w:rFonts w:ascii="Angsana New" w:hAnsi="Angsana New"/>
          <w:sz w:val="30"/>
          <w:szCs w:val="30"/>
        </w:rPr>
        <w:br/>
      </w:r>
      <w:r w:rsidR="0023761C" w:rsidRPr="009873AB">
        <w:rPr>
          <w:rFonts w:ascii="Angsana New" w:hAnsi="Angsana New"/>
          <w:sz w:val="30"/>
          <w:szCs w:val="30"/>
        </w:rPr>
        <w:t xml:space="preserve">16 </w:t>
      </w:r>
      <w:r w:rsidR="0023761C" w:rsidRPr="009873A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3761C" w:rsidRPr="009873AB">
        <w:rPr>
          <w:rFonts w:ascii="Angsana New" w:hAnsi="Angsana New"/>
          <w:sz w:val="30"/>
          <w:szCs w:val="30"/>
        </w:rPr>
        <w:t>2560</w:t>
      </w:r>
    </w:p>
    <w:p w:rsidR="009D4152" w:rsidRPr="003C548B" w:rsidRDefault="009D4152" w:rsidP="008006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B14008" w:rsidRPr="006710EB" w:rsidRDefault="00C9723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B14008" w:rsidRPr="003C548B" w:rsidRDefault="00B14008" w:rsidP="00B1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27"/>
        <w:jc w:val="thaiDistribute"/>
        <w:rPr>
          <w:rFonts w:ascii="Angsana New" w:hAnsi="Angsana New"/>
          <w:sz w:val="30"/>
          <w:szCs w:val="30"/>
        </w:rPr>
      </w:pPr>
    </w:p>
    <w:p w:rsidR="00213ADE" w:rsidRPr="00CC16E4" w:rsidRDefault="00213ADE" w:rsidP="0087261D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C16E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</w:t>
      </w:r>
      <w:r w:rsidRPr="00CC16E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:rsidR="00213ADE" w:rsidRPr="003C548B" w:rsidRDefault="00213ADE" w:rsidP="00800688">
      <w:pPr>
        <w:pStyle w:val="block"/>
        <w:spacing w:after="0" w:line="0" w:lineRule="atLeast"/>
        <w:ind w:left="562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213ADE" w:rsidRDefault="00213ADE" w:rsidP="00213AD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13ADE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13ADE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87261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87261D">
        <w:rPr>
          <w:rFonts w:asciiTheme="majorBidi" w:hAnsiTheme="majorBidi" w:cs="Angsana New"/>
          <w:sz w:val="30"/>
          <w:szCs w:val="30"/>
          <w:lang w:bidi="th-TH"/>
        </w:rPr>
        <w:br/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:rsidR="004C4DE8" w:rsidRPr="003C548B" w:rsidRDefault="004C4DE8" w:rsidP="005C0A90">
      <w:pPr>
        <w:pStyle w:val="block"/>
        <w:spacing w:after="0" w:line="0" w:lineRule="atLeast"/>
        <w:ind w:left="54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W w:w="9353" w:type="dxa"/>
        <w:tblInd w:w="27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2140"/>
        <w:gridCol w:w="867"/>
        <w:gridCol w:w="180"/>
        <w:gridCol w:w="990"/>
        <w:gridCol w:w="180"/>
        <w:gridCol w:w="838"/>
        <w:gridCol w:w="7"/>
        <w:gridCol w:w="173"/>
        <w:gridCol w:w="7"/>
        <w:gridCol w:w="900"/>
        <w:gridCol w:w="180"/>
        <w:gridCol w:w="821"/>
        <w:gridCol w:w="178"/>
        <w:gridCol w:w="740"/>
        <w:gridCol w:w="180"/>
        <w:gridCol w:w="961"/>
        <w:gridCol w:w="11"/>
      </w:tblGrid>
      <w:tr w:rsidR="00A129E8" w:rsidRPr="007D6A49" w:rsidTr="00800688">
        <w:trPr>
          <w:gridAfter w:val="1"/>
          <w:wAfter w:w="11" w:type="dxa"/>
          <w:trHeight w:val="363"/>
          <w:tblHeader/>
        </w:trPr>
        <w:tc>
          <w:tcPr>
            <w:tcW w:w="2140" w:type="dxa"/>
            <w:vMerge w:val="restart"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2" w:type="dxa"/>
            <w:gridSpan w:val="15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A129E8" w:rsidRPr="007D6A49" w:rsidTr="00800688">
        <w:trPr>
          <w:gridAfter w:val="1"/>
          <w:wAfter w:w="11" w:type="dxa"/>
          <w:trHeight w:val="363"/>
          <w:tblHeader/>
        </w:trPr>
        <w:tc>
          <w:tcPr>
            <w:tcW w:w="2140" w:type="dxa"/>
            <w:vMerge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129E8" w:rsidRPr="007D6A49" w:rsidTr="00800688">
        <w:trPr>
          <w:gridAfter w:val="1"/>
          <w:wAfter w:w="11" w:type="dxa"/>
          <w:trHeight w:val="363"/>
          <w:tblHeader/>
        </w:trPr>
        <w:tc>
          <w:tcPr>
            <w:tcW w:w="2140" w:type="dxa"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129E8" w:rsidRPr="007D6A49" w:rsidTr="00800688">
        <w:trPr>
          <w:gridAfter w:val="1"/>
          <w:wAfter w:w="11" w:type="dxa"/>
          <w:tblHeader/>
        </w:trPr>
        <w:tc>
          <w:tcPr>
            <w:tcW w:w="2140" w:type="dxa"/>
            <w:shd w:val="clear" w:color="auto" w:fill="auto"/>
          </w:tcPr>
          <w:p w:rsidR="00A129E8" w:rsidRPr="007D6A49" w:rsidRDefault="00A129E8" w:rsidP="00A129E8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2" w:type="dxa"/>
            <w:gridSpan w:val="15"/>
          </w:tcPr>
          <w:p w:rsidR="00A129E8" w:rsidRPr="003B0B42" w:rsidRDefault="003B0B42" w:rsidP="003B0B42">
            <w:pPr>
              <w:pStyle w:val="acctfourfigures"/>
              <w:tabs>
                <w:tab w:val="clear" w:pos="765"/>
                <w:tab w:val="decimal" w:pos="731"/>
                <w:tab w:val="left" w:pos="1928"/>
                <w:tab w:val="center" w:pos="3505"/>
              </w:tabs>
              <w:spacing w:line="240" w:lineRule="atLeast"/>
              <w:ind w:right="33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="00A129E8"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29E8" w:rsidRPr="007D6A49" w:rsidTr="00800688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A129E8" w:rsidRPr="0054788A" w:rsidRDefault="00A129E8" w:rsidP="00003922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0039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คม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00392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A69D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7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9E8" w:rsidRPr="007D6A49" w:rsidTr="00800688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A129E8" w:rsidRPr="002841F4" w:rsidRDefault="00A129E8" w:rsidP="00A129E8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Pr="002841F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A129E8" w:rsidRDefault="0023761C" w:rsidP="0023761C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A129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ที่วัดมูลค่าด้วย</w:t>
            </w:r>
          </w:p>
          <w:p w:rsidR="00A129E8" w:rsidRDefault="00A129E8" w:rsidP="00A129E8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867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3AB" w:rsidRPr="007D6A49" w:rsidTr="00B20193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9873AB" w:rsidRDefault="009873AB" w:rsidP="009873AB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9873AB" w:rsidRPr="007D6A49" w:rsidRDefault="009873AB" w:rsidP="009873AB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9873AB" w:rsidRPr="007D6A49" w:rsidRDefault="009873AB" w:rsidP="009873AB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3AB" w:rsidRPr="007D6A49" w:rsidRDefault="009873AB" w:rsidP="009873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873AB" w:rsidRPr="007D6A49" w:rsidRDefault="009873AB" w:rsidP="00727A82">
            <w:pPr>
              <w:pStyle w:val="acctfourfigures"/>
              <w:tabs>
                <w:tab w:val="clear" w:pos="765"/>
                <w:tab w:val="left" w:pos="80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174,506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3AB" w:rsidRPr="007D6A49" w:rsidRDefault="009873AB" w:rsidP="009873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9873AB" w:rsidRPr="007D6A49" w:rsidRDefault="009873AB" w:rsidP="00727A82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174,506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873AB" w:rsidRPr="007D6A49" w:rsidRDefault="009873AB" w:rsidP="009873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9873AB" w:rsidRPr="007D6A49" w:rsidRDefault="009873AB" w:rsidP="009873AB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174,506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3AB" w:rsidRPr="00836AB2" w:rsidRDefault="009873AB" w:rsidP="009873A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9873AB" w:rsidRPr="00836AB2" w:rsidRDefault="009873A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873AB" w:rsidRPr="00836AB2" w:rsidRDefault="009873AB" w:rsidP="009873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9873AB" w:rsidRPr="00836AB2" w:rsidRDefault="00727A82" w:rsidP="00727A82">
            <w:pPr>
              <w:pStyle w:val="acctfourfigures"/>
              <w:tabs>
                <w:tab w:val="clear" w:pos="765"/>
                <w:tab w:val="left" w:pos="5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73A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3AB" w:rsidRPr="007D6A49" w:rsidRDefault="009873AB" w:rsidP="009873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9873AB" w:rsidRDefault="009873AB" w:rsidP="009873AB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873AB" w:rsidRPr="007D6A49" w:rsidRDefault="009873AB" w:rsidP="00727A82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174,506</w:t>
            </w:r>
          </w:p>
        </w:tc>
      </w:tr>
      <w:tr w:rsidR="00727A82" w:rsidRPr="008D5BA6" w:rsidTr="0080068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727A82" w:rsidRPr="007D6A49" w:rsidRDefault="00727A82" w:rsidP="00727A82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727A82" w:rsidRDefault="00727A82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  <w:p w:rsidR="00727A82" w:rsidRPr="007D6A49" w:rsidRDefault="00727A82" w:rsidP="00727A82">
            <w:pPr>
              <w:pStyle w:val="acctfourfigures"/>
              <w:tabs>
                <w:tab w:val="clear" w:pos="765"/>
                <w:tab w:val="left" w:pos="709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 1,744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27A82" w:rsidRPr="007D6A49" w:rsidRDefault="00727A82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27A82" w:rsidRPr="007D6A49" w:rsidRDefault="00727A82" w:rsidP="00727A8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27A82" w:rsidRPr="007D6A49" w:rsidRDefault="00727A82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727A82" w:rsidRPr="00E06EAB" w:rsidRDefault="00727A82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1,744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727A82" w:rsidRPr="007D6A49" w:rsidRDefault="00727A82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727A82" w:rsidRPr="00836AB2" w:rsidRDefault="00727A82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27A82" w:rsidRPr="00836AB2" w:rsidRDefault="00727A82" w:rsidP="00727A8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27A82" w:rsidRPr="00836AB2" w:rsidRDefault="00727A82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1,744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27A82" w:rsidRPr="00836AB2" w:rsidRDefault="00727A82" w:rsidP="00727A8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727A82" w:rsidRPr="00836AB2" w:rsidRDefault="00727A82" w:rsidP="00727A82">
            <w:pPr>
              <w:pStyle w:val="acctfourfigures"/>
              <w:tabs>
                <w:tab w:val="clear" w:pos="765"/>
                <w:tab w:val="left" w:pos="5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27A82" w:rsidRPr="007D6A49" w:rsidRDefault="00727A82" w:rsidP="00727A8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727A82" w:rsidRPr="005804A7" w:rsidRDefault="00727A82" w:rsidP="00727A82">
            <w:pPr>
              <w:pStyle w:val="acctfourfigures"/>
              <w:tabs>
                <w:tab w:val="clear" w:pos="765"/>
                <w:tab w:val="left" w:pos="783"/>
              </w:tabs>
              <w:spacing w:line="240" w:lineRule="atLeast"/>
              <w:ind w:left="-196" w:right="-196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 1,744</w:t>
            </w:r>
          </w:p>
        </w:tc>
      </w:tr>
      <w:tr w:rsidR="00C2252E" w:rsidRPr="008D5BA6" w:rsidTr="0080068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1E7560" w:rsidRDefault="00C213B7" w:rsidP="00C213B7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</w:t>
            </w:r>
            <w:r w:rsidR="001E7560"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4767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1E75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ที่ไม่ได้วัดมูลค่าด้วย</w:t>
            </w:r>
          </w:p>
          <w:p w:rsidR="00C2252E" w:rsidRPr="00800688" w:rsidRDefault="001E7560" w:rsidP="001E7560">
            <w:pPr>
              <w:spacing w:line="0" w:lineRule="atLeast"/>
              <w:ind w:left="360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</w:tabs>
              <w:spacing w:line="0" w:lineRule="atLeast"/>
              <w:ind w:right="-222"/>
              <w:jc w:val="center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  <w:tab w:val="left" w:pos="694"/>
              </w:tabs>
              <w:spacing w:line="0" w:lineRule="atLeast"/>
              <w:ind w:right="-284"/>
              <w:jc w:val="center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spacing w:line="0" w:lineRule="atLeast"/>
              <w:ind w:right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spacing w:line="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C2252E" w:rsidRPr="00800688" w:rsidRDefault="00C2252E" w:rsidP="00800688">
            <w:pPr>
              <w:pStyle w:val="acctfourfigures"/>
              <w:tabs>
                <w:tab w:val="clear" w:pos="765"/>
                <w:tab w:val="left" w:pos="720"/>
              </w:tabs>
              <w:spacing w:line="0" w:lineRule="atLeast"/>
              <w:ind w:right="-18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7172E" w:rsidRPr="008D5BA6" w:rsidTr="00325D9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E7172E" w:rsidRPr="007D6A49" w:rsidRDefault="00E7172E" w:rsidP="00E7172E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C213B7"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(1,148)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7172E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</w:p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13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theme="minorBidi" w:hint="cs"/>
                <w:sz w:val="28"/>
                <w:szCs w:val="35"/>
                <w:cs/>
                <w:lang w:val="en-US" w:bidi="th-TH"/>
              </w:rPr>
              <w:t xml:space="preserve">    </w:t>
            </w:r>
            <w:r w:rsidRPr="00C213B7">
              <w:rPr>
                <w:rFonts w:ascii="Angsana New" w:hAnsi="Angsana New"/>
                <w:sz w:val="28"/>
                <w:szCs w:val="35"/>
                <w:lang w:val="en-US" w:bidi="th-TH"/>
              </w:rPr>
              <w:t>(2,301)</w:t>
            </w:r>
          </w:p>
        </w:tc>
        <w:tc>
          <w:tcPr>
            <w:tcW w:w="180" w:type="dxa"/>
            <w:shd w:val="clear" w:color="auto" w:fill="auto"/>
          </w:tcPr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C213B7"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(3,449)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7172E" w:rsidRPr="007D6A49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7172E" w:rsidRPr="005804A7" w:rsidRDefault="00E7172E" w:rsidP="00E7172E">
            <w:pPr>
              <w:pStyle w:val="acctfourfigures"/>
              <w:tabs>
                <w:tab w:val="clear" w:pos="765"/>
                <w:tab w:val="left" w:pos="830"/>
              </w:tabs>
              <w:spacing w:line="240" w:lineRule="atLeast"/>
              <w:ind w:left="-196" w:right="-248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(3,593)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7D6A49" w:rsidRDefault="00E7172E" w:rsidP="00E717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E7172E" w:rsidRPr="005804A7" w:rsidRDefault="00E7172E" w:rsidP="00E7172E">
            <w:pPr>
              <w:pStyle w:val="acctfourfigures"/>
              <w:tabs>
                <w:tab w:val="clear" w:pos="765"/>
                <w:tab w:val="left" w:pos="819"/>
              </w:tabs>
              <w:spacing w:line="240" w:lineRule="atLeast"/>
              <w:ind w:left="-196" w:right="-403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(3,593)</w:t>
            </w:r>
          </w:p>
        </w:tc>
      </w:tr>
      <w:tr w:rsidR="003C548B" w:rsidRPr="008D5BA6" w:rsidTr="00325D9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3C548B" w:rsidRPr="003C548B" w:rsidRDefault="003C548B" w:rsidP="00727A82">
            <w:pPr>
              <w:ind w:left="36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theme="min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158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3C548B" w:rsidRPr="003C548B" w:rsidRDefault="003C548B" w:rsidP="00727A82">
            <w:pPr>
              <w:pStyle w:val="acctfourfigures"/>
              <w:tabs>
                <w:tab w:val="clear" w:pos="765"/>
                <w:tab w:val="left" w:pos="819"/>
              </w:tabs>
              <w:spacing w:line="240" w:lineRule="atLeast"/>
              <w:ind w:left="-196" w:right="-40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213B7" w:rsidRPr="007D6A49" w:rsidTr="00800688">
        <w:tc>
          <w:tcPr>
            <w:tcW w:w="2140" w:type="dxa"/>
            <w:shd w:val="clear" w:color="auto" w:fill="auto"/>
          </w:tcPr>
          <w:p w:rsidR="00C213B7" w:rsidRPr="0054788A" w:rsidRDefault="00C213B7" w:rsidP="00C213B7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67" w:type="dxa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3B7" w:rsidRPr="007D6A49" w:rsidTr="00800688">
        <w:tc>
          <w:tcPr>
            <w:tcW w:w="2140" w:type="dxa"/>
            <w:shd w:val="clear" w:color="auto" w:fill="auto"/>
          </w:tcPr>
          <w:p w:rsidR="00C213B7" w:rsidRPr="002209B2" w:rsidRDefault="00C213B7" w:rsidP="00C213B7">
            <w:pPr>
              <w:tabs>
                <w:tab w:val="clear" w:pos="1871"/>
              </w:tabs>
              <w:ind w:left="191" w:right="-459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และหนี้สินทางการเงิน</w:t>
            </w:r>
          </w:p>
          <w:p w:rsidR="00C213B7" w:rsidRPr="002209B2" w:rsidRDefault="00C213B7" w:rsidP="00C213B7">
            <w:pPr>
              <w:ind w:left="191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209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</w:p>
          <w:p w:rsidR="00C213B7" w:rsidRDefault="00C213B7" w:rsidP="00C213B7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213B7" w:rsidRPr="007D6A49" w:rsidRDefault="00C213B7" w:rsidP="00C213B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12AE" w:rsidRPr="007D6A49" w:rsidTr="00800688">
        <w:tc>
          <w:tcPr>
            <w:tcW w:w="2140" w:type="dxa"/>
            <w:shd w:val="clear" w:color="auto" w:fill="auto"/>
          </w:tcPr>
          <w:p w:rsidR="00BB12AE" w:rsidRDefault="00BB12AE" w:rsidP="00BB12AE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BB12AE" w:rsidRPr="007D6A49" w:rsidRDefault="00BB12AE" w:rsidP="00BB12AE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  <w:tab w:val="left" w:pos="466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B12AE" w:rsidRPr="007D6A49" w:rsidRDefault="00BB12AE" w:rsidP="006156D9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:rsidR="00BB12AE" w:rsidRPr="00BB12AE" w:rsidRDefault="006156D9" w:rsidP="00047706">
            <w:pPr>
              <w:pStyle w:val="acctfourfigures"/>
              <w:tabs>
                <w:tab w:val="clear" w:pos="765"/>
                <w:tab w:val="left" w:pos="577"/>
                <w:tab w:val="left" w:pos="694"/>
              </w:tabs>
              <w:spacing w:line="240" w:lineRule="atLeast"/>
              <w:ind w:left="-386" w:right="-133" w:firstLine="3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BB12AE">
              <w:rPr>
                <w:rFonts w:ascii="Angsana New" w:hAnsi="Angsana New"/>
                <w:sz w:val="28"/>
                <w:szCs w:val="28"/>
              </w:rPr>
              <w:t>177</w:t>
            </w:r>
            <w:r w:rsidR="00BB12AE" w:rsidRPr="00BB12AE">
              <w:rPr>
                <w:rFonts w:ascii="Angsana New" w:hAnsi="Angsana New"/>
                <w:sz w:val="28"/>
                <w:szCs w:val="28"/>
              </w:rPr>
              <w:t>,</w:t>
            </w:r>
            <w:r w:rsidR="00BB12AE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B12AE" w:rsidRPr="007D6A49" w:rsidRDefault="00BB12AE" w:rsidP="00D9445A">
            <w:pPr>
              <w:pStyle w:val="acctfourfigures"/>
              <w:tabs>
                <w:tab w:val="clear" w:pos="765"/>
                <w:tab w:val="left" w:pos="663"/>
                <w:tab w:val="left" w:pos="803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B12AE" w:rsidRPr="00836AB2" w:rsidRDefault="00BB12AE" w:rsidP="00BB12A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BB12AE" w:rsidRPr="00836AB2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B12AE" w:rsidRPr="00836AB2" w:rsidRDefault="00BB12AE" w:rsidP="00BB12A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BB12AE" w:rsidRPr="00836AB2" w:rsidRDefault="00BB12AE" w:rsidP="00BB12AE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BB12AE" w:rsidRDefault="00BB12AE" w:rsidP="00BB12AE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B12AE" w:rsidRPr="007D6A49" w:rsidRDefault="00BB12AE" w:rsidP="00BB12AE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177,738</w:t>
            </w:r>
          </w:p>
        </w:tc>
      </w:tr>
      <w:tr w:rsidR="00C213B7" w:rsidRPr="007D6A49" w:rsidTr="00800688">
        <w:trPr>
          <w:trHeight w:val="266"/>
        </w:trPr>
        <w:tc>
          <w:tcPr>
            <w:tcW w:w="2140" w:type="dxa"/>
            <w:shd w:val="clear" w:color="auto" w:fill="auto"/>
          </w:tcPr>
          <w:p w:rsidR="00C213B7" w:rsidRPr="007D6A49" w:rsidRDefault="00C213B7" w:rsidP="00C213B7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C213B7" w:rsidRDefault="00C213B7" w:rsidP="00C2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  <w:p w:rsidR="00C213B7" w:rsidRPr="007D6A49" w:rsidRDefault="00C213B7" w:rsidP="006156D9">
            <w:pPr>
              <w:pStyle w:val="acctfourfigures"/>
              <w:tabs>
                <w:tab w:val="clear" w:pos="765"/>
                <w:tab w:val="left" w:pos="551"/>
                <w:tab w:val="left" w:pos="654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(2,407)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213B7" w:rsidRPr="007D6A49" w:rsidRDefault="00C213B7" w:rsidP="00BB12AE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13B7" w:rsidRPr="007D6A49" w:rsidRDefault="00C213B7" w:rsidP="00C2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:rsidR="00C213B7" w:rsidRPr="00BB12AE" w:rsidRDefault="006156D9" w:rsidP="006156D9">
            <w:pPr>
              <w:pStyle w:val="acctfourfigures"/>
              <w:tabs>
                <w:tab w:val="clear" w:pos="765"/>
                <w:tab w:val="left" w:pos="478"/>
                <w:tab w:val="left" w:pos="674"/>
              </w:tabs>
              <w:spacing w:line="240" w:lineRule="atLeast"/>
              <w:ind w:left="-386" w:right="-133" w:firstLine="3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213B7" w:rsidRPr="00BB12AE">
              <w:rPr>
                <w:rFonts w:ascii="Angsana New" w:hAnsi="Angsana New"/>
                <w:sz w:val="28"/>
                <w:szCs w:val="28"/>
              </w:rPr>
              <w:t>(2,407)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C213B7" w:rsidRPr="00BB12AE" w:rsidRDefault="00C213B7" w:rsidP="00C2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213B7" w:rsidRPr="00836AB2" w:rsidRDefault="00C213B7" w:rsidP="00C213B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13B7" w:rsidRPr="00836AB2" w:rsidRDefault="00C213B7" w:rsidP="00C213B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C213B7" w:rsidRPr="00836AB2" w:rsidRDefault="00C213B7" w:rsidP="00BB12AE">
            <w:pPr>
              <w:pStyle w:val="acctfourfigures"/>
              <w:tabs>
                <w:tab w:val="clear" w:pos="765"/>
                <w:tab w:val="left" w:pos="585"/>
              </w:tabs>
              <w:spacing w:line="240" w:lineRule="atLeast"/>
              <w:ind w:right="-17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(2,407)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213B7" w:rsidRPr="00836AB2" w:rsidRDefault="00C213B7" w:rsidP="00C213B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C213B7" w:rsidRPr="00836AB2" w:rsidRDefault="00C213B7" w:rsidP="00E7172E">
            <w:pPr>
              <w:pStyle w:val="acctfourfigures"/>
              <w:tabs>
                <w:tab w:val="clear" w:pos="765"/>
              </w:tabs>
              <w:spacing w:line="240" w:lineRule="atLeast"/>
              <w:ind w:left="-70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13B7" w:rsidRPr="007D6A49" w:rsidRDefault="00C213B7" w:rsidP="00C213B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:rsidR="00C213B7" w:rsidRPr="005804A7" w:rsidRDefault="00C213B7" w:rsidP="00C213B7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  (2,407)</w:t>
            </w:r>
          </w:p>
        </w:tc>
      </w:tr>
    </w:tbl>
    <w:p w:rsidR="00680B62" w:rsidRPr="00C213B7" w:rsidRDefault="00680B6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51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2"/>
        <w:gridCol w:w="864"/>
        <w:gridCol w:w="180"/>
        <w:gridCol w:w="990"/>
        <w:gridCol w:w="189"/>
        <w:gridCol w:w="837"/>
        <w:gridCol w:w="198"/>
        <w:gridCol w:w="900"/>
        <w:gridCol w:w="180"/>
        <w:gridCol w:w="828"/>
        <w:gridCol w:w="178"/>
        <w:gridCol w:w="713"/>
        <w:gridCol w:w="180"/>
        <w:gridCol w:w="972"/>
      </w:tblGrid>
      <w:tr w:rsidR="003C4115" w:rsidRPr="007D6A49" w:rsidTr="00BB12AE">
        <w:trPr>
          <w:trHeight w:val="363"/>
          <w:tblHeader/>
        </w:trPr>
        <w:tc>
          <w:tcPr>
            <w:tcW w:w="2142" w:type="dxa"/>
            <w:vMerge w:val="restart"/>
            <w:shd w:val="clear" w:color="auto" w:fill="auto"/>
            <w:vAlign w:val="bottom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9" w:type="dxa"/>
            <w:gridSpan w:val="13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C4115" w:rsidRPr="007D6A49" w:rsidTr="00BB12AE">
        <w:trPr>
          <w:trHeight w:val="363"/>
          <w:tblHeader/>
        </w:trPr>
        <w:tc>
          <w:tcPr>
            <w:tcW w:w="2142" w:type="dxa"/>
            <w:vMerge/>
            <w:shd w:val="clear" w:color="auto" w:fill="auto"/>
            <w:vAlign w:val="bottom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98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5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C4115" w:rsidRPr="007D6A49" w:rsidTr="00BB12AE">
        <w:trPr>
          <w:trHeight w:val="363"/>
          <w:tblHeader/>
        </w:trPr>
        <w:tc>
          <w:tcPr>
            <w:tcW w:w="2142" w:type="dxa"/>
            <w:shd w:val="clear" w:color="auto" w:fill="auto"/>
            <w:vAlign w:val="bottom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98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4115" w:rsidRPr="007D6A49" w:rsidTr="00BB12AE">
        <w:trPr>
          <w:tblHeader/>
        </w:trPr>
        <w:tc>
          <w:tcPr>
            <w:tcW w:w="2142" w:type="dxa"/>
            <w:shd w:val="clear" w:color="auto" w:fill="auto"/>
          </w:tcPr>
          <w:p w:rsidR="003C4115" w:rsidRPr="007D6A49" w:rsidRDefault="003C4115" w:rsidP="00F74793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9" w:type="dxa"/>
            <w:gridSpan w:val="13"/>
          </w:tcPr>
          <w:p w:rsidR="003C4115" w:rsidRPr="003B0B42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C4115" w:rsidRPr="007D6A49" w:rsidTr="00BB12AE">
        <w:tc>
          <w:tcPr>
            <w:tcW w:w="2142" w:type="dxa"/>
            <w:shd w:val="clear" w:color="auto" w:fill="auto"/>
          </w:tcPr>
          <w:p w:rsidR="003C4115" w:rsidRPr="0054788A" w:rsidRDefault="003C4115" w:rsidP="00F74793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64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115" w:rsidRPr="007D6A49" w:rsidTr="00BB12AE">
        <w:tc>
          <w:tcPr>
            <w:tcW w:w="2142" w:type="dxa"/>
            <w:shd w:val="clear" w:color="auto" w:fill="auto"/>
          </w:tcPr>
          <w:p w:rsidR="003C4115" w:rsidRPr="002841F4" w:rsidRDefault="003C4115" w:rsidP="00F74793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Pr="002841F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3C4115" w:rsidRDefault="003C4115" w:rsidP="00F74793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ที่วัดมูลค่าด้วย</w:t>
            </w:r>
          </w:p>
          <w:p w:rsidR="003C4115" w:rsidRDefault="003C4115" w:rsidP="00F7479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64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12AE" w:rsidRPr="00B92B12" w:rsidTr="00BB12AE">
        <w:tc>
          <w:tcPr>
            <w:tcW w:w="2142" w:type="dxa"/>
            <w:shd w:val="clear" w:color="auto" w:fill="auto"/>
          </w:tcPr>
          <w:p w:rsidR="00BB12AE" w:rsidRDefault="00BB12AE" w:rsidP="00BB12AE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BB12AE" w:rsidRPr="007D6A49" w:rsidRDefault="00BB12AE" w:rsidP="00BB12AE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174,506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BB12AE" w:rsidRPr="007D6A49" w:rsidRDefault="00BB12AE" w:rsidP="00D9445A">
            <w:pPr>
              <w:pStyle w:val="acctfourfigures"/>
              <w:tabs>
                <w:tab w:val="clear" w:pos="765"/>
              </w:tabs>
              <w:spacing w:line="240" w:lineRule="atLeast"/>
              <w:ind w:left="-13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156D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174,506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B12AE" w:rsidRPr="00BB12AE" w:rsidRDefault="00BB12AE" w:rsidP="00BB12AE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4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12AE">
              <w:rPr>
                <w:rFonts w:ascii="Angsana New" w:hAnsi="Angsana New"/>
                <w:sz w:val="28"/>
                <w:szCs w:val="28"/>
                <w:lang w:val="en-US" w:bidi="th-TH"/>
              </w:rPr>
              <w:t>174,506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B12AE" w:rsidRPr="00836AB2" w:rsidRDefault="00BB12AE" w:rsidP="00BB12A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BB12AE" w:rsidRPr="00836AB2" w:rsidRDefault="00BB12AE" w:rsidP="00BB12AE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B12AE" w:rsidRPr="00836AB2" w:rsidRDefault="00BB12AE" w:rsidP="00BB12A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BB12AE" w:rsidRPr="00836AB2" w:rsidRDefault="00BB12AE" w:rsidP="00BB12AE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B12AE" w:rsidRPr="007D6A49" w:rsidRDefault="00BB12AE" w:rsidP="00BB12A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:rsidR="00BB12AE" w:rsidRDefault="00BB12AE" w:rsidP="00BB12AE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B12AE" w:rsidRPr="007D6A49" w:rsidRDefault="00BB12AE" w:rsidP="00BB12AE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174,506</w:t>
            </w:r>
          </w:p>
        </w:tc>
      </w:tr>
      <w:tr w:rsidR="002D7B7B" w:rsidRPr="007D6A49" w:rsidTr="00BB12AE">
        <w:trPr>
          <w:trHeight w:val="266"/>
        </w:trPr>
        <w:tc>
          <w:tcPr>
            <w:tcW w:w="2142" w:type="dxa"/>
            <w:shd w:val="clear" w:color="auto" w:fill="auto"/>
            <w:vAlign w:val="bottom"/>
          </w:tcPr>
          <w:p w:rsidR="002D7B7B" w:rsidRPr="007D6A49" w:rsidRDefault="002D7B7B" w:rsidP="002D7B7B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2D7B7B" w:rsidRDefault="002D7B7B" w:rsidP="002D7B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  <w:p w:rsidR="002D7B7B" w:rsidRPr="007D6A49" w:rsidRDefault="002D7B7B" w:rsidP="002D7B7B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1,744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7B7B" w:rsidRPr="007D6A49" w:rsidRDefault="002D7B7B" w:rsidP="002D7B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D7B7B" w:rsidRPr="007D6A49" w:rsidRDefault="002D7B7B" w:rsidP="002D7B7B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2D7B7B" w:rsidRPr="007D6A49" w:rsidRDefault="002D7B7B" w:rsidP="002D7B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2D7B7B" w:rsidRPr="00E06EAB" w:rsidRDefault="00BB12AE" w:rsidP="00BB12AE">
            <w:pPr>
              <w:pStyle w:val="acctfourfigures"/>
              <w:tabs>
                <w:tab w:val="clear" w:pos="765"/>
                <w:tab w:val="left" w:pos="353"/>
              </w:tabs>
              <w:spacing w:line="240" w:lineRule="atLeast"/>
              <w:ind w:right="-9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6156D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  <w:r w:rsidR="002D7B7B">
              <w:rPr>
                <w:rFonts w:ascii="Angsana New" w:hAnsi="Angsana New"/>
                <w:sz w:val="28"/>
                <w:szCs w:val="28"/>
                <w:lang w:val="en-US" w:bidi="th-TH"/>
              </w:rPr>
              <w:t>1,744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2D7B7B" w:rsidRPr="007D6A49" w:rsidRDefault="002D7B7B" w:rsidP="002D7B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7B7B" w:rsidRPr="00836AB2" w:rsidRDefault="002D7B7B" w:rsidP="002D7B7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7B7B" w:rsidRPr="00836AB2" w:rsidRDefault="002D7B7B" w:rsidP="002D7B7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2D7B7B" w:rsidRPr="00836AB2" w:rsidRDefault="002D7B7B" w:rsidP="00BB12AE">
            <w:pPr>
              <w:pStyle w:val="acctfourfigures"/>
              <w:tabs>
                <w:tab w:val="clear" w:pos="765"/>
              </w:tabs>
              <w:spacing w:line="240" w:lineRule="atLeast"/>
              <w:ind w:left="-259" w:right="-150" w:firstLine="25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1,744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D7B7B" w:rsidRPr="00836AB2" w:rsidRDefault="002D7B7B" w:rsidP="002D7B7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2D7B7B" w:rsidRPr="00836AB2" w:rsidRDefault="002D7B7B" w:rsidP="002D7B7B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7B7B" w:rsidRPr="007D6A49" w:rsidRDefault="002D7B7B" w:rsidP="002D7B7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2D7B7B" w:rsidRPr="005804A7" w:rsidRDefault="002D7B7B" w:rsidP="002D7B7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 1,744</w:t>
            </w:r>
          </w:p>
        </w:tc>
      </w:tr>
      <w:tr w:rsidR="003C4115" w:rsidRPr="007D6A49" w:rsidTr="00BB12AE">
        <w:trPr>
          <w:trHeight w:val="266"/>
        </w:trPr>
        <w:tc>
          <w:tcPr>
            <w:tcW w:w="2142" w:type="dxa"/>
            <w:shd w:val="clear" w:color="auto" w:fill="auto"/>
            <w:vAlign w:val="bottom"/>
          </w:tcPr>
          <w:p w:rsidR="003C4115" w:rsidRPr="00C213B7" w:rsidRDefault="003C4115" w:rsidP="00F74793">
            <w:pPr>
              <w:ind w:left="36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0"/>
                <w:highlight w:val="cyan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3C4115" w:rsidRPr="00C213B7" w:rsidRDefault="003C4115" w:rsidP="00F74793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722"/>
              </w:tabs>
              <w:spacing w:line="240" w:lineRule="atLeast"/>
              <w:ind w:left="82" w:right="-169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3C548B" w:rsidRPr="007D6A49" w:rsidTr="00BB12AE">
        <w:trPr>
          <w:trHeight w:val="266"/>
        </w:trPr>
        <w:tc>
          <w:tcPr>
            <w:tcW w:w="2142" w:type="dxa"/>
            <w:shd w:val="clear" w:color="auto" w:fill="auto"/>
            <w:vAlign w:val="bottom"/>
          </w:tcPr>
          <w:p w:rsidR="003C548B" w:rsidRPr="00C213B7" w:rsidRDefault="003C548B" w:rsidP="00F74793">
            <w:pPr>
              <w:ind w:left="36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0"/>
                <w:highlight w:val="cyan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722"/>
              </w:tabs>
              <w:spacing w:line="240" w:lineRule="atLeast"/>
              <w:ind w:left="82" w:right="-169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3C548B" w:rsidRPr="007D6A49" w:rsidTr="00BB12AE">
        <w:trPr>
          <w:trHeight w:val="266"/>
        </w:trPr>
        <w:tc>
          <w:tcPr>
            <w:tcW w:w="2142" w:type="dxa"/>
            <w:shd w:val="clear" w:color="auto" w:fill="auto"/>
            <w:vAlign w:val="bottom"/>
          </w:tcPr>
          <w:p w:rsidR="003C548B" w:rsidRPr="00C213B7" w:rsidRDefault="003C548B" w:rsidP="00F74793">
            <w:pPr>
              <w:ind w:left="36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0"/>
                <w:highlight w:val="cyan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3C548B" w:rsidRPr="00C213B7" w:rsidRDefault="003C548B" w:rsidP="00F74793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722"/>
              </w:tabs>
              <w:spacing w:line="240" w:lineRule="atLeast"/>
              <w:ind w:left="82" w:right="-169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3C4115" w:rsidRPr="007D6A49" w:rsidTr="00BB12AE">
        <w:trPr>
          <w:trHeight w:val="266"/>
        </w:trPr>
        <w:tc>
          <w:tcPr>
            <w:tcW w:w="2142" w:type="dxa"/>
            <w:shd w:val="clear" w:color="auto" w:fill="auto"/>
          </w:tcPr>
          <w:p w:rsidR="00C213B7" w:rsidRDefault="003C4115" w:rsidP="00C213B7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 w:rsidR="00C213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3C4115" w:rsidRDefault="00C213B7" w:rsidP="00C213B7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  <w:t xml:space="preserve">  </w:t>
            </w:r>
            <w:r w:rsidR="003C41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ที่ไม่ได้วัดมูลค่าด้วย</w:t>
            </w:r>
          </w:p>
          <w:p w:rsidR="003C4115" w:rsidRDefault="003C4115" w:rsidP="00C213B7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มูลค่ายุติธรรม</w:t>
            </w:r>
          </w:p>
        </w:tc>
        <w:tc>
          <w:tcPr>
            <w:tcW w:w="864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4115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3C4115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3C4115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836AB2" w:rsidRDefault="003C4115" w:rsidP="00F74793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:rsidR="003C4115" w:rsidRPr="00836AB2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3C4115" w:rsidRPr="00836AB2" w:rsidRDefault="003C4115" w:rsidP="00F7479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3C4115" w:rsidRPr="00836AB2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:rsidR="003C4115" w:rsidRDefault="003C4115" w:rsidP="00F747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72E" w:rsidRPr="007D6A49" w:rsidTr="00BB12AE">
        <w:trPr>
          <w:trHeight w:val="266"/>
        </w:trPr>
        <w:tc>
          <w:tcPr>
            <w:tcW w:w="2142" w:type="dxa"/>
            <w:shd w:val="clear" w:color="auto" w:fill="auto"/>
          </w:tcPr>
          <w:p w:rsidR="00E7172E" w:rsidRDefault="00E7172E" w:rsidP="00E7172E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  <w:p w:rsidR="00E7172E" w:rsidRDefault="00E7172E" w:rsidP="00E7172E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แก่บริษัทย่อย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  <w:tab w:val="left" w:pos="669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  <w:tab w:val="left" w:pos="805"/>
              </w:tabs>
              <w:spacing w:line="240" w:lineRule="atLeast"/>
              <w:ind w:right="-25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75,000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E7172E" w:rsidRPr="00B92B12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left="-185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91,382</w:t>
            </w:r>
          </w:p>
        </w:tc>
        <w:tc>
          <w:tcPr>
            <w:tcW w:w="180" w:type="dxa"/>
            <w:shd w:val="clear" w:color="auto" w:fill="auto"/>
          </w:tcPr>
          <w:p w:rsidR="00E7172E" w:rsidRPr="004F53BA" w:rsidRDefault="00E7172E" w:rsidP="00E7172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E7172E" w:rsidRPr="00B92B12" w:rsidRDefault="00E7172E" w:rsidP="00E7172E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  <w:tab w:val="left" w:pos="686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91,382</w:t>
            </w:r>
          </w:p>
        </w:tc>
      </w:tr>
      <w:tr w:rsidR="00E7172E" w:rsidRPr="007D6A49" w:rsidTr="00BB12AE">
        <w:trPr>
          <w:trHeight w:val="266"/>
        </w:trPr>
        <w:tc>
          <w:tcPr>
            <w:tcW w:w="2142" w:type="dxa"/>
            <w:shd w:val="clear" w:color="auto" w:fill="auto"/>
          </w:tcPr>
          <w:p w:rsidR="00E7172E" w:rsidRDefault="00E7172E" w:rsidP="00E7172E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C213B7"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(1,148)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7172E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</w:p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theme="minorBidi" w:hint="cs"/>
                <w:sz w:val="28"/>
                <w:szCs w:val="35"/>
                <w:cs/>
                <w:lang w:val="en-US" w:bidi="th-TH"/>
              </w:rPr>
              <w:t xml:space="preserve">    </w:t>
            </w:r>
            <w:r w:rsidRPr="00C213B7">
              <w:rPr>
                <w:rFonts w:ascii="Angsana New" w:hAnsi="Angsana New"/>
                <w:sz w:val="28"/>
                <w:szCs w:val="35"/>
                <w:lang w:val="en-US" w:bidi="th-TH"/>
              </w:rPr>
              <w:t>(2,301)</w:t>
            </w:r>
          </w:p>
        </w:tc>
        <w:tc>
          <w:tcPr>
            <w:tcW w:w="189" w:type="dxa"/>
            <w:shd w:val="clear" w:color="auto" w:fill="auto"/>
          </w:tcPr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7172E" w:rsidRPr="00C213B7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C213B7"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(3,449)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E7172E" w:rsidRPr="007D6A49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4F53BA" w:rsidRDefault="00E7172E" w:rsidP="00E7172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tabs>
                <w:tab w:val="clear" w:pos="765"/>
                <w:tab w:val="left" w:pos="46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E7172E" w:rsidRPr="007D6A49" w:rsidRDefault="00E7172E" w:rsidP="00E7172E">
            <w:pPr>
              <w:pStyle w:val="acctfourfigures"/>
              <w:tabs>
                <w:tab w:val="clear" w:pos="765"/>
                <w:tab w:val="left" w:pos="555"/>
              </w:tabs>
              <w:spacing w:line="240" w:lineRule="atLeast"/>
              <w:ind w:left="-275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(3,593)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7D6A49" w:rsidRDefault="00E7172E" w:rsidP="00E717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E7172E" w:rsidRPr="007D6A49" w:rsidRDefault="00E7172E" w:rsidP="00E7172E">
            <w:pPr>
              <w:pStyle w:val="acctfourfigures"/>
              <w:tabs>
                <w:tab w:val="clear" w:pos="765"/>
                <w:tab w:val="left" w:pos="602"/>
                <w:tab w:val="left" w:pos="641"/>
                <w:tab w:val="left" w:pos="795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(3,593)</w:t>
            </w:r>
          </w:p>
        </w:tc>
      </w:tr>
      <w:tr w:rsidR="002E6537" w:rsidRPr="007D6A49" w:rsidTr="00BB12AE">
        <w:trPr>
          <w:trHeight w:val="266"/>
        </w:trPr>
        <w:tc>
          <w:tcPr>
            <w:tcW w:w="2142" w:type="dxa"/>
            <w:shd w:val="clear" w:color="auto" w:fill="auto"/>
          </w:tcPr>
          <w:p w:rsidR="002E6537" w:rsidRPr="002E6537" w:rsidRDefault="002E6537" w:rsidP="00814643">
            <w:pPr>
              <w:ind w:left="19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theme="minorBidi"/>
                <w:sz w:val="2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  <w:tab w:val="left" w:pos="46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-124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2E6537" w:rsidRPr="002E6537" w:rsidRDefault="002E6537" w:rsidP="00814643">
            <w:pPr>
              <w:pStyle w:val="acctfourfigures"/>
              <w:tabs>
                <w:tab w:val="clear" w:pos="765"/>
                <w:tab w:val="left" w:pos="602"/>
                <w:tab w:val="left" w:pos="641"/>
                <w:tab w:val="left" w:pos="795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3C4115" w:rsidRPr="007D6A49" w:rsidTr="00BB12AE">
        <w:tc>
          <w:tcPr>
            <w:tcW w:w="2142" w:type="dxa"/>
            <w:shd w:val="clear" w:color="auto" w:fill="auto"/>
          </w:tcPr>
          <w:p w:rsidR="003C4115" w:rsidRPr="0054788A" w:rsidRDefault="003C4115" w:rsidP="00F74793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64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115" w:rsidRPr="007D6A49" w:rsidTr="00BB12AE">
        <w:tc>
          <w:tcPr>
            <w:tcW w:w="2142" w:type="dxa"/>
            <w:shd w:val="clear" w:color="auto" w:fill="auto"/>
          </w:tcPr>
          <w:p w:rsidR="003C4115" w:rsidRPr="002209B2" w:rsidRDefault="003C4115" w:rsidP="00F74793">
            <w:pPr>
              <w:tabs>
                <w:tab w:val="clear" w:pos="1871"/>
              </w:tabs>
              <w:ind w:left="191" w:right="-459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และหนี้สินทางการเงิน</w:t>
            </w:r>
          </w:p>
          <w:p w:rsidR="003C4115" w:rsidRPr="002209B2" w:rsidRDefault="003C4115" w:rsidP="00F74793">
            <w:pPr>
              <w:ind w:left="191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209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</w:p>
          <w:p w:rsidR="003C4115" w:rsidRDefault="003C4115" w:rsidP="00F74793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706" w:rsidRPr="007D6A49" w:rsidTr="00BB12AE">
        <w:tc>
          <w:tcPr>
            <w:tcW w:w="2142" w:type="dxa"/>
            <w:shd w:val="clear" w:color="auto" w:fill="auto"/>
          </w:tcPr>
          <w:p w:rsidR="00047706" w:rsidRDefault="00047706" w:rsidP="00047706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047706" w:rsidRPr="007D6A49" w:rsidRDefault="00047706" w:rsidP="00047706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4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  <w:tab w:val="left" w:pos="812"/>
              </w:tabs>
              <w:spacing w:line="240" w:lineRule="atLeast"/>
              <w:ind w:left="-16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9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  <w:tab w:val="left" w:pos="688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97A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>
              <w:rPr>
                <w:rFonts w:ascii="Angsana New" w:hAnsi="Angsana New"/>
                <w:sz w:val="28"/>
                <w:szCs w:val="28"/>
              </w:rPr>
              <w:t>,738</w:t>
            </w:r>
          </w:p>
        </w:tc>
        <w:tc>
          <w:tcPr>
            <w:tcW w:w="198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47706" w:rsidRPr="00836AB2" w:rsidRDefault="00047706" w:rsidP="0004770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047706" w:rsidRPr="00836AB2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47706" w:rsidRPr="00836AB2" w:rsidRDefault="00047706" w:rsidP="0004770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047706" w:rsidRPr="00C165BD" w:rsidRDefault="00047706" w:rsidP="000477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47706" w:rsidRPr="007D6A49" w:rsidRDefault="00047706" w:rsidP="0004770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047706" w:rsidRPr="00814643" w:rsidRDefault="00047706" w:rsidP="00814643">
            <w:pPr>
              <w:pStyle w:val="acctfourfigures"/>
              <w:tabs>
                <w:tab w:val="clear" w:pos="765"/>
              </w:tabs>
              <w:spacing w:line="240" w:lineRule="atLeast"/>
              <w:ind w:right="-718"/>
              <w:rPr>
                <w:rFonts w:ascii="Angsana New" w:hAnsi="Angsana New"/>
                <w:sz w:val="28"/>
                <w:szCs w:val="28"/>
              </w:rPr>
            </w:pPr>
            <w:r w:rsidRPr="0081464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146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4643">
              <w:rPr>
                <w:rFonts w:ascii="Angsana New" w:hAnsi="Angsana New"/>
                <w:sz w:val="28"/>
                <w:szCs w:val="28"/>
              </w:rPr>
              <w:t xml:space="preserve"> 177,738</w:t>
            </w:r>
          </w:p>
        </w:tc>
      </w:tr>
      <w:tr w:rsidR="00047706" w:rsidRPr="007D6A49" w:rsidTr="00BB12AE">
        <w:trPr>
          <w:trHeight w:val="266"/>
        </w:trPr>
        <w:tc>
          <w:tcPr>
            <w:tcW w:w="2142" w:type="dxa"/>
            <w:shd w:val="clear" w:color="auto" w:fill="auto"/>
            <w:vAlign w:val="bottom"/>
          </w:tcPr>
          <w:p w:rsidR="00047706" w:rsidRPr="007D6A49" w:rsidRDefault="00047706" w:rsidP="00047706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4" w:type="dxa"/>
            <w:vAlign w:val="bottom"/>
          </w:tcPr>
          <w:p w:rsidR="00047706" w:rsidRPr="00612DCF" w:rsidRDefault="00047706" w:rsidP="00047706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DCF">
              <w:rPr>
                <w:rFonts w:ascii="Angsana New" w:hAnsi="Angsana New"/>
                <w:sz w:val="28"/>
                <w:szCs w:val="28"/>
              </w:rPr>
              <w:t>(2,407)</w:t>
            </w:r>
          </w:p>
        </w:tc>
        <w:tc>
          <w:tcPr>
            <w:tcW w:w="180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9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:rsidR="00047706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47706" w:rsidRPr="007D6A49" w:rsidRDefault="00047706" w:rsidP="00047706">
            <w:pPr>
              <w:pStyle w:val="acctfourfigures"/>
              <w:tabs>
                <w:tab w:val="clear" w:pos="765"/>
                <w:tab w:val="left" w:pos="67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(2,407)</w:t>
            </w:r>
          </w:p>
        </w:tc>
        <w:tc>
          <w:tcPr>
            <w:tcW w:w="198" w:type="dxa"/>
            <w:vAlign w:val="bottom"/>
          </w:tcPr>
          <w:p w:rsidR="00047706" w:rsidRPr="007D6A49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47706" w:rsidRPr="004F53BA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47706" w:rsidRPr="004F53BA" w:rsidRDefault="00047706" w:rsidP="0004770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047706" w:rsidRPr="00836AB2" w:rsidRDefault="00047706" w:rsidP="00047706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(2,407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47706" w:rsidRPr="00836AB2" w:rsidRDefault="00047706" w:rsidP="0004770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047706" w:rsidRPr="00C165BD" w:rsidRDefault="00047706" w:rsidP="000477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47706" w:rsidRPr="007D6A49" w:rsidRDefault="00047706" w:rsidP="0004770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047706" w:rsidRPr="007D6A49" w:rsidRDefault="00047706" w:rsidP="00814643">
            <w:pPr>
              <w:pStyle w:val="acctfourfigures"/>
              <w:tabs>
                <w:tab w:val="clear" w:pos="765"/>
                <w:tab w:val="left" w:pos="602"/>
                <w:tab w:val="left" w:pos="641"/>
                <w:tab w:val="left" w:pos="795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(2,407)</w:t>
            </w:r>
          </w:p>
        </w:tc>
      </w:tr>
      <w:tr w:rsidR="003C4115" w:rsidRPr="007D6A49" w:rsidTr="00BB12AE">
        <w:trPr>
          <w:trHeight w:val="266"/>
        </w:trPr>
        <w:tc>
          <w:tcPr>
            <w:tcW w:w="2142" w:type="dxa"/>
            <w:shd w:val="clear" w:color="auto" w:fill="auto"/>
            <w:vAlign w:val="bottom"/>
          </w:tcPr>
          <w:p w:rsidR="003C4115" w:rsidRPr="002E6537" w:rsidRDefault="003C4115" w:rsidP="008D5F93">
            <w:pPr>
              <w:spacing w:line="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4115" w:rsidRPr="002E6537" w:rsidRDefault="003C4115" w:rsidP="008D5F93">
            <w:pPr>
              <w:pStyle w:val="acctfourfigures"/>
              <w:spacing w:line="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C4115" w:rsidRPr="002E6537" w:rsidRDefault="003C4115" w:rsidP="008D5F93">
            <w:pPr>
              <w:pStyle w:val="acctfourfigures"/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C4115" w:rsidRPr="002E6537" w:rsidRDefault="003C4115" w:rsidP="008D5F93">
            <w:pPr>
              <w:pStyle w:val="acctfourfigures"/>
              <w:spacing w:line="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3C4115" w:rsidRPr="002E6537" w:rsidRDefault="003C4115" w:rsidP="008D5F9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115" w:rsidRPr="007D6A49" w:rsidTr="00BB12AE">
        <w:trPr>
          <w:trHeight w:val="266"/>
        </w:trPr>
        <w:tc>
          <w:tcPr>
            <w:tcW w:w="2142" w:type="dxa"/>
            <w:shd w:val="clear" w:color="auto" w:fill="auto"/>
          </w:tcPr>
          <w:p w:rsidR="003C4115" w:rsidRDefault="003C4115" w:rsidP="00F74793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3C4115" w:rsidRDefault="003C4115" w:rsidP="00F74793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3C4115" w:rsidRDefault="003C4115" w:rsidP="00F74793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4115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3C4115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3C4115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836AB2" w:rsidRDefault="003C4115" w:rsidP="00F74793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:rsidR="003C4115" w:rsidRPr="00836AB2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3C4115" w:rsidRPr="00836AB2" w:rsidRDefault="003C4115" w:rsidP="00F7479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3C4115" w:rsidRPr="00836AB2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C4115" w:rsidRPr="007D6A49" w:rsidRDefault="003C4115" w:rsidP="00F7479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:rsidR="003C4115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72E" w:rsidRPr="007D6A49" w:rsidTr="00BB12AE">
        <w:trPr>
          <w:trHeight w:val="266"/>
        </w:trPr>
        <w:tc>
          <w:tcPr>
            <w:tcW w:w="2142" w:type="dxa"/>
            <w:shd w:val="clear" w:color="auto" w:fill="auto"/>
          </w:tcPr>
          <w:p w:rsidR="00E7172E" w:rsidRDefault="00E7172E" w:rsidP="00E7172E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  <w:p w:rsidR="00E7172E" w:rsidRDefault="00E7172E" w:rsidP="00E7172E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แก่บริษัทย่อย</w:t>
            </w:r>
          </w:p>
        </w:tc>
        <w:tc>
          <w:tcPr>
            <w:tcW w:w="864" w:type="dxa"/>
            <w:vAlign w:val="bottom"/>
          </w:tcPr>
          <w:p w:rsidR="00E7172E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E7172E" w:rsidRPr="008477A9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80" w:type="dxa"/>
            <w:vAlign w:val="bottom"/>
          </w:tcPr>
          <w:p w:rsidR="00E7172E" w:rsidRPr="007D6A49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7172E" w:rsidRPr="007913DF" w:rsidRDefault="00E7172E" w:rsidP="00E7172E">
            <w:pPr>
              <w:pStyle w:val="acctfourfigures"/>
              <w:tabs>
                <w:tab w:val="clear" w:pos="765"/>
                <w:tab w:val="left" w:pos="812"/>
              </w:tabs>
              <w:spacing w:line="240" w:lineRule="atLeast"/>
              <w:ind w:left="-169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E7172E" w:rsidRPr="007913DF" w:rsidRDefault="00E7172E" w:rsidP="00E7172E">
            <w:pPr>
              <w:pStyle w:val="acctfourfigures"/>
              <w:tabs>
                <w:tab w:val="clear" w:pos="765"/>
                <w:tab w:val="left" w:pos="812"/>
              </w:tabs>
              <w:spacing w:line="240" w:lineRule="atLeast"/>
              <w:ind w:left="-16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13DF"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  <w:tc>
          <w:tcPr>
            <w:tcW w:w="189" w:type="dxa"/>
            <w:vAlign w:val="bottom"/>
          </w:tcPr>
          <w:p w:rsidR="00E7172E" w:rsidRPr="007D6A49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:rsidR="00E7172E" w:rsidRDefault="00E7172E" w:rsidP="00E7172E">
            <w:pPr>
              <w:pStyle w:val="acctfourfigures"/>
              <w:tabs>
                <w:tab w:val="clear" w:pos="765"/>
                <w:tab w:val="left" w:pos="688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98" w:type="dxa"/>
            <w:vAlign w:val="bottom"/>
          </w:tcPr>
          <w:p w:rsidR="00E7172E" w:rsidRPr="007D6A49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7172E" w:rsidRPr="00836AB2" w:rsidRDefault="00E7172E" w:rsidP="00E717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E7172E" w:rsidRDefault="00E7172E" w:rsidP="00E7172E">
            <w:pPr>
              <w:pStyle w:val="acctfourfigures"/>
              <w:tabs>
                <w:tab w:val="clear" w:pos="765"/>
                <w:tab w:val="left" w:pos="555"/>
              </w:tabs>
              <w:spacing w:line="240" w:lineRule="atLeast"/>
              <w:ind w:left="-185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95,650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7172E" w:rsidRPr="007D6A49" w:rsidRDefault="00E7172E" w:rsidP="00E717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E7172E" w:rsidRDefault="00E7172E" w:rsidP="00E7172E">
            <w:pPr>
              <w:pStyle w:val="acctfourfigures"/>
              <w:tabs>
                <w:tab w:val="clear" w:pos="765"/>
              </w:tabs>
              <w:spacing w:line="240" w:lineRule="atLeast"/>
              <w:ind w:right="-24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95,650</w:t>
            </w:r>
          </w:p>
        </w:tc>
      </w:tr>
    </w:tbl>
    <w:p w:rsidR="008D5F93" w:rsidRDefault="008D5F93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E6537" w:rsidRDefault="002E6537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E6537" w:rsidRDefault="002E6537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E6537" w:rsidRDefault="002E6537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E6537" w:rsidRDefault="002E6537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BE3DE5" w:rsidRPr="009A57B8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lastRenderedPageBreak/>
        <w:t>เ</w:t>
      </w:r>
      <w:r w:rsidRPr="009A57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9A57B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9A57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BE3DE5" w:rsidRPr="00DD385C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:rsidR="00BE3DE5" w:rsidRPr="009A57B8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9A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:rsidR="00BE3DE5" w:rsidRPr="00D1150A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:rsidR="00BE3DE5" w:rsidRDefault="00BE3DE5" w:rsidP="00BE3DE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ตาราง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ข้างต้น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="00B82D3C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82D3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ของลำดับชั้นมูลค่ายุติธรรมตามข้อมูลที่ใช้</w:t>
      </w:r>
      <w:r w:rsidR="00B82D3C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ในการประเมินมูลค่า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นิยามของระดับต่างๆ มีดังนี้</w:t>
      </w:r>
    </w:p>
    <w:p w:rsidR="00E274E6" w:rsidRPr="00D1150A" w:rsidRDefault="00E274E6" w:rsidP="00BE3DE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BE3DE5" w:rsidRPr="009A57B8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9A57B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ราคาเสนอ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ในตลาด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ที่มีสภาพ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อย่างเดี</w:t>
      </w:r>
      <w:r w:rsidRPr="00BE3DE5">
        <w:rPr>
          <w:rFonts w:asciiTheme="majorBidi" w:hAnsiTheme="majorBidi" w:cs="Angsana New" w:hint="cs"/>
          <w:sz w:val="30"/>
          <w:szCs w:val="30"/>
          <w:cs/>
          <w:lang w:bidi="th-TH"/>
        </w:rPr>
        <w:t>ยวกันซึ่ง</w:t>
      </w:r>
      <w:r w:rsidRPr="00BE3DE5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กลุ่มบริษัทสามารถเข้า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ถึงตลาดนั้น ณ วันที่วัด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ค่า</w:t>
      </w:r>
    </w:p>
    <w:p w:rsidR="00BE3DE5" w:rsidRPr="009A57B8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ข้อมูลอื่นที่สังเกตได้ไม่ว่า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ทางตรงหรือโดยทางอ้อมสำหรับสินทรัพย์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นอกเหนือจากราคาเสนอ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ซึ่งรวมอยู่ใน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ระดับ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BE3DE5" w:rsidRPr="008D5F93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ข้อมูลที่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ไม่สามารถ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สังเกตได้สำหรับสินทรัพย์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</w:p>
    <w:p w:rsidR="002E6537" w:rsidRDefault="002E6537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bidi="th-TH"/>
        </w:rPr>
      </w:pPr>
    </w:p>
    <w:p w:rsidR="00B26394" w:rsidRDefault="00B26394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bidi="th-TH"/>
        </w:rPr>
      </w:pP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มูลค่ายุติธรรมระดับ </w:t>
      </w:r>
      <w:r w:rsidRPr="00B26394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2 </w:t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สำหรับตราสารอนุพันธ์ที่ซื้อขายนอกตลาดหลักทรัพย์ อ้างอิงราคาจากนายหน้า ซึ่งได้มี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8D5F9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ทางการเงินสะท้อนผลกระทบของความเสี่ยงด้านเครดิตและได้รวมการปรับปรุงความเสี่ยงด้านเครดิต</w:t>
      </w:r>
      <w:r w:rsidR="008D5F93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8D5F9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ของกลุ่มบริษัท</w:t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และคู่สัญญา ตามความเหมาะสม</w:t>
      </w:r>
    </w:p>
    <w:p w:rsidR="002A7E1C" w:rsidRPr="0051782F" w:rsidRDefault="002A7E1C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:rsidR="00AC409B" w:rsidRPr="001532FD" w:rsidRDefault="00F13835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532FD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6631F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F52A70" w:rsidRPr="001532FD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1532F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5300D" w:rsidRPr="0051782F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1151"/>
        <w:gridCol w:w="18"/>
        <w:gridCol w:w="239"/>
        <w:gridCol w:w="1208"/>
        <w:gridCol w:w="283"/>
        <w:gridCol w:w="1158"/>
        <w:gridCol w:w="272"/>
        <w:gridCol w:w="1165"/>
      </w:tblGrid>
      <w:tr w:rsidR="00467D00" w:rsidRPr="001B41B9" w:rsidTr="008D5F93">
        <w:trPr>
          <w:tblHeader/>
        </w:trPr>
        <w:tc>
          <w:tcPr>
            <w:tcW w:w="2007" w:type="pct"/>
          </w:tcPr>
          <w:p w:rsidR="00467D00" w:rsidRPr="001B41B9" w:rsidRDefault="00467D00" w:rsidP="002A6E33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4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1FA" w:rsidRPr="000D534D" w:rsidTr="008D5F93">
        <w:trPr>
          <w:tblHeader/>
        </w:trPr>
        <w:tc>
          <w:tcPr>
            <w:tcW w:w="2007" w:type="pct"/>
          </w:tcPr>
          <w:p w:rsidR="003F71FA" w:rsidRPr="000D534D" w:rsidRDefault="003F71FA" w:rsidP="003F71F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</w:t>
            </w:r>
            <w:r w:rsidRPr="000D534D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30" w:type="pct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</w:t>
            </w:r>
            <w:r w:rsidRPr="000D534D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8" w:type="pct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F71FA" w:rsidRPr="000D534D" w:rsidTr="008D5F93">
        <w:trPr>
          <w:tblHeader/>
        </w:trPr>
        <w:tc>
          <w:tcPr>
            <w:tcW w:w="2007" w:type="pct"/>
          </w:tcPr>
          <w:p w:rsidR="003F71FA" w:rsidRPr="000D534D" w:rsidRDefault="003F71FA" w:rsidP="003F71F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3F71FA" w:rsidRPr="000D534D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30" w:type="pct"/>
          </w:tcPr>
          <w:p w:rsidR="003F71FA" w:rsidRPr="000D534D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</w:tcPr>
          <w:p w:rsidR="003F71FA" w:rsidRPr="00060315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54" w:type="pct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3F71FA" w:rsidRPr="000D534D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:rsidR="003F71FA" w:rsidRPr="000D534D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3F71FA" w:rsidRPr="00060315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1E52AA" w:rsidRPr="001B41B9" w:rsidTr="008D5F93">
        <w:trPr>
          <w:tblHeader/>
        </w:trPr>
        <w:tc>
          <w:tcPr>
            <w:tcW w:w="2007" w:type="pct"/>
          </w:tcPr>
          <w:p w:rsidR="001E52AA" w:rsidRPr="001B41B9" w:rsidRDefault="001E52AA" w:rsidP="002A6E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8"/>
          </w:tcPr>
          <w:p w:rsidR="001E52AA" w:rsidRPr="001B41B9" w:rsidRDefault="001E52AA" w:rsidP="002A6E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E97" w:rsidRPr="001B41B9" w:rsidTr="008D5F93">
        <w:tc>
          <w:tcPr>
            <w:tcW w:w="2007" w:type="pct"/>
          </w:tcPr>
          <w:p w:rsidR="00A44E97" w:rsidRPr="001B41B9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6D9F" w:rsidRPr="001B41B9" w:rsidTr="008D5F93">
        <w:tc>
          <w:tcPr>
            <w:tcW w:w="2007" w:type="pct"/>
          </w:tcPr>
          <w:p w:rsidR="00546D9F" w:rsidRPr="00546D9F" w:rsidRDefault="00546D9F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สัญญาที่ยังไม่</w:t>
            </w:r>
            <w:r w:rsidR="00CB0E3B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ได้</w:t>
            </w: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627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44E97" w:rsidRPr="001B41B9" w:rsidTr="008D5F93">
        <w:tc>
          <w:tcPr>
            <w:tcW w:w="2007" w:type="pct"/>
          </w:tcPr>
          <w:p w:rsidR="00A44E97" w:rsidRPr="00BD05AA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D05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คำสั่งซื้อที่ได้รับการยืนยันแล้ว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F71FA" w:rsidRPr="001B41B9" w:rsidTr="008D5F93">
        <w:tc>
          <w:tcPr>
            <w:tcW w:w="2007" w:type="pct"/>
          </w:tcPr>
          <w:p w:rsidR="003F71FA" w:rsidRPr="00236F51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:rsidR="003F71FA" w:rsidRPr="00A97446" w:rsidRDefault="002D7B7B" w:rsidP="003F71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7,400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54" w:type="pct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:rsidR="003F71FA" w:rsidRPr="00CF2ACE" w:rsidRDefault="002D7B7B" w:rsidP="003F71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7,400</w:t>
            </w:r>
          </w:p>
        </w:tc>
        <w:tc>
          <w:tcPr>
            <w:tcW w:w="148" w:type="pct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3F71FA" w:rsidRPr="00F74737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7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</w:tr>
      <w:tr w:rsidR="003F71FA" w:rsidRPr="00CC16E4" w:rsidTr="008D5F93">
        <w:tc>
          <w:tcPr>
            <w:tcW w:w="2634" w:type="pct"/>
            <w:gridSpan w:val="2"/>
            <w:shd w:val="clear" w:color="auto" w:fill="auto"/>
          </w:tcPr>
          <w:p w:rsidR="003F71FA" w:rsidRDefault="003F71FA" w:rsidP="003F71F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C213B7" w:rsidRPr="005C0A90" w:rsidRDefault="00C213B7" w:rsidP="003F71F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2A7E1C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2A7E1C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2A7E1C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2A7E1C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2A7E1C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2A7E1C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71FA" w:rsidRPr="00CC16E4" w:rsidTr="008D5F93">
        <w:tc>
          <w:tcPr>
            <w:tcW w:w="2634" w:type="pct"/>
            <w:gridSpan w:val="2"/>
            <w:shd w:val="clear" w:color="auto" w:fill="auto"/>
          </w:tcPr>
          <w:p w:rsidR="003F71FA" w:rsidRPr="00236F51" w:rsidRDefault="003F71FA" w:rsidP="003F71F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1FA" w:rsidRPr="003F71FA" w:rsidTr="008D5F93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7" w:type="pct"/>
            <w:shd w:val="clear" w:color="auto" w:fill="auto"/>
          </w:tcPr>
          <w:p w:rsidR="003F71FA" w:rsidRPr="001B41B9" w:rsidRDefault="00E26501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1,73</w:t>
            </w:r>
            <w:r w:rsidR="008D5F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sz w:val="30"/>
                <w:szCs w:val="30"/>
                <w:lang w:val="en-US" w:bidi="th-TH"/>
              </w:rPr>
              <w:t>2,857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E26501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1,62</w:t>
            </w:r>
            <w:r w:rsidR="008D5F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sz w:val="30"/>
                <w:szCs w:val="30"/>
                <w:lang w:val="en-US" w:bidi="th-TH"/>
              </w:rPr>
              <w:t>2,707</w:t>
            </w:r>
          </w:p>
        </w:tc>
      </w:tr>
      <w:tr w:rsidR="003F71FA" w:rsidRPr="003F71FA" w:rsidTr="008D5F93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3F71FA" w:rsidRPr="001B41B9" w:rsidRDefault="00E26501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2,12</w:t>
            </w:r>
            <w:r w:rsidR="008D5F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sz w:val="30"/>
                <w:szCs w:val="30"/>
                <w:lang w:val="en-US" w:bidi="th-TH"/>
              </w:rPr>
              <w:t>2,489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3F71FA" w:rsidRPr="001B41B9" w:rsidRDefault="00E26501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2,06</w:t>
            </w:r>
            <w:r w:rsidR="008D5F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sz w:val="30"/>
                <w:szCs w:val="30"/>
                <w:lang w:val="en-US" w:bidi="th-TH"/>
              </w:rPr>
              <w:t>2,407</w:t>
            </w:r>
          </w:p>
        </w:tc>
      </w:tr>
      <w:tr w:rsidR="003F71FA" w:rsidRPr="003F71FA" w:rsidTr="008D5F93">
        <w:trPr>
          <w:trHeight w:val="100"/>
        </w:trPr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1B41B9" w:rsidRDefault="00E26501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3,851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5,346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1B41B9" w:rsidRDefault="00E26501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3,697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F74737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7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5,114</w:t>
            </w:r>
          </w:p>
        </w:tc>
      </w:tr>
      <w:tr w:rsidR="008D5F93" w:rsidRPr="003F71FA" w:rsidTr="008D5F93">
        <w:trPr>
          <w:trHeight w:val="100"/>
        </w:trPr>
        <w:tc>
          <w:tcPr>
            <w:tcW w:w="2007" w:type="pct"/>
            <w:shd w:val="clear" w:color="auto" w:fill="auto"/>
          </w:tcPr>
          <w:p w:rsidR="008D5F93" w:rsidRPr="002E6537" w:rsidRDefault="008D5F93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shd w:val="clear" w:color="auto" w:fill="auto"/>
          </w:tcPr>
          <w:p w:rsidR="008D5F93" w:rsidRPr="002E6537" w:rsidRDefault="008D5F93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8D5F93" w:rsidRPr="002E6537" w:rsidRDefault="008D5F93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:rsidR="008D5F93" w:rsidRPr="002E6537" w:rsidRDefault="008D5F93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:rsidR="008D5F93" w:rsidRPr="002E6537" w:rsidRDefault="008D5F93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:rsidR="008D5F93" w:rsidRPr="002E6537" w:rsidRDefault="008D5F93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:rsidR="008D5F93" w:rsidRPr="002E6537" w:rsidRDefault="008D5F93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:rsidR="008D5F93" w:rsidRPr="002E6537" w:rsidRDefault="008D5F93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F71FA" w:rsidRPr="001B41B9" w:rsidTr="008D5F93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7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F71FA" w:rsidRPr="003F71FA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627" w:type="pct"/>
            <w:shd w:val="clear" w:color="auto" w:fill="auto"/>
          </w:tcPr>
          <w:p w:rsidR="003F71FA" w:rsidRPr="00C6343A" w:rsidRDefault="00B0459E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  <w:t>137,933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130,125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B0459E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124,358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115,182</w:t>
            </w:r>
          </w:p>
        </w:tc>
      </w:tr>
      <w:tr w:rsidR="003F71FA" w:rsidRPr="003F71FA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สัญญาขายเงินตราต่างประเทศล่วงหน้า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627" w:type="pct"/>
            <w:shd w:val="clear" w:color="auto" w:fill="auto"/>
          </w:tcPr>
          <w:p w:rsidR="003F71FA" w:rsidRPr="001B41B9" w:rsidRDefault="002D7B7B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168,851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474,107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2D7B7B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168,851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474,107</w:t>
            </w:r>
          </w:p>
        </w:tc>
      </w:tr>
      <w:tr w:rsidR="003F71FA" w:rsidRPr="003F71FA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3F71FA" w:rsidRPr="001B41B9" w:rsidRDefault="00B0459E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10,801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18,041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B0459E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8,917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16,157</w:t>
            </w:r>
          </w:p>
        </w:tc>
      </w:tr>
      <w:tr w:rsidR="003F71FA" w:rsidRPr="003F71FA" w:rsidTr="000B72B0">
        <w:trPr>
          <w:trHeight w:val="397"/>
        </w:trPr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1B41B9" w:rsidRDefault="007755CD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317,585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622,273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1B41B9" w:rsidRDefault="00F4436C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302,126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605,446</w:t>
            </w:r>
          </w:p>
        </w:tc>
      </w:tr>
    </w:tbl>
    <w:p w:rsidR="005C0A90" w:rsidRPr="002E6537" w:rsidRDefault="005C0A90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52F29" w:rsidRDefault="00491964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5C6">
        <w:rPr>
          <w:rFonts w:ascii="Angsana New" w:hAnsi="Angsana New"/>
          <w:sz w:val="30"/>
          <w:szCs w:val="30"/>
        </w:rPr>
        <w:t xml:space="preserve">* </w:t>
      </w:r>
      <w:r w:rsidRPr="001925C6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</w:t>
      </w:r>
      <w:r w:rsidR="00846E75">
        <w:rPr>
          <w:rFonts w:ascii="Angsana New" w:hAnsi="Angsana New" w:hint="cs"/>
          <w:sz w:val="30"/>
          <w:szCs w:val="30"/>
          <w:cs/>
        </w:rPr>
        <w:t>หนึ่ง</w:t>
      </w:r>
      <w:r w:rsidR="00B67C21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E33A20" w:rsidRPr="001925C6">
        <w:rPr>
          <w:rFonts w:ascii="Angsana New" w:hAnsi="Angsana New"/>
          <w:sz w:val="30"/>
          <w:szCs w:val="30"/>
        </w:rPr>
        <w:t xml:space="preserve"> </w:t>
      </w:r>
      <w:r w:rsidRPr="001925C6">
        <w:rPr>
          <w:rFonts w:ascii="Angsana New" w:hAnsi="Angsana New"/>
          <w:sz w:val="30"/>
          <w:szCs w:val="30"/>
          <w:cs/>
        </w:rPr>
        <w:t>โดย</w:t>
      </w:r>
      <w:r w:rsidR="00680B62">
        <w:rPr>
          <w:rFonts w:ascii="Angsana New" w:hAnsi="Angsana New" w:hint="cs"/>
          <w:sz w:val="30"/>
          <w:szCs w:val="30"/>
          <w:cs/>
        </w:rPr>
        <w:t>จัดตามประเภท</w:t>
      </w:r>
      <w:r w:rsidRPr="001925C6">
        <w:rPr>
          <w:rFonts w:ascii="Angsana New" w:hAnsi="Angsana New"/>
          <w:sz w:val="30"/>
          <w:szCs w:val="30"/>
          <w:cs/>
        </w:rPr>
        <w:t>สกุลเงิน</w:t>
      </w:r>
      <w:r w:rsidR="00680B62">
        <w:rPr>
          <w:rFonts w:ascii="Angsana New" w:hAnsi="Angsana New" w:hint="cs"/>
          <w:sz w:val="30"/>
          <w:szCs w:val="30"/>
          <w:cs/>
        </w:rPr>
        <w:t>ตรา</w:t>
      </w:r>
      <w:r w:rsidRPr="001925C6">
        <w:rPr>
          <w:rFonts w:ascii="Angsana New" w:hAnsi="Angsana New"/>
          <w:sz w:val="30"/>
          <w:szCs w:val="30"/>
          <w:cs/>
        </w:rPr>
        <w:t>ด</w:t>
      </w:r>
      <w:r w:rsidR="0097411C" w:rsidRPr="001925C6">
        <w:rPr>
          <w:rFonts w:ascii="Angsana New" w:hAnsi="Angsana New"/>
          <w:sz w:val="30"/>
          <w:szCs w:val="30"/>
          <w:cs/>
        </w:rPr>
        <w:t>ังนี้</w:t>
      </w:r>
    </w:p>
    <w:p w:rsidR="0076617C" w:rsidRPr="002E6537" w:rsidRDefault="0076617C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55"/>
        <w:gridCol w:w="265"/>
        <w:gridCol w:w="1100"/>
        <w:gridCol w:w="265"/>
        <w:gridCol w:w="1265"/>
        <w:gridCol w:w="265"/>
        <w:gridCol w:w="1265"/>
      </w:tblGrid>
      <w:tr w:rsidR="007B29EB" w:rsidRPr="001925C6" w:rsidTr="00D27D19">
        <w:tc>
          <w:tcPr>
            <w:tcW w:w="360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52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มูลค่าตามสัญญา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(สกุลเงินต่างประเทศ)</w:t>
            </w:r>
          </w:p>
        </w:tc>
        <w:tc>
          <w:tcPr>
            <w:tcW w:w="265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(สกุลเงินบาท)</w:t>
            </w:r>
          </w:p>
        </w:tc>
      </w:tr>
      <w:tr w:rsidR="003F71FA" w:rsidRPr="001925C6" w:rsidTr="00D27D19">
        <w:tc>
          <w:tcPr>
            <w:tcW w:w="3600" w:type="dxa"/>
          </w:tcPr>
          <w:p w:rsidR="003F71FA" w:rsidRPr="001925C6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</w:t>
            </w:r>
            <w:r w:rsidRPr="000D534D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265" w:type="dxa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:rsidR="003F71FA" w:rsidRPr="001925C6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</w:t>
            </w:r>
            <w:r w:rsidRPr="000D534D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265" w:type="dxa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3F71FA" w:rsidRPr="000D534D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F71FA" w:rsidRPr="001925C6" w:rsidTr="00D27D19">
        <w:tc>
          <w:tcPr>
            <w:tcW w:w="3600" w:type="dxa"/>
          </w:tcPr>
          <w:p w:rsidR="003F71FA" w:rsidRPr="001925C6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3F71FA" w:rsidRPr="000D534D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65" w:type="dxa"/>
          </w:tcPr>
          <w:p w:rsidR="003F71FA" w:rsidRPr="000D534D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</w:tcPr>
          <w:p w:rsidR="003F71FA" w:rsidRPr="00060315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65" w:type="dxa"/>
          </w:tcPr>
          <w:p w:rsidR="003F71FA" w:rsidRPr="001925C6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3F71FA" w:rsidRPr="000D534D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65" w:type="dxa"/>
          </w:tcPr>
          <w:p w:rsidR="003F71FA" w:rsidRPr="000D534D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:rsidR="003F71FA" w:rsidRPr="00060315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7B29EB" w:rsidRPr="001925C6" w:rsidTr="00D27D19">
        <w:tc>
          <w:tcPr>
            <w:tcW w:w="360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ล้าน)</w:t>
            </w:r>
          </w:p>
        </w:tc>
        <w:tc>
          <w:tcPr>
            <w:tcW w:w="265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1FA" w:rsidRPr="001925C6" w:rsidTr="00D545B8">
        <w:tc>
          <w:tcPr>
            <w:tcW w:w="3600" w:type="dxa"/>
          </w:tcPr>
          <w:p w:rsidR="003F71FA" w:rsidRPr="001925C6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5C6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2D7B7B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5.34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:rsidR="003F71FA" w:rsidRPr="003D04B3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4B3">
              <w:rPr>
                <w:rFonts w:ascii="Angsana New" w:hAnsi="Angsana New"/>
                <w:sz w:val="30"/>
                <w:szCs w:val="30"/>
              </w:rPr>
              <w:t>14.28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2D7B7B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167,107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476,514</w:t>
            </w:r>
          </w:p>
        </w:tc>
      </w:tr>
    </w:tbl>
    <w:p w:rsidR="00800688" w:rsidRPr="002E6537" w:rsidRDefault="0080068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C3E48" w:rsidRPr="001925C6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5C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:rsidR="00AC3E48" w:rsidRPr="002E6537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6616E" w:rsidRPr="0088390F" w:rsidRDefault="00F6616E" w:rsidP="00F66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88390F">
        <w:rPr>
          <w:rFonts w:ascii="Angsana New" w:hAnsi="Angsana New"/>
          <w:i/>
          <w:iCs/>
          <w:sz w:val="30"/>
          <w:szCs w:val="30"/>
          <w:cs/>
        </w:rPr>
        <w:t>สัญญาซื้อขายภาชนะบรรจุ</w:t>
      </w:r>
    </w:p>
    <w:p w:rsidR="00F6616E" w:rsidRPr="002E6537" w:rsidRDefault="00F6616E" w:rsidP="00F66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24"/>
          <w:szCs w:val="24"/>
        </w:rPr>
      </w:pPr>
    </w:p>
    <w:p w:rsidR="00601C20" w:rsidRDefault="00601C20" w:rsidP="0060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218C9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2560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บริษัททำสัญญาซื้อ</w:t>
      </w:r>
      <w:r w:rsidRPr="00F218C9">
        <w:rPr>
          <w:rFonts w:ascii="Angsana New" w:hAnsi="Angsana New"/>
          <w:spacing w:val="-4"/>
          <w:sz w:val="30"/>
          <w:szCs w:val="30"/>
          <w:cs/>
        </w:rPr>
        <w:t>ภาชนะบรรจุกับบริษัท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ในประเทศ</w:t>
      </w:r>
      <w:r w:rsidRPr="00F218C9">
        <w:rPr>
          <w:rFonts w:ascii="Angsana New" w:hAnsi="Angsana New"/>
          <w:spacing w:val="-4"/>
          <w:sz w:val="30"/>
          <w:szCs w:val="30"/>
          <w:cs/>
        </w:rPr>
        <w:t>แห่งหนึ่งมีกำหนดระยะเวลา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1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ปี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F218C9">
        <w:rPr>
          <w:rFonts w:ascii="Angsana New" w:hAnsi="Angsana New"/>
          <w:spacing w:val="-4"/>
          <w:sz w:val="30"/>
          <w:szCs w:val="30"/>
          <w:cs/>
        </w:rPr>
        <w:t>เริ่มตั้งแต่วันที่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1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25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60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ถึงวันที่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31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สิงหาคม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25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61 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โดยบริษัทมีภาระผูกพันตามราคาที่กำหนดไว้ในสัญญา</w:t>
      </w:r>
    </w:p>
    <w:p w:rsidR="005C0A90" w:rsidRDefault="005C0A90" w:rsidP="0060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C3E48" w:rsidRPr="00CD7DD4" w:rsidRDefault="00AC3E48" w:rsidP="00CD7D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CD7DD4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สัญญาขายสินค้า</w:t>
      </w:r>
      <w:r w:rsidR="00B37D3C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CD7DD4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:rsidR="00076A7B" w:rsidRPr="00CD7DD4" w:rsidRDefault="00076A7B" w:rsidP="00286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80B62" w:rsidRDefault="00601C20" w:rsidP="00680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0A84">
        <w:rPr>
          <w:rFonts w:ascii="Angsana New" w:hAnsi="Angsana New"/>
          <w:sz w:val="30"/>
          <w:szCs w:val="30"/>
          <w:cs/>
        </w:rPr>
        <w:t>ณ</w:t>
      </w:r>
      <w:r w:rsidRPr="00240A84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F6616E">
        <w:rPr>
          <w:rFonts w:ascii="Angsana New" w:hAnsi="Angsana New"/>
          <w:sz w:val="30"/>
          <w:szCs w:val="30"/>
          <w:cs/>
        </w:rPr>
        <w:t>วันที่</w:t>
      </w:r>
      <w:r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>
        <w:rPr>
          <w:rFonts w:ascii="Angsana New" w:hAnsi="Angsana New"/>
          <w:color w:val="FFFFFF" w:themeColor="background1"/>
          <w:sz w:val="12"/>
          <w:szCs w:val="12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="002A7E1C">
        <w:rPr>
          <w:rFonts w:ascii="Angsana New" w:hAnsi="Angsana New" w:hint="cs"/>
          <w:sz w:val="30"/>
          <w:szCs w:val="30"/>
          <w:cs/>
        </w:rPr>
        <w:t>มีนา</w:t>
      </w:r>
      <w:r>
        <w:rPr>
          <w:rFonts w:ascii="Angsana New" w:hAnsi="Angsana New" w:hint="cs"/>
          <w:sz w:val="30"/>
          <w:szCs w:val="30"/>
          <w:cs/>
        </w:rPr>
        <w:t>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 w:rsidR="002A7E1C">
        <w:rPr>
          <w:rFonts w:ascii="Angsana New" w:hAnsi="Angsana New"/>
          <w:sz w:val="30"/>
          <w:szCs w:val="30"/>
        </w:rPr>
        <w:t>6</w:t>
      </w:r>
      <w:r w:rsidR="004F27A5">
        <w:rPr>
          <w:rFonts w:ascii="Angsana New" w:hAnsi="Angsana New"/>
          <w:sz w:val="30"/>
          <w:szCs w:val="30"/>
        </w:rPr>
        <w:t>1</w:t>
      </w:r>
      <w:r w:rsidRPr="00F6616E">
        <w:rPr>
          <w:rFonts w:ascii="Angsana New" w:hAnsi="Angsana New"/>
          <w:sz w:val="30"/>
          <w:szCs w:val="30"/>
        </w:rPr>
        <w:t xml:space="preserve"> </w:t>
      </w:r>
      <w:r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F6616E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 w:rsidR="00B37D3C">
        <w:rPr>
          <w:rFonts w:ascii="Angsana New" w:hAnsi="Angsana New" w:hint="cs"/>
          <w:sz w:val="30"/>
          <w:szCs w:val="30"/>
          <w:cs/>
        </w:rPr>
        <w:t>สำเร็จรูป</w:t>
      </w:r>
      <w:r w:rsidRPr="00F6616E">
        <w:rPr>
          <w:rFonts w:ascii="Angsana New" w:hAnsi="Angsana New"/>
          <w:sz w:val="30"/>
          <w:szCs w:val="30"/>
          <w:cs/>
        </w:rPr>
        <w:t>ล่วงหน้ากับบริษัทต่างประเทศ</w:t>
      </w:r>
      <w:r w:rsidRPr="00F6616E">
        <w:rPr>
          <w:rFonts w:ascii="Angsana New" w:hAnsi="Angsana New" w:hint="cs"/>
          <w:sz w:val="30"/>
          <w:szCs w:val="30"/>
          <w:cs/>
        </w:rPr>
        <w:t>ห</w:t>
      </w:r>
      <w:r w:rsidRPr="00F6616E">
        <w:rPr>
          <w:rFonts w:ascii="Angsana New" w:hAnsi="Angsana New"/>
          <w:sz w:val="30"/>
          <w:szCs w:val="30"/>
          <w:cs/>
        </w:rPr>
        <w:t>ลายแห่งรวม</w:t>
      </w:r>
      <w:r w:rsidR="00B37D3C">
        <w:rPr>
          <w:rFonts w:ascii="Angsana New" w:hAnsi="Angsana New"/>
          <w:sz w:val="30"/>
          <w:szCs w:val="30"/>
          <w:cs/>
        </w:rPr>
        <w:br/>
      </w:r>
      <w:r w:rsidRPr="00F6616E">
        <w:rPr>
          <w:rFonts w:ascii="Angsana New" w:hAnsi="Angsana New"/>
          <w:sz w:val="30"/>
          <w:szCs w:val="30"/>
          <w:cs/>
        </w:rPr>
        <w:t>เป็นจำนวนเงิน</w:t>
      </w:r>
      <w:r w:rsidR="00B37D3C">
        <w:rPr>
          <w:rFonts w:ascii="Angsana New" w:hAnsi="Angsana New"/>
          <w:sz w:val="30"/>
          <w:szCs w:val="30"/>
        </w:rPr>
        <w:t xml:space="preserve"> </w:t>
      </w:r>
      <w:r w:rsidR="00CD6F84">
        <w:rPr>
          <w:rFonts w:ascii="Angsana New" w:hAnsi="Angsana New"/>
          <w:sz w:val="30"/>
          <w:szCs w:val="30"/>
        </w:rPr>
        <w:t>854.53</w:t>
      </w:r>
      <w:r w:rsidR="00FC46DD">
        <w:rPr>
          <w:rFonts w:ascii="Angsana New" w:hAnsi="Angsana New"/>
          <w:sz w:val="30"/>
          <w:szCs w:val="30"/>
        </w:rPr>
        <w:t xml:space="preserve"> </w:t>
      </w:r>
      <w:r w:rsidRPr="00F6616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4393F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043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04393F">
        <w:rPr>
          <w:rFonts w:ascii="Angsana New" w:hAnsi="Angsana New"/>
          <w:i/>
          <w:iCs/>
          <w:sz w:val="30"/>
          <w:szCs w:val="30"/>
        </w:rPr>
        <w:t xml:space="preserve">2560: 964.23 </w:t>
      </w:r>
      <w:r w:rsidRPr="0004393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393F">
        <w:rPr>
          <w:rFonts w:ascii="Angsana New" w:hAnsi="Angsana New"/>
          <w:i/>
          <w:iCs/>
          <w:sz w:val="30"/>
          <w:szCs w:val="30"/>
        </w:rPr>
        <w:t>)</w:t>
      </w:r>
    </w:p>
    <w:p w:rsidR="00680B62" w:rsidRDefault="00680B62" w:rsidP="00680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E6818" w:rsidRDefault="004E6818" w:rsidP="004E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E6818" w:rsidRPr="004E6818" w:rsidRDefault="004E6818" w:rsidP="004E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680B62" w:rsidRPr="000D534D" w:rsidRDefault="00680B62" w:rsidP="00680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33917" w:rsidRPr="00680B62" w:rsidRDefault="00D33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D33917" w:rsidRPr="00680B62" w:rsidSect="008410C1">
      <w:head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0FC" w:rsidRDefault="006870FC" w:rsidP="005F5E41">
      <w:r>
        <w:separator/>
      </w:r>
    </w:p>
  </w:endnote>
  <w:endnote w:type="continuationSeparator" w:id="0">
    <w:p w:rsidR="006870FC" w:rsidRDefault="006870FC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9662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56462" w:rsidRPr="00356462" w:rsidRDefault="0035646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5646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5646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5646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25</w:t>
        </w:r>
        <w:r w:rsidRPr="0035646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356462">
      <w:rPr>
        <w:rStyle w:val="PageNumber"/>
        <w:rFonts w:ascii="Angsana New" w:hAnsi="Angsana New"/>
        <w:noProof/>
        <w:sz w:val="30"/>
        <w:szCs w:val="30"/>
      </w:rPr>
      <w:t>17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9D066B" w:rsidRDefault="00CD7DD4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356462">
      <w:rPr>
        <w:rStyle w:val="PageNumber"/>
        <w:rFonts w:ascii="Angsana New" w:hAnsi="Angsana New"/>
        <w:noProof/>
        <w:sz w:val="30"/>
        <w:szCs w:val="30"/>
      </w:rPr>
      <w:t>34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6E199B" w:rsidRDefault="00CD7DD4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356462"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6E199B" w:rsidRDefault="00CD7DD4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356462"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6E199B" w:rsidRDefault="00CD7DD4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356462"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6E199B" w:rsidRDefault="00CD7DD4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2A722B" w:rsidRDefault="00CD7DD4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356462">
      <w:rPr>
        <w:rStyle w:val="PageNumber"/>
        <w:rFonts w:ascii="Angsana New" w:hAnsi="Angsana New"/>
        <w:noProof/>
        <w:sz w:val="30"/>
        <w:szCs w:val="30"/>
      </w:rPr>
      <w:t>38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CD7DD4" w:rsidRPr="00607047" w:rsidRDefault="00CD7DD4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0FC" w:rsidRDefault="006870FC" w:rsidP="005F5E41">
      <w:r>
        <w:separator/>
      </w:r>
    </w:p>
  </w:footnote>
  <w:footnote w:type="continuationSeparator" w:id="0">
    <w:p w:rsidR="006870FC" w:rsidRDefault="006870FC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Default="00CD7DD4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D7DD4" w:rsidRPr="002A2A4B" w:rsidRDefault="00CD7DD4">
    <w:pPr>
      <w:pStyle w:val="Header"/>
      <w:rPr>
        <w:color w:val="FF0000"/>
        <w:sz w:val="30"/>
        <w:szCs w:val="3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Default="00CD7DD4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D7DD4" w:rsidRPr="00F71E21" w:rsidRDefault="00CD7DD4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Default="00CD7DD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 xml:space="preserve">61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D7DD4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Default="00CD7DD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ไม่ได้ตรวจสอบ)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D7DD4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7DD4" w:rsidRDefault="00CD7DD4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CD7DD4" w:rsidRPr="00F62F33" w:rsidRDefault="00CD7DD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2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37D2"/>
    <w:multiLevelType w:val="hybridMultilevel"/>
    <w:tmpl w:val="49FA6220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3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4"/>
  </w:num>
  <w:num w:numId="14">
    <w:abstractNumId w:val="16"/>
  </w:num>
  <w:num w:numId="15">
    <w:abstractNumId w:val="19"/>
  </w:num>
  <w:num w:numId="16">
    <w:abstractNumId w:val="10"/>
  </w:num>
  <w:num w:numId="17">
    <w:abstractNumId w:val="21"/>
  </w:num>
  <w:num w:numId="18">
    <w:abstractNumId w:val="14"/>
  </w:num>
  <w:num w:numId="19">
    <w:abstractNumId w:val="23"/>
  </w:num>
  <w:num w:numId="20">
    <w:abstractNumId w:val="20"/>
  </w:num>
  <w:num w:numId="21">
    <w:abstractNumId w:val="22"/>
  </w:num>
  <w:num w:numId="22">
    <w:abstractNumId w:val="26"/>
  </w:num>
  <w:num w:numId="23">
    <w:abstractNumId w:val="27"/>
  </w:num>
  <w:num w:numId="24">
    <w:abstractNumId w:val="11"/>
  </w:num>
  <w:num w:numId="25">
    <w:abstractNumId w:val="17"/>
  </w:num>
  <w:num w:numId="26">
    <w:abstractNumId w:val="13"/>
  </w:num>
  <w:num w:numId="27">
    <w:abstractNumId w:val="25"/>
  </w:num>
  <w:num w:numId="2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102A"/>
    <w:rsid w:val="00011388"/>
    <w:rsid w:val="00011516"/>
    <w:rsid w:val="000118A5"/>
    <w:rsid w:val="00011BE2"/>
    <w:rsid w:val="00011D8E"/>
    <w:rsid w:val="0001228F"/>
    <w:rsid w:val="0001295E"/>
    <w:rsid w:val="00012B36"/>
    <w:rsid w:val="00012C28"/>
    <w:rsid w:val="00012C67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6041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30F5"/>
    <w:rsid w:val="00043705"/>
    <w:rsid w:val="0004371E"/>
    <w:rsid w:val="0004372A"/>
    <w:rsid w:val="0004390F"/>
    <w:rsid w:val="000441E1"/>
    <w:rsid w:val="00044667"/>
    <w:rsid w:val="000446B8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706"/>
    <w:rsid w:val="00047ADC"/>
    <w:rsid w:val="00047D2F"/>
    <w:rsid w:val="000502B7"/>
    <w:rsid w:val="000502F6"/>
    <w:rsid w:val="000503C0"/>
    <w:rsid w:val="00050AEA"/>
    <w:rsid w:val="00050E7B"/>
    <w:rsid w:val="00050EC0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53F"/>
    <w:rsid w:val="00062BD3"/>
    <w:rsid w:val="000637E8"/>
    <w:rsid w:val="000639BA"/>
    <w:rsid w:val="00063BA8"/>
    <w:rsid w:val="00063BDF"/>
    <w:rsid w:val="00064C56"/>
    <w:rsid w:val="000650F4"/>
    <w:rsid w:val="00065A4A"/>
    <w:rsid w:val="00066DCC"/>
    <w:rsid w:val="00067027"/>
    <w:rsid w:val="00067331"/>
    <w:rsid w:val="0006778F"/>
    <w:rsid w:val="00067B41"/>
    <w:rsid w:val="00067C58"/>
    <w:rsid w:val="00067E6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DD4"/>
    <w:rsid w:val="00072F94"/>
    <w:rsid w:val="000730BD"/>
    <w:rsid w:val="00073912"/>
    <w:rsid w:val="00073D4E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BA7"/>
    <w:rsid w:val="00081F8C"/>
    <w:rsid w:val="00082221"/>
    <w:rsid w:val="000829F2"/>
    <w:rsid w:val="00082A13"/>
    <w:rsid w:val="00082B1B"/>
    <w:rsid w:val="00082B49"/>
    <w:rsid w:val="00082B5B"/>
    <w:rsid w:val="00083209"/>
    <w:rsid w:val="000832E2"/>
    <w:rsid w:val="00083735"/>
    <w:rsid w:val="00083CCC"/>
    <w:rsid w:val="00083CFB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CB7"/>
    <w:rsid w:val="00091FF7"/>
    <w:rsid w:val="00092140"/>
    <w:rsid w:val="00092A12"/>
    <w:rsid w:val="00092B64"/>
    <w:rsid w:val="00092C6A"/>
    <w:rsid w:val="00092F51"/>
    <w:rsid w:val="00092F64"/>
    <w:rsid w:val="00093AFF"/>
    <w:rsid w:val="00094FE0"/>
    <w:rsid w:val="00095816"/>
    <w:rsid w:val="00095CAA"/>
    <w:rsid w:val="00095FCA"/>
    <w:rsid w:val="0009629A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A0F12"/>
    <w:rsid w:val="000A179C"/>
    <w:rsid w:val="000A1E23"/>
    <w:rsid w:val="000A1FD6"/>
    <w:rsid w:val="000A2101"/>
    <w:rsid w:val="000A2542"/>
    <w:rsid w:val="000A2DF3"/>
    <w:rsid w:val="000A2EA8"/>
    <w:rsid w:val="000A3228"/>
    <w:rsid w:val="000A32A7"/>
    <w:rsid w:val="000A35E3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BFB"/>
    <w:rsid w:val="000A6DE9"/>
    <w:rsid w:val="000A6F09"/>
    <w:rsid w:val="000A6F80"/>
    <w:rsid w:val="000A7398"/>
    <w:rsid w:val="000A7846"/>
    <w:rsid w:val="000A78DE"/>
    <w:rsid w:val="000A7CC5"/>
    <w:rsid w:val="000B09E1"/>
    <w:rsid w:val="000B0C4C"/>
    <w:rsid w:val="000B1540"/>
    <w:rsid w:val="000B16D7"/>
    <w:rsid w:val="000B195A"/>
    <w:rsid w:val="000B1AB0"/>
    <w:rsid w:val="000B1DBC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5F81"/>
    <w:rsid w:val="000C6898"/>
    <w:rsid w:val="000C6B32"/>
    <w:rsid w:val="000C6B8A"/>
    <w:rsid w:val="000C6D6D"/>
    <w:rsid w:val="000D0422"/>
    <w:rsid w:val="000D05DE"/>
    <w:rsid w:val="000D082F"/>
    <w:rsid w:val="000D288B"/>
    <w:rsid w:val="000D2C19"/>
    <w:rsid w:val="000D3887"/>
    <w:rsid w:val="000D4421"/>
    <w:rsid w:val="000D44EB"/>
    <w:rsid w:val="000D4B10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51EF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27D1"/>
    <w:rsid w:val="00112E52"/>
    <w:rsid w:val="00112E7F"/>
    <w:rsid w:val="00112F1B"/>
    <w:rsid w:val="0011309E"/>
    <w:rsid w:val="001133C3"/>
    <w:rsid w:val="00114027"/>
    <w:rsid w:val="00114CA3"/>
    <w:rsid w:val="00114E57"/>
    <w:rsid w:val="00115496"/>
    <w:rsid w:val="001155C8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F"/>
    <w:rsid w:val="0012590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F5B"/>
    <w:rsid w:val="00132FE7"/>
    <w:rsid w:val="00132FEE"/>
    <w:rsid w:val="00133ACD"/>
    <w:rsid w:val="00133B7C"/>
    <w:rsid w:val="00133C57"/>
    <w:rsid w:val="00133D24"/>
    <w:rsid w:val="00134384"/>
    <w:rsid w:val="00134566"/>
    <w:rsid w:val="0013478C"/>
    <w:rsid w:val="00134EDC"/>
    <w:rsid w:val="0013531F"/>
    <w:rsid w:val="00136683"/>
    <w:rsid w:val="001366E4"/>
    <w:rsid w:val="001370C9"/>
    <w:rsid w:val="00137952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76D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784"/>
    <w:rsid w:val="001527C4"/>
    <w:rsid w:val="00152EA5"/>
    <w:rsid w:val="00152EFB"/>
    <w:rsid w:val="001531AA"/>
    <w:rsid w:val="001532FD"/>
    <w:rsid w:val="001534DD"/>
    <w:rsid w:val="001539E6"/>
    <w:rsid w:val="0015407A"/>
    <w:rsid w:val="00154515"/>
    <w:rsid w:val="00154A37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3CBC"/>
    <w:rsid w:val="00164050"/>
    <w:rsid w:val="00164791"/>
    <w:rsid w:val="00164B15"/>
    <w:rsid w:val="00164D16"/>
    <w:rsid w:val="00164E54"/>
    <w:rsid w:val="001655CC"/>
    <w:rsid w:val="00165D0A"/>
    <w:rsid w:val="0016604B"/>
    <w:rsid w:val="0016612C"/>
    <w:rsid w:val="00166911"/>
    <w:rsid w:val="00166D7C"/>
    <w:rsid w:val="00166F45"/>
    <w:rsid w:val="00167060"/>
    <w:rsid w:val="00167268"/>
    <w:rsid w:val="001673C0"/>
    <w:rsid w:val="00167E3A"/>
    <w:rsid w:val="0017020A"/>
    <w:rsid w:val="0017054E"/>
    <w:rsid w:val="001706A6"/>
    <w:rsid w:val="00170D13"/>
    <w:rsid w:val="00170D7A"/>
    <w:rsid w:val="001710A0"/>
    <w:rsid w:val="00171845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D4B"/>
    <w:rsid w:val="001760F3"/>
    <w:rsid w:val="0017635F"/>
    <w:rsid w:val="00176396"/>
    <w:rsid w:val="00176CDD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A0654"/>
    <w:rsid w:val="001A0DEC"/>
    <w:rsid w:val="001A0EDF"/>
    <w:rsid w:val="001A147A"/>
    <w:rsid w:val="001A189F"/>
    <w:rsid w:val="001A1A41"/>
    <w:rsid w:val="001A21BA"/>
    <w:rsid w:val="001A2339"/>
    <w:rsid w:val="001A2AD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709"/>
    <w:rsid w:val="001B07DF"/>
    <w:rsid w:val="001B09C9"/>
    <w:rsid w:val="001B0ACF"/>
    <w:rsid w:val="001B1771"/>
    <w:rsid w:val="001B18B5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711C"/>
    <w:rsid w:val="001B72C7"/>
    <w:rsid w:val="001B76DA"/>
    <w:rsid w:val="001B7B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314"/>
    <w:rsid w:val="001C408E"/>
    <w:rsid w:val="001C4178"/>
    <w:rsid w:val="001C4263"/>
    <w:rsid w:val="001C437C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B6A"/>
    <w:rsid w:val="001C7C66"/>
    <w:rsid w:val="001D0327"/>
    <w:rsid w:val="001D0D21"/>
    <w:rsid w:val="001D10FD"/>
    <w:rsid w:val="001D12A6"/>
    <w:rsid w:val="001D1549"/>
    <w:rsid w:val="001D29C3"/>
    <w:rsid w:val="001D2D0E"/>
    <w:rsid w:val="001D2D17"/>
    <w:rsid w:val="001D2E35"/>
    <w:rsid w:val="001D371B"/>
    <w:rsid w:val="001D39C0"/>
    <w:rsid w:val="001D3E03"/>
    <w:rsid w:val="001D3EFE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EFA"/>
    <w:rsid w:val="001E28CC"/>
    <w:rsid w:val="001E2AFB"/>
    <w:rsid w:val="001E3D40"/>
    <w:rsid w:val="001E4061"/>
    <w:rsid w:val="001E41D6"/>
    <w:rsid w:val="001E44B5"/>
    <w:rsid w:val="001E4990"/>
    <w:rsid w:val="001E4B87"/>
    <w:rsid w:val="001E4B9F"/>
    <w:rsid w:val="001E4C4D"/>
    <w:rsid w:val="001E50FD"/>
    <w:rsid w:val="001E52AA"/>
    <w:rsid w:val="001E52E6"/>
    <w:rsid w:val="001E5A05"/>
    <w:rsid w:val="001E5DAE"/>
    <w:rsid w:val="001E60E3"/>
    <w:rsid w:val="001E6234"/>
    <w:rsid w:val="001E6386"/>
    <w:rsid w:val="001E69C2"/>
    <w:rsid w:val="001E712F"/>
    <w:rsid w:val="001E7352"/>
    <w:rsid w:val="001E747D"/>
    <w:rsid w:val="001E7560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94B"/>
    <w:rsid w:val="001F2B7D"/>
    <w:rsid w:val="001F3A3F"/>
    <w:rsid w:val="001F3ABC"/>
    <w:rsid w:val="001F3FF9"/>
    <w:rsid w:val="001F4B78"/>
    <w:rsid w:val="001F4F1F"/>
    <w:rsid w:val="001F5215"/>
    <w:rsid w:val="001F5434"/>
    <w:rsid w:val="001F5A6A"/>
    <w:rsid w:val="001F5F19"/>
    <w:rsid w:val="001F6013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361"/>
    <w:rsid w:val="002206A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545D"/>
    <w:rsid w:val="00226262"/>
    <w:rsid w:val="00227154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25D"/>
    <w:rsid w:val="00236557"/>
    <w:rsid w:val="00236DF7"/>
    <w:rsid w:val="00236EFA"/>
    <w:rsid w:val="00236F51"/>
    <w:rsid w:val="0023761C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BF1"/>
    <w:rsid w:val="00241CC6"/>
    <w:rsid w:val="00241D23"/>
    <w:rsid w:val="002422F0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B37"/>
    <w:rsid w:val="0024726E"/>
    <w:rsid w:val="0024757A"/>
    <w:rsid w:val="0024773E"/>
    <w:rsid w:val="00247B6F"/>
    <w:rsid w:val="00247F8F"/>
    <w:rsid w:val="002500C6"/>
    <w:rsid w:val="00250235"/>
    <w:rsid w:val="002502C5"/>
    <w:rsid w:val="002502E7"/>
    <w:rsid w:val="00250529"/>
    <w:rsid w:val="002507A0"/>
    <w:rsid w:val="00250E54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7BF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41F4"/>
    <w:rsid w:val="00284861"/>
    <w:rsid w:val="0028522A"/>
    <w:rsid w:val="00285A5C"/>
    <w:rsid w:val="00286352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53"/>
    <w:rsid w:val="00295F33"/>
    <w:rsid w:val="002968C7"/>
    <w:rsid w:val="0029695D"/>
    <w:rsid w:val="00296E33"/>
    <w:rsid w:val="00296E98"/>
    <w:rsid w:val="0029733A"/>
    <w:rsid w:val="002975CF"/>
    <w:rsid w:val="002977C1"/>
    <w:rsid w:val="00297C1B"/>
    <w:rsid w:val="00297C9B"/>
    <w:rsid w:val="00297CF1"/>
    <w:rsid w:val="00297EFA"/>
    <w:rsid w:val="002A029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22C9"/>
    <w:rsid w:val="002A22F9"/>
    <w:rsid w:val="002A29F3"/>
    <w:rsid w:val="002A2A4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625F"/>
    <w:rsid w:val="002A656E"/>
    <w:rsid w:val="002A6795"/>
    <w:rsid w:val="002A6872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040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A94"/>
    <w:rsid w:val="002C391A"/>
    <w:rsid w:val="002C41CF"/>
    <w:rsid w:val="002C41F0"/>
    <w:rsid w:val="002C420C"/>
    <w:rsid w:val="002C47ED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5B8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EAC"/>
    <w:rsid w:val="002D574E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537"/>
    <w:rsid w:val="002E67AF"/>
    <w:rsid w:val="002E723C"/>
    <w:rsid w:val="002E728F"/>
    <w:rsid w:val="002E73EE"/>
    <w:rsid w:val="002E7A80"/>
    <w:rsid w:val="002E7ABB"/>
    <w:rsid w:val="002E7B62"/>
    <w:rsid w:val="002F0032"/>
    <w:rsid w:val="002F01B5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DF2"/>
    <w:rsid w:val="00312F7C"/>
    <w:rsid w:val="003132CD"/>
    <w:rsid w:val="00313AED"/>
    <w:rsid w:val="00313E33"/>
    <w:rsid w:val="0031488E"/>
    <w:rsid w:val="00314A07"/>
    <w:rsid w:val="00314B92"/>
    <w:rsid w:val="00315B6C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5227"/>
    <w:rsid w:val="00325314"/>
    <w:rsid w:val="003258BF"/>
    <w:rsid w:val="00325C0B"/>
    <w:rsid w:val="00325D4E"/>
    <w:rsid w:val="00325D98"/>
    <w:rsid w:val="00325EFD"/>
    <w:rsid w:val="00326211"/>
    <w:rsid w:val="003265FE"/>
    <w:rsid w:val="00326A35"/>
    <w:rsid w:val="00327973"/>
    <w:rsid w:val="00327DC9"/>
    <w:rsid w:val="00327E3C"/>
    <w:rsid w:val="003302E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75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60A5"/>
    <w:rsid w:val="003476AF"/>
    <w:rsid w:val="00347A8D"/>
    <w:rsid w:val="00347FBA"/>
    <w:rsid w:val="00350864"/>
    <w:rsid w:val="003509F9"/>
    <w:rsid w:val="00350CB8"/>
    <w:rsid w:val="00350DD2"/>
    <w:rsid w:val="0035230C"/>
    <w:rsid w:val="0035249F"/>
    <w:rsid w:val="0035252F"/>
    <w:rsid w:val="003533BE"/>
    <w:rsid w:val="00353AEF"/>
    <w:rsid w:val="00353C07"/>
    <w:rsid w:val="0035415A"/>
    <w:rsid w:val="003544C0"/>
    <w:rsid w:val="003544C8"/>
    <w:rsid w:val="003548E7"/>
    <w:rsid w:val="003563D2"/>
    <w:rsid w:val="0035646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97F"/>
    <w:rsid w:val="00364BB0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1096"/>
    <w:rsid w:val="00371760"/>
    <w:rsid w:val="003717F3"/>
    <w:rsid w:val="00371F65"/>
    <w:rsid w:val="00372063"/>
    <w:rsid w:val="00372248"/>
    <w:rsid w:val="0037268B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8D"/>
    <w:rsid w:val="00381427"/>
    <w:rsid w:val="00381701"/>
    <w:rsid w:val="00381C03"/>
    <w:rsid w:val="00382E3A"/>
    <w:rsid w:val="0038341A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17F"/>
    <w:rsid w:val="003B435C"/>
    <w:rsid w:val="003B4517"/>
    <w:rsid w:val="003B48D8"/>
    <w:rsid w:val="003B4BF8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48B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649"/>
    <w:rsid w:val="003F0880"/>
    <w:rsid w:val="003F0982"/>
    <w:rsid w:val="003F0C1F"/>
    <w:rsid w:val="003F1074"/>
    <w:rsid w:val="003F112E"/>
    <w:rsid w:val="003F1A78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9A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DE7"/>
    <w:rsid w:val="00432405"/>
    <w:rsid w:val="004325E0"/>
    <w:rsid w:val="00432661"/>
    <w:rsid w:val="00433C95"/>
    <w:rsid w:val="00434011"/>
    <w:rsid w:val="0043409C"/>
    <w:rsid w:val="004345FE"/>
    <w:rsid w:val="00434695"/>
    <w:rsid w:val="00434861"/>
    <w:rsid w:val="00434CB9"/>
    <w:rsid w:val="004352E7"/>
    <w:rsid w:val="0043531B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6629"/>
    <w:rsid w:val="00446685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A97"/>
    <w:rsid w:val="00471F1A"/>
    <w:rsid w:val="00472803"/>
    <w:rsid w:val="00472B3B"/>
    <w:rsid w:val="00472F54"/>
    <w:rsid w:val="0047347B"/>
    <w:rsid w:val="004735EB"/>
    <w:rsid w:val="004749BB"/>
    <w:rsid w:val="00474C95"/>
    <w:rsid w:val="00474D56"/>
    <w:rsid w:val="00475738"/>
    <w:rsid w:val="004761EA"/>
    <w:rsid w:val="00476709"/>
    <w:rsid w:val="00476842"/>
    <w:rsid w:val="00476937"/>
    <w:rsid w:val="0047734A"/>
    <w:rsid w:val="00477E7C"/>
    <w:rsid w:val="0048074E"/>
    <w:rsid w:val="00480839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6977"/>
    <w:rsid w:val="00497524"/>
    <w:rsid w:val="00497856"/>
    <w:rsid w:val="00497A26"/>
    <w:rsid w:val="004A0102"/>
    <w:rsid w:val="004A0188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454A"/>
    <w:rsid w:val="004A474C"/>
    <w:rsid w:val="004A4AD8"/>
    <w:rsid w:val="004A4EC3"/>
    <w:rsid w:val="004A4F85"/>
    <w:rsid w:val="004A543A"/>
    <w:rsid w:val="004A574B"/>
    <w:rsid w:val="004A579A"/>
    <w:rsid w:val="004A5ACE"/>
    <w:rsid w:val="004A5BF6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C84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B11"/>
    <w:rsid w:val="004E0F38"/>
    <w:rsid w:val="004E1296"/>
    <w:rsid w:val="004E1717"/>
    <w:rsid w:val="004E1FF8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034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82A"/>
    <w:rsid w:val="0051782F"/>
    <w:rsid w:val="00520167"/>
    <w:rsid w:val="0052021F"/>
    <w:rsid w:val="005204DD"/>
    <w:rsid w:val="00520905"/>
    <w:rsid w:val="00520D68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E85"/>
    <w:rsid w:val="00524F3B"/>
    <w:rsid w:val="0052515B"/>
    <w:rsid w:val="005256DA"/>
    <w:rsid w:val="00525750"/>
    <w:rsid w:val="005258BA"/>
    <w:rsid w:val="00525B8E"/>
    <w:rsid w:val="00525E63"/>
    <w:rsid w:val="005267A4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364C"/>
    <w:rsid w:val="00533A57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EE8"/>
    <w:rsid w:val="0054637F"/>
    <w:rsid w:val="005466B1"/>
    <w:rsid w:val="00546AE0"/>
    <w:rsid w:val="00546D9F"/>
    <w:rsid w:val="00546E7E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260"/>
    <w:rsid w:val="00557598"/>
    <w:rsid w:val="00557863"/>
    <w:rsid w:val="00557921"/>
    <w:rsid w:val="0056023D"/>
    <w:rsid w:val="0056026A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3196"/>
    <w:rsid w:val="00573301"/>
    <w:rsid w:val="0057335C"/>
    <w:rsid w:val="005734C7"/>
    <w:rsid w:val="005736D8"/>
    <w:rsid w:val="00573781"/>
    <w:rsid w:val="00573A93"/>
    <w:rsid w:val="0057431E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3052"/>
    <w:rsid w:val="0058343D"/>
    <w:rsid w:val="0058435C"/>
    <w:rsid w:val="0058513D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3134"/>
    <w:rsid w:val="00593417"/>
    <w:rsid w:val="005934A4"/>
    <w:rsid w:val="00593CCB"/>
    <w:rsid w:val="00594013"/>
    <w:rsid w:val="005944B1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366"/>
    <w:rsid w:val="005C0A9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6EAB"/>
    <w:rsid w:val="005C7716"/>
    <w:rsid w:val="005C7A75"/>
    <w:rsid w:val="005C7C10"/>
    <w:rsid w:val="005D0207"/>
    <w:rsid w:val="005D0440"/>
    <w:rsid w:val="005D066F"/>
    <w:rsid w:val="005D0796"/>
    <w:rsid w:val="005D07F9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69C"/>
    <w:rsid w:val="005E0B87"/>
    <w:rsid w:val="005E161C"/>
    <w:rsid w:val="005E1D29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17B6"/>
    <w:rsid w:val="00601A0D"/>
    <w:rsid w:val="00601C20"/>
    <w:rsid w:val="00601E2F"/>
    <w:rsid w:val="0060208D"/>
    <w:rsid w:val="0060217E"/>
    <w:rsid w:val="006027DA"/>
    <w:rsid w:val="00602D6A"/>
    <w:rsid w:val="00602EFF"/>
    <w:rsid w:val="00603352"/>
    <w:rsid w:val="00603B0C"/>
    <w:rsid w:val="00603B96"/>
    <w:rsid w:val="00603BC6"/>
    <w:rsid w:val="00603D50"/>
    <w:rsid w:val="006047C8"/>
    <w:rsid w:val="0060584E"/>
    <w:rsid w:val="006062B1"/>
    <w:rsid w:val="00606E19"/>
    <w:rsid w:val="00607047"/>
    <w:rsid w:val="00607206"/>
    <w:rsid w:val="00607D8C"/>
    <w:rsid w:val="00607FF7"/>
    <w:rsid w:val="00610AF2"/>
    <w:rsid w:val="00610E3C"/>
    <w:rsid w:val="00611CB7"/>
    <w:rsid w:val="00612DA3"/>
    <w:rsid w:val="006130AF"/>
    <w:rsid w:val="00613529"/>
    <w:rsid w:val="006135C0"/>
    <w:rsid w:val="006141D0"/>
    <w:rsid w:val="00614224"/>
    <w:rsid w:val="006145B5"/>
    <w:rsid w:val="0061463A"/>
    <w:rsid w:val="006146FB"/>
    <w:rsid w:val="0061483E"/>
    <w:rsid w:val="00614B0E"/>
    <w:rsid w:val="006151B6"/>
    <w:rsid w:val="006156D9"/>
    <w:rsid w:val="006159E9"/>
    <w:rsid w:val="00615DD4"/>
    <w:rsid w:val="00615E33"/>
    <w:rsid w:val="00615F0F"/>
    <w:rsid w:val="00616A39"/>
    <w:rsid w:val="00616D38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F5B"/>
    <w:rsid w:val="0062445B"/>
    <w:rsid w:val="00624891"/>
    <w:rsid w:val="0062493D"/>
    <w:rsid w:val="00625565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558"/>
    <w:rsid w:val="00640B41"/>
    <w:rsid w:val="00640CED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C70"/>
    <w:rsid w:val="00665C96"/>
    <w:rsid w:val="00665FB7"/>
    <w:rsid w:val="00665FFA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F32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6C3"/>
    <w:rsid w:val="006847B1"/>
    <w:rsid w:val="006848EA"/>
    <w:rsid w:val="00685137"/>
    <w:rsid w:val="00685C05"/>
    <w:rsid w:val="00685F55"/>
    <w:rsid w:val="006865AA"/>
    <w:rsid w:val="0068687C"/>
    <w:rsid w:val="00686AEF"/>
    <w:rsid w:val="006870FC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779"/>
    <w:rsid w:val="006929A1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37F"/>
    <w:rsid w:val="006B2618"/>
    <w:rsid w:val="006B2A1F"/>
    <w:rsid w:val="006B2EBA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8C8"/>
    <w:rsid w:val="006E79DC"/>
    <w:rsid w:val="006E7B7D"/>
    <w:rsid w:val="006F0D5F"/>
    <w:rsid w:val="006F0FD9"/>
    <w:rsid w:val="006F116A"/>
    <w:rsid w:val="006F126E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574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2D5"/>
    <w:rsid w:val="00711501"/>
    <w:rsid w:val="00711779"/>
    <w:rsid w:val="00711B10"/>
    <w:rsid w:val="00712386"/>
    <w:rsid w:val="007128BE"/>
    <w:rsid w:val="00712A77"/>
    <w:rsid w:val="00713698"/>
    <w:rsid w:val="00713748"/>
    <w:rsid w:val="0071387A"/>
    <w:rsid w:val="00713EC8"/>
    <w:rsid w:val="00713F8C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82"/>
    <w:rsid w:val="00727AD1"/>
    <w:rsid w:val="0073051F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DFF"/>
    <w:rsid w:val="00745FEE"/>
    <w:rsid w:val="0074643A"/>
    <w:rsid w:val="0074665E"/>
    <w:rsid w:val="00746717"/>
    <w:rsid w:val="00746F8B"/>
    <w:rsid w:val="0074726D"/>
    <w:rsid w:val="007475B8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41E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70DE"/>
    <w:rsid w:val="007577DB"/>
    <w:rsid w:val="00757BF4"/>
    <w:rsid w:val="00760189"/>
    <w:rsid w:val="00760800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5CD"/>
    <w:rsid w:val="00775A3D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DF4"/>
    <w:rsid w:val="00780411"/>
    <w:rsid w:val="007804D7"/>
    <w:rsid w:val="00780CC0"/>
    <w:rsid w:val="0078199A"/>
    <w:rsid w:val="00782403"/>
    <w:rsid w:val="0078266F"/>
    <w:rsid w:val="00782A94"/>
    <w:rsid w:val="00782AD6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C1"/>
    <w:rsid w:val="00786E01"/>
    <w:rsid w:val="00787556"/>
    <w:rsid w:val="00787F3D"/>
    <w:rsid w:val="00790247"/>
    <w:rsid w:val="0079041F"/>
    <w:rsid w:val="00790BFA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715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584"/>
    <w:rsid w:val="007B15F2"/>
    <w:rsid w:val="007B1ABA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11"/>
    <w:rsid w:val="007B564B"/>
    <w:rsid w:val="007B5E7D"/>
    <w:rsid w:val="007B5FFB"/>
    <w:rsid w:val="007B61AA"/>
    <w:rsid w:val="007B629E"/>
    <w:rsid w:val="007B649A"/>
    <w:rsid w:val="007B6615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54A0"/>
    <w:rsid w:val="007C564F"/>
    <w:rsid w:val="007C5690"/>
    <w:rsid w:val="007C59EA"/>
    <w:rsid w:val="007C622F"/>
    <w:rsid w:val="007C62DE"/>
    <w:rsid w:val="007C6621"/>
    <w:rsid w:val="007C69A3"/>
    <w:rsid w:val="007C6AB7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9B7"/>
    <w:rsid w:val="007D2AC3"/>
    <w:rsid w:val="007D2F05"/>
    <w:rsid w:val="007D2F0E"/>
    <w:rsid w:val="007D2FDD"/>
    <w:rsid w:val="007D2FE4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62D2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4282"/>
    <w:rsid w:val="008044B4"/>
    <w:rsid w:val="0080498B"/>
    <w:rsid w:val="00804C08"/>
    <w:rsid w:val="00804D3A"/>
    <w:rsid w:val="008052E2"/>
    <w:rsid w:val="0080539A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207F"/>
    <w:rsid w:val="008123D6"/>
    <w:rsid w:val="00812926"/>
    <w:rsid w:val="0081339E"/>
    <w:rsid w:val="0081383F"/>
    <w:rsid w:val="00813A2E"/>
    <w:rsid w:val="0081461E"/>
    <w:rsid w:val="00814643"/>
    <w:rsid w:val="0081470D"/>
    <w:rsid w:val="008147ED"/>
    <w:rsid w:val="00814BD3"/>
    <w:rsid w:val="00814BE6"/>
    <w:rsid w:val="008151A1"/>
    <w:rsid w:val="0081558C"/>
    <w:rsid w:val="00815FF4"/>
    <w:rsid w:val="00816617"/>
    <w:rsid w:val="008171B0"/>
    <w:rsid w:val="00817739"/>
    <w:rsid w:val="00817BC0"/>
    <w:rsid w:val="00817F29"/>
    <w:rsid w:val="00817F74"/>
    <w:rsid w:val="00820220"/>
    <w:rsid w:val="008208F3"/>
    <w:rsid w:val="00820CE4"/>
    <w:rsid w:val="00821047"/>
    <w:rsid w:val="00821066"/>
    <w:rsid w:val="0082165D"/>
    <w:rsid w:val="00821776"/>
    <w:rsid w:val="0082191E"/>
    <w:rsid w:val="00821B0C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082"/>
    <w:rsid w:val="0082560D"/>
    <w:rsid w:val="008264D1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82E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6E75"/>
    <w:rsid w:val="00846F4C"/>
    <w:rsid w:val="00847249"/>
    <w:rsid w:val="008473B4"/>
    <w:rsid w:val="008475B0"/>
    <w:rsid w:val="008506C9"/>
    <w:rsid w:val="008508CE"/>
    <w:rsid w:val="008510D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60741"/>
    <w:rsid w:val="00860BEC"/>
    <w:rsid w:val="008610B7"/>
    <w:rsid w:val="0086113E"/>
    <w:rsid w:val="0086175C"/>
    <w:rsid w:val="008618BF"/>
    <w:rsid w:val="00861943"/>
    <w:rsid w:val="00861A93"/>
    <w:rsid w:val="00861B09"/>
    <w:rsid w:val="00861DCF"/>
    <w:rsid w:val="00861E65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6"/>
    <w:rsid w:val="008744DC"/>
    <w:rsid w:val="008749A2"/>
    <w:rsid w:val="00874B20"/>
    <w:rsid w:val="008750B8"/>
    <w:rsid w:val="008757EE"/>
    <w:rsid w:val="00875C91"/>
    <w:rsid w:val="00875EE2"/>
    <w:rsid w:val="008760DC"/>
    <w:rsid w:val="0087625E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69A"/>
    <w:rsid w:val="00881FD4"/>
    <w:rsid w:val="008822A5"/>
    <w:rsid w:val="0088238B"/>
    <w:rsid w:val="00882B3E"/>
    <w:rsid w:val="00882E86"/>
    <w:rsid w:val="008837D2"/>
    <w:rsid w:val="00883A9B"/>
    <w:rsid w:val="0088442A"/>
    <w:rsid w:val="008844A5"/>
    <w:rsid w:val="008849E9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557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545"/>
    <w:rsid w:val="008A0AB0"/>
    <w:rsid w:val="008A0D48"/>
    <w:rsid w:val="008A100B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E"/>
    <w:rsid w:val="008B1C49"/>
    <w:rsid w:val="008B1F2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624A"/>
    <w:rsid w:val="008B62A9"/>
    <w:rsid w:val="008B644B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9D1"/>
    <w:rsid w:val="008D53D2"/>
    <w:rsid w:val="008D5BA6"/>
    <w:rsid w:val="008D5F93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DA3"/>
    <w:rsid w:val="008E4E92"/>
    <w:rsid w:val="008E4F2F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7104"/>
    <w:rsid w:val="00907938"/>
    <w:rsid w:val="00907EF7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0968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93F"/>
    <w:rsid w:val="0096795C"/>
    <w:rsid w:val="00967995"/>
    <w:rsid w:val="009679CC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7D7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3AB"/>
    <w:rsid w:val="00987406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3162"/>
    <w:rsid w:val="00993278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DAF"/>
    <w:rsid w:val="00997A9E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F10"/>
    <w:rsid w:val="009A443A"/>
    <w:rsid w:val="009A44ED"/>
    <w:rsid w:val="009A47AE"/>
    <w:rsid w:val="009A4E2C"/>
    <w:rsid w:val="009A551A"/>
    <w:rsid w:val="009A5DF7"/>
    <w:rsid w:val="009A6401"/>
    <w:rsid w:val="009A6573"/>
    <w:rsid w:val="009A66E4"/>
    <w:rsid w:val="009A71E6"/>
    <w:rsid w:val="009A725F"/>
    <w:rsid w:val="009A747C"/>
    <w:rsid w:val="009A7601"/>
    <w:rsid w:val="009A774B"/>
    <w:rsid w:val="009A7A03"/>
    <w:rsid w:val="009A7B15"/>
    <w:rsid w:val="009B0253"/>
    <w:rsid w:val="009B0538"/>
    <w:rsid w:val="009B0C26"/>
    <w:rsid w:val="009B15E6"/>
    <w:rsid w:val="009B1979"/>
    <w:rsid w:val="009B1B1F"/>
    <w:rsid w:val="009B27CB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DAD"/>
    <w:rsid w:val="009D1EC1"/>
    <w:rsid w:val="009D1F96"/>
    <w:rsid w:val="009D20E5"/>
    <w:rsid w:val="009D22EA"/>
    <w:rsid w:val="009D2444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88B"/>
    <w:rsid w:val="009E035F"/>
    <w:rsid w:val="009E0947"/>
    <w:rsid w:val="009E0D8D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409A"/>
    <w:rsid w:val="009F42AB"/>
    <w:rsid w:val="009F449F"/>
    <w:rsid w:val="009F4550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A00460"/>
    <w:rsid w:val="00A00B5B"/>
    <w:rsid w:val="00A00BF9"/>
    <w:rsid w:val="00A014C1"/>
    <w:rsid w:val="00A0156B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80F"/>
    <w:rsid w:val="00A4298D"/>
    <w:rsid w:val="00A430F0"/>
    <w:rsid w:val="00A43149"/>
    <w:rsid w:val="00A431DB"/>
    <w:rsid w:val="00A435A6"/>
    <w:rsid w:val="00A438AF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A51"/>
    <w:rsid w:val="00A62209"/>
    <w:rsid w:val="00A62817"/>
    <w:rsid w:val="00A62D32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AC9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ED1"/>
    <w:rsid w:val="00AC00A4"/>
    <w:rsid w:val="00AC018C"/>
    <w:rsid w:val="00AC036C"/>
    <w:rsid w:val="00AC0727"/>
    <w:rsid w:val="00AC0D5D"/>
    <w:rsid w:val="00AC11C5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125A"/>
    <w:rsid w:val="00AD1ACA"/>
    <w:rsid w:val="00AD21D8"/>
    <w:rsid w:val="00AD259F"/>
    <w:rsid w:val="00AD2CDF"/>
    <w:rsid w:val="00AD2E49"/>
    <w:rsid w:val="00AD2EE5"/>
    <w:rsid w:val="00AD329F"/>
    <w:rsid w:val="00AD3814"/>
    <w:rsid w:val="00AD38D0"/>
    <w:rsid w:val="00AD4068"/>
    <w:rsid w:val="00AD42C6"/>
    <w:rsid w:val="00AD44A4"/>
    <w:rsid w:val="00AD458C"/>
    <w:rsid w:val="00AD47E1"/>
    <w:rsid w:val="00AD487F"/>
    <w:rsid w:val="00AD498D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69E"/>
    <w:rsid w:val="00AD76C0"/>
    <w:rsid w:val="00AD7B6C"/>
    <w:rsid w:val="00AD7C94"/>
    <w:rsid w:val="00AD7DB3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424F"/>
    <w:rsid w:val="00AF4DC4"/>
    <w:rsid w:val="00AF552E"/>
    <w:rsid w:val="00AF55BD"/>
    <w:rsid w:val="00AF5B98"/>
    <w:rsid w:val="00AF5C9F"/>
    <w:rsid w:val="00AF5CE9"/>
    <w:rsid w:val="00AF605E"/>
    <w:rsid w:val="00AF7196"/>
    <w:rsid w:val="00B00226"/>
    <w:rsid w:val="00B00A13"/>
    <w:rsid w:val="00B0104B"/>
    <w:rsid w:val="00B013A6"/>
    <w:rsid w:val="00B01483"/>
    <w:rsid w:val="00B02480"/>
    <w:rsid w:val="00B0276F"/>
    <w:rsid w:val="00B02AC0"/>
    <w:rsid w:val="00B02B3C"/>
    <w:rsid w:val="00B02BB0"/>
    <w:rsid w:val="00B02C6D"/>
    <w:rsid w:val="00B02CB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99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6475"/>
    <w:rsid w:val="00B1651A"/>
    <w:rsid w:val="00B165FA"/>
    <w:rsid w:val="00B16913"/>
    <w:rsid w:val="00B16B08"/>
    <w:rsid w:val="00B16DF2"/>
    <w:rsid w:val="00B16FD4"/>
    <w:rsid w:val="00B17793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5041"/>
    <w:rsid w:val="00B25239"/>
    <w:rsid w:val="00B25372"/>
    <w:rsid w:val="00B2540D"/>
    <w:rsid w:val="00B2582B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D3C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63C1"/>
    <w:rsid w:val="00B4665F"/>
    <w:rsid w:val="00B4667A"/>
    <w:rsid w:val="00B46EA9"/>
    <w:rsid w:val="00B477B3"/>
    <w:rsid w:val="00B47990"/>
    <w:rsid w:val="00B47AEE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CCF"/>
    <w:rsid w:val="00B65F16"/>
    <w:rsid w:val="00B66604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D3C"/>
    <w:rsid w:val="00B83506"/>
    <w:rsid w:val="00B83CE9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1A4"/>
    <w:rsid w:val="00BA04F4"/>
    <w:rsid w:val="00BA116B"/>
    <w:rsid w:val="00BA16BB"/>
    <w:rsid w:val="00BA229F"/>
    <w:rsid w:val="00BA23A1"/>
    <w:rsid w:val="00BA24F8"/>
    <w:rsid w:val="00BA2F6F"/>
    <w:rsid w:val="00BA324F"/>
    <w:rsid w:val="00BA3348"/>
    <w:rsid w:val="00BA3749"/>
    <w:rsid w:val="00BA38E3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FAE"/>
    <w:rsid w:val="00BB01AA"/>
    <w:rsid w:val="00BB08C6"/>
    <w:rsid w:val="00BB1032"/>
    <w:rsid w:val="00BB125A"/>
    <w:rsid w:val="00BB12AE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837"/>
    <w:rsid w:val="00BB6A02"/>
    <w:rsid w:val="00BB700E"/>
    <w:rsid w:val="00BB73E0"/>
    <w:rsid w:val="00BB7578"/>
    <w:rsid w:val="00BB7986"/>
    <w:rsid w:val="00BB7BFB"/>
    <w:rsid w:val="00BB7CBA"/>
    <w:rsid w:val="00BC04E0"/>
    <w:rsid w:val="00BC0735"/>
    <w:rsid w:val="00BC1CD7"/>
    <w:rsid w:val="00BC2341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534"/>
    <w:rsid w:val="00BC68E3"/>
    <w:rsid w:val="00BC6A2D"/>
    <w:rsid w:val="00BC773A"/>
    <w:rsid w:val="00BC774F"/>
    <w:rsid w:val="00BC7DDB"/>
    <w:rsid w:val="00BD0020"/>
    <w:rsid w:val="00BD05AA"/>
    <w:rsid w:val="00BD1206"/>
    <w:rsid w:val="00BD130C"/>
    <w:rsid w:val="00BD1558"/>
    <w:rsid w:val="00BD1620"/>
    <w:rsid w:val="00BD18C4"/>
    <w:rsid w:val="00BD1A02"/>
    <w:rsid w:val="00BD2659"/>
    <w:rsid w:val="00BD30F3"/>
    <w:rsid w:val="00BD3617"/>
    <w:rsid w:val="00BD372E"/>
    <w:rsid w:val="00BD3BCF"/>
    <w:rsid w:val="00BD47D3"/>
    <w:rsid w:val="00BD529E"/>
    <w:rsid w:val="00BD5952"/>
    <w:rsid w:val="00BD5C03"/>
    <w:rsid w:val="00BD61B0"/>
    <w:rsid w:val="00BD698C"/>
    <w:rsid w:val="00BD713E"/>
    <w:rsid w:val="00BD73CC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DC6"/>
    <w:rsid w:val="00BF5F7D"/>
    <w:rsid w:val="00BF603B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E3"/>
    <w:rsid w:val="00C04743"/>
    <w:rsid w:val="00C05425"/>
    <w:rsid w:val="00C055D7"/>
    <w:rsid w:val="00C057F2"/>
    <w:rsid w:val="00C05BA9"/>
    <w:rsid w:val="00C05BF6"/>
    <w:rsid w:val="00C060DB"/>
    <w:rsid w:val="00C06BF4"/>
    <w:rsid w:val="00C07070"/>
    <w:rsid w:val="00C073C0"/>
    <w:rsid w:val="00C07E80"/>
    <w:rsid w:val="00C1027E"/>
    <w:rsid w:val="00C10725"/>
    <w:rsid w:val="00C10877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3B7"/>
    <w:rsid w:val="00C219F3"/>
    <w:rsid w:val="00C21B57"/>
    <w:rsid w:val="00C220CB"/>
    <w:rsid w:val="00C22366"/>
    <w:rsid w:val="00C2252E"/>
    <w:rsid w:val="00C2295B"/>
    <w:rsid w:val="00C22BFD"/>
    <w:rsid w:val="00C22C72"/>
    <w:rsid w:val="00C23166"/>
    <w:rsid w:val="00C23DBB"/>
    <w:rsid w:val="00C24022"/>
    <w:rsid w:val="00C24382"/>
    <w:rsid w:val="00C24FEC"/>
    <w:rsid w:val="00C250F7"/>
    <w:rsid w:val="00C253E4"/>
    <w:rsid w:val="00C255BE"/>
    <w:rsid w:val="00C25F66"/>
    <w:rsid w:val="00C25FBA"/>
    <w:rsid w:val="00C260BC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F92"/>
    <w:rsid w:val="00C35D43"/>
    <w:rsid w:val="00C3611C"/>
    <w:rsid w:val="00C364FA"/>
    <w:rsid w:val="00C36A22"/>
    <w:rsid w:val="00C36E42"/>
    <w:rsid w:val="00C36F1B"/>
    <w:rsid w:val="00C3707F"/>
    <w:rsid w:val="00C3796A"/>
    <w:rsid w:val="00C400C5"/>
    <w:rsid w:val="00C4027C"/>
    <w:rsid w:val="00C404C0"/>
    <w:rsid w:val="00C40ABD"/>
    <w:rsid w:val="00C4124E"/>
    <w:rsid w:val="00C41B48"/>
    <w:rsid w:val="00C41BB6"/>
    <w:rsid w:val="00C41D80"/>
    <w:rsid w:val="00C41EC1"/>
    <w:rsid w:val="00C4210F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9FE"/>
    <w:rsid w:val="00C54C9F"/>
    <w:rsid w:val="00C54EA0"/>
    <w:rsid w:val="00C557A2"/>
    <w:rsid w:val="00C55870"/>
    <w:rsid w:val="00C56357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C74"/>
    <w:rsid w:val="00C74D1F"/>
    <w:rsid w:val="00C753B2"/>
    <w:rsid w:val="00C75935"/>
    <w:rsid w:val="00C759E5"/>
    <w:rsid w:val="00C761FF"/>
    <w:rsid w:val="00C76436"/>
    <w:rsid w:val="00C76DA9"/>
    <w:rsid w:val="00C7732D"/>
    <w:rsid w:val="00C77512"/>
    <w:rsid w:val="00C77BD3"/>
    <w:rsid w:val="00C77C93"/>
    <w:rsid w:val="00C80086"/>
    <w:rsid w:val="00C801CC"/>
    <w:rsid w:val="00C80239"/>
    <w:rsid w:val="00C8050E"/>
    <w:rsid w:val="00C80659"/>
    <w:rsid w:val="00C81291"/>
    <w:rsid w:val="00C81CFD"/>
    <w:rsid w:val="00C81F74"/>
    <w:rsid w:val="00C82AE6"/>
    <w:rsid w:val="00C82BE9"/>
    <w:rsid w:val="00C82CB9"/>
    <w:rsid w:val="00C82DB1"/>
    <w:rsid w:val="00C834AE"/>
    <w:rsid w:val="00C835FD"/>
    <w:rsid w:val="00C8473F"/>
    <w:rsid w:val="00C84ACC"/>
    <w:rsid w:val="00C84CFD"/>
    <w:rsid w:val="00C84EAD"/>
    <w:rsid w:val="00C85774"/>
    <w:rsid w:val="00C85C25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C1F"/>
    <w:rsid w:val="00CA0ECF"/>
    <w:rsid w:val="00CA17C0"/>
    <w:rsid w:val="00CA1810"/>
    <w:rsid w:val="00CA1B34"/>
    <w:rsid w:val="00CA1FD7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54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5B2"/>
    <w:rsid w:val="00CB363C"/>
    <w:rsid w:val="00CB393A"/>
    <w:rsid w:val="00CB4133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E90"/>
    <w:rsid w:val="00CC7093"/>
    <w:rsid w:val="00CC70EA"/>
    <w:rsid w:val="00CC72FF"/>
    <w:rsid w:val="00CC76A9"/>
    <w:rsid w:val="00CC7A04"/>
    <w:rsid w:val="00CC7F30"/>
    <w:rsid w:val="00CD08EA"/>
    <w:rsid w:val="00CD3404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691"/>
    <w:rsid w:val="00CD6B8D"/>
    <w:rsid w:val="00CD6C31"/>
    <w:rsid w:val="00CD6E0B"/>
    <w:rsid w:val="00CD6F84"/>
    <w:rsid w:val="00CD719D"/>
    <w:rsid w:val="00CD7DD4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6AB"/>
    <w:rsid w:val="00CE3CA4"/>
    <w:rsid w:val="00CE3CDA"/>
    <w:rsid w:val="00CE3EE6"/>
    <w:rsid w:val="00CE4093"/>
    <w:rsid w:val="00CE41DE"/>
    <w:rsid w:val="00CE430B"/>
    <w:rsid w:val="00CE44EB"/>
    <w:rsid w:val="00CE47A8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659"/>
    <w:rsid w:val="00D03D55"/>
    <w:rsid w:val="00D03FB2"/>
    <w:rsid w:val="00D0412B"/>
    <w:rsid w:val="00D04A6D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62"/>
    <w:rsid w:val="00D14A60"/>
    <w:rsid w:val="00D14AD5"/>
    <w:rsid w:val="00D14EF7"/>
    <w:rsid w:val="00D153E1"/>
    <w:rsid w:val="00D15636"/>
    <w:rsid w:val="00D15780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83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A43"/>
    <w:rsid w:val="00D40D13"/>
    <w:rsid w:val="00D410A5"/>
    <w:rsid w:val="00D41590"/>
    <w:rsid w:val="00D41833"/>
    <w:rsid w:val="00D41A11"/>
    <w:rsid w:val="00D41C89"/>
    <w:rsid w:val="00D41CAC"/>
    <w:rsid w:val="00D41DCB"/>
    <w:rsid w:val="00D41E4E"/>
    <w:rsid w:val="00D420D0"/>
    <w:rsid w:val="00D427A3"/>
    <w:rsid w:val="00D42998"/>
    <w:rsid w:val="00D4359C"/>
    <w:rsid w:val="00D43AE0"/>
    <w:rsid w:val="00D43D6F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56F6"/>
    <w:rsid w:val="00D56088"/>
    <w:rsid w:val="00D56366"/>
    <w:rsid w:val="00D56D21"/>
    <w:rsid w:val="00D56EF8"/>
    <w:rsid w:val="00D57271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6C1"/>
    <w:rsid w:val="00D849CE"/>
    <w:rsid w:val="00D84B0A"/>
    <w:rsid w:val="00D8505B"/>
    <w:rsid w:val="00D857EB"/>
    <w:rsid w:val="00D85EB1"/>
    <w:rsid w:val="00D868CD"/>
    <w:rsid w:val="00D86BAE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5A"/>
    <w:rsid w:val="00D944CD"/>
    <w:rsid w:val="00D948A7"/>
    <w:rsid w:val="00D9491A"/>
    <w:rsid w:val="00D94B72"/>
    <w:rsid w:val="00D94EDF"/>
    <w:rsid w:val="00D969A1"/>
    <w:rsid w:val="00D96C65"/>
    <w:rsid w:val="00D972A2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D3"/>
    <w:rsid w:val="00DA7889"/>
    <w:rsid w:val="00DA7B7C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90D"/>
    <w:rsid w:val="00DB2BB9"/>
    <w:rsid w:val="00DB2E22"/>
    <w:rsid w:val="00DB2E95"/>
    <w:rsid w:val="00DB324D"/>
    <w:rsid w:val="00DB371A"/>
    <w:rsid w:val="00DB3771"/>
    <w:rsid w:val="00DB43D6"/>
    <w:rsid w:val="00DB49DF"/>
    <w:rsid w:val="00DB4A87"/>
    <w:rsid w:val="00DB4D2A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F84"/>
    <w:rsid w:val="00DE129A"/>
    <w:rsid w:val="00DE1ADD"/>
    <w:rsid w:val="00DE23ED"/>
    <w:rsid w:val="00DE2422"/>
    <w:rsid w:val="00DE255A"/>
    <w:rsid w:val="00DE294D"/>
    <w:rsid w:val="00DE3857"/>
    <w:rsid w:val="00DE51F7"/>
    <w:rsid w:val="00DE52FB"/>
    <w:rsid w:val="00DE68FF"/>
    <w:rsid w:val="00DE6930"/>
    <w:rsid w:val="00DE706A"/>
    <w:rsid w:val="00DE7ECD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DF7"/>
    <w:rsid w:val="00E2058E"/>
    <w:rsid w:val="00E20D26"/>
    <w:rsid w:val="00E21079"/>
    <w:rsid w:val="00E21435"/>
    <w:rsid w:val="00E21537"/>
    <w:rsid w:val="00E218DD"/>
    <w:rsid w:val="00E21927"/>
    <w:rsid w:val="00E2233E"/>
    <w:rsid w:val="00E223D4"/>
    <w:rsid w:val="00E23398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48D"/>
    <w:rsid w:val="00E31A62"/>
    <w:rsid w:val="00E32EA2"/>
    <w:rsid w:val="00E3370D"/>
    <w:rsid w:val="00E33726"/>
    <w:rsid w:val="00E33A17"/>
    <w:rsid w:val="00E33A20"/>
    <w:rsid w:val="00E33CE5"/>
    <w:rsid w:val="00E34182"/>
    <w:rsid w:val="00E34CFC"/>
    <w:rsid w:val="00E34F8A"/>
    <w:rsid w:val="00E351D6"/>
    <w:rsid w:val="00E35444"/>
    <w:rsid w:val="00E356E0"/>
    <w:rsid w:val="00E358B5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B66"/>
    <w:rsid w:val="00E51C4B"/>
    <w:rsid w:val="00E51E0A"/>
    <w:rsid w:val="00E51EBD"/>
    <w:rsid w:val="00E51F72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72E"/>
    <w:rsid w:val="00E718AA"/>
    <w:rsid w:val="00E71A55"/>
    <w:rsid w:val="00E71AD6"/>
    <w:rsid w:val="00E722C1"/>
    <w:rsid w:val="00E727A0"/>
    <w:rsid w:val="00E727F2"/>
    <w:rsid w:val="00E72C7B"/>
    <w:rsid w:val="00E72C96"/>
    <w:rsid w:val="00E72E6F"/>
    <w:rsid w:val="00E72EA1"/>
    <w:rsid w:val="00E72F5B"/>
    <w:rsid w:val="00E73B18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91B"/>
    <w:rsid w:val="00E75A1A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BD5"/>
    <w:rsid w:val="00E97B47"/>
    <w:rsid w:val="00E97F82"/>
    <w:rsid w:val="00EA0244"/>
    <w:rsid w:val="00EA0640"/>
    <w:rsid w:val="00EA06EC"/>
    <w:rsid w:val="00EA0E0D"/>
    <w:rsid w:val="00EA0E66"/>
    <w:rsid w:val="00EA104B"/>
    <w:rsid w:val="00EA11D1"/>
    <w:rsid w:val="00EA12D8"/>
    <w:rsid w:val="00EA17E7"/>
    <w:rsid w:val="00EA19A8"/>
    <w:rsid w:val="00EA1D7D"/>
    <w:rsid w:val="00EA2438"/>
    <w:rsid w:val="00EA264D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D3"/>
    <w:rsid w:val="00ED3DC9"/>
    <w:rsid w:val="00ED3E22"/>
    <w:rsid w:val="00ED3F47"/>
    <w:rsid w:val="00ED4126"/>
    <w:rsid w:val="00ED4D80"/>
    <w:rsid w:val="00ED5332"/>
    <w:rsid w:val="00ED549E"/>
    <w:rsid w:val="00ED565F"/>
    <w:rsid w:val="00ED5681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D36"/>
    <w:rsid w:val="00EE4EB1"/>
    <w:rsid w:val="00EE5339"/>
    <w:rsid w:val="00EE5363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DCC"/>
    <w:rsid w:val="00F10EBA"/>
    <w:rsid w:val="00F112E4"/>
    <w:rsid w:val="00F112F5"/>
    <w:rsid w:val="00F1136B"/>
    <w:rsid w:val="00F11373"/>
    <w:rsid w:val="00F11374"/>
    <w:rsid w:val="00F11791"/>
    <w:rsid w:val="00F118DF"/>
    <w:rsid w:val="00F123B0"/>
    <w:rsid w:val="00F123B8"/>
    <w:rsid w:val="00F12B05"/>
    <w:rsid w:val="00F12C63"/>
    <w:rsid w:val="00F13835"/>
    <w:rsid w:val="00F13861"/>
    <w:rsid w:val="00F13FAE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8C"/>
    <w:rsid w:val="00F54604"/>
    <w:rsid w:val="00F54AFC"/>
    <w:rsid w:val="00F54CAE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9E4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89D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D7"/>
    <w:rsid w:val="00FC33E2"/>
    <w:rsid w:val="00FC36F0"/>
    <w:rsid w:val="00FC3919"/>
    <w:rsid w:val="00FC46DD"/>
    <w:rsid w:val="00FC473B"/>
    <w:rsid w:val="00FC60A7"/>
    <w:rsid w:val="00FC6B5A"/>
    <w:rsid w:val="00FC6EA8"/>
    <w:rsid w:val="00FC7982"/>
    <w:rsid w:val="00FD007B"/>
    <w:rsid w:val="00FD0939"/>
    <w:rsid w:val="00FD0AB1"/>
    <w:rsid w:val="00FD0C60"/>
    <w:rsid w:val="00FD0E36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F67"/>
    <w:rsid w:val="00FD339A"/>
    <w:rsid w:val="00FD37E2"/>
    <w:rsid w:val="00FD3884"/>
    <w:rsid w:val="00FD3B01"/>
    <w:rsid w:val="00FD408F"/>
    <w:rsid w:val="00FD4207"/>
    <w:rsid w:val="00FD4CB2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781"/>
    <w:rsid w:val="00FE4918"/>
    <w:rsid w:val="00FE4B1A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68AF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E9AAF-9762-45AD-9A75-5B49DE814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37</Pages>
  <Words>7259</Words>
  <Characters>31871</Characters>
  <Application>Microsoft Office Word</Application>
  <DocSecurity>0</DocSecurity>
  <Lines>265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39052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2018-05-14T08:58:00Z</cp:lastPrinted>
  <dcterms:created xsi:type="dcterms:W3CDTF">2018-05-14T10:46:00Z</dcterms:created>
  <dcterms:modified xsi:type="dcterms:W3CDTF">2018-05-14T10:48:00Z</dcterms:modified>
</cp:coreProperties>
</file>