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Pr="000128BD" w:rsidRDefault="00620F9D" w:rsidP="00620F9D">
      <w:pPr>
        <w:spacing w:line="240" w:lineRule="atLeast"/>
        <w:jc w:val="center"/>
        <w:rPr>
          <w:b/>
          <w:bCs/>
          <w:sz w:val="40"/>
          <w:szCs w:val="40"/>
          <w:lang w:val="en-US" w:bidi="th-TH"/>
        </w:rPr>
      </w:pPr>
    </w:p>
    <w:p w:rsidR="00620F9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128BD">
        <w:rPr>
          <w:spacing w:val="-3"/>
          <w:szCs w:val="36"/>
        </w:rPr>
        <w:t>Interim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B0114C">
        <w:rPr>
          <w:spacing w:val="-3"/>
          <w:szCs w:val="36"/>
          <w:lang w:bidi="th-TH"/>
        </w:rPr>
        <w:t xml:space="preserve">and six-month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3363B8">
        <w:rPr>
          <w:spacing w:val="-3"/>
          <w:szCs w:val="36"/>
          <w:lang w:val="en-US" w:bidi="th-TH"/>
        </w:rPr>
        <w:t xml:space="preserve">1 </w:t>
      </w:r>
      <w:r w:rsidR="0092440E">
        <w:rPr>
          <w:spacing w:val="-3"/>
          <w:szCs w:val="36"/>
          <w:lang w:val="en-US" w:bidi="th-TH"/>
        </w:rPr>
        <w:t>March 2018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report on review of </w:t>
      </w:r>
    </w:p>
    <w:p w:rsidR="00620F9D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>interim financial information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3363B8" w:rsidRPr="00306FA2">
        <w:rPr>
          <w:rFonts w:cs="Times New Roman"/>
          <w:szCs w:val="22"/>
        </w:rPr>
        <w:t xml:space="preserve">31 </w:t>
      </w:r>
      <w:r w:rsidR="0092440E">
        <w:rPr>
          <w:rFonts w:cs="Times New Roman"/>
          <w:szCs w:val="22"/>
        </w:rPr>
        <w:t>March 2018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B0114C">
        <w:rPr>
          <w:rFonts w:cs="Times New Roman"/>
          <w:szCs w:val="22"/>
        </w:rPr>
        <w:t xml:space="preserve">and six-month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B0114C" w:rsidRPr="00306FA2">
        <w:rPr>
          <w:rFonts w:cs="Times New Roman"/>
          <w:szCs w:val="22"/>
        </w:rPr>
        <w:t xml:space="preserve"> ended 31 </w:t>
      </w:r>
      <w:r w:rsidR="0092440E">
        <w:rPr>
          <w:rFonts w:cs="Times New Roman"/>
          <w:szCs w:val="22"/>
        </w:rPr>
        <w:t>March 2018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B0114C" w:rsidRPr="00B0114C">
        <w:rPr>
          <w:rFonts w:cs="Times New Roman"/>
          <w:szCs w:val="22"/>
        </w:rPr>
        <w:t xml:space="preserve"> six-month </w:t>
      </w:r>
      <w:r w:rsidRPr="00B0114C">
        <w:rPr>
          <w:rFonts w:cs="Times New Roman"/>
          <w:szCs w:val="22"/>
        </w:rPr>
        <w:t>period ended 3</w:t>
      </w:r>
      <w:r w:rsidR="003363B8" w:rsidRPr="00B0114C">
        <w:rPr>
          <w:rFonts w:cs="Times New Roman"/>
          <w:szCs w:val="22"/>
        </w:rPr>
        <w:t xml:space="preserve">1 </w:t>
      </w:r>
      <w:r w:rsidR="0092440E">
        <w:rPr>
          <w:rFonts w:cs="Times New Roman"/>
          <w:szCs w:val="22"/>
        </w:rPr>
        <w:t>March 2018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</w:t>
      </w:r>
      <w:bookmarkStart w:id="0" w:name="_GoBack"/>
      <w:bookmarkEnd w:id="0"/>
      <w:r w:rsidRPr="00FE75B3">
        <w:rPr>
          <w:rFonts w:cs="Times New Roman"/>
          <w:szCs w:val="22"/>
        </w:rPr>
        <w:t>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2B7439" w:rsidRPr="0025759E" w:rsidRDefault="00704205" w:rsidP="0025759E">
      <w:pPr>
        <w:pStyle w:val="RNormal"/>
        <w:spacing w:line="240" w:lineRule="atLeast"/>
        <w:rPr>
          <w:rFonts w:cs="Times New Roman"/>
          <w:b/>
          <w:bCs/>
          <w:sz w:val="24"/>
        </w:rPr>
      </w:pPr>
      <w:r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9D09B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92440E">
        <w:rPr>
          <w:lang w:bidi="th-TH"/>
        </w:rPr>
        <w:t>14</w:t>
      </w:r>
      <w:r w:rsidR="00016CFD">
        <w:rPr>
          <w:lang w:bidi="th-TH"/>
        </w:rPr>
        <w:t xml:space="preserve"> May</w:t>
      </w:r>
      <w:r w:rsidR="0092440E">
        <w:rPr>
          <w:lang w:bidi="th-TH"/>
        </w:rPr>
        <w:t xml:space="preserve"> 201</w:t>
      </w:r>
      <w:r w:rsidR="001F534F" w:rsidRPr="00306FA2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BDFE85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92440E">
        <w:rPr>
          <w:lang w:bidi="th-TH"/>
        </w:rPr>
        <w:t>8</w:t>
      </w:r>
      <w:r w:rsidR="008977CB">
        <w:rPr>
          <w:lang w:bidi="th-TH"/>
        </w:rPr>
        <w:tab/>
      </w:r>
    </w:p>
    <w:sectPr w:rsidR="002B7439" w:rsidRPr="0025759E" w:rsidSect="0025759E">
      <w:headerReference w:type="even" r:id="rId11"/>
      <w:headerReference w:type="default" r:id="rId12"/>
      <w:footerReference w:type="default" r:id="rId13"/>
      <w:pgSz w:w="11907" w:h="16840"/>
      <w:pgMar w:top="691" w:right="110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98A" w:rsidRDefault="00F9298A">
      <w:r>
        <w:separator/>
      </w:r>
    </w:p>
  </w:endnote>
  <w:endnote w:type="continuationSeparator" w:id="0">
    <w:p w:rsidR="00F9298A" w:rsidRDefault="00F9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27" w:rsidRDefault="00063027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063027" w:rsidRDefault="00063027">
    <w:pPr>
      <w:pStyle w:val="Footer"/>
      <w:jc w:val="center"/>
    </w:pPr>
  </w:p>
  <w:p w:rsidR="00063027" w:rsidRPr="00AE767A" w:rsidRDefault="00063027" w:rsidP="00AE76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27" w:rsidRPr="00241CEE" w:rsidRDefault="00063027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25759E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27" w:rsidRPr="00241CEE" w:rsidRDefault="00063027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98A" w:rsidRDefault="00F9298A">
      <w:r>
        <w:separator/>
      </w:r>
    </w:p>
  </w:footnote>
  <w:footnote w:type="continuationSeparator" w:id="0">
    <w:p w:rsidR="00F9298A" w:rsidRDefault="00F92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27" w:rsidRDefault="00063027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063027" w:rsidRDefault="00063027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063027" w:rsidRDefault="00063027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063027" w:rsidRDefault="00063027">
    <w:pPr>
      <w:pStyle w:val="Header"/>
    </w:pPr>
  </w:p>
  <w:p w:rsidR="00063027" w:rsidRDefault="000630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27" w:rsidRDefault="00063027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:rsidR="00063027" w:rsidRPr="00FE5335" w:rsidRDefault="00063027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:rsidR="00063027" w:rsidRPr="00FE5335" w:rsidRDefault="00063027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:rsidR="00063027" w:rsidRPr="00FE5335" w:rsidRDefault="00063027" w:rsidP="00D57D61">
    <w:pPr>
      <w:pStyle w:val="acctmainheading"/>
      <w:spacing w:after="0" w:line="240" w:lineRule="atLeast"/>
      <w:rPr>
        <w:sz w:val="24"/>
        <w:szCs w:val="24"/>
      </w:rPr>
    </w:pPr>
  </w:p>
  <w:p w:rsidR="00063027" w:rsidRPr="00FE5335" w:rsidRDefault="00063027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27" w:rsidRPr="00FE5335" w:rsidRDefault="00063027" w:rsidP="00835E02">
    <w:pPr>
      <w:pStyle w:val="acctmainheading"/>
      <w:spacing w:after="0" w:line="240" w:lineRule="atLeast"/>
      <w:rPr>
        <w:sz w:val="24"/>
        <w:szCs w:val="24"/>
      </w:rPr>
    </w:pPr>
  </w:p>
  <w:p w:rsidR="00063027" w:rsidRPr="00835E02" w:rsidRDefault="00063027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0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25"/>
  </w:num>
  <w:num w:numId="8">
    <w:abstractNumId w:val="18"/>
  </w:num>
  <w:num w:numId="9">
    <w:abstractNumId w:val="17"/>
  </w:num>
  <w:num w:numId="10">
    <w:abstractNumId w:val="30"/>
  </w:num>
  <w:num w:numId="11">
    <w:abstractNumId w:val="6"/>
  </w:num>
  <w:num w:numId="12">
    <w:abstractNumId w:val="21"/>
  </w:num>
  <w:num w:numId="13">
    <w:abstractNumId w:val="31"/>
  </w:num>
  <w:num w:numId="14">
    <w:abstractNumId w:val="3"/>
  </w:num>
  <w:num w:numId="15">
    <w:abstractNumId w:val="28"/>
  </w:num>
  <w:num w:numId="16">
    <w:abstractNumId w:val="14"/>
  </w:num>
  <w:num w:numId="17">
    <w:abstractNumId w:val="13"/>
  </w:num>
  <w:num w:numId="18">
    <w:abstractNumId w:val="19"/>
  </w:num>
  <w:num w:numId="19">
    <w:abstractNumId w:val="4"/>
  </w:num>
  <w:num w:numId="20">
    <w:abstractNumId w:val="9"/>
  </w:num>
  <w:num w:numId="21">
    <w:abstractNumId w:val="11"/>
  </w:num>
  <w:num w:numId="22">
    <w:abstractNumId w:val="27"/>
  </w:num>
  <w:num w:numId="23">
    <w:abstractNumId w:val="22"/>
  </w:num>
  <w:num w:numId="24">
    <w:abstractNumId w:val="26"/>
  </w:num>
  <w:num w:numId="25">
    <w:abstractNumId w:val="15"/>
  </w:num>
  <w:num w:numId="26">
    <w:abstractNumId w:val="12"/>
  </w:num>
  <w:num w:numId="27">
    <w:abstractNumId w:val="23"/>
  </w:num>
  <w:num w:numId="28">
    <w:abstractNumId w:val="16"/>
  </w:num>
  <w:num w:numId="29">
    <w:abstractNumId w:val="29"/>
  </w:num>
  <w:num w:numId="30">
    <w:abstractNumId w:val="20"/>
  </w:num>
  <w:num w:numId="31">
    <w:abstractNumId w:val="24"/>
  </w:num>
  <w:num w:numId="32">
    <w:abstractNumId w:val="28"/>
  </w:num>
  <w:num w:numId="33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C5A"/>
    <w:rsid w:val="00013C94"/>
    <w:rsid w:val="00013F68"/>
    <w:rsid w:val="00014CD1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9CB"/>
    <w:rsid w:val="00027113"/>
    <w:rsid w:val="0002797F"/>
    <w:rsid w:val="00027AA1"/>
    <w:rsid w:val="00030033"/>
    <w:rsid w:val="0003009C"/>
    <w:rsid w:val="000309B3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985"/>
    <w:rsid w:val="00042C4A"/>
    <w:rsid w:val="00042D4F"/>
    <w:rsid w:val="00042EE1"/>
    <w:rsid w:val="000433EC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D6A"/>
    <w:rsid w:val="000542DB"/>
    <w:rsid w:val="00054553"/>
    <w:rsid w:val="0005457A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027"/>
    <w:rsid w:val="00063DBC"/>
    <w:rsid w:val="0006410A"/>
    <w:rsid w:val="00064645"/>
    <w:rsid w:val="00064748"/>
    <w:rsid w:val="000647A2"/>
    <w:rsid w:val="00064AE3"/>
    <w:rsid w:val="00065340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AB6"/>
    <w:rsid w:val="00074D0F"/>
    <w:rsid w:val="0007506B"/>
    <w:rsid w:val="0007542E"/>
    <w:rsid w:val="000758CB"/>
    <w:rsid w:val="00075ACA"/>
    <w:rsid w:val="00075CBF"/>
    <w:rsid w:val="0007667B"/>
    <w:rsid w:val="00076877"/>
    <w:rsid w:val="000771B8"/>
    <w:rsid w:val="000774F0"/>
    <w:rsid w:val="000778A6"/>
    <w:rsid w:val="00077DAF"/>
    <w:rsid w:val="00081202"/>
    <w:rsid w:val="000814C3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619"/>
    <w:rsid w:val="000901B9"/>
    <w:rsid w:val="0009042C"/>
    <w:rsid w:val="00091A1E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858"/>
    <w:rsid w:val="00097D09"/>
    <w:rsid w:val="00097DDA"/>
    <w:rsid w:val="000A0337"/>
    <w:rsid w:val="000A16FA"/>
    <w:rsid w:val="000A1BDF"/>
    <w:rsid w:val="000A1FAF"/>
    <w:rsid w:val="000A2812"/>
    <w:rsid w:val="000A2940"/>
    <w:rsid w:val="000A2A3C"/>
    <w:rsid w:val="000A2BD2"/>
    <w:rsid w:val="000A2F6D"/>
    <w:rsid w:val="000A4473"/>
    <w:rsid w:val="000A4474"/>
    <w:rsid w:val="000A448D"/>
    <w:rsid w:val="000A4668"/>
    <w:rsid w:val="000A4776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DE0"/>
    <w:rsid w:val="000B2FC5"/>
    <w:rsid w:val="000B2FEA"/>
    <w:rsid w:val="000B3395"/>
    <w:rsid w:val="000B3C40"/>
    <w:rsid w:val="000B3CAD"/>
    <w:rsid w:val="000B3E56"/>
    <w:rsid w:val="000B4119"/>
    <w:rsid w:val="000B45AA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6CE"/>
    <w:rsid w:val="000C4F9D"/>
    <w:rsid w:val="000C52B8"/>
    <w:rsid w:val="000C53CC"/>
    <w:rsid w:val="000C57BE"/>
    <w:rsid w:val="000C581C"/>
    <w:rsid w:val="000C5A63"/>
    <w:rsid w:val="000C5A82"/>
    <w:rsid w:val="000C5F0F"/>
    <w:rsid w:val="000C65F5"/>
    <w:rsid w:val="000C6BD0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6654"/>
    <w:rsid w:val="000D67ED"/>
    <w:rsid w:val="000D6B17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2C8B"/>
    <w:rsid w:val="000E32D6"/>
    <w:rsid w:val="000E3450"/>
    <w:rsid w:val="000E375C"/>
    <w:rsid w:val="000E380C"/>
    <w:rsid w:val="000E38AA"/>
    <w:rsid w:val="000E4A51"/>
    <w:rsid w:val="000E60F3"/>
    <w:rsid w:val="000E61B2"/>
    <w:rsid w:val="000E6B42"/>
    <w:rsid w:val="000E769D"/>
    <w:rsid w:val="000E7747"/>
    <w:rsid w:val="000E7AE2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C63"/>
    <w:rsid w:val="000F3C9C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CE5"/>
    <w:rsid w:val="00107D68"/>
    <w:rsid w:val="00110103"/>
    <w:rsid w:val="0011033F"/>
    <w:rsid w:val="001110A5"/>
    <w:rsid w:val="00111C62"/>
    <w:rsid w:val="00111DC7"/>
    <w:rsid w:val="00111EC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30610"/>
    <w:rsid w:val="00130713"/>
    <w:rsid w:val="00131C7D"/>
    <w:rsid w:val="00131DB5"/>
    <w:rsid w:val="001321B8"/>
    <w:rsid w:val="0013276D"/>
    <w:rsid w:val="00132C3A"/>
    <w:rsid w:val="00132E50"/>
    <w:rsid w:val="001330EC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BBC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A4A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916"/>
    <w:rsid w:val="00167EDC"/>
    <w:rsid w:val="001702BC"/>
    <w:rsid w:val="00170BBF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F40"/>
    <w:rsid w:val="00182F41"/>
    <w:rsid w:val="0018373F"/>
    <w:rsid w:val="0018405D"/>
    <w:rsid w:val="00184096"/>
    <w:rsid w:val="0018443F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BB0"/>
    <w:rsid w:val="00190EFC"/>
    <w:rsid w:val="00190F70"/>
    <w:rsid w:val="001913FC"/>
    <w:rsid w:val="0019154F"/>
    <w:rsid w:val="00191786"/>
    <w:rsid w:val="00191A7C"/>
    <w:rsid w:val="001922CB"/>
    <w:rsid w:val="001924A9"/>
    <w:rsid w:val="001924FF"/>
    <w:rsid w:val="001926E1"/>
    <w:rsid w:val="00192935"/>
    <w:rsid w:val="00192AED"/>
    <w:rsid w:val="00193379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C0"/>
    <w:rsid w:val="001B70A7"/>
    <w:rsid w:val="001B7409"/>
    <w:rsid w:val="001B74BC"/>
    <w:rsid w:val="001B7648"/>
    <w:rsid w:val="001B7796"/>
    <w:rsid w:val="001B7C46"/>
    <w:rsid w:val="001C00FF"/>
    <w:rsid w:val="001C05FF"/>
    <w:rsid w:val="001C0747"/>
    <w:rsid w:val="001C0C38"/>
    <w:rsid w:val="001C0F4D"/>
    <w:rsid w:val="001C19AB"/>
    <w:rsid w:val="001C1E43"/>
    <w:rsid w:val="001C1E69"/>
    <w:rsid w:val="001C2196"/>
    <w:rsid w:val="001C21E6"/>
    <w:rsid w:val="001C28C1"/>
    <w:rsid w:val="001C313E"/>
    <w:rsid w:val="001C36B3"/>
    <w:rsid w:val="001C371A"/>
    <w:rsid w:val="001C3849"/>
    <w:rsid w:val="001C3B28"/>
    <w:rsid w:val="001C3B65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30EB"/>
    <w:rsid w:val="001D333F"/>
    <w:rsid w:val="001D39DD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59E4"/>
    <w:rsid w:val="001E5C9C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4FEC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EF7"/>
    <w:rsid w:val="0020207B"/>
    <w:rsid w:val="00202482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8BE"/>
    <w:rsid w:val="00220AB9"/>
    <w:rsid w:val="00220ACE"/>
    <w:rsid w:val="00220AF6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0658"/>
    <w:rsid w:val="00231105"/>
    <w:rsid w:val="002314F4"/>
    <w:rsid w:val="00231D9B"/>
    <w:rsid w:val="0023232A"/>
    <w:rsid w:val="00232AE0"/>
    <w:rsid w:val="002332EF"/>
    <w:rsid w:val="00233463"/>
    <w:rsid w:val="00233742"/>
    <w:rsid w:val="00234476"/>
    <w:rsid w:val="002346D9"/>
    <w:rsid w:val="002348DF"/>
    <w:rsid w:val="00234E92"/>
    <w:rsid w:val="002350B7"/>
    <w:rsid w:val="00235AEE"/>
    <w:rsid w:val="002367C9"/>
    <w:rsid w:val="002367D2"/>
    <w:rsid w:val="0023691F"/>
    <w:rsid w:val="00236D99"/>
    <w:rsid w:val="0023768C"/>
    <w:rsid w:val="002378D7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91E"/>
    <w:rsid w:val="00250A77"/>
    <w:rsid w:val="00250F22"/>
    <w:rsid w:val="00250F51"/>
    <w:rsid w:val="002513FC"/>
    <w:rsid w:val="00251D30"/>
    <w:rsid w:val="00251D55"/>
    <w:rsid w:val="00252071"/>
    <w:rsid w:val="0025274C"/>
    <w:rsid w:val="002529ED"/>
    <w:rsid w:val="00252B1D"/>
    <w:rsid w:val="00253219"/>
    <w:rsid w:val="00253593"/>
    <w:rsid w:val="00253922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B43"/>
    <w:rsid w:val="00257209"/>
    <w:rsid w:val="0025759E"/>
    <w:rsid w:val="002575CB"/>
    <w:rsid w:val="002579F2"/>
    <w:rsid w:val="00257A7A"/>
    <w:rsid w:val="00260A2A"/>
    <w:rsid w:val="00260F13"/>
    <w:rsid w:val="00261BF6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427"/>
    <w:rsid w:val="00271E00"/>
    <w:rsid w:val="00271E86"/>
    <w:rsid w:val="00272050"/>
    <w:rsid w:val="00272546"/>
    <w:rsid w:val="00272A4B"/>
    <w:rsid w:val="00272B7C"/>
    <w:rsid w:val="00272C41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D50"/>
    <w:rsid w:val="00283F04"/>
    <w:rsid w:val="00284487"/>
    <w:rsid w:val="002846CC"/>
    <w:rsid w:val="00284CFF"/>
    <w:rsid w:val="00284F8D"/>
    <w:rsid w:val="002854E1"/>
    <w:rsid w:val="00285844"/>
    <w:rsid w:val="00285889"/>
    <w:rsid w:val="00286049"/>
    <w:rsid w:val="00286820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B0206"/>
    <w:rsid w:val="002B0790"/>
    <w:rsid w:val="002B26AD"/>
    <w:rsid w:val="002B26DC"/>
    <w:rsid w:val="002B2837"/>
    <w:rsid w:val="002B29C1"/>
    <w:rsid w:val="002B2D1A"/>
    <w:rsid w:val="002B3878"/>
    <w:rsid w:val="002B3D38"/>
    <w:rsid w:val="002B3F21"/>
    <w:rsid w:val="002B41CE"/>
    <w:rsid w:val="002B46E5"/>
    <w:rsid w:val="002B5CFF"/>
    <w:rsid w:val="002B6454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33"/>
    <w:rsid w:val="002C4026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517"/>
    <w:rsid w:val="002D49DE"/>
    <w:rsid w:val="002D4D9F"/>
    <w:rsid w:val="002D5043"/>
    <w:rsid w:val="002D516B"/>
    <w:rsid w:val="002D5499"/>
    <w:rsid w:val="002D5BA0"/>
    <w:rsid w:val="002D6210"/>
    <w:rsid w:val="002D674C"/>
    <w:rsid w:val="002D6F59"/>
    <w:rsid w:val="002D6FA7"/>
    <w:rsid w:val="002D7A2A"/>
    <w:rsid w:val="002D7A45"/>
    <w:rsid w:val="002E0645"/>
    <w:rsid w:val="002E0B2E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6711"/>
    <w:rsid w:val="002E6B3A"/>
    <w:rsid w:val="002E6C19"/>
    <w:rsid w:val="002E72AE"/>
    <w:rsid w:val="002E7998"/>
    <w:rsid w:val="002E7D83"/>
    <w:rsid w:val="002F0863"/>
    <w:rsid w:val="002F0D59"/>
    <w:rsid w:val="002F1270"/>
    <w:rsid w:val="002F2041"/>
    <w:rsid w:val="002F27BB"/>
    <w:rsid w:val="002F2CB4"/>
    <w:rsid w:val="002F2DEA"/>
    <w:rsid w:val="002F2E5B"/>
    <w:rsid w:val="002F3213"/>
    <w:rsid w:val="002F33D4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C12"/>
    <w:rsid w:val="00300410"/>
    <w:rsid w:val="003004E3"/>
    <w:rsid w:val="003006F7"/>
    <w:rsid w:val="00300D2E"/>
    <w:rsid w:val="00301263"/>
    <w:rsid w:val="00301497"/>
    <w:rsid w:val="00301968"/>
    <w:rsid w:val="00301A56"/>
    <w:rsid w:val="00302320"/>
    <w:rsid w:val="0030286E"/>
    <w:rsid w:val="003029A9"/>
    <w:rsid w:val="00303461"/>
    <w:rsid w:val="00303CD8"/>
    <w:rsid w:val="00303D01"/>
    <w:rsid w:val="00304D01"/>
    <w:rsid w:val="00304F64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D94"/>
    <w:rsid w:val="003120CC"/>
    <w:rsid w:val="003122BF"/>
    <w:rsid w:val="003128DD"/>
    <w:rsid w:val="00312AE1"/>
    <w:rsid w:val="00312C8E"/>
    <w:rsid w:val="00312CDA"/>
    <w:rsid w:val="003138F4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528"/>
    <w:rsid w:val="003247B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4335"/>
    <w:rsid w:val="003346E4"/>
    <w:rsid w:val="00334AA4"/>
    <w:rsid w:val="00335001"/>
    <w:rsid w:val="0033502C"/>
    <w:rsid w:val="00335826"/>
    <w:rsid w:val="003358B1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3E10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F2"/>
    <w:rsid w:val="00350B29"/>
    <w:rsid w:val="00350D1D"/>
    <w:rsid w:val="00350F2A"/>
    <w:rsid w:val="00350FD1"/>
    <w:rsid w:val="003511A0"/>
    <w:rsid w:val="00351C85"/>
    <w:rsid w:val="00351E57"/>
    <w:rsid w:val="00351EAA"/>
    <w:rsid w:val="003520C5"/>
    <w:rsid w:val="003528B7"/>
    <w:rsid w:val="00352BA9"/>
    <w:rsid w:val="00352D81"/>
    <w:rsid w:val="00352DCE"/>
    <w:rsid w:val="00352E52"/>
    <w:rsid w:val="0035349A"/>
    <w:rsid w:val="00353887"/>
    <w:rsid w:val="00353FDB"/>
    <w:rsid w:val="00354323"/>
    <w:rsid w:val="00354CE5"/>
    <w:rsid w:val="003551F1"/>
    <w:rsid w:val="003553B5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C3"/>
    <w:rsid w:val="003647AE"/>
    <w:rsid w:val="00364A5E"/>
    <w:rsid w:val="003650D9"/>
    <w:rsid w:val="003651FD"/>
    <w:rsid w:val="0036539E"/>
    <w:rsid w:val="00365D6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921"/>
    <w:rsid w:val="00375BFF"/>
    <w:rsid w:val="00375E18"/>
    <w:rsid w:val="00375E69"/>
    <w:rsid w:val="00375F68"/>
    <w:rsid w:val="00376155"/>
    <w:rsid w:val="00376678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FCF"/>
    <w:rsid w:val="00390503"/>
    <w:rsid w:val="00390AA2"/>
    <w:rsid w:val="00390C2C"/>
    <w:rsid w:val="00392641"/>
    <w:rsid w:val="00392843"/>
    <w:rsid w:val="00392AF1"/>
    <w:rsid w:val="003931F5"/>
    <w:rsid w:val="00393243"/>
    <w:rsid w:val="00393438"/>
    <w:rsid w:val="003935EA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40D"/>
    <w:rsid w:val="00397C6F"/>
    <w:rsid w:val="00397D84"/>
    <w:rsid w:val="00397F37"/>
    <w:rsid w:val="003A1132"/>
    <w:rsid w:val="003A123E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5CD"/>
    <w:rsid w:val="003C4060"/>
    <w:rsid w:val="003C469D"/>
    <w:rsid w:val="003C4D16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D25"/>
    <w:rsid w:val="003E1FFC"/>
    <w:rsid w:val="003E211D"/>
    <w:rsid w:val="003E304C"/>
    <w:rsid w:val="003E3512"/>
    <w:rsid w:val="003E358B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CA9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ADF"/>
    <w:rsid w:val="00405C66"/>
    <w:rsid w:val="00406076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1F28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401"/>
    <w:rsid w:val="00414650"/>
    <w:rsid w:val="00414ACA"/>
    <w:rsid w:val="00414DDE"/>
    <w:rsid w:val="00415066"/>
    <w:rsid w:val="00415472"/>
    <w:rsid w:val="004156F8"/>
    <w:rsid w:val="004158BC"/>
    <w:rsid w:val="00415B30"/>
    <w:rsid w:val="00415F21"/>
    <w:rsid w:val="004164C3"/>
    <w:rsid w:val="00416AA3"/>
    <w:rsid w:val="00416F85"/>
    <w:rsid w:val="00417A71"/>
    <w:rsid w:val="00417B63"/>
    <w:rsid w:val="00417FC6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113B"/>
    <w:rsid w:val="00431482"/>
    <w:rsid w:val="00431B69"/>
    <w:rsid w:val="00431D88"/>
    <w:rsid w:val="00432181"/>
    <w:rsid w:val="00432889"/>
    <w:rsid w:val="00432907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1A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07"/>
    <w:rsid w:val="00467B20"/>
    <w:rsid w:val="00467E75"/>
    <w:rsid w:val="00467F1F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8C3"/>
    <w:rsid w:val="0048396D"/>
    <w:rsid w:val="00483A54"/>
    <w:rsid w:val="00483BB0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2A3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E92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CE9"/>
    <w:rsid w:val="004D7CEA"/>
    <w:rsid w:val="004D7EB1"/>
    <w:rsid w:val="004E022C"/>
    <w:rsid w:val="004E05B7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037"/>
    <w:rsid w:val="004E55F1"/>
    <w:rsid w:val="004E57E8"/>
    <w:rsid w:val="004E6331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2F8"/>
    <w:rsid w:val="004F6745"/>
    <w:rsid w:val="004F67D4"/>
    <w:rsid w:val="004F69CC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1F7"/>
    <w:rsid w:val="005074D4"/>
    <w:rsid w:val="00507670"/>
    <w:rsid w:val="005078A1"/>
    <w:rsid w:val="00507F3B"/>
    <w:rsid w:val="0051010D"/>
    <w:rsid w:val="00510DCC"/>
    <w:rsid w:val="0051145B"/>
    <w:rsid w:val="00511C38"/>
    <w:rsid w:val="00512306"/>
    <w:rsid w:val="00512644"/>
    <w:rsid w:val="005128AA"/>
    <w:rsid w:val="00512A48"/>
    <w:rsid w:val="00512D68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BB9"/>
    <w:rsid w:val="005221F4"/>
    <w:rsid w:val="00523C3F"/>
    <w:rsid w:val="00523FD2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906"/>
    <w:rsid w:val="00527935"/>
    <w:rsid w:val="005301B8"/>
    <w:rsid w:val="005303BA"/>
    <w:rsid w:val="005309F5"/>
    <w:rsid w:val="00530BD6"/>
    <w:rsid w:val="00530BF7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CA3"/>
    <w:rsid w:val="00542E10"/>
    <w:rsid w:val="00542E4E"/>
    <w:rsid w:val="00542E6B"/>
    <w:rsid w:val="00542FC3"/>
    <w:rsid w:val="00543317"/>
    <w:rsid w:val="00543434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1D2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3E"/>
    <w:rsid w:val="0057235F"/>
    <w:rsid w:val="00572B34"/>
    <w:rsid w:val="00572D9A"/>
    <w:rsid w:val="005737FD"/>
    <w:rsid w:val="0057399B"/>
    <w:rsid w:val="00573FC7"/>
    <w:rsid w:val="0057428A"/>
    <w:rsid w:val="00574500"/>
    <w:rsid w:val="00574525"/>
    <w:rsid w:val="0057533B"/>
    <w:rsid w:val="005754AE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BE0"/>
    <w:rsid w:val="00582705"/>
    <w:rsid w:val="005827FA"/>
    <w:rsid w:val="00582A6E"/>
    <w:rsid w:val="00582B2F"/>
    <w:rsid w:val="005830AA"/>
    <w:rsid w:val="00583BF8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02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88"/>
    <w:rsid w:val="005A1028"/>
    <w:rsid w:val="005A109A"/>
    <w:rsid w:val="005A13E3"/>
    <w:rsid w:val="005A1725"/>
    <w:rsid w:val="005A1AEB"/>
    <w:rsid w:val="005A1E12"/>
    <w:rsid w:val="005A21E6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18E"/>
    <w:rsid w:val="005C547D"/>
    <w:rsid w:val="005C5C76"/>
    <w:rsid w:val="005C5FD1"/>
    <w:rsid w:val="005C6249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3F03"/>
    <w:rsid w:val="005D407F"/>
    <w:rsid w:val="005D43D0"/>
    <w:rsid w:val="005D4848"/>
    <w:rsid w:val="005D48BC"/>
    <w:rsid w:val="005D48E1"/>
    <w:rsid w:val="005D4B7F"/>
    <w:rsid w:val="005D4C88"/>
    <w:rsid w:val="005D4DB8"/>
    <w:rsid w:val="005D4DB9"/>
    <w:rsid w:val="005D4E99"/>
    <w:rsid w:val="005D523C"/>
    <w:rsid w:val="005D52C6"/>
    <w:rsid w:val="005D5512"/>
    <w:rsid w:val="005D62A0"/>
    <w:rsid w:val="005D6776"/>
    <w:rsid w:val="005D67ED"/>
    <w:rsid w:val="005D6E3D"/>
    <w:rsid w:val="005D6FE4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2B8"/>
    <w:rsid w:val="005E3595"/>
    <w:rsid w:val="005E36A1"/>
    <w:rsid w:val="005E37FC"/>
    <w:rsid w:val="005E3AD2"/>
    <w:rsid w:val="005E46C1"/>
    <w:rsid w:val="005E4B93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8C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C01"/>
    <w:rsid w:val="00614E28"/>
    <w:rsid w:val="00615223"/>
    <w:rsid w:val="00615496"/>
    <w:rsid w:val="00615A76"/>
    <w:rsid w:val="0061652F"/>
    <w:rsid w:val="00616F72"/>
    <w:rsid w:val="006172E3"/>
    <w:rsid w:val="00617362"/>
    <w:rsid w:val="00617B82"/>
    <w:rsid w:val="00617E54"/>
    <w:rsid w:val="0062032B"/>
    <w:rsid w:val="00620F9D"/>
    <w:rsid w:val="006210AE"/>
    <w:rsid w:val="00621410"/>
    <w:rsid w:val="0062150E"/>
    <w:rsid w:val="00621725"/>
    <w:rsid w:val="0062185D"/>
    <w:rsid w:val="00622230"/>
    <w:rsid w:val="00622866"/>
    <w:rsid w:val="00622A69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E3D"/>
    <w:rsid w:val="006477A9"/>
    <w:rsid w:val="006478CF"/>
    <w:rsid w:val="00647CA5"/>
    <w:rsid w:val="00650255"/>
    <w:rsid w:val="006502BE"/>
    <w:rsid w:val="0065080F"/>
    <w:rsid w:val="00650BE6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716C"/>
    <w:rsid w:val="00697659"/>
    <w:rsid w:val="00697945"/>
    <w:rsid w:val="006A0B4C"/>
    <w:rsid w:val="006A1580"/>
    <w:rsid w:val="006A1818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9E"/>
    <w:rsid w:val="006C5905"/>
    <w:rsid w:val="006C6421"/>
    <w:rsid w:val="006C66EF"/>
    <w:rsid w:val="006C6AF2"/>
    <w:rsid w:val="006C6BC6"/>
    <w:rsid w:val="006C6D31"/>
    <w:rsid w:val="006C70B6"/>
    <w:rsid w:val="006C750A"/>
    <w:rsid w:val="006C7588"/>
    <w:rsid w:val="006C7DC7"/>
    <w:rsid w:val="006C7F8F"/>
    <w:rsid w:val="006D0A9B"/>
    <w:rsid w:val="006D183F"/>
    <w:rsid w:val="006D1952"/>
    <w:rsid w:val="006D2156"/>
    <w:rsid w:val="006D2677"/>
    <w:rsid w:val="006D26C4"/>
    <w:rsid w:val="006D2ACA"/>
    <w:rsid w:val="006D2F3C"/>
    <w:rsid w:val="006D3DBA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D779F"/>
    <w:rsid w:val="006E002F"/>
    <w:rsid w:val="006E05C8"/>
    <w:rsid w:val="006E179B"/>
    <w:rsid w:val="006E1AF5"/>
    <w:rsid w:val="006E2117"/>
    <w:rsid w:val="006E2269"/>
    <w:rsid w:val="006E227B"/>
    <w:rsid w:val="006E255E"/>
    <w:rsid w:val="006E287C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6F9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03"/>
    <w:rsid w:val="007003BE"/>
    <w:rsid w:val="007009BB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6001"/>
    <w:rsid w:val="00716591"/>
    <w:rsid w:val="007166A3"/>
    <w:rsid w:val="007179ED"/>
    <w:rsid w:val="007204E1"/>
    <w:rsid w:val="00720957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806"/>
    <w:rsid w:val="00724F1C"/>
    <w:rsid w:val="00724F77"/>
    <w:rsid w:val="007254C5"/>
    <w:rsid w:val="00725D03"/>
    <w:rsid w:val="00725F15"/>
    <w:rsid w:val="007261C8"/>
    <w:rsid w:val="00726410"/>
    <w:rsid w:val="007268A6"/>
    <w:rsid w:val="0072732A"/>
    <w:rsid w:val="00727C08"/>
    <w:rsid w:val="00727D74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5BB6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F97"/>
    <w:rsid w:val="00761319"/>
    <w:rsid w:val="007613CA"/>
    <w:rsid w:val="00762652"/>
    <w:rsid w:val="00762ACE"/>
    <w:rsid w:val="00762B9D"/>
    <w:rsid w:val="0076386E"/>
    <w:rsid w:val="00764D08"/>
    <w:rsid w:val="0076508F"/>
    <w:rsid w:val="00765C29"/>
    <w:rsid w:val="00765EA6"/>
    <w:rsid w:val="0076677B"/>
    <w:rsid w:val="0076684C"/>
    <w:rsid w:val="0076704F"/>
    <w:rsid w:val="0076725D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2EA"/>
    <w:rsid w:val="007A157D"/>
    <w:rsid w:val="007A17D6"/>
    <w:rsid w:val="007A18AF"/>
    <w:rsid w:val="007A1B66"/>
    <w:rsid w:val="007A1EF1"/>
    <w:rsid w:val="007A1F42"/>
    <w:rsid w:val="007A2084"/>
    <w:rsid w:val="007A2702"/>
    <w:rsid w:val="007A27A7"/>
    <w:rsid w:val="007A2AC5"/>
    <w:rsid w:val="007A2CF9"/>
    <w:rsid w:val="007A3719"/>
    <w:rsid w:val="007A3DC6"/>
    <w:rsid w:val="007A41C0"/>
    <w:rsid w:val="007A4318"/>
    <w:rsid w:val="007A44F9"/>
    <w:rsid w:val="007A491C"/>
    <w:rsid w:val="007A4A05"/>
    <w:rsid w:val="007A4E33"/>
    <w:rsid w:val="007A4F57"/>
    <w:rsid w:val="007A50D0"/>
    <w:rsid w:val="007A558B"/>
    <w:rsid w:val="007A5928"/>
    <w:rsid w:val="007A5BA7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7C7"/>
    <w:rsid w:val="007B1811"/>
    <w:rsid w:val="007B181D"/>
    <w:rsid w:val="007B199E"/>
    <w:rsid w:val="007B2990"/>
    <w:rsid w:val="007B2AB6"/>
    <w:rsid w:val="007B31E1"/>
    <w:rsid w:val="007B3506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E35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A79"/>
    <w:rsid w:val="007C6312"/>
    <w:rsid w:val="007C6564"/>
    <w:rsid w:val="007C65F1"/>
    <w:rsid w:val="007C6789"/>
    <w:rsid w:val="007C6889"/>
    <w:rsid w:val="007C6B60"/>
    <w:rsid w:val="007C79AC"/>
    <w:rsid w:val="007D0233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5AFD"/>
    <w:rsid w:val="007E6B8D"/>
    <w:rsid w:val="007E72E0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4362"/>
    <w:rsid w:val="007F45D8"/>
    <w:rsid w:val="007F5796"/>
    <w:rsid w:val="007F5B97"/>
    <w:rsid w:val="007F5F61"/>
    <w:rsid w:val="007F6AE6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FBD"/>
    <w:rsid w:val="008020A8"/>
    <w:rsid w:val="0080249A"/>
    <w:rsid w:val="008028CE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5C27"/>
    <w:rsid w:val="00806238"/>
    <w:rsid w:val="008062FB"/>
    <w:rsid w:val="00806577"/>
    <w:rsid w:val="008065A3"/>
    <w:rsid w:val="00806F4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5F0"/>
    <w:rsid w:val="008159BA"/>
    <w:rsid w:val="00815A0A"/>
    <w:rsid w:val="00815A4C"/>
    <w:rsid w:val="00815ACF"/>
    <w:rsid w:val="008162AB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637"/>
    <w:rsid w:val="008508AA"/>
    <w:rsid w:val="008512E1"/>
    <w:rsid w:val="00851481"/>
    <w:rsid w:val="008523B7"/>
    <w:rsid w:val="00852BDF"/>
    <w:rsid w:val="0085349E"/>
    <w:rsid w:val="00853BDD"/>
    <w:rsid w:val="00854975"/>
    <w:rsid w:val="00854A50"/>
    <w:rsid w:val="00854C81"/>
    <w:rsid w:val="00854DCD"/>
    <w:rsid w:val="0085526C"/>
    <w:rsid w:val="00855758"/>
    <w:rsid w:val="00855A8A"/>
    <w:rsid w:val="00855F5D"/>
    <w:rsid w:val="0085606E"/>
    <w:rsid w:val="00856A96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80098"/>
    <w:rsid w:val="008803BB"/>
    <w:rsid w:val="0088105D"/>
    <w:rsid w:val="0088111F"/>
    <w:rsid w:val="008811BB"/>
    <w:rsid w:val="00881AEC"/>
    <w:rsid w:val="0088224A"/>
    <w:rsid w:val="008824E6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41D"/>
    <w:rsid w:val="0089460C"/>
    <w:rsid w:val="00894B12"/>
    <w:rsid w:val="008957E4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C69"/>
    <w:rsid w:val="008A2E42"/>
    <w:rsid w:val="008A31B7"/>
    <w:rsid w:val="008A365A"/>
    <w:rsid w:val="008A4098"/>
    <w:rsid w:val="008A412C"/>
    <w:rsid w:val="008A46BF"/>
    <w:rsid w:val="008A4F1A"/>
    <w:rsid w:val="008A4FB6"/>
    <w:rsid w:val="008A527E"/>
    <w:rsid w:val="008A568D"/>
    <w:rsid w:val="008A59E2"/>
    <w:rsid w:val="008A5FF3"/>
    <w:rsid w:val="008A6131"/>
    <w:rsid w:val="008A61FF"/>
    <w:rsid w:val="008A63DF"/>
    <w:rsid w:val="008A65F6"/>
    <w:rsid w:val="008A6E74"/>
    <w:rsid w:val="008A6F38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658"/>
    <w:rsid w:val="008C459E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D000F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24EC"/>
    <w:rsid w:val="008F3651"/>
    <w:rsid w:val="008F3724"/>
    <w:rsid w:val="008F424C"/>
    <w:rsid w:val="008F4535"/>
    <w:rsid w:val="008F46AA"/>
    <w:rsid w:val="008F4D28"/>
    <w:rsid w:val="008F5E1B"/>
    <w:rsid w:val="008F6EAB"/>
    <w:rsid w:val="008F71E7"/>
    <w:rsid w:val="008F77CA"/>
    <w:rsid w:val="008F794D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6C"/>
    <w:rsid w:val="00911DB5"/>
    <w:rsid w:val="00911E85"/>
    <w:rsid w:val="009121C9"/>
    <w:rsid w:val="009125DB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B25"/>
    <w:rsid w:val="00922858"/>
    <w:rsid w:val="00922BF7"/>
    <w:rsid w:val="00922FD9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342"/>
    <w:rsid w:val="0092538D"/>
    <w:rsid w:val="00925FFD"/>
    <w:rsid w:val="0092643E"/>
    <w:rsid w:val="00926482"/>
    <w:rsid w:val="00926861"/>
    <w:rsid w:val="00927AA4"/>
    <w:rsid w:val="00930016"/>
    <w:rsid w:val="009303E0"/>
    <w:rsid w:val="00930B84"/>
    <w:rsid w:val="00931AE8"/>
    <w:rsid w:val="009321B3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72D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1764"/>
    <w:rsid w:val="00951F1C"/>
    <w:rsid w:val="0095249D"/>
    <w:rsid w:val="00952505"/>
    <w:rsid w:val="009526E4"/>
    <w:rsid w:val="00952A67"/>
    <w:rsid w:val="00953085"/>
    <w:rsid w:val="009530A9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803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58B"/>
    <w:rsid w:val="009846FC"/>
    <w:rsid w:val="0098473B"/>
    <w:rsid w:val="00984C53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E4C"/>
    <w:rsid w:val="00997AD7"/>
    <w:rsid w:val="009A032A"/>
    <w:rsid w:val="009A0720"/>
    <w:rsid w:val="009A1452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71CA"/>
    <w:rsid w:val="009B7B79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D1263"/>
    <w:rsid w:val="009D1848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F0176"/>
    <w:rsid w:val="009F0343"/>
    <w:rsid w:val="009F0421"/>
    <w:rsid w:val="009F056A"/>
    <w:rsid w:val="009F0889"/>
    <w:rsid w:val="009F1083"/>
    <w:rsid w:val="009F12D2"/>
    <w:rsid w:val="009F1803"/>
    <w:rsid w:val="009F1AEA"/>
    <w:rsid w:val="009F1E6B"/>
    <w:rsid w:val="009F2288"/>
    <w:rsid w:val="009F23D0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D8A"/>
    <w:rsid w:val="009F6832"/>
    <w:rsid w:val="009F7022"/>
    <w:rsid w:val="009F7107"/>
    <w:rsid w:val="009F780A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327C"/>
    <w:rsid w:val="00A03A0F"/>
    <w:rsid w:val="00A03DFE"/>
    <w:rsid w:val="00A046BE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6AF"/>
    <w:rsid w:val="00A12869"/>
    <w:rsid w:val="00A12A5C"/>
    <w:rsid w:val="00A12C41"/>
    <w:rsid w:val="00A12C46"/>
    <w:rsid w:val="00A12CFB"/>
    <w:rsid w:val="00A12D7C"/>
    <w:rsid w:val="00A12F1F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733D"/>
    <w:rsid w:val="00A17E01"/>
    <w:rsid w:val="00A202FE"/>
    <w:rsid w:val="00A20824"/>
    <w:rsid w:val="00A20A2A"/>
    <w:rsid w:val="00A20EA6"/>
    <w:rsid w:val="00A21633"/>
    <w:rsid w:val="00A21802"/>
    <w:rsid w:val="00A218EA"/>
    <w:rsid w:val="00A21974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AA3"/>
    <w:rsid w:val="00A25B53"/>
    <w:rsid w:val="00A26A17"/>
    <w:rsid w:val="00A26A34"/>
    <w:rsid w:val="00A26BEB"/>
    <w:rsid w:val="00A2709D"/>
    <w:rsid w:val="00A271D3"/>
    <w:rsid w:val="00A27829"/>
    <w:rsid w:val="00A27A0C"/>
    <w:rsid w:val="00A27D74"/>
    <w:rsid w:val="00A30196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50B"/>
    <w:rsid w:val="00A758D2"/>
    <w:rsid w:val="00A76346"/>
    <w:rsid w:val="00A76938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67F"/>
    <w:rsid w:val="00A8776F"/>
    <w:rsid w:val="00A87A17"/>
    <w:rsid w:val="00A87F9F"/>
    <w:rsid w:val="00A90246"/>
    <w:rsid w:val="00A903AE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BA"/>
    <w:rsid w:val="00A94C3F"/>
    <w:rsid w:val="00A94CE3"/>
    <w:rsid w:val="00A953EB"/>
    <w:rsid w:val="00A95794"/>
    <w:rsid w:val="00A96114"/>
    <w:rsid w:val="00A96E13"/>
    <w:rsid w:val="00A96ECC"/>
    <w:rsid w:val="00A97145"/>
    <w:rsid w:val="00A97512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C05A6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767A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154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65D"/>
    <w:rsid w:val="00B018EB"/>
    <w:rsid w:val="00B01DB6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18A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169F"/>
    <w:rsid w:val="00B31B2C"/>
    <w:rsid w:val="00B324FF"/>
    <w:rsid w:val="00B3334B"/>
    <w:rsid w:val="00B33459"/>
    <w:rsid w:val="00B337EA"/>
    <w:rsid w:val="00B33AA5"/>
    <w:rsid w:val="00B33DB5"/>
    <w:rsid w:val="00B33DC7"/>
    <w:rsid w:val="00B341D4"/>
    <w:rsid w:val="00B341D5"/>
    <w:rsid w:val="00B34323"/>
    <w:rsid w:val="00B34EE3"/>
    <w:rsid w:val="00B356D6"/>
    <w:rsid w:val="00B35B35"/>
    <w:rsid w:val="00B35B55"/>
    <w:rsid w:val="00B35BFE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552"/>
    <w:rsid w:val="00B4171C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878"/>
    <w:rsid w:val="00B63B42"/>
    <w:rsid w:val="00B63F9F"/>
    <w:rsid w:val="00B641F3"/>
    <w:rsid w:val="00B646CF"/>
    <w:rsid w:val="00B6482E"/>
    <w:rsid w:val="00B648EE"/>
    <w:rsid w:val="00B6516A"/>
    <w:rsid w:val="00B65CBB"/>
    <w:rsid w:val="00B65D42"/>
    <w:rsid w:val="00B65D96"/>
    <w:rsid w:val="00B65DFB"/>
    <w:rsid w:val="00B6621C"/>
    <w:rsid w:val="00B66B42"/>
    <w:rsid w:val="00B66F5D"/>
    <w:rsid w:val="00B6795E"/>
    <w:rsid w:val="00B67A8C"/>
    <w:rsid w:val="00B701F8"/>
    <w:rsid w:val="00B707F5"/>
    <w:rsid w:val="00B709CA"/>
    <w:rsid w:val="00B70AAA"/>
    <w:rsid w:val="00B70C80"/>
    <w:rsid w:val="00B71A24"/>
    <w:rsid w:val="00B71B0D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A74"/>
    <w:rsid w:val="00BC1173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D8F"/>
    <w:rsid w:val="00BD0ED9"/>
    <w:rsid w:val="00BD12D8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B64"/>
    <w:rsid w:val="00BD4DAC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110D"/>
    <w:rsid w:val="00BE15F4"/>
    <w:rsid w:val="00BE17C5"/>
    <w:rsid w:val="00BE19EA"/>
    <w:rsid w:val="00BE22B8"/>
    <w:rsid w:val="00BE2401"/>
    <w:rsid w:val="00BE31CF"/>
    <w:rsid w:val="00BE3328"/>
    <w:rsid w:val="00BE3A81"/>
    <w:rsid w:val="00BE3FB7"/>
    <w:rsid w:val="00BE458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7F8C"/>
    <w:rsid w:val="00C07F92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1B7"/>
    <w:rsid w:val="00C466C9"/>
    <w:rsid w:val="00C47978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37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E45"/>
    <w:rsid w:val="00C83FB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E7F"/>
    <w:rsid w:val="00C87435"/>
    <w:rsid w:val="00C87656"/>
    <w:rsid w:val="00C87730"/>
    <w:rsid w:val="00C8780E"/>
    <w:rsid w:val="00C878D0"/>
    <w:rsid w:val="00C879BE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3056"/>
    <w:rsid w:val="00C93644"/>
    <w:rsid w:val="00C936BF"/>
    <w:rsid w:val="00C937E2"/>
    <w:rsid w:val="00C93860"/>
    <w:rsid w:val="00C950AD"/>
    <w:rsid w:val="00C950E6"/>
    <w:rsid w:val="00C95462"/>
    <w:rsid w:val="00C95539"/>
    <w:rsid w:val="00C95D3F"/>
    <w:rsid w:val="00C95F45"/>
    <w:rsid w:val="00C9627C"/>
    <w:rsid w:val="00C9641D"/>
    <w:rsid w:val="00C966FE"/>
    <w:rsid w:val="00C97419"/>
    <w:rsid w:val="00CA0374"/>
    <w:rsid w:val="00CA069C"/>
    <w:rsid w:val="00CA0A6C"/>
    <w:rsid w:val="00CA109D"/>
    <w:rsid w:val="00CA10EA"/>
    <w:rsid w:val="00CA11FA"/>
    <w:rsid w:val="00CA13A0"/>
    <w:rsid w:val="00CA2004"/>
    <w:rsid w:val="00CA261A"/>
    <w:rsid w:val="00CA280E"/>
    <w:rsid w:val="00CA2DFC"/>
    <w:rsid w:val="00CA3076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A1F"/>
    <w:rsid w:val="00CB6C5B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B3F"/>
    <w:rsid w:val="00CD3C9B"/>
    <w:rsid w:val="00CD4218"/>
    <w:rsid w:val="00CD42D5"/>
    <w:rsid w:val="00CD44B2"/>
    <w:rsid w:val="00CD466C"/>
    <w:rsid w:val="00CD4C74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E6F"/>
    <w:rsid w:val="00CF2FB1"/>
    <w:rsid w:val="00CF34D4"/>
    <w:rsid w:val="00CF3835"/>
    <w:rsid w:val="00CF4634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21F"/>
    <w:rsid w:val="00D04AB7"/>
    <w:rsid w:val="00D04EC3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39B"/>
    <w:rsid w:val="00D145CB"/>
    <w:rsid w:val="00D14AFD"/>
    <w:rsid w:val="00D14D6A"/>
    <w:rsid w:val="00D15048"/>
    <w:rsid w:val="00D152A0"/>
    <w:rsid w:val="00D154C3"/>
    <w:rsid w:val="00D15784"/>
    <w:rsid w:val="00D1582F"/>
    <w:rsid w:val="00D15A66"/>
    <w:rsid w:val="00D15D1E"/>
    <w:rsid w:val="00D15E92"/>
    <w:rsid w:val="00D167C8"/>
    <w:rsid w:val="00D16A5E"/>
    <w:rsid w:val="00D16DE6"/>
    <w:rsid w:val="00D16FA6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CB3"/>
    <w:rsid w:val="00D34EE9"/>
    <w:rsid w:val="00D34EFC"/>
    <w:rsid w:val="00D35091"/>
    <w:rsid w:val="00D35115"/>
    <w:rsid w:val="00D35738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C86"/>
    <w:rsid w:val="00D431DB"/>
    <w:rsid w:val="00D432D1"/>
    <w:rsid w:val="00D43549"/>
    <w:rsid w:val="00D43745"/>
    <w:rsid w:val="00D43A36"/>
    <w:rsid w:val="00D43ECE"/>
    <w:rsid w:val="00D446BE"/>
    <w:rsid w:val="00D44C9F"/>
    <w:rsid w:val="00D44DE5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DE9"/>
    <w:rsid w:val="00D5119B"/>
    <w:rsid w:val="00D51731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C75"/>
    <w:rsid w:val="00D830F6"/>
    <w:rsid w:val="00D83336"/>
    <w:rsid w:val="00D834A9"/>
    <w:rsid w:val="00D842B0"/>
    <w:rsid w:val="00D850B2"/>
    <w:rsid w:val="00D8532E"/>
    <w:rsid w:val="00D85840"/>
    <w:rsid w:val="00D858F7"/>
    <w:rsid w:val="00D862DA"/>
    <w:rsid w:val="00D86446"/>
    <w:rsid w:val="00D86590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53A0"/>
    <w:rsid w:val="00D95819"/>
    <w:rsid w:val="00D96201"/>
    <w:rsid w:val="00D970F7"/>
    <w:rsid w:val="00D97241"/>
    <w:rsid w:val="00D974AC"/>
    <w:rsid w:val="00D974FD"/>
    <w:rsid w:val="00D97DE1"/>
    <w:rsid w:val="00DA043A"/>
    <w:rsid w:val="00DA059B"/>
    <w:rsid w:val="00DA08FE"/>
    <w:rsid w:val="00DA0B5E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75E"/>
    <w:rsid w:val="00DD18DA"/>
    <w:rsid w:val="00DD2067"/>
    <w:rsid w:val="00DD2502"/>
    <w:rsid w:val="00DD2B50"/>
    <w:rsid w:val="00DD3133"/>
    <w:rsid w:val="00DD31CD"/>
    <w:rsid w:val="00DD3F23"/>
    <w:rsid w:val="00DD455A"/>
    <w:rsid w:val="00DD4A4B"/>
    <w:rsid w:val="00DD4C8E"/>
    <w:rsid w:val="00DD538B"/>
    <w:rsid w:val="00DD571D"/>
    <w:rsid w:val="00DD6297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266"/>
    <w:rsid w:val="00DE648B"/>
    <w:rsid w:val="00DE6679"/>
    <w:rsid w:val="00DE6C10"/>
    <w:rsid w:val="00DE6FE1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460"/>
    <w:rsid w:val="00DF14E9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2FD"/>
    <w:rsid w:val="00E10447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319"/>
    <w:rsid w:val="00E16396"/>
    <w:rsid w:val="00E16686"/>
    <w:rsid w:val="00E1705C"/>
    <w:rsid w:val="00E17329"/>
    <w:rsid w:val="00E173BF"/>
    <w:rsid w:val="00E174BD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3197"/>
    <w:rsid w:val="00E23400"/>
    <w:rsid w:val="00E2342E"/>
    <w:rsid w:val="00E237A6"/>
    <w:rsid w:val="00E242D6"/>
    <w:rsid w:val="00E24687"/>
    <w:rsid w:val="00E2475C"/>
    <w:rsid w:val="00E25499"/>
    <w:rsid w:val="00E25533"/>
    <w:rsid w:val="00E257E9"/>
    <w:rsid w:val="00E25962"/>
    <w:rsid w:val="00E25C7F"/>
    <w:rsid w:val="00E25E68"/>
    <w:rsid w:val="00E26094"/>
    <w:rsid w:val="00E266AD"/>
    <w:rsid w:val="00E267DD"/>
    <w:rsid w:val="00E26AB7"/>
    <w:rsid w:val="00E27A7E"/>
    <w:rsid w:val="00E27B05"/>
    <w:rsid w:val="00E27C8F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3188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10A2"/>
    <w:rsid w:val="00E4135E"/>
    <w:rsid w:val="00E414E2"/>
    <w:rsid w:val="00E4151A"/>
    <w:rsid w:val="00E4244C"/>
    <w:rsid w:val="00E42B91"/>
    <w:rsid w:val="00E42BDD"/>
    <w:rsid w:val="00E4342A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3A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339B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644"/>
    <w:rsid w:val="00E6292A"/>
    <w:rsid w:val="00E62E76"/>
    <w:rsid w:val="00E6326E"/>
    <w:rsid w:val="00E638C9"/>
    <w:rsid w:val="00E659AA"/>
    <w:rsid w:val="00E65DD5"/>
    <w:rsid w:val="00E66425"/>
    <w:rsid w:val="00E666AB"/>
    <w:rsid w:val="00E66A7A"/>
    <w:rsid w:val="00E66BD6"/>
    <w:rsid w:val="00E66C3D"/>
    <w:rsid w:val="00E66E6F"/>
    <w:rsid w:val="00E66FE0"/>
    <w:rsid w:val="00E67214"/>
    <w:rsid w:val="00E673D8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757"/>
    <w:rsid w:val="00E759FD"/>
    <w:rsid w:val="00E75B34"/>
    <w:rsid w:val="00E75B8A"/>
    <w:rsid w:val="00E75ED8"/>
    <w:rsid w:val="00E7668A"/>
    <w:rsid w:val="00E76877"/>
    <w:rsid w:val="00E768BF"/>
    <w:rsid w:val="00E76F62"/>
    <w:rsid w:val="00E76F76"/>
    <w:rsid w:val="00E77D1A"/>
    <w:rsid w:val="00E80C69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6E59"/>
    <w:rsid w:val="00E87342"/>
    <w:rsid w:val="00E90010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4068"/>
    <w:rsid w:val="00E943A5"/>
    <w:rsid w:val="00E943B3"/>
    <w:rsid w:val="00E9473E"/>
    <w:rsid w:val="00E94781"/>
    <w:rsid w:val="00E951E9"/>
    <w:rsid w:val="00E955A8"/>
    <w:rsid w:val="00E95C43"/>
    <w:rsid w:val="00E963C2"/>
    <w:rsid w:val="00E9653B"/>
    <w:rsid w:val="00E968FA"/>
    <w:rsid w:val="00E973A9"/>
    <w:rsid w:val="00E974FD"/>
    <w:rsid w:val="00E9795D"/>
    <w:rsid w:val="00E97A54"/>
    <w:rsid w:val="00E97C6D"/>
    <w:rsid w:val="00E97C85"/>
    <w:rsid w:val="00EA0285"/>
    <w:rsid w:val="00EA05B8"/>
    <w:rsid w:val="00EA08D3"/>
    <w:rsid w:val="00EA0A20"/>
    <w:rsid w:val="00EA0EA6"/>
    <w:rsid w:val="00EA1A53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52FF"/>
    <w:rsid w:val="00EA56C1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89B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CEB"/>
    <w:rsid w:val="00EC76DE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3178"/>
    <w:rsid w:val="00EE3717"/>
    <w:rsid w:val="00EE3BCD"/>
    <w:rsid w:val="00EE3F59"/>
    <w:rsid w:val="00EE3FC2"/>
    <w:rsid w:val="00EE43AA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E5"/>
    <w:rsid w:val="00EF627A"/>
    <w:rsid w:val="00EF6591"/>
    <w:rsid w:val="00EF66B4"/>
    <w:rsid w:val="00EF7361"/>
    <w:rsid w:val="00EF75A1"/>
    <w:rsid w:val="00EF77DA"/>
    <w:rsid w:val="00EF7900"/>
    <w:rsid w:val="00EF7A4E"/>
    <w:rsid w:val="00EF7B29"/>
    <w:rsid w:val="00EF7E91"/>
    <w:rsid w:val="00F0032C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6D8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EFE"/>
    <w:rsid w:val="00F1020B"/>
    <w:rsid w:val="00F102C2"/>
    <w:rsid w:val="00F10531"/>
    <w:rsid w:val="00F10544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72E4"/>
    <w:rsid w:val="00F17658"/>
    <w:rsid w:val="00F176B2"/>
    <w:rsid w:val="00F17DE9"/>
    <w:rsid w:val="00F17E60"/>
    <w:rsid w:val="00F200D7"/>
    <w:rsid w:val="00F217E2"/>
    <w:rsid w:val="00F2189A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7F"/>
    <w:rsid w:val="00F3184E"/>
    <w:rsid w:val="00F31951"/>
    <w:rsid w:val="00F31E46"/>
    <w:rsid w:val="00F31E95"/>
    <w:rsid w:val="00F32265"/>
    <w:rsid w:val="00F32DB3"/>
    <w:rsid w:val="00F3326F"/>
    <w:rsid w:val="00F33546"/>
    <w:rsid w:val="00F33773"/>
    <w:rsid w:val="00F33883"/>
    <w:rsid w:val="00F33A5A"/>
    <w:rsid w:val="00F3446F"/>
    <w:rsid w:val="00F3457E"/>
    <w:rsid w:val="00F34CCC"/>
    <w:rsid w:val="00F34DA0"/>
    <w:rsid w:val="00F34EF3"/>
    <w:rsid w:val="00F34F7A"/>
    <w:rsid w:val="00F350E1"/>
    <w:rsid w:val="00F353BA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B52"/>
    <w:rsid w:val="00F45CDB"/>
    <w:rsid w:val="00F45D3B"/>
    <w:rsid w:val="00F45E77"/>
    <w:rsid w:val="00F45FC7"/>
    <w:rsid w:val="00F46135"/>
    <w:rsid w:val="00F462BF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3231"/>
    <w:rsid w:val="00F63534"/>
    <w:rsid w:val="00F63682"/>
    <w:rsid w:val="00F63857"/>
    <w:rsid w:val="00F63906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75"/>
    <w:rsid w:val="00F6693F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57E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987"/>
    <w:rsid w:val="00F81AAD"/>
    <w:rsid w:val="00F81E09"/>
    <w:rsid w:val="00F820C0"/>
    <w:rsid w:val="00F8231D"/>
    <w:rsid w:val="00F8308A"/>
    <w:rsid w:val="00F83299"/>
    <w:rsid w:val="00F83618"/>
    <w:rsid w:val="00F83F6F"/>
    <w:rsid w:val="00F84906"/>
    <w:rsid w:val="00F84944"/>
    <w:rsid w:val="00F84B97"/>
    <w:rsid w:val="00F850BA"/>
    <w:rsid w:val="00F8571C"/>
    <w:rsid w:val="00F85BA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98A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97D39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78B"/>
    <w:rsid w:val="00FA3D8C"/>
    <w:rsid w:val="00FA3E13"/>
    <w:rsid w:val="00FA3E71"/>
    <w:rsid w:val="00FA3FAB"/>
    <w:rsid w:val="00FA3FD2"/>
    <w:rsid w:val="00FA4503"/>
    <w:rsid w:val="00FA4677"/>
    <w:rsid w:val="00FA4BDE"/>
    <w:rsid w:val="00FA4F1F"/>
    <w:rsid w:val="00FA4FFD"/>
    <w:rsid w:val="00FA5733"/>
    <w:rsid w:val="00FA5898"/>
    <w:rsid w:val="00FA5B4C"/>
    <w:rsid w:val="00FA601D"/>
    <w:rsid w:val="00FA6528"/>
    <w:rsid w:val="00FA674F"/>
    <w:rsid w:val="00FA6821"/>
    <w:rsid w:val="00FA70C3"/>
    <w:rsid w:val="00FA7B43"/>
    <w:rsid w:val="00FB0381"/>
    <w:rsid w:val="00FB0860"/>
    <w:rsid w:val="00FB0BD8"/>
    <w:rsid w:val="00FB0F32"/>
    <w:rsid w:val="00FB0F77"/>
    <w:rsid w:val="00FB1E7E"/>
    <w:rsid w:val="00FB202B"/>
    <w:rsid w:val="00FB270A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79B"/>
    <w:rsid w:val="00FB6A97"/>
    <w:rsid w:val="00FB6D83"/>
    <w:rsid w:val="00FB7341"/>
    <w:rsid w:val="00FB7ED1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34E2"/>
    <w:rsid w:val="00FC3544"/>
    <w:rsid w:val="00FC385E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DC3"/>
    <w:rsid w:val="00FF1801"/>
    <w:rsid w:val="00FF1E08"/>
    <w:rsid w:val="00FF1F49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90"/>
    <w:rsid w:val="00FF4FA5"/>
    <w:rsid w:val="00FF5371"/>
    <w:rsid w:val="00FF5E4D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8B1E0-CEEA-498E-9948-CAB2137A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333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2018-05-14T08:56:00Z</cp:lastPrinted>
  <dcterms:created xsi:type="dcterms:W3CDTF">2018-05-14T10:41:00Z</dcterms:created>
  <dcterms:modified xsi:type="dcterms:W3CDTF">2018-05-14T10:44:00Z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