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F38E5" w14:textId="77777777" w:rsidR="00DB308D" w:rsidRDefault="00DB308D" w:rsidP="004C2111">
      <w:pPr>
        <w:pStyle w:val="Reference"/>
      </w:pPr>
      <w:bookmarkStart w:id="1" w:name="_GoBack"/>
      <w:bookmarkEnd w:id="1"/>
    </w:p>
    <w:p w14:paraId="6FD690BD" w14:textId="77777777" w:rsidR="00DD1E47" w:rsidRDefault="00DD1E47" w:rsidP="006771E8">
      <w:pPr>
        <w:pStyle w:val="BodyText"/>
      </w:pPr>
    </w:p>
    <w:p w14:paraId="157BA3E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34C0839" w14:textId="77777777" w:rsidR="00D15EA5" w:rsidRDefault="00D15EA5" w:rsidP="00D15EA5">
      <w:pPr>
        <w:pStyle w:val="BodyText"/>
      </w:pPr>
    </w:p>
    <w:p w14:paraId="56E43FBB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0D6DDEA6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4B03477E" w14:textId="77777777" w:rsidR="00734D83" w:rsidRPr="003F16DE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57DA87A9" w14:textId="6E3C5EFF" w:rsidR="00AD3B26" w:rsidRPr="003D69ED" w:rsidRDefault="00AD3B26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3D69E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ED38D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734D83"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ผู้ถือหุ้นบริษัท </w:t>
      </w:r>
      <w:r w:rsidR="00366927"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ไดเมท (สยาม) จำกัด (มหาชน)</w:t>
      </w:r>
    </w:p>
    <w:p w14:paraId="759344E5" w14:textId="77777777" w:rsidR="00AD3B26" w:rsidRPr="003D69ED" w:rsidRDefault="00734D83" w:rsidP="009565A4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DC6F19D" w14:textId="529BF2C1" w:rsidR="003F16DE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 ณ 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="00622FCA" w:rsidRPr="003D69ED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="00622FC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="00AF1160" w:rsidRPr="003D69ED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</w:t>
      </w:r>
      <w:r w:rsidRPr="00790A0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ประกอบงบการเงินแบบย่อ</w:t>
      </w:r>
      <w:r w:rsidR="000F33BC" w:rsidRPr="00790A0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 ไดเมท (สยาม) จำกัด (มหาชน) และบริษัทย่อย</w:t>
      </w:r>
      <w:r w:rsidRPr="00790A0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และได้สอบทานงบแสดง</w:t>
      </w:r>
      <w:r w:rsidRPr="003D69ED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ฐานะการเงิน ณ 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>งบ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กำไรขาดทุนและกำไรขาดทุนเบ็ดเสร็จอื่น</w:t>
      </w:r>
      <w:r w:rsidR="00A85099" w:rsidRPr="003D69ED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="00A85099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>เก้า</w:t>
      </w:r>
      <w:r w:rsidR="009F4CDE" w:rsidRPr="003D69ED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สุดวันที่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และหมายเหตุประกอบงบการเงินแบบย่อเฉพาะ</w:t>
      </w:r>
      <w:r w:rsidR="000F33BC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790A0D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0F33BC" w:rsidRPr="003D69ED">
        <w:rPr>
          <w:rFonts w:ascii="Browallia New" w:hAnsi="Browallia New" w:cs="Browallia New"/>
          <w:sz w:val="28"/>
          <w:szCs w:val="28"/>
          <w:cs/>
          <w:lang w:bidi="th-TH"/>
        </w:rPr>
        <w:t>ไดเมท (สยาม) จำกัด (มหาชน)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</w:t>
      </w:r>
      <w:r w:rsidR="00790A0D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="00C448B8" w:rsidRPr="003D69ED">
        <w:rPr>
          <w:rFonts w:ascii="Browallia New" w:hAnsi="Browallia New" w:cs="Browallia New"/>
          <w:spacing w:val="-6"/>
          <w:sz w:val="28"/>
          <w:szCs w:val="28"/>
          <w:lang w:bidi="th-TH"/>
        </w:rPr>
        <w:t>34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 </w:t>
      </w:r>
      <w:r w:rsidR="000F33BC"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รายงานทางการเงิน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ระหว่างกาล</w:t>
      </w:r>
      <w:r w:rsidR="00790A0D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           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ส่วนข้าพเจ้าเป็นผู้รับผิดชอบ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</w:t>
      </w:r>
      <w:r w:rsidR="00790A0D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ผลการสอบทานของข้าพเจ้า</w:t>
      </w:r>
    </w:p>
    <w:p w14:paraId="442FE795" w14:textId="77777777" w:rsidR="003F16DE" w:rsidRPr="003D69ED" w:rsidRDefault="003F16D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D406E8" w14:textId="77777777" w:rsidR="003F16DE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6D19F2EE" w14:textId="77777777" w:rsidR="003F16DE" w:rsidRPr="003D69ED" w:rsidRDefault="003F16D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899005" w14:textId="184C4C64" w:rsidR="00CD4D4E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</w:t>
      </w:r>
      <w:r w:rsidR="005E3C46">
        <w:rPr>
          <w:rFonts w:ascii="Browallia New" w:hAnsi="Browallia New" w:cs="Browallia New" w:hint="cs"/>
          <w:sz w:val="28"/>
          <w:szCs w:val="28"/>
          <w:cs/>
          <w:lang w:bidi="th-TH"/>
        </w:rPr>
        <w:t>อาจ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</w:t>
      </w:r>
    </w:p>
    <w:p w14:paraId="1366D787" w14:textId="77777777" w:rsidR="00CD4D4E" w:rsidRPr="003D69ED" w:rsidRDefault="00CD4D4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6702FF" w14:textId="77777777" w:rsidR="00CD4D4E" w:rsidRPr="003D69ED" w:rsidRDefault="00CD4D4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EAF03D" w14:textId="7D04A3D7" w:rsidR="009565A4" w:rsidRDefault="009565A4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0E6E1C" w14:textId="62A2FD83" w:rsidR="00790A0D" w:rsidRDefault="00790A0D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E48686" w14:textId="570986CA" w:rsidR="00790A0D" w:rsidRDefault="00790A0D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84D17F" w14:textId="77777777" w:rsidR="00790A0D" w:rsidRPr="003D69ED" w:rsidRDefault="00790A0D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B4C438" w14:textId="77777777" w:rsidR="00330AA1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DD863F2" w14:textId="77777777" w:rsidR="00330AA1" w:rsidRPr="003D69ED" w:rsidRDefault="00330AA1" w:rsidP="009565A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17F1F51" w14:textId="6B1E48C1" w:rsidR="00734D83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3D69ED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="00C448B8" w:rsidRPr="003D69ED">
        <w:rPr>
          <w:rFonts w:ascii="Browallia New" w:hAnsi="Browallia New" w:cs="Browallia New"/>
          <w:spacing w:val="4"/>
          <w:sz w:val="28"/>
          <w:szCs w:val="28"/>
          <w:lang w:bidi="th-TH"/>
        </w:rPr>
        <w:t>34</w:t>
      </w:r>
      <w:r w:rsidRPr="003D69ED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เรื่อง </w:t>
      </w:r>
      <w:r w:rsidR="00C3220E" w:rsidRPr="003D69ED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รายงานทางการเงิน</w:t>
      </w:r>
      <w:r w:rsidRPr="003D69ED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ระหว่างกาล ในสาระสำคัญ</w:t>
      </w:r>
      <w:r w:rsidR="00734D83" w:rsidRPr="003D69ED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</w:p>
    <w:p w14:paraId="14E14F8E" w14:textId="77777777" w:rsidR="00734D83" w:rsidRPr="003D69ED" w:rsidRDefault="00734D83" w:rsidP="009565A4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22B5A7FF" w14:textId="77777777" w:rsidR="004C77BF" w:rsidRPr="003D69ED" w:rsidRDefault="004C77BF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FA97F6" w14:textId="75419D9A" w:rsidR="004C77BF" w:rsidRDefault="004C77BF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48216A" w14:textId="77777777" w:rsidR="00B10576" w:rsidRPr="003D69ED" w:rsidRDefault="00B10576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A4864C" w14:textId="7777777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1FC0C17E" w14:textId="7777777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0CBB4E0" w14:textId="4CEFB483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1E6B9E5" w14:textId="7777777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76A91F6" w14:textId="77777777" w:rsidR="00763B3F" w:rsidRPr="003D69ED" w:rsidRDefault="00763B3F" w:rsidP="00763B3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D69E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6B76777B" w14:textId="7CAA956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AD29C1A" w14:textId="77CB227D" w:rsidR="00D15EA5" w:rsidRPr="003D69ED" w:rsidRDefault="00680C56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A5C87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66927" w:rsidRPr="00E2286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A406A" w:rsidRPr="00E2286F">
        <w:rPr>
          <w:rFonts w:ascii="Browallia New" w:hAnsi="Browallia New" w:cs="Browallia New"/>
          <w:sz w:val="28"/>
          <w:szCs w:val="28"/>
          <w:cs/>
          <w:lang w:bidi="th-TH"/>
        </w:rPr>
        <w:t>พฤษภาคม</w:t>
      </w:r>
      <w:r w:rsidR="00366927" w:rsidRPr="00E2286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48B8" w:rsidRPr="00E2286F">
        <w:rPr>
          <w:rFonts w:ascii="Browallia New" w:hAnsi="Browallia New" w:cs="Browallia New"/>
          <w:sz w:val="28"/>
          <w:szCs w:val="28"/>
          <w:lang w:bidi="th-TH"/>
        </w:rPr>
        <w:t>2561</w:t>
      </w:r>
    </w:p>
    <w:sectPr w:rsidR="00D15EA5" w:rsidRPr="003D69E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8AEF0" w14:textId="77777777" w:rsidR="00C416B1" w:rsidRDefault="00C416B1">
      <w:r>
        <w:separator/>
      </w:r>
    </w:p>
  </w:endnote>
  <w:endnote w:type="continuationSeparator" w:id="0">
    <w:p w14:paraId="1F2C9AEF" w14:textId="77777777" w:rsidR="00C416B1" w:rsidRDefault="00C4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9FDA4" w14:textId="77777777" w:rsidR="00C416B1" w:rsidRDefault="00C416B1">
      <w:bookmarkStart w:id="0" w:name="_Hlk482348182"/>
      <w:bookmarkEnd w:id="0"/>
      <w:r>
        <w:separator/>
      </w:r>
    </w:p>
  </w:footnote>
  <w:footnote w:type="continuationSeparator" w:id="0">
    <w:p w14:paraId="01E82717" w14:textId="77777777" w:rsidR="00C416B1" w:rsidRDefault="00C41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9017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C3E1E" w14:textId="46565AD2" w:rsidR="00B63D0E" w:rsidRDefault="00B63D0E" w:rsidP="00D96128">
    <w:pPr>
      <w:pStyle w:val="Header"/>
      <w:jc w:val="right"/>
    </w:pPr>
  </w:p>
  <w:p w14:paraId="44C7D9A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858B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62112E3" w14:textId="70F6CF3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C3220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  <w:r w:rsidR="005C396A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6DDE9290" w14:textId="77777777" w:rsidR="00D460E7" w:rsidRDefault="00D460E7" w:rsidP="00D15EA5">
    <w:pPr>
      <w:pStyle w:val="Header"/>
    </w:pPr>
    <w:bookmarkStart w:id="2" w:name="Footer3_tbl"/>
    <w:bookmarkEnd w:id="2"/>
  </w:p>
  <w:p w14:paraId="0EA98125" w14:textId="5F39520B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54BC4"/>
    <w:rsid w:val="000571F9"/>
    <w:rsid w:val="000723F7"/>
    <w:rsid w:val="00074485"/>
    <w:rsid w:val="000828F1"/>
    <w:rsid w:val="00082F59"/>
    <w:rsid w:val="00094333"/>
    <w:rsid w:val="00097FAB"/>
    <w:rsid w:val="000B65E3"/>
    <w:rsid w:val="000B7090"/>
    <w:rsid w:val="000E52CE"/>
    <w:rsid w:val="000F33BC"/>
    <w:rsid w:val="000F3AAB"/>
    <w:rsid w:val="000F6E25"/>
    <w:rsid w:val="001011DF"/>
    <w:rsid w:val="00112B69"/>
    <w:rsid w:val="001316D3"/>
    <w:rsid w:val="00134B1D"/>
    <w:rsid w:val="001554CD"/>
    <w:rsid w:val="00155A91"/>
    <w:rsid w:val="001613E2"/>
    <w:rsid w:val="0016459D"/>
    <w:rsid w:val="00167017"/>
    <w:rsid w:val="0017086A"/>
    <w:rsid w:val="0019210D"/>
    <w:rsid w:val="001A3BFB"/>
    <w:rsid w:val="001A3C20"/>
    <w:rsid w:val="001A406A"/>
    <w:rsid w:val="001B198C"/>
    <w:rsid w:val="001B7388"/>
    <w:rsid w:val="001D2302"/>
    <w:rsid w:val="001D7BB3"/>
    <w:rsid w:val="001E12A6"/>
    <w:rsid w:val="001E498F"/>
    <w:rsid w:val="00207266"/>
    <w:rsid w:val="0022518C"/>
    <w:rsid w:val="00237A7E"/>
    <w:rsid w:val="00241F16"/>
    <w:rsid w:val="00244797"/>
    <w:rsid w:val="0024796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697C"/>
    <w:rsid w:val="00330AA1"/>
    <w:rsid w:val="00335E5B"/>
    <w:rsid w:val="00354F5D"/>
    <w:rsid w:val="00365ECE"/>
    <w:rsid w:val="00366927"/>
    <w:rsid w:val="003744DA"/>
    <w:rsid w:val="00384904"/>
    <w:rsid w:val="003936F6"/>
    <w:rsid w:val="003B3247"/>
    <w:rsid w:val="003B4CCD"/>
    <w:rsid w:val="003B4DED"/>
    <w:rsid w:val="003C12C5"/>
    <w:rsid w:val="003C27EF"/>
    <w:rsid w:val="003C32E9"/>
    <w:rsid w:val="003C3898"/>
    <w:rsid w:val="003D2605"/>
    <w:rsid w:val="003D64D6"/>
    <w:rsid w:val="003D69ED"/>
    <w:rsid w:val="003D73EC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2186A"/>
    <w:rsid w:val="005321DA"/>
    <w:rsid w:val="00543C66"/>
    <w:rsid w:val="00547541"/>
    <w:rsid w:val="00551365"/>
    <w:rsid w:val="005627FF"/>
    <w:rsid w:val="00577D61"/>
    <w:rsid w:val="005822AC"/>
    <w:rsid w:val="005B405A"/>
    <w:rsid w:val="005C2CCB"/>
    <w:rsid w:val="005C396A"/>
    <w:rsid w:val="005C6479"/>
    <w:rsid w:val="005C69FD"/>
    <w:rsid w:val="005D7025"/>
    <w:rsid w:val="005E2D67"/>
    <w:rsid w:val="005E3C46"/>
    <w:rsid w:val="005E5578"/>
    <w:rsid w:val="005F4D62"/>
    <w:rsid w:val="00610ED7"/>
    <w:rsid w:val="00620CE3"/>
    <w:rsid w:val="00621086"/>
    <w:rsid w:val="00622FCA"/>
    <w:rsid w:val="006365A1"/>
    <w:rsid w:val="00636AA2"/>
    <w:rsid w:val="00666764"/>
    <w:rsid w:val="0066694B"/>
    <w:rsid w:val="00667DB6"/>
    <w:rsid w:val="006771E8"/>
    <w:rsid w:val="00677C01"/>
    <w:rsid w:val="00680C56"/>
    <w:rsid w:val="00683CC7"/>
    <w:rsid w:val="00685640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63B3F"/>
    <w:rsid w:val="00771B85"/>
    <w:rsid w:val="00775DA6"/>
    <w:rsid w:val="0078170A"/>
    <w:rsid w:val="00790956"/>
    <w:rsid w:val="00790A0D"/>
    <w:rsid w:val="0079502D"/>
    <w:rsid w:val="007A0755"/>
    <w:rsid w:val="007A31D9"/>
    <w:rsid w:val="007A74F9"/>
    <w:rsid w:val="007D41A1"/>
    <w:rsid w:val="007F36DC"/>
    <w:rsid w:val="008033D0"/>
    <w:rsid w:val="00803FB6"/>
    <w:rsid w:val="0080598B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304D"/>
    <w:rsid w:val="009565A4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D223B"/>
    <w:rsid w:val="009D39FD"/>
    <w:rsid w:val="009E278C"/>
    <w:rsid w:val="009F4CDE"/>
    <w:rsid w:val="009F6EDC"/>
    <w:rsid w:val="00A035CE"/>
    <w:rsid w:val="00A0537F"/>
    <w:rsid w:val="00A0602E"/>
    <w:rsid w:val="00A06C1F"/>
    <w:rsid w:val="00A07FFA"/>
    <w:rsid w:val="00A11FB4"/>
    <w:rsid w:val="00A13693"/>
    <w:rsid w:val="00A1550B"/>
    <w:rsid w:val="00A21A6D"/>
    <w:rsid w:val="00A35782"/>
    <w:rsid w:val="00A362F9"/>
    <w:rsid w:val="00A43EE6"/>
    <w:rsid w:val="00A60F49"/>
    <w:rsid w:val="00A61E15"/>
    <w:rsid w:val="00A66F91"/>
    <w:rsid w:val="00A70229"/>
    <w:rsid w:val="00A85099"/>
    <w:rsid w:val="00A918D1"/>
    <w:rsid w:val="00A91FBF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1160"/>
    <w:rsid w:val="00AF7092"/>
    <w:rsid w:val="00B10576"/>
    <w:rsid w:val="00B1324D"/>
    <w:rsid w:val="00B135F9"/>
    <w:rsid w:val="00B157E2"/>
    <w:rsid w:val="00B231DC"/>
    <w:rsid w:val="00B24A45"/>
    <w:rsid w:val="00B25B92"/>
    <w:rsid w:val="00B26948"/>
    <w:rsid w:val="00B34D51"/>
    <w:rsid w:val="00B36A0E"/>
    <w:rsid w:val="00B36BA1"/>
    <w:rsid w:val="00B40D67"/>
    <w:rsid w:val="00B43C45"/>
    <w:rsid w:val="00B5432D"/>
    <w:rsid w:val="00B55EE8"/>
    <w:rsid w:val="00B56E6C"/>
    <w:rsid w:val="00B63D0E"/>
    <w:rsid w:val="00B83039"/>
    <w:rsid w:val="00B92C68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220E"/>
    <w:rsid w:val="00C35B1A"/>
    <w:rsid w:val="00C416B1"/>
    <w:rsid w:val="00C41C7D"/>
    <w:rsid w:val="00C42754"/>
    <w:rsid w:val="00C448B8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4CFE"/>
    <w:rsid w:val="00D15EA5"/>
    <w:rsid w:val="00D2100B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5C87"/>
    <w:rsid w:val="00DB308D"/>
    <w:rsid w:val="00DB3CF5"/>
    <w:rsid w:val="00DB5F40"/>
    <w:rsid w:val="00DC0830"/>
    <w:rsid w:val="00DD1E47"/>
    <w:rsid w:val="00DD61A9"/>
    <w:rsid w:val="00DD6EF1"/>
    <w:rsid w:val="00DE4958"/>
    <w:rsid w:val="00E04361"/>
    <w:rsid w:val="00E064FD"/>
    <w:rsid w:val="00E1053A"/>
    <w:rsid w:val="00E2286F"/>
    <w:rsid w:val="00E26AF3"/>
    <w:rsid w:val="00E276E0"/>
    <w:rsid w:val="00E314EA"/>
    <w:rsid w:val="00E33FDA"/>
    <w:rsid w:val="00E406D5"/>
    <w:rsid w:val="00E56701"/>
    <w:rsid w:val="00E62754"/>
    <w:rsid w:val="00E64D2D"/>
    <w:rsid w:val="00E762DE"/>
    <w:rsid w:val="00E86B53"/>
    <w:rsid w:val="00E9110B"/>
    <w:rsid w:val="00EA2B6F"/>
    <w:rsid w:val="00EB3478"/>
    <w:rsid w:val="00EB4B39"/>
    <w:rsid w:val="00EB6FE3"/>
    <w:rsid w:val="00ED38DE"/>
    <w:rsid w:val="00EE0F65"/>
    <w:rsid w:val="00F1490D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1304"/>
    <w:rsid w:val="00FC4397"/>
    <w:rsid w:val="00FC5E2E"/>
    <w:rsid w:val="00FD05AD"/>
    <w:rsid w:val="00FD0666"/>
    <w:rsid w:val="00FD7295"/>
    <w:rsid w:val="00FE076D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C9BBB0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4" ma:contentTypeDescription="Create a new document." ma:contentTypeScope="" ma:versionID="3e100033e4d4c6e01eba9b1c31c5d472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021a35181edd7085b6609d9af7e2d91f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3F3C3-EECF-41CC-8CBD-1181E32E28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04AD3-3A92-4DC0-A0BC-7100CC09A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8AD65-2294-4781-8116-B95089F03F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0F01CA-EE01-4F37-B2DE-BD117FF9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2018-05-11T11:40:00Z</cp:lastPrinted>
  <dcterms:created xsi:type="dcterms:W3CDTF">2018-05-14T11:00:00Z</dcterms:created>
  <dcterms:modified xsi:type="dcterms:W3CDTF">2018-05-14T11:00:00Z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