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  <w:bookmarkStart w:id="1" w:name="_GoBack"/>
      <w:bookmarkEnd w:id="1"/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79735172" w14:textId="62D8DDE6" w:rsidR="00AD3B26" w:rsidRPr="00D65332" w:rsidRDefault="00AD3B26" w:rsidP="00AD3B26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893AE9" w:rsidRPr="00893AE9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</w:t>
      </w:r>
      <w:r w:rsidR="008541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4699A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เจนเนอรัล</w:t>
      </w:r>
      <w:r w:rsidR="00E4699A" w:rsidRPr="00E4699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E4699A" w:rsidRPr="00E4699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เอนจิเนียริ่ง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2624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2624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227C9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7C0E66B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 w:rsidR="00EF190C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EF190C">
        <w:rPr>
          <w:rFonts w:ascii="Browallia New" w:hAnsi="Browallia New" w:cs="Browallia New"/>
          <w:sz w:val="28"/>
          <w:szCs w:val="28"/>
          <w:lang w:val="en-US" w:bidi="th-TH"/>
        </w:rPr>
        <w:t>61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</w:t>
      </w:r>
      <w:r w:rsidRPr="0014262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สำหรับงวด</w:t>
      </w:r>
      <w:r w:rsidR="00EF190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สาม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7723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7723A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407B0D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7723A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4699A" w:rsidRPr="007723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E4699A" w:rsidRPr="007723A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C5CE8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E4699A" w:rsidRPr="007723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เดือนสิ้นสุดวันที่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bidi="th-TH"/>
        </w:rPr>
        <w:t>31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7723A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4699A" w:rsidRPr="007723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เจนเนอรัล</w:t>
      </w:r>
      <w:r w:rsidR="00E4699A" w:rsidRPr="007723A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E4699A" w:rsidRPr="007723A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เอนจิเนียริ่ง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7723A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7723A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7723A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7723A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7723A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7723A6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041887F2" w14:textId="77777777" w:rsidR="00CD4D4E" w:rsidRPr="00D65332" w:rsidRDefault="00CD4D4E" w:rsidP="00227C9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227C9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569495FD" w:rsidR="00CD4D4E" w:rsidRPr="00F01358" w:rsidRDefault="00142624" w:rsidP="00227C9A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2C5CE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407B0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6BA84484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15967DA" w14:textId="529458A8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3EF09C74" w14:textId="77777777" w:rsidR="0056016F" w:rsidRDefault="0056016F" w:rsidP="00227C9A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61CEA35C" w14:textId="77777777" w:rsidR="0056016F" w:rsidRDefault="0056016F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31C682" w14:textId="77777777" w:rsidR="0056016F" w:rsidRDefault="0056016F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E0A02AA" w14:textId="77777777" w:rsidR="0056016F" w:rsidRDefault="0056016F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73D61AF" w14:textId="77777777" w:rsidR="0056016F" w:rsidRDefault="0056016F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F1DF40" w14:textId="61153FCC" w:rsidR="00CD4D4E" w:rsidRPr="00C85669" w:rsidRDefault="00CD4D4E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D65332" w:rsidRDefault="00CD4D4E" w:rsidP="00227C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1B016E" w14:textId="3A3A1B24" w:rsidR="00142624" w:rsidRPr="00487E39" w:rsidRDefault="009A73BE" w:rsidP="00227C9A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>34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E923F5F" w14:textId="2C517F3B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B95F694" w14:textId="7777777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B383289" w:rsidR="00142624" w:rsidRPr="00142624" w:rsidRDefault="00E4699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นางสาวศันสนีย์ พูลสวัสดิ์</w:t>
      </w:r>
    </w:p>
    <w:p w14:paraId="0E0FD2DC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0E99DEDC" w:rsidR="00142624" w:rsidRPr="00E4699A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="00E4699A">
        <w:rPr>
          <w:rFonts w:ascii="Browallia New" w:hAnsi="Browallia New" w:cs="Browallia New"/>
          <w:sz w:val="28"/>
          <w:szCs w:val="28"/>
          <w:lang w:val="en-US" w:bidi="th-TH"/>
        </w:rPr>
        <w:t xml:space="preserve"> 6977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54D84872" w:rsidR="00CD4D4E" w:rsidRPr="00E4699A" w:rsidRDefault="00E4699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CF04BA">
        <w:rPr>
          <w:rFonts w:ascii="Browallia New" w:hAnsi="Browallia New" w:cs="Browallia New"/>
          <w:sz w:val="28"/>
          <w:szCs w:val="28"/>
          <w:lang w:bidi="th-TH"/>
        </w:rPr>
        <w:t>1</w:t>
      </w:r>
      <w:r w:rsidR="00505039" w:rsidRPr="00CF04BA">
        <w:rPr>
          <w:rFonts w:ascii="Browallia New" w:hAnsi="Browallia New" w:cs="Browallia New" w:hint="cs"/>
          <w:sz w:val="28"/>
          <w:szCs w:val="28"/>
          <w:cs/>
          <w:lang w:bidi="th-TH"/>
        </w:rPr>
        <w:t>5</w:t>
      </w:r>
      <w:r w:rsidRPr="00CF04B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F04B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พฤษภาคม </w:t>
      </w:r>
      <w:r w:rsidRPr="00CF04BA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9FECA" w14:textId="77777777" w:rsidR="001F0B77" w:rsidRDefault="001F0B77">
      <w:r>
        <w:separator/>
      </w:r>
    </w:p>
  </w:endnote>
  <w:endnote w:type="continuationSeparator" w:id="0">
    <w:p w14:paraId="057D50BF" w14:textId="77777777" w:rsidR="001F0B77" w:rsidRDefault="001F0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3831E" w14:textId="77777777" w:rsidR="001F0B77" w:rsidRDefault="001F0B77">
      <w:bookmarkStart w:id="0" w:name="_Hlk482348182"/>
      <w:bookmarkEnd w:id="0"/>
      <w:r>
        <w:separator/>
      </w:r>
    </w:p>
  </w:footnote>
  <w:footnote w:type="continuationSeparator" w:id="0">
    <w:p w14:paraId="5844D82E" w14:textId="77777777" w:rsidR="001F0B77" w:rsidRDefault="001F0B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235C4F24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C2FCCB1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40CC78FE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31E1"/>
    <w:rsid w:val="00067A2B"/>
    <w:rsid w:val="000723F7"/>
    <w:rsid w:val="00074485"/>
    <w:rsid w:val="000828F1"/>
    <w:rsid w:val="00082F59"/>
    <w:rsid w:val="000875D8"/>
    <w:rsid w:val="00094333"/>
    <w:rsid w:val="00097FAB"/>
    <w:rsid w:val="000B240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43B21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E12A6"/>
    <w:rsid w:val="001E498F"/>
    <w:rsid w:val="001F0B77"/>
    <w:rsid w:val="0022518C"/>
    <w:rsid w:val="00227C9A"/>
    <w:rsid w:val="00237A7E"/>
    <w:rsid w:val="00241F16"/>
    <w:rsid w:val="00247969"/>
    <w:rsid w:val="0026182A"/>
    <w:rsid w:val="00262131"/>
    <w:rsid w:val="00277EBE"/>
    <w:rsid w:val="002838FB"/>
    <w:rsid w:val="00285249"/>
    <w:rsid w:val="002A252E"/>
    <w:rsid w:val="002B0BF8"/>
    <w:rsid w:val="002B5A4A"/>
    <w:rsid w:val="002C5CE8"/>
    <w:rsid w:val="002C623D"/>
    <w:rsid w:val="002D5A0F"/>
    <w:rsid w:val="002D6E25"/>
    <w:rsid w:val="002E02F4"/>
    <w:rsid w:val="002E7F1E"/>
    <w:rsid w:val="002F2DEB"/>
    <w:rsid w:val="002F3903"/>
    <w:rsid w:val="002F4A52"/>
    <w:rsid w:val="002F7AE9"/>
    <w:rsid w:val="002F7D90"/>
    <w:rsid w:val="0030026A"/>
    <w:rsid w:val="00305173"/>
    <w:rsid w:val="00321A76"/>
    <w:rsid w:val="003304A5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07B0D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5039"/>
    <w:rsid w:val="005070FA"/>
    <w:rsid w:val="0052186A"/>
    <w:rsid w:val="005321DA"/>
    <w:rsid w:val="00547541"/>
    <w:rsid w:val="00551365"/>
    <w:rsid w:val="0056016F"/>
    <w:rsid w:val="005627FF"/>
    <w:rsid w:val="00577D61"/>
    <w:rsid w:val="005822AC"/>
    <w:rsid w:val="00591F0D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65A1"/>
    <w:rsid w:val="00636AA2"/>
    <w:rsid w:val="00653B85"/>
    <w:rsid w:val="00666764"/>
    <w:rsid w:val="0066694B"/>
    <w:rsid w:val="00667DB6"/>
    <w:rsid w:val="006771E8"/>
    <w:rsid w:val="00677C01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23A6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261C"/>
    <w:rsid w:val="008534AA"/>
    <w:rsid w:val="008541C2"/>
    <w:rsid w:val="008719C2"/>
    <w:rsid w:val="00884701"/>
    <w:rsid w:val="00884FF7"/>
    <w:rsid w:val="00893AE9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E0C8A"/>
    <w:rsid w:val="00BE334D"/>
    <w:rsid w:val="00BE4988"/>
    <w:rsid w:val="00BF1C24"/>
    <w:rsid w:val="00BF5E73"/>
    <w:rsid w:val="00C06939"/>
    <w:rsid w:val="00C075BE"/>
    <w:rsid w:val="00C173BF"/>
    <w:rsid w:val="00C21E3B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04BA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A6B0F"/>
    <w:rsid w:val="00DB308D"/>
    <w:rsid w:val="00DB5F40"/>
    <w:rsid w:val="00DD1E47"/>
    <w:rsid w:val="00DD61A9"/>
    <w:rsid w:val="00DD6EF1"/>
    <w:rsid w:val="00DE4958"/>
    <w:rsid w:val="00E04361"/>
    <w:rsid w:val="00E064FD"/>
    <w:rsid w:val="00E1053A"/>
    <w:rsid w:val="00E13654"/>
    <w:rsid w:val="00E21DF8"/>
    <w:rsid w:val="00E26AF3"/>
    <w:rsid w:val="00E276E0"/>
    <w:rsid w:val="00E314EA"/>
    <w:rsid w:val="00E33FDA"/>
    <w:rsid w:val="00E406D5"/>
    <w:rsid w:val="00E4699A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F65"/>
    <w:rsid w:val="00EE44DA"/>
    <w:rsid w:val="00EE59BD"/>
    <w:rsid w:val="00EF190C"/>
    <w:rsid w:val="00F01358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76325094451D40BF7DE884A7ED5574" ma:contentTypeVersion="2" ma:contentTypeDescription="Create a new document." ma:contentTypeScope="" ma:versionID="35b986017389181e3208be5d2e26b54d">
  <xsd:schema xmlns:xsd="http://www.w3.org/2001/XMLSchema" xmlns:xs="http://www.w3.org/2001/XMLSchema" xmlns:p="http://schemas.microsoft.com/office/2006/metadata/properties" xmlns:ns2="8b8e6b98-2366-44e3-bdf5-9048ff7dbb44" targetNamespace="http://schemas.microsoft.com/office/2006/metadata/properties" ma:root="true" ma:fieldsID="a2e4f5e52350550e748609da20251285" ns2:_="">
    <xsd:import namespace="8b8e6b98-2366-44e3-bdf5-9048ff7db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e6b98-2366-44e3-bdf5-9048ff7dbb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C911C-7E21-4DD3-A0BB-053CFD372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e6b98-2366-44e3-bdf5-9048ff7db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5D3B3C-70C5-4F4F-B546-E2DFB484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3</cp:revision>
  <cp:lastPrinted>2017-11-14T11:56:00Z</cp:lastPrinted>
  <dcterms:created xsi:type="dcterms:W3CDTF">2018-05-15T05:55:00Z</dcterms:created>
  <dcterms:modified xsi:type="dcterms:W3CDTF">2018-05-15T05:55:00Z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0x010100D076325094451D40BF7DE884A7ED5574</vt:lpwstr>
  </property>
</Properties>
</file>