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454C" w14:textId="77777777" w:rsidR="00371706" w:rsidRPr="008F2A3E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บริษัท เจนเนอร</w:t>
      </w:r>
      <w:proofErr w:type="spellStart"/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ัล</w:t>
      </w:r>
      <w:proofErr w:type="spellEnd"/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 เอนจิ</w:t>
      </w:r>
      <w:proofErr w:type="spellStart"/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เนียริ่ง</w:t>
      </w:r>
      <w:proofErr w:type="spellEnd"/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76F84741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FA679A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แบบย่อ</w:t>
      </w:r>
    </w:p>
    <w:p w14:paraId="2DD26FDE" w14:textId="77777777" w:rsidR="00234D67" w:rsidRPr="008F2A3E" w:rsidRDefault="00237B9B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สำหรับงวดสามเดือนสิ้นสุด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2561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1A56CF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</w:p>
    <w:p w14:paraId="7681481E" w14:textId="77777777" w:rsidR="00234D67" w:rsidRPr="008F2A3E" w:rsidRDefault="00234D67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ลักษณะการดำเนินธุรกิจ</w:t>
      </w:r>
    </w:p>
    <w:p w14:paraId="58B8B017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04852AC" w14:textId="77777777" w:rsidR="00234D67" w:rsidRPr="008F2A3E" w:rsidRDefault="00D123D7" w:rsidP="00234D67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 เจนเนอร</w:t>
      </w:r>
      <w:proofErr w:type="spellStart"/>
      <w:r w:rsidRPr="008F2A3E">
        <w:rPr>
          <w:rFonts w:ascii="Browallia New" w:hAnsi="Browallia New" w:cs="Browallia New"/>
          <w:sz w:val="28"/>
          <w:szCs w:val="28"/>
          <w:cs/>
        </w:rPr>
        <w:t>ัล</w:t>
      </w:r>
      <w:proofErr w:type="spellEnd"/>
      <w:r w:rsidRPr="008F2A3E">
        <w:rPr>
          <w:rFonts w:ascii="Browallia New" w:hAnsi="Browallia New" w:cs="Browallia New"/>
          <w:sz w:val="28"/>
          <w:szCs w:val="28"/>
          <w:cs/>
        </w:rPr>
        <w:t xml:space="preserve"> เอนจิ</w:t>
      </w:r>
      <w:proofErr w:type="spellStart"/>
      <w:r w:rsidRPr="008F2A3E">
        <w:rPr>
          <w:rFonts w:ascii="Browallia New" w:hAnsi="Browallia New" w:cs="Browallia New"/>
          <w:sz w:val="28"/>
          <w:szCs w:val="28"/>
          <w:cs/>
        </w:rPr>
        <w:t>เนียริ่ง</w:t>
      </w:r>
      <w:proofErr w:type="spellEnd"/>
      <w:r w:rsidRPr="008F2A3E">
        <w:rPr>
          <w:rFonts w:ascii="Browallia New" w:hAnsi="Browallia New" w:cs="Browallia New"/>
          <w:sz w:val="28"/>
          <w:szCs w:val="28"/>
          <w:cs/>
        </w:rPr>
        <w:t xml:space="preserve"> จำกัด </w:t>
      </w:r>
      <w:r w:rsidRPr="008F2A3E">
        <w:rPr>
          <w:rFonts w:ascii="Browallia New" w:hAnsi="Browallia New" w:cs="Browallia New"/>
          <w:sz w:val="28"/>
          <w:szCs w:val="28"/>
        </w:rPr>
        <w:t>(</w:t>
      </w:r>
      <w:r w:rsidRPr="008F2A3E">
        <w:rPr>
          <w:rFonts w:ascii="Browallia New" w:hAnsi="Browallia New" w:cs="Browallia New"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sz w:val="28"/>
          <w:szCs w:val="28"/>
        </w:rPr>
        <w:t>) (“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/>
          <w:sz w:val="28"/>
          <w:szCs w:val="28"/>
        </w:rPr>
        <w:t xml:space="preserve">”) </w:t>
      </w:r>
      <w:r w:rsidR="00234D67" w:rsidRPr="008F2A3E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ดำเนินธุรกิจหลักเกี่ยวกับการผลิต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234D67" w:rsidRPr="008F2A3E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พื้นและผนังคอนกรีตสำเร็จรูปและให้บริการงานก่อสร้างและติดตั้งผลิตภัณฑ์ดังกล่า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ว โดยบริษัทย่อย</w:t>
      </w:r>
      <w:r w:rsidR="008C1815">
        <w:rPr>
          <w:rFonts w:ascii="Browallia New" w:hAnsi="Browallia New" w:cs="Browallia New" w:hint="cs"/>
          <w:sz w:val="28"/>
          <w:szCs w:val="28"/>
          <w:cs/>
        </w:rPr>
        <w:t>อยู่ระหว่างการลงทุนและ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ยังไม่</w:t>
      </w:r>
      <w:r w:rsidR="008C1815">
        <w:rPr>
          <w:rFonts w:ascii="Browallia New" w:hAnsi="Browallia New" w:cs="Browallia New" w:hint="cs"/>
          <w:sz w:val="28"/>
          <w:szCs w:val="28"/>
          <w:cs/>
        </w:rPr>
        <w:t>มีรายได้จากการ</w:t>
      </w:r>
      <w:r w:rsidR="00234D67" w:rsidRPr="008F2A3E">
        <w:rPr>
          <w:rFonts w:ascii="Browallia New" w:hAnsi="Browallia New" w:cs="Browallia New" w:hint="cs"/>
          <w:sz w:val="28"/>
          <w:szCs w:val="28"/>
          <w:cs/>
        </w:rPr>
        <w:t>ดำเนินธุรกิจ</w:t>
      </w:r>
    </w:p>
    <w:p w14:paraId="3198750A" w14:textId="77777777" w:rsidR="00234D67" w:rsidRPr="008F2A3E" w:rsidRDefault="00234D67" w:rsidP="00234D67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40CED155" w14:textId="77777777" w:rsidR="00234D67" w:rsidRPr="008F2A3E" w:rsidRDefault="009368AB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ข้อมูลทั่วไปและ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8F2A3E" w:rsidRDefault="00234D67" w:rsidP="00234D67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41F438" w14:textId="52C9495E" w:rsidR="001F56AB" w:rsidRPr="008F2A3E" w:rsidRDefault="001F56AB" w:rsidP="0024092F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" w:name="_Hlk482306634"/>
      <w:r w:rsidRPr="008F2A3E">
        <w:rPr>
          <w:rFonts w:ascii="Browallia New" w:hAnsi="Browallia New" w:cs="Browallia New"/>
          <w:sz w:val="28"/>
          <w:szCs w:val="28"/>
          <w:cs/>
        </w:rPr>
        <w:t>บริษัทเป็นนิติบุคคลที่จัดตั้งขึ้นในประเทศไทย หุ้นของบริษัทได้รับการจดทะเบียนซื้อขายในตลาดหลักทรัพย์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แห่งประเทศไทยตั้งแต่ปี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2534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23D7" w:rsidRPr="008F2A3E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ตั้งอยู่ที่ เลขที่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8F2A3E">
        <w:rPr>
          <w:rFonts w:ascii="Browallia New" w:hAnsi="Browallia New" w:cs="Browallia New"/>
          <w:sz w:val="28"/>
          <w:szCs w:val="28"/>
        </w:rPr>
        <w:t>/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จังหวัด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ปทุมธานี </w:t>
      </w:r>
    </w:p>
    <w:bookmarkEnd w:id="1"/>
    <w:p w14:paraId="6042CF39" w14:textId="77777777" w:rsidR="008C718D" w:rsidRPr="008F2A3E" w:rsidRDefault="008C718D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E14B776" w14:textId="485D2ED1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งบการเงินรวมและงบการเงินเฉพาะของบริษัทระหว่างกาล (งบการเงินระหว่างกาล) จัดทำขึ้นสำหรับงวดสามเดือนสิ้นสุดวันที่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และได้นำเสนอในสกุลเงินไทยบาทซึ่งเป็นสกุลเงินที่ใช้ในการดำเนินงานของบริษัทใหญ่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(ปรับปรุง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FA679A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)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เรื่อง</w:t>
      </w:r>
      <w:r w:rsidR="00BF653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การรายงาน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ทางการเงิน</w:t>
      </w:r>
      <w:r w:rsidRPr="008F2A3E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โดยไม่ได้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รวบ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7BCF306F" w14:textId="77777777" w:rsidR="007A783E" w:rsidRPr="008F2A3E" w:rsidRDefault="007A783E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21B38" w14:textId="2E9116F9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585B07C9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7469F0F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งบการเงินระหว่างกาลนี้ได้รับอนุมัติจากคณะกรรมการของบริษัทแล้ว เมื่อวันที่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057F2" w:rsidRPr="008F2A3E">
        <w:rPr>
          <w:rFonts w:ascii="Browallia New" w:hAnsi="Browallia New" w:cs="Browallia New"/>
          <w:sz w:val="28"/>
          <w:szCs w:val="28"/>
          <w:lang w:val="en-GB"/>
        </w:rPr>
        <w:t>1</w:t>
      </w:r>
      <w:r w:rsidR="00756ADE">
        <w:rPr>
          <w:rFonts w:ascii="Browallia New" w:hAnsi="Browallia New" w:cs="Browallia New"/>
          <w:sz w:val="28"/>
          <w:szCs w:val="28"/>
          <w:lang w:val="en-GB"/>
        </w:rPr>
        <w:t>5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2B50D1A6" w14:textId="77777777" w:rsidR="00234D67" w:rsidRPr="008F2A3E" w:rsidRDefault="00234D67" w:rsidP="00234D6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87A6EB" w14:textId="77777777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2D1B6881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F84DC42" w14:textId="77777777" w:rsidR="007F17D8" w:rsidRPr="008F2A3E" w:rsidRDefault="007F17D8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31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8F2A3E">
        <w:rPr>
          <w:rFonts w:ascii="Browallia New" w:hAnsi="Browallia New" w:cs="Browallia New"/>
          <w:sz w:val="28"/>
          <w:szCs w:val="28"/>
        </w:rPr>
        <w:t xml:space="preserve">2560 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บริษัทและบริษัทย่อยได้นำมาตรฐานการรายงานทางการเงินฉบับปรับปรุงใหม่ การตีความมาตรฐาน รวมถึงแนวปฏิบัติทาง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Pr="008F2A3E">
        <w:rPr>
          <w:rFonts w:ascii="Browallia New" w:hAnsi="Browallia New" w:cs="Browallia New"/>
          <w:sz w:val="28"/>
          <w:szCs w:val="28"/>
        </w:rPr>
        <w:t>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8F2A3E">
        <w:rPr>
          <w:rFonts w:ascii="Browallia New" w:hAnsi="Browallia New" w:cs="Browallia New"/>
          <w:sz w:val="28"/>
          <w:szCs w:val="28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8F2A3E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</w:p>
    <w:p w14:paraId="770276B6" w14:textId="62C44343" w:rsidR="00234D67" w:rsidRPr="008F2A3E" w:rsidRDefault="007F17D8" w:rsidP="007F17D8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สภาวิชาชีพบัญชีได้เผยแพร่มาตรฐานการรายงานทางการเงิน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ฉบับที่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15 </w:t>
      </w:r>
      <w:r w:rsidR="00B83535">
        <w:rPr>
          <w:rFonts w:ascii="Browallia New" w:hAnsi="Browallia New" w:cs="Browallia New" w:hint="cs"/>
          <w:sz w:val="28"/>
          <w:szCs w:val="28"/>
          <w:cs/>
        </w:rPr>
        <w:t xml:space="preserve">เรื่อง </w:t>
      </w:r>
      <w:r w:rsidRPr="008F2A3E">
        <w:rPr>
          <w:rFonts w:ascii="Browallia New" w:hAnsi="Browallia New" w:cs="Browallia New"/>
          <w:sz w:val="28"/>
          <w:szCs w:val="28"/>
        </w:rPr>
        <w:t>“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รายได้จากสัญญาที่ทำกับลูกค้า</w:t>
      </w:r>
      <w:r w:rsidRPr="008F2A3E">
        <w:rPr>
          <w:rFonts w:ascii="Browallia New" w:hAnsi="Browallia New" w:cs="Browallia New"/>
          <w:sz w:val="28"/>
          <w:szCs w:val="28"/>
        </w:rPr>
        <w:t>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ซึ่งจะมีผลบังคับใช้ตั้งแต่วันที่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8F2A3E">
        <w:rPr>
          <w:rFonts w:ascii="Browallia New" w:hAnsi="Browallia New" w:cs="Browallia New"/>
          <w:sz w:val="28"/>
          <w:szCs w:val="28"/>
        </w:rPr>
        <w:t xml:space="preserve">2562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8F2A3E">
        <w:rPr>
          <w:rFonts w:ascii="Browallia New" w:hAnsi="Browallia New" w:cs="Browallia New"/>
          <w:sz w:val="28"/>
          <w:szCs w:val="28"/>
        </w:rPr>
        <w:t>15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0D1D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นำเสนอหลักการการรับรู้รายได้ใหม่แทนที่มาตรฐานการบัญชี ฉบับที่ </w:t>
      </w:r>
      <w:r w:rsidRPr="000D1D4B">
        <w:rPr>
          <w:rFonts w:ascii="Browallia New" w:hAnsi="Browallia New" w:cs="Browallia New"/>
          <w:spacing w:val="-4"/>
          <w:sz w:val="28"/>
          <w:szCs w:val="28"/>
        </w:rPr>
        <w:t xml:space="preserve">18 </w:t>
      </w:r>
      <w:r w:rsidRPr="000D1D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เรื่อง </w:t>
      </w:r>
      <w:r w:rsidRPr="000D1D4B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0D1D4B">
        <w:rPr>
          <w:rFonts w:ascii="Browallia New" w:hAnsi="Browallia New" w:cs="Browallia New" w:hint="cs"/>
          <w:spacing w:val="-4"/>
          <w:sz w:val="28"/>
          <w:szCs w:val="28"/>
          <w:cs/>
        </w:rPr>
        <w:t>รายได้</w:t>
      </w:r>
      <w:r w:rsidRPr="000D1D4B">
        <w:rPr>
          <w:rFonts w:ascii="Browallia New" w:hAnsi="Browallia New" w:cs="Browallia New"/>
          <w:spacing w:val="-4"/>
          <w:sz w:val="28"/>
          <w:szCs w:val="28"/>
        </w:rPr>
        <w:t>”</w:t>
      </w:r>
      <w:r w:rsidRPr="000D1D4B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มาตรฐานการบัญชี ฉบับที่ </w:t>
      </w:r>
      <w:r w:rsidRPr="000D1D4B">
        <w:rPr>
          <w:rFonts w:ascii="Browallia New" w:hAnsi="Browallia New" w:cs="Browallia New"/>
          <w:spacing w:val="-4"/>
          <w:sz w:val="28"/>
          <w:szCs w:val="28"/>
        </w:rPr>
        <w:t>11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เรื่อง </w:t>
      </w:r>
      <w:r w:rsidRPr="008F2A3E">
        <w:rPr>
          <w:rFonts w:ascii="Browallia New" w:hAnsi="Browallia New" w:cs="Browallia New"/>
          <w:sz w:val="28"/>
          <w:szCs w:val="28"/>
        </w:rPr>
        <w:t>“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สัญญาก่อสร้าง</w:t>
      </w:r>
      <w:r w:rsidRPr="008F2A3E">
        <w:rPr>
          <w:rFonts w:ascii="Browallia New" w:hAnsi="Browallia New" w:cs="Browallia New"/>
          <w:sz w:val="28"/>
          <w:szCs w:val="28"/>
        </w:rPr>
        <w:t>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ซึ่งมีรายละเอียดอย่างจำกัดในมาตรฐานการรายงานทางการเงินที่ใช้ในปัจจุบัน บริษัทและบริษัทย่อยจะนำมาตรฐานฉบับใหม่นี้มาถือ</w:t>
      </w:r>
      <w:proofErr w:type="spellStart"/>
      <w:r w:rsidRPr="008F2A3E">
        <w:rPr>
          <w:rFonts w:ascii="Browallia New" w:hAnsi="Browallia New" w:cs="Browallia New" w:hint="cs"/>
          <w:sz w:val="28"/>
          <w:szCs w:val="28"/>
          <w:cs/>
        </w:rPr>
        <w:t>ปฎิบั</w:t>
      </w:r>
      <w:proofErr w:type="spellEnd"/>
      <w:r w:rsidRPr="008F2A3E">
        <w:rPr>
          <w:rFonts w:ascii="Browallia New" w:hAnsi="Browallia New" w:cs="Browallia New" w:hint="cs"/>
          <w:sz w:val="28"/>
          <w:szCs w:val="28"/>
          <w:cs/>
        </w:rPr>
        <w:t>ติเมื่อมี</w:t>
      </w:r>
      <w:r w:rsidR="000D1D4B">
        <w:rPr>
          <w:rFonts w:ascii="Browallia New" w:hAnsi="Browallia New" w:cs="Browallia New"/>
          <w:sz w:val="28"/>
          <w:szCs w:val="28"/>
        </w:rPr>
        <w:t xml:space="preserve">   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ผลบังคับใช้ และฝ่ายบริหารอยู่ระหว่างการประเมินผลกระทบต่องบการเงินในงวดที่เริ่มต้นใช้มาตรฐานนี้</w:t>
      </w:r>
    </w:p>
    <w:p w14:paraId="349120CD" w14:textId="77777777" w:rsidR="004B445E" w:rsidRPr="008F2A3E" w:rsidRDefault="004B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3EA4158A" w14:textId="77777777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</w:p>
    <w:p w14:paraId="37DB2A65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F647AB" w14:textId="77777777" w:rsidR="00234D67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่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ายบริหารใช้ดุลยพินิจ การประมาณการ และข้อสมมติฐานเกี่ยวกับการรับรู้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ผลที่เกิดขึ้นจริงอาจจะแตกต่างจากดุลยพินิจ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C28694E" w14:textId="77777777" w:rsidR="00234D67" w:rsidRPr="008F2A3E" w:rsidRDefault="00234D67" w:rsidP="00E6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55C8451" w14:textId="77777777" w:rsidR="005C21C0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ถือตามเกณฑ์</w:t>
      </w:r>
      <w:r w:rsidRPr="008F2A3E">
        <w:rPr>
          <w:rFonts w:ascii="Browallia New" w:hAnsi="Browallia New" w:cs="Browallia New"/>
          <w:sz w:val="28"/>
          <w:szCs w:val="28"/>
          <w:cs/>
        </w:rPr>
        <w:t>เหมือนกับที่ใช้ในการจัดทำงบการเงินประจำปีสิ้นสุดวันที่</w:t>
      </w:r>
      <w:r w:rsidRPr="008F2A3E">
        <w:rPr>
          <w:rFonts w:ascii="Browallia New" w:hAnsi="Browallia New" w:cs="Browallia New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594CECFE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72CB6BE" w14:textId="77777777" w:rsidR="00E9348B" w:rsidRPr="008F2A3E" w:rsidRDefault="00E9348B" w:rsidP="00E9348B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ลูกหนี้การค้า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– สุทธิ</w:t>
      </w:r>
    </w:p>
    <w:p w14:paraId="096B9B80" w14:textId="77777777" w:rsidR="00D44E65" w:rsidRPr="008F2A3E" w:rsidRDefault="00D44E65" w:rsidP="00D4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0393660" w14:textId="77777777" w:rsidR="00E9348B" w:rsidRPr="008F2A3E" w:rsidRDefault="00D44E65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4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</w:t>
      </w:r>
      <w:r w:rsidRPr="008F2A3E">
        <w:rPr>
          <w:rFonts w:ascii="Browallia New" w:hAnsi="Browallia New" w:cs="Browallia New"/>
          <w:sz w:val="28"/>
          <w:szCs w:val="28"/>
        </w:rPr>
        <w:t xml:space="preserve">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9348B" w:rsidRPr="008F2A3E">
        <w:rPr>
          <w:rFonts w:ascii="Browallia New" w:hAnsi="Browallia New" w:cs="Browallia New"/>
          <w:sz w:val="28"/>
          <w:szCs w:val="28"/>
        </w:rPr>
        <w:t>256</w:t>
      </w:r>
      <w:r w:rsidRPr="008F2A3E">
        <w:rPr>
          <w:rFonts w:ascii="Browallia New" w:hAnsi="Browallia New" w:cs="Browallia New"/>
          <w:sz w:val="28"/>
          <w:szCs w:val="28"/>
        </w:rPr>
        <w:t>1</w:t>
      </w:r>
      <w:r w:rsidR="00122B86"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9348B" w:rsidRPr="008F2A3E">
        <w:rPr>
          <w:rFonts w:ascii="Browallia New" w:hAnsi="Browallia New" w:cs="Browallia New"/>
          <w:sz w:val="28"/>
          <w:szCs w:val="28"/>
        </w:rPr>
        <w:t>25</w:t>
      </w:r>
      <w:r w:rsidR="00EE6CAE" w:rsidRPr="008F2A3E">
        <w:rPr>
          <w:rFonts w:ascii="Browallia New" w:hAnsi="Browallia New" w:cs="Browallia New"/>
          <w:sz w:val="28"/>
          <w:szCs w:val="28"/>
        </w:rPr>
        <w:t>60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="00E9348B" w:rsidRPr="008F2A3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DE7AF2F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D44E65" w:rsidRPr="008F2A3E" w14:paraId="3D5E5A89" w14:textId="77777777" w:rsidTr="0024092F">
        <w:trPr>
          <w:cantSplit/>
        </w:trPr>
        <w:tc>
          <w:tcPr>
            <w:tcW w:w="3827" w:type="dxa"/>
          </w:tcPr>
          <w:p w14:paraId="2C385B4B" w14:textId="77777777" w:rsidR="00D44E65" w:rsidRPr="008F2A3E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9131D79" w14:textId="77777777" w:rsidR="00D44E65" w:rsidRPr="008F2A3E" w:rsidRDefault="00D44E65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D44E65" w:rsidRPr="008F2A3E" w14:paraId="24BF4EA2" w14:textId="77777777" w:rsidTr="0024092F">
        <w:trPr>
          <w:cantSplit/>
          <w:trHeight w:val="346"/>
        </w:trPr>
        <w:tc>
          <w:tcPr>
            <w:tcW w:w="3827" w:type="dxa"/>
          </w:tcPr>
          <w:p w14:paraId="67C420B8" w14:textId="77777777" w:rsidR="00D44E65" w:rsidRPr="008F2A3E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6A2822B6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C8813A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47125122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44E65" w:rsidRPr="008F2A3E" w14:paraId="40C4214B" w14:textId="77777777" w:rsidTr="0024092F">
        <w:trPr>
          <w:cantSplit/>
        </w:trPr>
        <w:tc>
          <w:tcPr>
            <w:tcW w:w="3827" w:type="dxa"/>
          </w:tcPr>
          <w:p w14:paraId="5A38690D" w14:textId="77777777" w:rsidR="00D44E65" w:rsidRPr="008F2A3E" w:rsidRDefault="00D44E65" w:rsidP="00402E8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0D83" w14:textId="77777777" w:rsidR="00D44E65" w:rsidRPr="008F2A3E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="008A135E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1</w:t>
            </w: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A135E"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8A135E" w:rsidRPr="008F2A3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CA22BE" w14:textId="77777777" w:rsidR="00D44E65" w:rsidRPr="008F2A3E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D026" w14:textId="77777777" w:rsidR="00D44E65" w:rsidRPr="008F2A3E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76C48" w:rsidRPr="008F2A3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10754F33" w14:textId="77777777" w:rsidR="00D44E65" w:rsidRPr="008F2A3E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F6C01B5" w14:textId="77777777" w:rsidR="00D44E65" w:rsidRPr="008F2A3E" w:rsidRDefault="008A135E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A8712" w14:textId="77777777" w:rsidR="00D44E65" w:rsidRPr="008F2A3E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A35D" w14:textId="77777777" w:rsidR="00D44E65" w:rsidRPr="008F2A3E" w:rsidRDefault="00D44E65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76C48" w:rsidRPr="008F2A3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D44E65" w:rsidRPr="008F2A3E" w14:paraId="77C9A7BF" w14:textId="77777777" w:rsidTr="0024092F">
        <w:trPr>
          <w:cantSplit/>
        </w:trPr>
        <w:tc>
          <w:tcPr>
            <w:tcW w:w="3827" w:type="dxa"/>
          </w:tcPr>
          <w:p w14:paraId="3F3E137C" w14:textId="77777777" w:rsidR="00D44E65" w:rsidRPr="008F2A3E" w:rsidRDefault="00D44E65" w:rsidP="00402E8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4B7E62B3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D4106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0DD44E69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0D3B5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A569E1E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CDD28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14:paraId="6ABD35E6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4E65" w:rsidRPr="008F2A3E" w14:paraId="24501869" w14:textId="77777777" w:rsidTr="0024092F">
        <w:trPr>
          <w:cantSplit/>
        </w:trPr>
        <w:tc>
          <w:tcPr>
            <w:tcW w:w="3827" w:type="dxa"/>
          </w:tcPr>
          <w:p w14:paraId="0E353982" w14:textId="77777777" w:rsidR="00D44E65" w:rsidRPr="008F2A3E" w:rsidRDefault="00D44E65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F2A3E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8F2A3E">
              <w:rPr>
                <w:rFonts w:ascii="Browallia New" w:hAnsi="Browallia New" w:cs="Browallia New" w:hint="cs"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2AEBF217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B3293C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41A435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5750D" w14:textId="77777777" w:rsidR="00D44E65" w:rsidRPr="008F2A3E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CA82780" w14:textId="77777777" w:rsidR="00D44E65" w:rsidRPr="008F2A3E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20AF" w14:textId="77777777" w:rsidR="00D44E65" w:rsidRPr="008F2A3E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F2A27C" w14:textId="77777777" w:rsidR="00D44E65" w:rsidRPr="008F2A3E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1C0D" w:rsidRPr="008F2A3E" w14:paraId="4B17EBED" w14:textId="77777777" w:rsidTr="0045302F">
        <w:trPr>
          <w:cantSplit/>
        </w:trPr>
        <w:tc>
          <w:tcPr>
            <w:tcW w:w="3827" w:type="dxa"/>
          </w:tcPr>
          <w:p w14:paraId="2FC531D0" w14:textId="77777777" w:rsidR="00811C0D" w:rsidRPr="008F2A3E" w:rsidRDefault="00811C0D" w:rsidP="00811C0D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8F2A3E">
              <w:rPr>
                <w:rFonts w:ascii="Browallia New" w:hAnsi="Browallia New" w:cs="Browallia New" w:hint="cs"/>
                <w:cs/>
              </w:rPr>
              <w:t xml:space="preserve">  </w:t>
            </w:r>
            <w:r w:rsidRPr="008F2A3E">
              <w:rPr>
                <w:rFonts w:ascii="Browallia New" w:hAnsi="Browallia New" w:cs="Browallia New"/>
              </w:rPr>
              <w:t xml:space="preserve"> </w:t>
            </w:r>
            <w:r w:rsidRPr="008F2A3E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3B14BED9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435,22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25EA4CD9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2892D549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431,76</w:t>
            </w:r>
            <w:r w:rsidR="004B470F" w:rsidRPr="008F2A3E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40D0AB1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35FF27B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435,228</w:t>
            </w:r>
          </w:p>
        </w:tc>
        <w:tc>
          <w:tcPr>
            <w:tcW w:w="236" w:type="dxa"/>
          </w:tcPr>
          <w:p w14:paraId="32E62BC8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32A5BFE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431,768</w:t>
            </w:r>
          </w:p>
        </w:tc>
      </w:tr>
      <w:tr w:rsidR="00811C0D" w:rsidRPr="008F2A3E" w14:paraId="6AFFAC85" w14:textId="77777777" w:rsidTr="0045302F">
        <w:trPr>
          <w:cantSplit/>
        </w:trPr>
        <w:tc>
          <w:tcPr>
            <w:tcW w:w="3827" w:type="dxa"/>
          </w:tcPr>
          <w:p w14:paraId="6FC2B5F7" w14:textId="77777777" w:rsidR="00811C0D" w:rsidRPr="008F2A3E" w:rsidRDefault="00811C0D" w:rsidP="00811C0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8F2A3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F2A3E">
              <w:rPr>
                <w:rFonts w:ascii="Browallia New" w:hAnsi="Browallia New" w:cs="Browallia New"/>
                <w:color w:val="auto"/>
                <w:cs/>
              </w:rPr>
              <w:t>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CBC0E4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88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72B39D8D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B0294C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542D4B35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AB212B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236" w:type="dxa"/>
          </w:tcPr>
          <w:p w14:paraId="08246490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32980A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</w:tr>
      <w:tr w:rsidR="00811C0D" w:rsidRPr="008F2A3E" w14:paraId="16B93C5E" w14:textId="77777777" w:rsidTr="0045302F">
        <w:trPr>
          <w:cantSplit/>
        </w:trPr>
        <w:tc>
          <w:tcPr>
            <w:tcW w:w="3827" w:type="dxa"/>
          </w:tcPr>
          <w:p w14:paraId="6D8A51F1" w14:textId="77777777" w:rsidR="00811C0D" w:rsidRPr="008F2A3E" w:rsidRDefault="00811C0D" w:rsidP="00811C0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8F2A3E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766C7B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436,117</w:t>
            </w:r>
          </w:p>
        </w:tc>
        <w:tc>
          <w:tcPr>
            <w:tcW w:w="236" w:type="dxa"/>
          </w:tcPr>
          <w:p w14:paraId="502C941B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93ABF87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431,79</w:t>
            </w:r>
            <w:r w:rsidR="006F0A5C" w:rsidRPr="008F2A3E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3DD27137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D4E1648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F2A3E">
              <w:rPr>
                <w:rFonts w:ascii="Browallia New" w:hAnsi="Browallia New" w:cs="Browallia New"/>
                <w:noProof/>
                <w:sz w:val="28"/>
                <w:szCs w:val="28"/>
              </w:rPr>
              <w:t>436,117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47B9B70D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B040F8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431,794</w:t>
            </w:r>
          </w:p>
        </w:tc>
      </w:tr>
      <w:tr w:rsidR="00811C0D" w:rsidRPr="008F2A3E" w14:paraId="3A040C90" w14:textId="77777777" w:rsidTr="0045302F">
        <w:trPr>
          <w:cantSplit/>
        </w:trPr>
        <w:tc>
          <w:tcPr>
            <w:tcW w:w="3827" w:type="dxa"/>
          </w:tcPr>
          <w:p w14:paraId="5B4DA68E" w14:textId="77777777" w:rsidR="00811C0D" w:rsidRPr="008F2A3E" w:rsidRDefault="00811C0D" w:rsidP="00811C0D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F2A3E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8F2A3E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FB8F92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13,871</w:t>
            </w:r>
          </w:p>
        </w:tc>
        <w:tc>
          <w:tcPr>
            <w:tcW w:w="236" w:type="dxa"/>
          </w:tcPr>
          <w:p w14:paraId="69BFA2C9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D4F58C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6,58</w:t>
            </w:r>
            <w:r w:rsidR="00D2170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FDCF7B7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180B10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14,026</w:t>
            </w:r>
          </w:p>
        </w:tc>
        <w:tc>
          <w:tcPr>
            <w:tcW w:w="236" w:type="dxa"/>
          </w:tcPr>
          <w:p w14:paraId="046D27A7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96E60A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10,386</w:t>
            </w:r>
          </w:p>
        </w:tc>
      </w:tr>
      <w:tr w:rsidR="00811C0D" w:rsidRPr="008F2A3E" w14:paraId="27699216" w14:textId="77777777" w:rsidTr="0045302F">
        <w:trPr>
          <w:cantSplit/>
        </w:trPr>
        <w:tc>
          <w:tcPr>
            <w:tcW w:w="3827" w:type="dxa"/>
          </w:tcPr>
          <w:p w14:paraId="4862BE9D" w14:textId="77777777" w:rsidR="00811C0D" w:rsidRPr="008F2A3E" w:rsidRDefault="00811C0D" w:rsidP="00811C0D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F2A3E">
              <w:rPr>
                <w:rFonts w:ascii="Browallia New" w:hAnsi="Browallia New" w:cs="Browallia New"/>
                <w:cs/>
              </w:rPr>
              <w:t>รวม</w:t>
            </w:r>
            <w:r w:rsidRPr="008F2A3E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375FC2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449,988</w:t>
            </w:r>
          </w:p>
        </w:tc>
        <w:tc>
          <w:tcPr>
            <w:tcW w:w="236" w:type="dxa"/>
          </w:tcPr>
          <w:p w14:paraId="5A615D55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4466722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438,375</w:t>
            </w:r>
          </w:p>
        </w:tc>
        <w:tc>
          <w:tcPr>
            <w:tcW w:w="236" w:type="dxa"/>
          </w:tcPr>
          <w:p w14:paraId="7BEF7AB6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D437F85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450,143</w:t>
            </w:r>
          </w:p>
        </w:tc>
        <w:tc>
          <w:tcPr>
            <w:tcW w:w="236" w:type="dxa"/>
          </w:tcPr>
          <w:p w14:paraId="117FDE45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7EC572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442,180</w:t>
            </w:r>
          </w:p>
        </w:tc>
      </w:tr>
      <w:tr w:rsidR="00811C0D" w:rsidRPr="008F2A3E" w14:paraId="2C088B83" w14:textId="77777777" w:rsidTr="0045302F">
        <w:trPr>
          <w:cantSplit/>
        </w:trPr>
        <w:tc>
          <w:tcPr>
            <w:tcW w:w="3827" w:type="dxa"/>
          </w:tcPr>
          <w:p w14:paraId="18163095" w14:textId="77777777" w:rsidR="00811C0D" w:rsidRPr="008F2A3E" w:rsidRDefault="00811C0D" w:rsidP="00811C0D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8F2A3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 w:hint="cs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528EC2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,033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83B7F05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84B4CA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7187848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B4642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(15,033)</w:t>
            </w:r>
          </w:p>
        </w:tc>
        <w:tc>
          <w:tcPr>
            <w:tcW w:w="236" w:type="dxa"/>
          </w:tcPr>
          <w:p w14:paraId="71534597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A1961D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811C0D" w:rsidRPr="008F2A3E" w14:paraId="28C879BA" w14:textId="77777777" w:rsidTr="0045302F">
        <w:trPr>
          <w:cantSplit/>
        </w:trPr>
        <w:tc>
          <w:tcPr>
            <w:tcW w:w="3827" w:type="dxa"/>
          </w:tcPr>
          <w:p w14:paraId="5EDCE42C" w14:textId="77777777" w:rsidR="00811C0D" w:rsidRPr="008F2A3E" w:rsidRDefault="00811C0D" w:rsidP="00811C0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8F2A3E">
              <w:rPr>
                <w:rFonts w:ascii="Browallia New" w:hAnsi="Browallia New" w:cs="Browallia New"/>
                <w:cs/>
              </w:rPr>
              <w:t>–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B2A660B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4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,955</w:t>
            </w:r>
          </w:p>
        </w:tc>
        <w:tc>
          <w:tcPr>
            <w:tcW w:w="236" w:type="dxa"/>
          </w:tcPr>
          <w:p w14:paraId="049989B8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450388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423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,278</w:t>
            </w:r>
          </w:p>
        </w:tc>
        <w:tc>
          <w:tcPr>
            <w:tcW w:w="236" w:type="dxa"/>
          </w:tcPr>
          <w:p w14:paraId="1FA527EA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8F5A1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435,110</w:t>
            </w:r>
          </w:p>
        </w:tc>
        <w:tc>
          <w:tcPr>
            <w:tcW w:w="236" w:type="dxa"/>
          </w:tcPr>
          <w:p w14:paraId="72F3EF1C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290C45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427,083</w:t>
            </w:r>
          </w:p>
        </w:tc>
      </w:tr>
      <w:tr w:rsidR="00811C0D" w:rsidRPr="008F2A3E" w14:paraId="33E06841" w14:textId="77777777" w:rsidTr="0045302F">
        <w:trPr>
          <w:cantSplit/>
        </w:trPr>
        <w:tc>
          <w:tcPr>
            <w:tcW w:w="3827" w:type="dxa"/>
          </w:tcPr>
          <w:p w14:paraId="2DF29310" w14:textId="77777777" w:rsidR="00811C0D" w:rsidRPr="008F2A3E" w:rsidRDefault="00811C0D" w:rsidP="00811C0D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8F2A3E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009305" w14:textId="77777777" w:rsidR="00811C0D" w:rsidRPr="008F2A3E" w:rsidRDefault="0061023F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0715083A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E951A4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1,94</w:t>
            </w:r>
            <w:r w:rsidR="006C03B0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DEDDFBD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9AD235D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13,946</w:t>
            </w:r>
          </w:p>
        </w:tc>
        <w:tc>
          <w:tcPr>
            <w:tcW w:w="236" w:type="dxa"/>
          </w:tcPr>
          <w:p w14:paraId="22326820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D15617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10,633</w:t>
            </w:r>
          </w:p>
        </w:tc>
      </w:tr>
      <w:tr w:rsidR="00811C0D" w:rsidRPr="008F2A3E" w14:paraId="1C56CADE" w14:textId="77777777" w:rsidTr="0045302F">
        <w:trPr>
          <w:cantSplit/>
        </w:trPr>
        <w:tc>
          <w:tcPr>
            <w:tcW w:w="3827" w:type="dxa"/>
          </w:tcPr>
          <w:p w14:paraId="430C4C6C" w14:textId="77777777" w:rsidR="00811C0D" w:rsidRPr="008F2A3E" w:rsidRDefault="00811C0D" w:rsidP="00811C0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F2A3E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8F2A3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9DCAEAA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91148" w:rsidRPr="008F2A3E">
              <w:rPr>
                <w:rFonts w:ascii="Browallia New" w:hAnsi="Browallia New" w:cs="Browallia New"/>
                <w:sz w:val="28"/>
                <w:szCs w:val="28"/>
              </w:rPr>
              <w:t>35,4</w:t>
            </w:r>
            <w:r w:rsidR="00F56176" w:rsidRPr="008F2A3E"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32258B06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55321CB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425,225</w:t>
            </w:r>
          </w:p>
        </w:tc>
        <w:tc>
          <w:tcPr>
            <w:tcW w:w="236" w:type="dxa"/>
          </w:tcPr>
          <w:p w14:paraId="414466ED" w14:textId="77777777" w:rsidR="00811C0D" w:rsidRPr="008F2A3E" w:rsidRDefault="00811C0D" w:rsidP="00811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782D6770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449,056</w:t>
            </w:r>
          </w:p>
        </w:tc>
        <w:tc>
          <w:tcPr>
            <w:tcW w:w="236" w:type="dxa"/>
          </w:tcPr>
          <w:p w14:paraId="00E62FA0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19BDAB06" w14:textId="77777777" w:rsidR="00811C0D" w:rsidRPr="008F2A3E" w:rsidRDefault="00811C0D" w:rsidP="00811C0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437,716</w:t>
            </w:r>
          </w:p>
        </w:tc>
      </w:tr>
    </w:tbl>
    <w:p w14:paraId="48B162C7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827505C" w14:textId="77777777" w:rsidR="00D2326F" w:rsidRPr="008F2A3E" w:rsidRDefault="00D2326F" w:rsidP="00D2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00"/>
        <w:jc w:val="thaiDistribute"/>
        <w:rPr>
          <w:rFonts w:ascii="Browallia New" w:hAnsi="Browallia New" w:cs="Browallia New"/>
          <w:sz w:val="28"/>
          <w:szCs w:val="28"/>
        </w:rPr>
      </w:pPr>
    </w:p>
    <w:p w14:paraId="7742B654" w14:textId="77777777" w:rsidR="00FA0D05" w:rsidRPr="008F2A3E" w:rsidRDefault="00FA0D05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559BDB5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6ECFB912" w14:textId="77777777" w:rsidR="0020040C" w:rsidRPr="00C27E81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894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04"/>
        <w:gridCol w:w="1103"/>
        <w:gridCol w:w="236"/>
        <w:gridCol w:w="1106"/>
        <w:gridCol w:w="242"/>
        <w:gridCol w:w="1070"/>
        <w:gridCol w:w="236"/>
        <w:gridCol w:w="1152"/>
      </w:tblGrid>
      <w:tr w:rsidR="0020040C" w:rsidRPr="000D1D4B" w14:paraId="37FDE524" w14:textId="77777777" w:rsidTr="000D1D4B">
        <w:trPr>
          <w:cantSplit/>
        </w:trPr>
        <w:tc>
          <w:tcPr>
            <w:tcW w:w="3804" w:type="dxa"/>
          </w:tcPr>
          <w:p w14:paraId="31FBCC18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45" w:type="dxa"/>
            <w:gridSpan w:val="7"/>
          </w:tcPr>
          <w:p w14:paraId="23D18592" w14:textId="77777777" w:rsidR="0020040C" w:rsidRPr="000D1D4B" w:rsidRDefault="0020040C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0040C" w:rsidRPr="000D1D4B" w14:paraId="41AF11AD" w14:textId="77777777" w:rsidTr="000D1D4B">
        <w:trPr>
          <w:cantSplit/>
        </w:trPr>
        <w:tc>
          <w:tcPr>
            <w:tcW w:w="3804" w:type="dxa"/>
          </w:tcPr>
          <w:p w14:paraId="224C6B46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68BC240F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4C0462B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2F50969F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0040C" w:rsidRPr="000D1D4B" w14:paraId="26F6C2BD" w14:textId="77777777" w:rsidTr="000D1D4B">
        <w:trPr>
          <w:cantSplit/>
        </w:trPr>
        <w:tc>
          <w:tcPr>
            <w:tcW w:w="3804" w:type="dxa"/>
          </w:tcPr>
          <w:p w14:paraId="7445F15C" w14:textId="77777777" w:rsidR="0020040C" w:rsidRPr="000D1D4B" w:rsidRDefault="0020040C" w:rsidP="00402E8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95C9E" w14:textId="7EDC9372" w:rsidR="0020040C" w:rsidRPr="000D1D4B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="009C2D91" w:rsidRPr="000D1D4B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1 </w:t>
            </w:r>
            <w:r w:rsidR="009C2D91" w:rsidRPr="000D1D4B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="000D1D4B" w:rsidRPr="000D1D4B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9C2D91" w:rsidRPr="000D1D4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72FF87" w14:textId="77777777" w:rsidR="0020040C" w:rsidRPr="000D1D4B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A79F" w14:textId="77777777" w:rsidR="0020040C" w:rsidRPr="000D1D4B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C2D91" w:rsidRPr="000D1D4B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2" w:type="dxa"/>
            <w:vAlign w:val="bottom"/>
          </w:tcPr>
          <w:p w14:paraId="214866D7" w14:textId="77777777" w:rsidR="0020040C" w:rsidRPr="000D1D4B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719E051E" w14:textId="77777777" w:rsidR="0020040C" w:rsidRPr="000D1D4B" w:rsidRDefault="009C2D91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0D1D4B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63746E2" w14:textId="77777777" w:rsidR="0020040C" w:rsidRPr="000D1D4B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73707" w14:textId="77777777" w:rsidR="0020040C" w:rsidRPr="000D1D4B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C2D91" w:rsidRPr="000D1D4B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20040C" w:rsidRPr="000D1D4B" w14:paraId="0B08E317" w14:textId="77777777" w:rsidTr="000D1D4B">
        <w:trPr>
          <w:cantSplit/>
        </w:trPr>
        <w:tc>
          <w:tcPr>
            <w:tcW w:w="3804" w:type="dxa"/>
            <w:vAlign w:val="center"/>
          </w:tcPr>
          <w:p w14:paraId="6399932A" w14:textId="77777777" w:rsidR="0020040C" w:rsidRPr="000D1D4B" w:rsidRDefault="0020040C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15AFAF8A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FEE0F96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3AD8A7C9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24A9B000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CD1ABA5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2A2E6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0A200FC0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040C" w:rsidRPr="000D1D4B" w14:paraId="7E0F6B26" w14:textId="77777777" w:rsidTr="000D1D4B">
        <w:trPr>
          <w:cantSplit/>
        </w:trPr>
        <w:tc>
          <w:tcPr>
            <w:tcW w:w="3804" w:type="dxa"/>
          </w:tcPr>
          <w:p w14:paraId="6EFC8E84" w14:textId="77777777" w:rsidR="0020040C" w:rsidRPr="000D1D4B" w:rsidRDefault="0020040C" w:rsidP="00402E81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103" w:type="dxa"/>
            <w:vAlign w:val="bottom"/>
          </w:tcPr>
          <w:p w14:paraId="69F461C0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F56F012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2544BCE8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90FC601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D2BF745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9E2EA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38430479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5215" w:rsidRPr="000D1D4B" w14:paraId="499185CF" w14:textId="77777777" w:rsidTr="000D1D4B">
        <w:trPr>
          <w:cantSplit/>
        </w:trPr>
        <w:tc>
          <w:tcPr>
            <w:tcW w:w="3804" w:type="dxa"/>
          </w:tcPr>
          <w:p w14:paraId="308E7ECD" w14:textId="77777777" w:rsidR="00AC5215" w:rsidRPr="000D1D4B" w:rsidRDefault="00AC5215" w:rsidP="00AC521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65A34AD3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289,520</w:t>
            </w:r>
          </w:p>
        </w:tc>
        <w:tc>
          <w:tcPr>
            <w:tcW w:w="236" w:type="dxa"/>
          </w:tcPr>
          <w:p w14:paraId="447A5E03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25757F5E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 299,334</w:t>
            </w:r>
          </w:p>
        </w:tc>
        <w:tc>
          <w:tcPr>
            <w:tcW w:w="242" w:type="dxa"/>
          </w:tcPr>
          <w:p w14:paraId="27A410AB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C202997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289,520</w:t>
            </w:r>
          </w:p>
        </w:tc>
        <w:tc>
          <w:tcPr>
            <w:tcW w:w="236" w:type="dxa"/>
          </w:tcPr>
          <w:p w14:paraId="58E86BE8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808C41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  299,334</w:t>
            </w:r>
          </w:p>
        </w:tc>
      </w:tr>
      <w:tr w:rsidR="00AC5215" w:rsidRPr="000D1D4B" w14:paraId="67970815" w14:textId="77777777" w:rsidTr="000D1D4B">
        <w:trPr>
          <w:cantSplit/>
        </w:trPr>
        <w:tc>
          <w:tcPr>
            <w:tcW w:w="3804" w:type="dxa"/>
          </w:tcPr>
          <w:p w14:paraId="6EC73B20" w14:textId="77777777" w:rsidR="00AC5215" w:rsidRPr="000D1D4B" w:rsidRDefault="00AC5215" w:rsidP="00AC5215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6C342E29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BDEB2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15FB19A0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12C320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3D47EB7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0DEF05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3978A08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5215" w:rsidRPr="000D1D4B" w14:paraId="581E6AA0" w14:textId="77777777" w:rsidTr="000D1D4B">
        <w:trPr>
          <w:cantSplit/>
        </w:trPr>
        <w:tc>
          <w:tcPr>
            <w:tcW w:w="3804" w:type="dxa"/>
          </w:tcPr>
          <w:p w14:paraId="281DE9CB" w14:textId="77777777" w:rsidR="00AC5215" w:rsidRPr="000D1D4B" w:rsidRDefault="00AC5215" w:rsidP="00AC5215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1E9ED442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84,504</w:t>
            </w:r>
          </w:p>
        </w:tc>
        <w:tc>
          <w:tcPr>
            <w:tcW w:w="236" w:type="dxa"/>
          </w:tcPr>
          <w:p w14:paraId="4E41B4B4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49BE373B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72,637</w:t>
            </w:r>
          </w:p>
        </w:tc>
        <w:tc>
          <w:tcPr>
            <w:tcW w:w="242" w:type="dxa"/>
          </w:tcPr>
          <w:p w14:paraId="2159A41C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6F97934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84,504</w:t>
            </w:r>
          </w:p>
        </w:tc>
        <w:tc>
          <w:tcPr>
            <w:tcW w:w="236" w:type="dxa"/>
          </w:tcPr>
          <w:p w14:paraId="2BAB67C1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9B822DD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72,637</w:t>
            </w:r>
          </w:p>
        </w:tc>
      </w:tr>
      <w:tr w:rsidR="00AC5215" w:rsidRPr="000D1D4B" w14:paraId="42D19DC3" w14:textId="77777777" w:rsidTr="000D1D4B">
        <w:trPr>
          <w:cantSplit/>
        </w:trPr>
        <w:tc>
          <w:tcPr>
            <w:tcW w:w="3804" w:type="dxa"/>
          </w:tcPr>
          <w:p w14:paraId="21ED5D02" w14:textId="77777777" w:rsidR="00AC5215" w:rsidRPr="000D1D4B" w:rsidRDefault="00AC5215" w:rsidP="00AC5215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2A15EA3F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11,243</w:t>
            </w:r>
          </w:p>
        </w:tc>
        <w:tc>
          <w:tcPr>
            <w:tcW w:w="236" w:type="dxa"/>
          </w:tcPr>
          <w:p w14:paraId="25C84888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0F93547D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17,029</w:t>
            </w:r>
          </w:p>
        </w:tc>
        <w:tc>
          <w:tcPr>
            <w:tcW w:w="242" w:type="dxa"/>
          </w:tcPr>
          <w:p w14:paraId="221CF30A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BA47FE1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11,243</w:t>
            </w:r>
          </w:p>
        </w:tc>
        <w:tc>
          <w:tcPr>
            <w:tcW w:w="236" w:type="dxa"/>
          </w:tcPr>
          <w:p w14:paraId="00CAABE4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30F270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17,029</w:t>
            </w:r>
          </w:p>
        </w:tc>
      </w:tr>
      <w:tr w:rsidR="00AC5215" w:rsidRPr="000D1D4B" w14:paraId="291BC31D" w14:textId="77777777" w:rsidTr="000D1D4B">
        <w:trPr>
          <w:cantSplit/>
        </w:trPr>
        <w:tc>
          <w:tcPr>
            <w:tcW w:w="3804" w:type="dxa"/>
          </w:tcPr>
          <w:p w14:paraId="7E9E1695" w14:textId="77777777" w:rsidR="00AC5215" w:rsidRPr="000D1D4B" w:rsidRDefault="00AC5215" w:rsidP="00AC5215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11D53CAE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23,764</w:t>
            </w:r>
          </w:p>
        </w:tc>
        <w:tc>
          <w:tcPr>
            <w:tcW w:w="236" w:type="dxa"/>
          </w:tcPr>
          <w:p w14:paraId="3C859E14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6D0E27F3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24,029</w:t>
            </w:r>
          </w:p>
        </w:tc>
        <w:tc>
          <w:tcPr>
            <w:tcW w:w="242" w:type="dxa"/>
          </w:tcPr>
          <w:p w14:paraId="531F8871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BC237EE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23,764</w:t>
            </w:r>
          </w:p>
        </w:tc>
        <w:tc>
          <w:tcPr>
            <w:tcW w:w="236" w:type="dxa"/>
          </w:tcPr>
          <w:p w14:paraId="64E8A057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B5C259D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24,029</w:t>
            </w:r>
          </w:p>
        </w:tc>
      </w:tr>
      <w:tr w:rsidR="00AC5215" w:rsidRPr="000D1D4B" w14:paraId="7D18C598" w14:textId="77777777" w:rsidTr="000D1D4B">
        <w:trPr>
          <w:cantSplit/>
        </w:trPr>
        <w:tc>
          <w:tcPr>
            <w:tcW w:w="3804" w:type="dxa"/>
          </w:tcPr>
          <w:p w14:paraId="29190987" w14:textId="77777777" w:rsidR="00AC5215" w:rsidRPr="000D1D4B" w:rsidRDefault="00AC5215" w:rsidP="00AC5215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08F394A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26,197</w:t>
            </w:r>
          </w:p>
        </w:tc>
        <w:tc>
          <w:tcPr>
            <w:tcW w:w="236" w:type="dxa"/>
          </w:tcPr>
          <w:p w14:paraId="51959D08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B60AE1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18,739</w:t>
            </w:r>
          </w:p>
        </w:tc>
        <w:tc>
          <w:tcPr>
            <w:tcW w:w="242" w:type="dxa"/>
          </w:tcPr>
          <w:p w14:paraId="29CC44D0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1C78A8C5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26,197</w:t>
            </w:r>
          </w:p>
        </w:tc>
        <w:tc>
          <w:tcPr>
            <w:tcW w:w="236" w:type="dxa"/>
          </w:tcPr>
          <w:p w14:paraId="5BEF52CC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485606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18,739</w:t>
            </w:r>
          </w:p>
        </w:tc>
      </w:tr>
      <w:tr w:rsidR="00AC5215" w:rsidRPr="000D1D4B" w14:paraId="00B2A8C3" w14:textId="77777777" w:rsidTr="000D1D4B">
        <w:trPr>
          <w:cantSplit/>
        </w:trPr>
        <w:tc>
          <w:tcPr>
            <w:tcW w:w="3804" w:type="dxa"/>
            <w:vAlign w:val="bottom"/>
          </w:tcPr>
          <w:p w14:paraId="3A6158DF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39B3835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435,228</w:t>
            </w:r>
          </w:p>
        </w:tc>
        <w:tc>
          <w:tcPr>
            <w:tcW w:w="236" w:type="dxa"/>
          </w:tcPr>
          <w:p w14:paraId="34C810E3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7A3CA0D0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431,768</w:t>
            </w:r>
          </w:p>
        </w:tc>
        <w:tc>
          <w:tcPr>
            <w:tcW w:w="242" w:type="dxa"/>
          </w:tcPr>
          <w:p w14:paraId="02F24F4A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4D889F3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435,228</w:t>
            </w:r>
          </w:p>
        </w:tc>
        <w:tc>
          <w:tcPr>
            <w:tcW w:w="236" w:type="dxa"/>
          </w:tcPr>
          <w:p w14:paraId="2230EE5F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357ABE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431,768</w:t>
            </w:r>
          </w:p>
        </w:tc>
      </w:tr>
      <w:tr w:rsidR="00AC5215" w:rsidRPr="000D1D4B" w14:paraId="163419BD" w14:textId="77777777" w:rsidTr="000D1D4B">
        <w:trPr>
          <w:cantSplit/>
        </w:trPr>
        <w:tc>
          <w:tcPr>
            <w:tcW w:w="3804" w:type="dxa"/>
            <w:vAlign w:val="bottom"/>
          </w:tcPr>
          <w:p w14:paraId="6100FD3B" w14:textId="77777777" w:rsidR="00AC5215" w:rsidRPr="000D1D4B" w:rsidRDefault="00AC5215" w:rsidP="00AC5215">
            <w:pPr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DFFA9B5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236" w:type="dxa"/>
          </w:tcPr>
          <w:p w14:paraId="541E71EC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F055D9A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42" w:type="dxa"/>
          </w:tcPr>
          <w:p w14:paraId="7BE4A1E0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D2312C7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236" w:type="dxa"/>
          </w:tcPr>
          <w:p w14:paraId="15940E46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F44CD3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</w:tr>
      <w:tr w:rsidR="00AC5215" w:rsidRPr="000D1D4B" w14:paraId="2617F547" w14:textId="77777777" w:rsidTr="000D1D4B">
        <w:trPr>
          <w:cantSplit/>
        </w:trPr>
        <w:tc>
          <w:tcPr>
            <w:tcW w:w="3804" w:type="dxa"/>
            <w:vAlign w:val="bottom"/>
          </w:tcPr>
          <w:p w14:paraId="67CC2E77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F1F7E06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436,117</w:t>
            </w:r>
          </w:p>
        </w:tc>
        <w:tc>
          <w:tcPr>
            <w:tcW w:w="236" w:type="dxa"/>
          </w:tcPr>
          <w:p w14:paraId="16326A26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271EEF99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431,794</w:t>
            </w:r>
          </w:p>
        </w:tc>
        <w:tc>
          <w:tcPr>
            <w:tcW w:w="242" w:type="dxa"/>
          </w:tcPr>
          <w:p w14:paraId="68DA9879" w14:textId="77777777" w:rsidR="00AC5215" w:rsidRPr="000D1D4B" w:rsidRDefault="00AC5215" w:rsidP="00AC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25183645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436,117</w:t>
            </w:r>
          </w:p>
        </w:tc>
        <w:tc>
          <w:tcPr>
            <w:tcW w:w="236" w:type="dxa"/>
          </w:tcPr>
          <w:p w14:paraId="2CE6C684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C5A7A70" w14:textId="77777777" w:rsidR="00AC5215" w:rsidRPr="000D1D4B" w:rsidRDefault="00AC5215" w:rsidP="00AC521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431,794</w:t>
            </w:r>
          </w:p>
        </w:tc>
      </w:tr>
      <w:tr w:rsidR="0020040C" w:rsidRPr="000D1D4B" w14:paraId="2A5BCD21" w14:textId="77777777" w:rsidTr="000D1D4B">
        <w:trPr>
          <w:cantSplit/>
        </w:trPr>
        <w:tc>
          <w:tcPr>
            <w:tcW w:w="3804" w:type="dxa"/>
            <w:vAlign w:val="bottom"/>
          </w:tcPr>
          <w:p w14:paraId="00296F6D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0A458C7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BEE9C44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1BEDB9FE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A04FE39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7C9985FA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B5CDA5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9EF64D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040C" w:rsidRPr="000D1D4B" w14:paraId="7E951306" w14:textId="77777777" w:rsidTr="000D1D4B">
        <w:trPr>
          <w:cantSplit/>
        </w:trPr>
        <w:tc>
          <w:tcPr>
            <w:tcW w:w="3804" w:type="dxa"/>
          </w:tcPr>
          <w:p w14:paraId="1ED926B5" w14:textId="77777777" w:rsidR="0020040C" w:rsidRPr="000D1D4B" w:rsidRDefault="0020040C" w:rsidP="00402E81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– 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บริษัทที่เกี่ยวข้อง</w:t>
            </w:r>
          </w:p>
        </w:tc>
        <w:tc>
          <w:tcPr>
            <w:tcW w:w="1103" w:type="dxa"/>
          </w:tcPr>
          <w:p w14:paraId="0BAEBEAE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9D5D348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2B17423B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36549971" w14:textId="77777777" w:rsidR="0020040C" w:rsidRPr="000D1D4B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68F4CE1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8542DC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D62B3B5" w14:textId="77777777" w:rsidR="0020040C" w:rsidRPr="000D1D4B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4086" w:rsidRPr="000D1D4B" w14:paraId="2505C5F0" w14:textId="77777777" w:rsidTr="000D1D4B">
        <w:trPr>
          <w:cantSplit/>
        </w:trPr>
        <w:tc>
          <w:tcPr>
            <w:tcW w:w="3804" w:type="dxa"/>
          </w:tcPr>
          <w:p w14:paraId="3807B927" w14:textId="77777777" w:rsidR="00D34086" w:rsidRPr="000D1D4B" w:rsidRDefault="00D34086" w:rsidP="00D3408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03" w:type="dxa"/>
          </w:tcPr>
          <w:p w14:paraId="1B56DD45" w14:textId="77777777" w:rsidR="00D34086" w:rsidRPr="000D1D4B" w:rsidRDefault="00D34086" w:rsidP="00D340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12,894</w:t>
            </w:r>
          </w:p>
        </w:tc>
        <w:tc>
          <w:tcPr>
            <w:tcW w:w="236" w:type="dxa"/>
          </w:tcPr>
          <w:p w14:paraId="6E735A35" w14:textId="77777777" w:rsidR="00D34086" w:rsidRPr="000D1D4B" w:rsidRDefault="00D34086" w:rsidP="00D3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5A58A1A8" w14:textId="77777777" w:rsidR="00D34086" w:rsidRPr="000D1D4B" w:rsidRDefault="00D34086" w:rsidP="00D340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2,617</w:t>
            </w:r>
          </w:p>
        </w:tc>
        <w:tc>
          <w:tcPr>
            <w:tcW w:w="242" w:type="dxa"/>
          </w:tcPr>
          <w:p w14:paraId="153E945C" w14:textId="77777777" w:rsidR="00D34086" w:rsidRPr="000D1D4B" w:rsidRDefault="00D34086" w:rsidP="00D34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CCE373C" w14:textId="77777777" w:rsidR="00D34086" w:rsidRPr="000D1D4B" w:rsidRDefault="00D34086" w:rsidP="00D340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12,894</w:t>
            </w:r>
          </w:p>
        </w:tc>
        <w:tc>
          <w:tcPr>
            <w:tcW w:w="236" w:type="dxa"/>
          </w:tcPr>
          <w:p w14:paraId="2E29B9E9" w14:textId="77777777" w:rsidR="00D34086" w:rsidRPr="000D1D4B" w:rsidRDefault="00D34086" w:rsidP="00D340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1CDF391" w14:textId="77777777" w:rsidR="00D34086" w:rsidRPr="000D1D4B" w:rsidRDefault="00D34086" w:rsidP="00D3408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5,422</w:t>
            </w:r>
          </w:p>
        </w:tc>
      </w:tr>
      <w:tr w:rsidR="005765A2" w:rsidRPr="000D1D4B" w14:paraId="5AB6DB36" w14:textId="77777777" w:rsidTr="000D1D4B">
        <w:trPr>
          <w:cantSplit/>
        </w:trPr>
        <w:tc>
          <w:tcPr>
            <w:tcW w:w="3804" w:type="dxa"/>
          </w:tcPr>
          <w:p w14:paraId="69874DDE" w14:textId="77777777" w:rsidR="005765A2" w:rsidRPr="000D1D4B" w:rsidRDefault="005765A2" w:rsidP="005765A2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03" w:type="dxa"/>
          </w:tcPr>
          <w:p w14:paraId="06C33B02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BB6AC9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52FC5731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A9D927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FFC8BA7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866162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C52ACAB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765A2" w:rsidRPr="000D1D4B" w14:paraId="6A0C5838" w14:textId="77777777" w:rsidTr="000D1D4B">
        <w:trPr>
          <w:cantSplit/>
        </w:trPr>
        <w:tc>
          <w:tcPr>
            <w:tcW w:w="3804" w:type="dxa"/>
          </w:tcPr>
          <w:p w14:paraId="34047E36" w14:textId="77777777" w:rsidR="005765A2" w:rsidRPr="000D1D4B" w:rsidRDefault="005765A2" w:rsidP="005765A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03" w:type="dxa"/>
          </w:tcPr>
          <w:p w14:paraId="2B6A9E0F" w14:textId="77777777" w:rsidR="005765A2" w:rsidRPr="000D1D4B" w:rsidRDefault="00955AD4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715</w:t>
            </w:r>
          </w:p>
        </w:tc>
        <w:tc>
          <w:tcPr>
            <w:tcW w:w="236" w:type="dxa"/>
          </w:tcPr>
          <w:p w14:paraId="343E6105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581CBFCD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79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3,203</w:t>
            </w:r>
          </w:p>
        </w:tc>
        <w:tc>
          <w:tcPr>
            <w:tcW w:w="242" w:type="dxa"/>
          </w:tcPr>
          <w:p w14:paraId="61F70425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C66F620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74FD1F09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D9C8E50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4,202</w:t>
            </w:r>
          </w:p>
        </w:tc>
      </w:tr>
      <w:tr w:rsidR="00D21704" w:rsidRPr="000D1D4B" w14:paraId="7321F668" w14:textId="77777777" w:rsidTr="000D1D4B">
        <w:trPr>
          <w:cantSplit/>
        </w:trPr>
        <w:tc>
          <w:tcPr>
            <w:tcW w:w="3804" w:type="dxa"/>
          </w:tcPr>
          <w:p w14:paraId="76A14F48" w14:textId="77777777" w:rsidR="00D21704" w:rsidRPr="000D1D4B" w:rsidRDefault="00D21704" w:rsidP="00D21704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256B6F6D" w14:textId="77777777" w:rsidR="00D21704" w:rsidRPr="000D1D4B" w:rsidRDefault="00D21704" w:rsidP="00D217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59E5C3A" w14:textId="77777777" w:rsidR="00D21704" w:rsidRPr="000D1D4B" w:rsidRDefault="00D21704" w:rsidP="00D2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4744D651" w14:textId="77777777" w:rsidR="00D21704" w:rsidRPr="000D1D4B" w:rsidRDefault="00D21704" w:rsidP="00D217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36DEB293" w14:textId="77777777" w:rsidR="00D21704" w:rsidRPr="000D1D4B" w:rsidRDefault="00D21704" w:rsidP="00D21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8758061" w14:textId="77777777" w:rsidR="00D21704" w:rsidRPr="000D1D4B" w:rsidRDefault="00D21704" w:rsidP="00D217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6ECACDF2" w14:textId="77777777" w:rsidR="00D21704" w:rsidRPr="000D1D4B" w:rsidRDefault="00D21704" w:rsidP="00D217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54BAC68" w14:textId="77777777" w:rsidR="00D21704" w:rsidRPr="000D1D4B" w:rsidRDefault="00D21704" w:rsidP="00D217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765A2" w:rsidRPr="000D1D4B" w14:paraId="51CE20A5" w14:textId="77777777" w:rsidTr="000D1D4B">
        <w:trPr>
          <w:cantSplit/>
        </w:trPr>
        <w:tc>
          <w:tcPr>
            <w:tcW w:w="3804" w:type="dxa"/>
          </w:tcPr>
          <w:p w14:paraId="78F6F1E2" w14:textId="77777777" w:rsidR="005765A2" w:rsidRPr="000D1D4B" w:rsidRDefault="005765A2" w:rsidP="005765A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3" w:type="dxa"/>
          </w:tcPr>
          <w:p w14:paraId="34AA5FEA" w14:textId="77777777" w:rsidR="005765A2" w:rsidRPr="000D1D4B" w:rsidRDefault="00955AD4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072E74BE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</w:tcPr>
          <w:p w14:paraId="1C41639C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242" w:type="dxa"/>
          </w:tcPr>
          <w:p w14:paraId="13970F32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52EBB7F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236" w:type="dxa"/>
          </w:tcPr>
          <w:p w14:paraId="0CDBB1CF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410E4A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</w:tr>
      <w:tr w:rsidR="005765A2" w:rsidRPr="000D1D4B" w14:paraId="6B8F91A7" w14:textId="77777777" w:rsidTr="000D1D4B">
        <w:trPr>
          <w:cantSplit/>
        </w:trPr>
        <w:tc>
          <w:tcPr>
            <w:tcW w:w="3804" w:type="dxa"/>
          </w:tcPr>
          <w:p w14:paraId="6BC74C21" w14:textId="77777777" w:rsidR="005765A2" w:rsidRPr="000D1D4B" w:rsidRDefault="005765A2" w:rsidP="005765A2">
            <w:pPr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7C0874C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10134B73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4F423047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21704" w:rsidRPr="000D1D4B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3942E1CB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5DD05F5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1B3A6059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8EEFBB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34</w:t>
            </w:r>
          </w:p>
        </w:tc>
      </w:tr>
      <w:tr w:rsidR="005765A2" w:rsidRPr="000D1D4B" w14:paraId="7005E560" w14:textId="77777777" w:rsidTr="000D1D4B">
        <w:trPr>
          <w:cantSplit/>
        </w:trPr>
        <w:tc>
          <w:tcPr>
            <w:tcW w:w="3804" w:type="dxa"/>
            <w:vAlign w:val="bottom"/>
          </w:tcPr>
          <w:p w14:paraId="7DD3A0C3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4AA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13,871</w:t>
            </w:r>
          </w:p>
        </w:tc>
        <w:tc>
          <w:tcPr>
            <w:tcW w:w="236" w:type="dxa"/>
          </w:tcPr>
          <w:p w14:paraId="2315EFEC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BA1F320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6,58</w:t>
            </w:r>
            <w:r w:rsidR="00D21704" w:rsidRPr="000D1D4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2EF8C38E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1872E984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14,026</w:t>
            </w:r>
          </w:p>
        </w:tc>
        <w:tc>
          <w:tcPr>
            <w:tcW w:w="236" w:type="dxa"/>
          </w:tcPr>
          <w:p w14:paraId="0B753902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18C337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10,386</w:t>
            </w:r>
          </w:p>
        </w:tc>
      </w:tr>
      <w:tr w:rsidR="005765A2" w:rsidRPr="000D1D4B" w14:paraId="516E675A" w14:textId="77777777" w:rsidTr="000D1D4B">
        <w:trPr>
          <w:cantSplit/>
        </w:trPr>
        <w:tc>
          <w:tcPr>
            <w:tcW w:w="3804" w:type="dxa"/>
            <w:vAlign w:val="bottom"/>
          </w:tcPr>
          <w:p w14:paraId="2D3D9042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2DD3FB89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449,988</w:t>
            </w:r>
          </w:p>
        </w:tc>
        <w:tc>
          <w:tcPr>
            <w:tcW w:w="236" w:type="dxa"/>
          </w:tcPr>
          <w:p w14:paraId="38657C27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858C5A7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438,375</w:t>
            </w:r>
          </w:p>
        </w:tc>
        <w:tc>
          <w:tcPr>
            <w:tcW w:w="242" w:type="dxa"/>
          </w:tcPr>
          <w:p w14:paraId="70A35734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555674B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450,143</w:t>
            </w:r>
          </w:p>
        </w:tc>
        <w:tc>
          <w:tcPr>
            <w:tcW w:w="236" w:type="dxa"/>
          </w:tcPr>
          <w:p w14:paraId="78687665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92EBD6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442,180</w:t>
            </w:r>
          </w:p>
        </w:tc>
      </w:tr>
      <w:tr w:rsidR="005765A2" w:rsidRPr="000D1D4B" w14:paraId="4D2CC1CA" w14:textId="77777777" w:rsidTr="000D1D4B">
        <w:trPr>
          <w:cantSplit/>
        </w:trPr>
        <w:tc>
          <w:tcPr>
            <w:tcW w:w="3804" w:type="dxa"/>
            <w:vAlign w:val="bottom"/>
          </w:tcPr>
          <w:p w14:paraId="137FD625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A46F2E1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,033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EE0665E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1C4330A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</w:tcPr>
          <w:p w14:paraId="5EE6C918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6BD7BFB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(15,033)</w:t>
            </w:r>
          </w:p>
        </w:tc>
        <w:tc>
          <w:tcPr>
            <w:tcW w:w="236" w:type="dxa"/>
          </w:tcPr>
          <w:p w14:paraId="3E4A29FF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39DEFF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(15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,097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5765A2" w:rsidRPr="000D1D4B" w14:paraId="5F91C050" w14:textId="77777777" w:rsidTr="000D1D4B">
        <w:trPr>
          <w:cantSplit/>
        </w:trPr>
        <w:tc>
          <w:tcPr>
            <w:tcW w:w="3804" w:type="dxa"/>
            <w:vAlign w:val="bottom"/>
          </w:tcPr>
          <w:p w14:paraId="49134477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</w:tcPr>
          <w:p w14:paraId="03365A28" w14:textId="77777777" w:rsidR="005765A2" w:rsidRPr="000D1D4B" w:rsidRDefault="00791148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701D90" w:rsidRPr="000D1D4B">
              <w:rPr>
                <w:rFonts w:ascii="Browallia New" w:hAnsi="Browallia New" w:cs="Browallia New"/>
                <w:sz w:val="28"/>
                <w:szCs w:val="28"/>
              </w:rPr>
              <w:t>4,955</w:t>
            </w:r>
          </w:p>
        </w:tc>
        <w:tc>
          <w:tcPr>
            <w:tcW w:w="236" w:type="dxa"/>
          </w:tcPr>
          <w:p w14:paraId="572D6A99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12" w:space="0" w:color="auto"/>
            </w:tcBorders>
          </w:tcPr>
          <w:p w14:paraId="045F6706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423,278</w:t>
            </w:r>
          </w:p>
        </w:tc>
        <w:tc>
          <w:tcPr>
            <w:tcW w:w="242" w:type="dxa"/>
          </w:tcPr>
          <w:p w14:paraId="5B0009D3" w14:textId="77777777" w:rsidR="005765A2" w:rsidRPr="000D1D4B" w:rsidRDefault="005765A2" w:rsidP="0057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12" w:space="0" w:color="auto"/>
            </w:tcBorders>
          </w:tcPr>
          <w:p w14:paraId="2B85C9C8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435,110</w:t>
            </w:r>
          </w:p>
        </w:tc>
        <w:tc>
          <w:tcPr>
            <w:tcW w:w="236" w:type="dxa"/>
          </w:tcPr>
          <w:p w14:paraId="469AC73C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DA30DF" w14:textId="77777777" w:rsidR="005765A2" w:rsidRPr="000D1D4B" w:rsidRDefault="005765A2" w:rsidP="005765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427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,083</w:t>
            </w:r>
          </w:p>
        </w:tc>
      </w:tr>
    </w:tbl>
    <w:p w14:paraId="758BAD14" w14:textId="77777777" w:rsidR="0020040C" w:rsidRPr="000D1D4B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A7BC750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8F2A3E">
        <w:rPr>
          <w:rFonts w:ascii="Browallia New" w:hAnsi="Browallia New" w:cs="Browallia New"/>
          <w:sz w:val="28"/>
          <w:szCs w:val="28"/>
        </w:rPr>
        <w:t>30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8F2A3E">
        <w:rPr>
          <w:rFonts w:ascii="Browallia New" w:hAnsi="Browallia New" w:cs="Browallia New"/>
          <w:sz w:val="28"/>
          <w:szCs w:val="28"/>
        </w:rPr>
        <w:t>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</w:t>
      </w:r>
    </w:p>
    <w:p w14:paraId="499A0308" w14:textId="77777777" w:rsidR="0020040C" w:rsidRPr="000D1D4B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7321E0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Pr="008F2A3E">
        <w:rPr>
          <w:rFonts w:ascii="Browallia New" w:hAnsi="Browallia New" w:cs="Browallia New"/>
          <w:sz w:val="28"/>
          <w:szCs w:val="28"/>
          <w:cs/>
        </w:rPr>
        <w:t>เพียงพอต่อผลเสียหายที่อาจจะเกิดขึ้นจากการเรียกเก็บเงินจากลูกหนี้ไม่ได้</w:t>
      </w:r>
    </w:p>
    <w:p w14:paraId="3FE74B4B" w14:textId="455B4FAB" w:rsidR="0020040C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5B0C3161" w14:textId="4B23EC47" w:rsidR="000D1D4B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3C2C3E6E" w14:textId="5DDA140C" w:rsidR="000D1D4B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1240015B" w14:textId="6420C67A" w:rsidR="000D1D4B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586B31A7" w14:textId="6A4F3213" w:rsidR="000D1D4B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7B40F95C" w14:textId="17F567E9" w:rsidR="000D1D4B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3CA01C3A" w14:textId="77777777" w:rsidR="000D1D4B" w:rsidRPr="00C27E81" w:rsidRDefault="000D1D4B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27404993" w14:textId="77777777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รายการเคลื่อนไหวของค่าเผื่อหนี้สงสัยจะสูญมีดังต่อไปนี้</w:t>
      </w:r>
    </w:p>
    <w:p w14:paraId="68535142" w14:textId="77777777" w:rsidR="0020040C" w:rsidRPr="000D1D4B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13"/>
        <w:gridCol w:w="335"/>
        <w:gridCol w:w="1791"/>
        <w:gridCol w:w="283"/>
        <w:gridCol w:w="1701"/>
      </w:tblGrid>
      <w:tr w:rsidR="0020040C" w:rsidRPr="008F2A3E" w14:paraId="1950F20A" w14:textId="77777777" w:rsidTr="00402E81">
        <w:tc>
          <w:tcPr>
            <w:tcW w:w="4813" w:type="dxa"/>
          </w:tcPr>
          <w:p w14:paraId="5F614E68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0" w:type="dxa"/>
            <w:gridSpan w:val="4"/>
          </w:tcPr>
          <w:p w14:paraId="3309C82B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0040C" w:rsidRPr="008F2A3E" w14:paraId="192F9007" w14:textId="77777777" w:rsidTr="000D1D4B">
        <w:trPr>
          <w:trHeight w:val="351"/>
        </w:trPr>
        <w:tc>
          <w:tcPr>
            <w:tcW w:w="4813" w:type="dxa"/>
          </w:tcPr>
          <w:p w14:paraId="516229FF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</w:tcPr>
          <w:p w14:paraId="3DF1F69A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068E390E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0040C" w:rsidRPr="008F2A3E" w14:paraId="15308D1F" w14:textId="77777777" w:rsidTr="000D1D4B">
        <w:trPr>
          <w:trHeight w:val="351"/>
        </w:trPr>
        <w:tc>
          <w:tcPr>
            <w:tcW w:w="4813" w:type="dxa"/>
          </w:tcPr>
          <w:p w14:paraId="50B50A06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  <w:vAlign w:val="bottom"/>
          </w:tcPr>
          <w:p w14:paraId="4C4E6BD5" w14:textId="77777777" w:rsidR="0020040C" w:rsidRPr="008F2A3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78BBA8B" w14:textId="77777777" w:rsidR="0020040C" w:rsidRPr="008F2A3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C64BD" w:rsidRPr="008F2A3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64BD"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FC64BD" w:rsidRPr="008F2A3E">
              <w:rPr>
                <w:rFonts w:ascii="Browallia New" w:hAnsi="Browallia New" w:cs="DokChampa"/>
                <w:sz w:val="28"/>
                <w:szCs w:val="28"/>
                <w:lang w:bidi="lo-LA"/>
              </w:rPr>
              <w:t>1</w:t>
            </w:r>
          </w:p>
        </w:tc>
        <w:tc>
          <w:tcPr>
            <w:tcW w:w="283" w:type="dxa"/>
            <w:vAlign w:val="bottom"/>
          </w:tcPr>
          <w:p w14:paraId="4680637A" w14:textId="77777777" w:rsidR="0020040C" w:rsidRPr="008F2A3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1843" w14:textId="77777777" w:rsidR="0020040C" w:rsidRPr="008F2A3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C64BD" w:rsidRPr="008F2A3E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20040C" w:rsidRPr="00C27E81" w14:paraId="2383C621" w14:textId="77777777" w:rsidTr="000D1D4B">
        <w:trPr>
          <w:trHeight w:val="271"/>
        </w:trPr>
        <w:tc>
          <w:tcPr>
            <w:tcW w:w="4813" w:type="dxa"/>
          </w:tcPr>
          <w:p w14:paraId="02A29C62" w14:textId="77777777" w:rsidR="0020040C" w:rsidRPr="00C27E81" w:rsidRDefault="0020040C" w:rsidP="00402E8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335" w:type="dxa"/>
          </w:tcPr>
          <w:p w14:paraId="3355FEF8" w14:textId="77777777" w:rsidR="0020040C" w:rsidRPr="00C27E81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05233FC0" w14:textId="77777777" w:rsidR="0020040C" w:rsidRPr="00C27E81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34515017" w14:textId="77777777" w:rsidR="0020040C" w:rsidRPr="00C27E81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7A43B2" w14:textId="77777777" w:rsidR="0020040C" w:rsidRPr="00C27E81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0040C" w:rsidRPr="008F2A3E" w14:paraId="266749A8" w14:textId="77777777" w:rsidTr="000D1D4B">
        <w:trPr>
          <w:trHeight w:val="113"/>
        </w:trPr>
        <w:tc>
          <w:tcPr>
            <w:tcW w:w="4813" w:type="dxa"/>
          </w:tcPr>
          <w:p w14:paraId="115497E3" w14:textId="77777777" w:rsidR="0020040C" w:rsidRPr="008F2A3E" w:rsidRDefault="0020040C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F2A3E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F2A3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F2A3E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F2A3E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335" w:type="dxa"/>
          </w:tcPr>
          <w:p w14:paraId="7553A645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251E97DC" w14:textId="77777777" w:rsidR="0020040C" w:rsidRPr="008F2A3E" w:rsidRDefault="0064005E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15,097</w:t>
            </w:r>
          </w:p>
        </w:tc>
        <w:tc>
          <w:tcPr>
            <w:tcW w:w="283" w:type="dxa"/>
          </w:tcPr>
          <w:p w14:paraId="21B490E4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27369F" w14:textId="77777777" w:rsidR="0020040C" w:rsidRPr="008F2A3E" w:rsidRDefault="00F627E1" w:rsidP="00F627E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7,348</w:t>
            </w:r>
          </w:p>
        </w:tc>
      </w:tr>
      <w:tr w:rsidR="0020040C" w:rsidRPr="008F2A3E" w14:paraId="34CCB9EC" w14:textId="77777777" w:rsidTr="000D1D4B">
        <w:trPr>
          <w:trHeight w:val="113"/>
        </w:trPr>
        <w:tc>
          <w:tcPr>
            <w:tcW w:w="4813" w:type="dxa"/>
          </w:tcPr>
          <w:p w14:paraId="638167FA" w14:textId="77777777" w:rsidR="0020040C" w:rsidRPr="008F2A3E" w:rsidRDefault="0020040C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F2A3E">
              <w:rPr>
                <w:rFonts w:ascii="Browallia New" w:hAnsi="Browallia New" w:cs="Browallia New"/>
                <w:cs/>
              </w:rPr>
              <w:t>เพิ่มขึ้น</w:t>
            </w:r>
            <w:r w:rsidR="006F2051" w:rsidRPr="008F2A3E">
              <w:rPr>
                <w:rFonts w:ascii="Browallia New" w:hAnsi="Browallia New" w:cs="Browallia New"/>
              </w:rPr>
              <w:t xml:space="preserve"> </w:t>
            </w:r>
            <w:r w:rsidR="006F2051" w:rsidRPr="008F2A3E">
              <w:rPr>
                <w:rFonts w:ascii="Browallia New" w:hAnsi="Browallia New" w:cs="Browallia New" w:hint="cs"/>
                <w:cs/>
              </w:rPr>
              <w:t>(ลดลง)</w:t>
            </w:r>
          </w:p>
        </w:tc>
        <w:tc>
          <w:tcPr>
            <w:tcW w:w="335" w:type="dxa"/>
          </w:tcPr>
          <w:p w14:paraId="767ED9A1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7B6FE055" w14:textId="77777777" w:rsidR="0020040C" w:rsidRPr="008F2A3E" w:rsidRDefault="0064005E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(64)</w:t>
            </w:r>
          </w:p>
        </w:tc>
        <w:tc>
          <w:tcPr>
            <w:tcW w:w="283" w:type="dxa"/>
          </w:tcPr>
          <w:p w14:paraId="0DFE1DFC" w14:textId="77777777" w:rsidR="0020040C" w:rsidRPr="008F2A3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D0FED2" w14:textId="77777777" w:rsidR="0020040C" w:rsidRPr="008F2A3E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,749</w:t>
            </w:r>
          </w:p>
        </w:tc>
      </w:tr>
      <w:tr w:rsidR="0020040C" w:rsidRPr="008F2A3E" w14:paraId="3A21F8DF" w14:textId="77777777" w:rsidTr="000D1D4B">
        <w:trPr>
          <w:trHeight w:val="318"/>
        </w:trPr>
        <w:tc>
          <w:tcPr>
            <w:tcW w:w="4813" w:type="dxa"/>
          </w:tcPr>
          <w:p w14:paraId="2D056156" w14:textId="77777777" w:rsidR="0020040C" w:rsidRPr="008F2A3E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ยอดสิ้น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/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35" w:type="dxa"/>
          </w:tcPr>
          <w:p w14:paraId="4273E879" w14:textId="77777777" w:rsidR="0020040C" w:rsidRPr="008F2A3E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</w:tcPr>
          <w:p w14:paraId="73AA47B1" w14:textId="77777777" w:rsidR="0020040C" w:rsidRPr="008F2A3E" w:rsidRDefault="0064005E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15,033</w:t>
            </w:r>
          </w:p>
        </w:tc>
        <w:tc>
          <w:tcPr>
            <w:tcW w:w="283" w:type="dxa"/>
          </w:tcPr>
          <w:p w14:paraId="668D340E" w14:textId="77777777" w:rsidR="0020040C" w:rsidRPr="008F2A3E" w:rsidRDefault="0020040C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5212E682" w14:textId="77777777" w:rsidR="0020040C" w:rsidRPr="008F2A3E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15,097</w:t>
            </w:r>
          </w:p>
        </w:tc>
      </w:tr>
    </w:tbl>
    <w:p w14:paraId="292D3FD2" w14:textId="77777777" w:rsidR="000D1D4B" w:rsidRDefault="000D1D4B" w:rsidP="000D1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4554F37" w14:textId="6AADD0B9" w:rsidR="00371706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รายการบัญชีกับบุคคลและบริษัทที่เกี่ยวข้อง</w:t>
      </w:r>
    </w:p>
    <w:p w14:paraId="17CCC068" w14:textId="77777777" w:rsidR="00371706" w:rsidRPr="007219DD" w:rsidRDefault="00371706" w:rsidP="00530D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4FE1DF0" w14:textId="77777777" w:rsidR="00E41F91" w:rsidRPr="008F2A3E" w:rsidRDefault="00371706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บุคคลและบริษัทที่เกี่ยวข้อง</w:t>
      </w:r>
      <w:r w:rsidR="00C10E96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บริษัทเหล่านี้เกี่ยวข้องกันโดยการมีผู้ถือหุ้นและ</w:t>
      </w:r>
      <w:r w:rsidR="0049374F" w:rsidRPr="008F2A3E">
        <w:rPr>
          <w:rFonts w:ascii="Browallia New" w:hAnsi="Browallia New" w:cs="Browallia New"/>
          <w:sz w:val="28"/>
          <w:szCs w:val="28"/>
        </w:rPr>
        <w:t>/</w:t>
      </w:r>
      <w:r w:rsidRPr="008F2A3E">
        <w:rPr>
          <w:rFonts w:ascii="Browallia New" w:hAnsi="Browallia New" w:cs="Browallia New"/>
          <w:sz w:val="28"/>
          <w:szCs w:val="28"/>
          <w:cs/>
        </w:rPr>
        <w:t>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คลหรือบริษัทที่ไม่เกี่ยวข้อง</w:t>
      </w:r>
    </w:p>
    <w:p w14:paraId="43CF56F4" w14:textId="77777777" w:rsidR="007C6033" w:rsidRPr="007219DD" w:rsidRDefault="007C6033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</w:rPr>
      </w:pPr>
    </w:p>
    <w:p w14:paraId="0447B585" w14:textId="77777777" w:rsidR="00F976C2" w:rsidRDefault="007373B0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กิจการที่เกี่ยวข้องโดยสรุป</w:t>
      </w:r>
      <w:r w:rsidR="00F976C2"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0B71DA" w14:textId="77777777" w:rsidR="007219DD" w:rsidRPr="007219DD" w:rsidRDefault="007219DD" w:rsidP="00530D0F">
      <w:pPr>
        <w:spacing w:line="240" w:lineRule="auto"/>
        <w:ind w:left="448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7"/>
        <w:gridCol w:w="2070"/>
        <w:gridCol w:w="3060"/>
      </w:tblGrid>
      <w:tr w:rsidR="00EF66B8" w:rsidRPr="008F2A3E" w14:paraId="6788BC98" w14:textId="77777777" w:rsidTr="000D1D4B">
        <w:trPr>
          <w:tblHeader/>
        </w:trPr>
        <w:tc>
          <w:tcPr>
            <w:tcW w:w="3807" w:type="dxa"/>
            <w:vAlign w:val="bottom"/>
          </w:tcPr>
          <w:p w14:paraId="281B9D6D" w14:textId="77777777" w:rsidR="00EF66B8" w:rsidRPr="008F2A3E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ชื่อ</w:t>
            </w:r>
          </w:p>
        </w:tc>
        <w:tc>
          <w:tcPr>
            <w:tcW w:w="2070" w:type="dxa"/>
          </w:tcPr>
          <w:p w14:paraId="46732149" w14:textId="77777777" w:rsidR="00EF66B8" w:rsidRPr="008F2A3E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จัดตั้งในประเทศ/สัญชาติ</w:t>
            </w:r>
          </w:p>
        </w:tc>
        <w:tc>
          <w:tcPr>
            <w:tcW w:w="3060" w:type="dxa"/>
            <w:vAlign w:val="bottom"/>
          </w:tcPr>
          <w:p w14:paraId="49D0BA52" w14:textId="77777777" w:rsidR="00EF66B8" w:rsidRPr="008F2A3E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ลักษณะความสัมพันธ์</w:t>
            </w:r>
          </w:p>
        </w:tc>
      </w:tr>
      <w:tr w:rsidR="00EF66B8" w:rsidRPr="008F2A3E" w14:paraId="2D129B75" w14:textId="77777777" w:rsidTr="000D1D4B">
        <w:trPr>
          <w:tblHeader/>
        </w:trPr>
        <w:tc>
          <w:tcPr>
            <w:tcW w:w="3807" w:type="dxa"/>
          </w:tcPr>
          <w:p w14:paraId="03B80723" w14:textId="77777777" w:rsidR="00EF66B8" w:rsidRPr="008F2A3E" w:rsidRDefault="00EF66B8" w:rsidP="00402E81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45F67D1E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14:paraId="1C2AB29B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F66B8" w:rsidRPr="008F2A3E" w14:paraId="61FD51E0" w14:textId="77777777" w:rsidTr="000D1D4B">
        <w:tc>
          <w:tcPr>
            <w:tcW w:w="3807" w:type="dxa"/>
          </w:tcPr>
          <w:p w14:paraId="3DE2A55B" w14:textId="77777777" w:rsidR="00EF66B8" w:rsidRPr="008F2A3E" w:rsidRDefault="00EF66B8" w:rsidP="00402E81">
            <w:pPr>
              <w:spacing w:line="240" w:lineRule="auto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i/>
                <w:iCs/>
                <w:sz w:val="20"/>
                <w:szCs w:val="20"/>
                <w:cs/>
                <w:lang w:val="en-GB" w:eastAsia="en-GB"/>
              </w:rPr>
              <w:t>บริษัทย่อย</w:t>
            </w:r>
          </w:p>
        </w:tc>
        <w:tc>
          <w:tcPr>
            <w:tcW w:w="2070" w:type="dxa"/>
          </w:tcPr>
          <w:p w14:paraId="3AEE6355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14:paraId="66659476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F66B8" w:rsidRPr="008F2A3E" w14:paraId="3C76CDEE" w14:textId="77777777" w:rsidTr="000D1D4B">
        <w:tc>
          <w:tcPr>
            <w:tcW w:w="3807" w:type="dxa"/>
          </w:tcPr>
          <w:p w14:paraId="4E3AE480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บริษัท เซเว่น ไว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ร์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2070" w:type="dxa"/>
          </w:tcPr>
          <w:p w14:paraId="445CF27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3CCDC120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ถือหุ้นโดยตรง</w:t>
            </w:r>
          </w:p>
        </w:tc>
      </w:tr>
      <w:tr w:rsidR="00EF66B8" w:rsidRPr="008F2A3E" w14:paraId="6E07AA4E" w14:textId="77777777" w:rsidTr="000D1D4B">
        <w:tc>
          <w:tcPr>
            <w:tcW w:w="3807" w:type="dxa"/>
          </w:tcPr>
          <w:p w14:paraId="34C6ED1E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lang w:val="en-GB"/>
              </w:rPr>
              <w:t>General Engineering Mauritius Limited</w:t>
            </w:r>
          </w:p>
        </w:tc>
        <w:tc>
          <w:tcPr>
            <w:tcW w:w="2070" w:type="dxa"/>
          </w:tcPr>
          <w:p w14:paraId="4E836094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lang w:val="en-GB"/>
              </w:rPr>
              <w:t>Mauritius</w:t>
            </w:r>
          </w:p>
        </w:tc>
        <w:tc>
          <w:tcPr>
            <w:tcW w:w="3060" w:type="dxa"/>
          </w:tcPr>
          <w:p w14:paraId="211CEEF3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ถือหุ้นโดยตรง</w:t>
            </w:r>
          </w:p>
        </w:tc>
      </w:tr>
      <w:tr w:rsidR="00EF66B8" w:rsidRPr="008F2A3E" w14:paraId="2AFA3A60" w14:textId="77777777" w:rsidTr="000D1D4B">
        <w:tc>
          <w:tcPr>
            <w:tcW w:w="3807" w:type="dxa"/>
          </w:tcPr>
          <w:p w14:paraId="371D5DDC" w14:textId="77777777" w:rsidR="00EF66B8" w:rsidRPr="008F2A3E" w:rsidRDefault="00EF66B8" w:rsidP="00EF66B8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บริษัท เจนเนอร</w:t>
            </w:r>
            <w:proofErr w:type="spellStart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ัล</w:t>
            </w:r>
            <w:proofErr w:type="spellEnd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proofErr w:type="spellStart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นิป</w:t>
            </w:r>
            <w:proofErr w:type="spellEnd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ปอน คอนกรีต อิน</w:t>
            </w:r>
            <w:proofErr w:type="spellStart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ดัสท</w:t>
            </w:r>
            <w:proofErr w:type="spellEnd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รี</w:t>
            </w:r>
            <w:proofErr w:type="spellStart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ส์</w:t>
            </w:r>
            <w:proofErr w:type="spellEnd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จำกัด</w:t>
            </w:r>
          </w:p>
        </w:tc>
        <w:tc>
          <w:tcPr>
            <w:tcW w:w="2070" w:type="dxa"/>
          </w:tcPr>
          <w:p w14:paraId="7CA68D92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1C921347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ถือหุ้นโดยตรง</w:t>
            </w:r>
          </w:p>
        </w:tc>
      </w:tr>
      <w:tr w:rsidR="00EF66B8" w:rsidRPr="00C27E81" w14:paraId="702328D7" w14:textId="77777777" w:rsidTr="000D1D4B">
        <w:tc>
          <w:tcPr>
            <w:tcW w:w="3807" w:type="dxa"/>
          </w:tcPr>
          <w:p w14:paraId="5C9E3576" w14:textId="77777777" w:rsidR="00EF66B8" w:rsidRPr="00C27E81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070" w:type="dxa"/>
          </w:tcPr>
          <w:p w14:paraId="3C75DFBC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060" w:type="dxa"/>
          </w:tcPr>
          <w:p w14:paraId="11151068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F66B8" w:rsidRPr="008F2A3E" w14:paraId="04A14C1E" w14:textId="77777777" w:rsidTr="000D1D4B">
        <w:tc>
          <w:tcPr>
            <w:tcW w:w="3807" w:type="dxa"/>
          </w:tcPr>
          <w:p w14:paraId="0FE2AFC0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i/>
                <w:i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2070" w:type="dxa"/>
          </w:tcPr>
          <w:p w14:paraId="067D251B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14:paraId="0A0533CF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F66B8" w:rsidRPr="008F2A3E" w14:paraId="19038D31" w14:textId="77777777" w:rsidTr="000D1D4B">
        <w:tc>
          <w:tcPr>
            <w:tcW w:w="3807" w:type="dxa"/>
          </w:tcPr>
          <w:p w14:paraId="3AF1CC0D" w14:textId="77777777" w:rsidR="00EF66B8" w:rsidRPr="008F2A3E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บริษัท 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แมคทริค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จำกัด (มหาชน)</w:t>
            </w:r>
          </w:p>
        </w:tc>
        <w:tc>
          <w:tcPr>
            <w:tcW w:w="2070" w:type="dxa"/>
          </w:tcPr>
          <w:p w14:paraId="692DEE8E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2225A3A4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ถือหุ้นโดยตรง</w:t>
            </w:r>
          </w:p>
        </w:tc>
      </w:tr>
      <w:tr w:rsidR="00EF66B8" w:rsidRPr="00C27E81" w14:paraId="478FCAAA" w14:textId="77777777" w:rsidTr="000D1D4B">
        <w:tc>
          <w:tcPr>
            <w:tcW w:w="3807" w:type="dxa"/>
          </w:tcPr>
          <w:p w14:paraId="384C56A2" w14:textId="77777777" w:rsidR="00EF66B8" w:rsidRPr="00C27E81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070" w:type="dxa"/>
          </w:tcPr>
          <w:p w14:paraId="63A469C7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060" w:type="dxa"/>
          </w:tcPr>
          <w:p w14:paraId="357AEAD5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F66B8" w:rsidRPr="008F2A3E" w14:paraId="59C70E43" w14:textId="77777777" w:rsidTr="000D1D4B">
        <w:tc>
          <w:tcPr>
            <w:tcW w:w="3807" w:type="dxa"/>
          </w:tcPr>
          <w:p w14:paraId="725EBB10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i/>
                <w:iCs/>
                <w:sz w:val="20"/>
                <w:szCs w:val="20"/>
                <w:cs/>
                <w:lang w:eastAsia="en-GB"/>
              </w:rPr>
              <w:t>การร่วมค้า</w:t>
            </w:r>
          </w:p>
        </w:tc>
        <w:tc>
          <w:tcPr>
            <w:tcW w:w="2070" w:type="dxa"/>
          </w:tcPr>
          <w:p w14:paraId="373B56D0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14:paraId="7A7E4918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F66B8" w:rsidRPr="008F2A3E" w14:paraId="79B67CA7" w14:textId="77777777" w:rsidTr="000D1D4B">
        <w:tc>
          <w:tcPr>
            <w:tcW w:w="3807" w:type="dxa"/>
          </w:tcPr>
          <w:p w14:paraId="447AF396" w14:textId="77777777" w:rsidR="00EF66B8" w:rsidRPr="008F2A3E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Wisdom Tree Investment 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(</w:t>
            </w:r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S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Limited </w:t>
            </w:r>
          </w:p>
        </w:tc>
        <w:tc>
          <w:tcPr>
            <w:tcW w:w="2070" w:type="dxa"/>
          </w:tcPr>
          <w:p w14:paraId="3BDF93C4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3060" w:type="dxa"/>
          </w:tcPr>
          <w:p w14:paraId="0B348A9E" w14:textId="77777777" w:rsidR="00EF66B8" w:rsidRPr="008F2A3E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ถือหุ้นโดยตรง</w:t>
            </w:r>
          </w:p>
        </w:tc>
      </w:tr>
      <w:tr w:rsidR="00EF66B8" w:rsidRPr="008F2A3E" w14:paraId="011DDDD7" w14:textId="77777777" w:rsidTr="000D1D4B">
        <w:tc>
          <w:tcPr>
            <w:tcW w:w="3807" w:type="dxa"/>
          </w:tcPr>
          <w:p w14:paraId="68D907C7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บริษัท </w:t>
            </w:r>
            <w:proofErr w:type="spellStart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มิล</w:t>
            </w:r>
            <w:proofErr w:type="spellEnd"/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คอน ติฮา จีอีแอล จำกัด</w:t>
            </w:r>
          </w:p>
        </w:tc>
        <w:tc>
          <w:tcPr>
            <w:tcW w:w="2070" w:type="dxa"/>
          </w:tcPr>
          <w:p w14:paraId="690C59E6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3060" w:type="dxa"/>
          </w:tcPr>
          <w:p w14:paraId="19E1A905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บริษัทย่อยของ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การร่วมค้า</w:t>
            </w:r>
          </w:p>
        </w:tc>
      </w:tr>
      <w:tr w:rsidR="00EF66B8" w:rsidRPr="00C27E81" w14:paraId="2ED3DE44" w14:textId="77777777" w:rsidTr="000D1D4B">
        <w:tc>
          <w:tcPr>
            <w:tcW w:w="3807" w:type="dxa"/>
          </w:tcPr>
          <w:p w14:paraId="71D43D58" w14:textId="77777777" w:rsidR="00EF66B8" w:rsidRPr="00C27E81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2070" w:type="dxa"/>
          </w:tcPr>
          <w:p w14:paraId="76425AAB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060" w:type="dxa"/>
          </w:tcPr>
          <w:p w14:paraId="6A9D47AE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EF66B8" w:rsidRPr="008F2A3E" w14:paraId="7EC7DA7F" w14:textId="77777777" w:rsidTr="000D1D4B">
        <w:tc>
          <w:tcPr>
            <w:tcW w:w="3807" w:type="dxa"/>
          </w:tcPr>
          <w:p w14:paraId="11029A71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0"/>
                <w:szCs w:val="20"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i/>
                <w:iCs/>
                <w:sz w:val="20"/>
                <w:szCs w:val="2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070" w:type="dxa"/>
          </w:tcPr>
          <w:p w14:paraId="2BEB9C52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14:paraId="08D8C345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F66B8" w:rsidRPr="008F2A3E" w14:paraId="1D1349A5" w14:textId="77777777" w:rsidTr="000D1D4B">
        <w:tc>
          <w:tcPr>
            <w:tcW w:w="3807" w:type="dxa"/>
          </w:tcPr>
          <w:p w14:paraId="54162F53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บริษัท มิลล์คอน สตีล จำกัด</w:t>
            </w: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(มหาชน)</w:t>
            </w:r>
          </w:p>
        </w:tc>
        <w:tc>
          <w:tcPr>
            <w:tcW w:w="2070" w:type="dxa"/>
          </w:tcPr>
          <w:p w14:paraId="72226049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2BD4C842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กิจการที่บริษัทลงทุน</w:t>
            </w:r>
          </w:p>
        </w:tc>
      </w:tr>
      <w:tr w:rsidR="00EF66B8" w:rsidRPr="008F2A3E" w14:paraId="29853296" w14:textId="77777777" w:rsidTr="000D1D4B">
        <w:tc>
          <w:tcPr>
            <w:tcW w:w="3807" w:type="dxa"/>
          </w:tcPr>
          <w:p w14:paraId="07FD053A" w14:textId="77777777" w:rsidR="00EF66B8" w:rsidRPr="008F2A3E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ซัน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เทค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เมท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ัลส์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10BE4416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6E46B47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8F2A3E" w14:paraId="04AFB0E8" w14:textId="77777777" w:rsidTr="000D1D4B">
        <w:tc>
          <w:tcPr>
            <w:tcW w:w="3807" w:type="dxa"/>
          </w:tcPr>
          <w:p w14:paraId="75F26EBE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2070" w:type="dxa"/>
          </w:tcPr>
          <w:p w14:paraId="708F6F73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49B3758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8F2A3E" w14:paraId="3E01A28E" w14:textId="77777777" w:rsidTr="000D1D4B">
        <w:tc>
          <w:tcPr>
            <w:tcW w:w="3807" w:type="dxa"/>
          </w:tcPr>
          <w:p w14:paraId="63225BFE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บริษัท โคเบลโก้ มิลล์คอน สตีล จำกัด    </w:t>
            </w:r>
          </w:p>
        </w:tc>
        <w:tc>
          <w:tcPr>
            <w:tcW w:w="2070" w:type="dxa"/>
          </w:tcPr>
          <w:p w14:paraId="38300374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25014D5D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ร่วม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ของกิจการที่บริษัทลงทุน</w:t>
            </w:r>
          </w:p>
        </w:tc>
      </w:tr>
      <w:tr w:rsidR="00EF66B8" w:rsidRPr="008F2A3E" w14:paraId="042A8166" w14:textId="77777777" w:rsidTr="000D1D4B">
        <w:tc>
          <w:tcPr>
            <w:tcW w:w="3807" w:type="dxa"/>
          </w:tcPr>
          <w:p w14:paraId="5FC5FD26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บริษัท ไอเจน เอนจิ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เนียริ่ง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จำกัด  </w:t>
            </w:r>
          </w:p>
        </w:tc>
        <w:tc>
          <w:tcPr>
            <w:tcW w:w="2070" w:type="dxa"/>
          </w:tcPr>
          <w:p w14:paraId="498D734B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528CF1F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ร่วม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ของกิจการที่บริษัทลงทุน</w:t>
            </w:r>
          </w:p>
        </w:tc>
      </w:tr>
      <w:tr w:rsidR="00EF66B8" w:rsidRPr="008F2A3E" w14:paraId="37AFD986" w14:textId="77777777" w:rsidTr="000D1D4B">
        <w:tc>
          <w:tcPr>
            <w:tcW w:w="3807" w:type="dxa"/>
          </w:tcPr>
          <w:p w14:paraId="6DB2C72C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บริษัท มิลล์คอน สตีล 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ไพพ์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จำกัด</w:t>
            </w:r>
          </w:p>
        </w:tc>
        <w:tc>
          <w:tcPr>
            <w:tcW w:w="2070" w:type="dxa"/>
          </w:tcPr>
          <w:p w14:paraId="7E8FC7C2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6CEF6984" w14:textId="77777777" w:rsidR="00EF66B8" w:rsidRPr="008F2A3E" w:rsidRDefault="00EF66B8" w:rsidP="00EF6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8F2A3E" w14:paraId="130FE9E2" w14:textId="77777777" w:rsidTr="000D1D4B">
        <w:tc>
          <w:tcPr>
            <w:tcW w:w="3807" w:type="dxa"/>
          </w:tcPr>
          <w:p w14:paraId="7038CB29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Millcon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Thiha</w:t>
            </w:r>
            <w:proofErr w:type="spellEnd"/>
            <w:r w:rsidRPr="008F2A3E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Limited</w:t>
            </w:r>
          </w:p>
        </w:tc>
        <w:tc>
          <w:tcPr>
            <w:tcW w:w="2070" w:type="dxa"/>
          </w:tcPr>
          <w:p w14:paraId="4DD6C9CC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3060" w:type="dxa"/>
          </w:tcPr>
          <w:p w14:paraId="44087226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8F2A3E" w14:paraId="0AAD288D" w14:textId="77777777" w:rsidTr="000D1D4B">
        <w:tc>
          <w:tcPr>
            <w:tcW w:w="3807" w:type="dxa"/>
          </w:tcPr>
          <w:p w14:paraId="648C40EA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บริษัท สหร่วมวัสดุก่อสร้าง จำกัด</w:t>
            </w:r>
          </w:p>
        </w:tc>
        <w:tc>
          <w:tcPr>
            <w:tcW w:w="2070" w:type="dxa"/>
          </w:tcPr>
          <w:p w14:paraId="73A34B96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5A97BFFD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EF66B8" w:rsidRPr="008F2A3E" w14:paraId="595C624D" w14:textId="77777777" w:rsidTr="000D1D4B">
        <w:tc>
          <w:tcPr>
            <w:tcW w:w="3807" w:type="dxa"/>
          </w:tcPr>
          <w:p w14:paraId="2FF96252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บริษัท คอมพลีท ทรานสปอร์ต จำกัด</w:t>
            </w:r>
          </w:p>
        </w:tc>
        <w:tc>
          <w:tcPr>
            <w:tcW w:w="2070" w:type="dxa"/>
          </w:tcPr>
          <w:p w14:paraId="0D3DA70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113C8238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ร่วม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ของกิจการที่บริษัทลงทุน</w:t>
            </w:r>
          </w:p>
        </w:tc>
      </w:tr>
      <w:tr w:rsidR="00EF66B8" w:rsidRPr="008F2A3E" w14:paraId="3F17AE53" w14:textId="77777777" w:rsidTr="000D1D4B">
        <w:tc>
          <w:tcPr>
            <w:tcW w:w="3807" w:type="dxa"/>
          </w:tcPr>
          <w:p w14:paraId="48341A82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กิจการร่วมค้า ไอบีซีไอ – </w:t>
            </w:r>
            <w:proofErr w:type="spellStart"/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แมคทริค</w:t>
            </w:r>
            <w:proofErr w:type="spellEnd"/>
          </w:p>
        </w:tc>
        <w:tc>
          <w:tcPr>
            <w:tcW w:w="2070" w:type="dxa"/>
          </w:tcPr>
          <w:p w14:paraId="11E9D4B5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5291D14F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การร่วมค้าของบริษัทร่วม</w:t>
            </w:r>
          </w:p>
        </w:tc>
      </w:tr>
      <w:tr w:rsidR="00EF66B8" w:rsidRPr="008F2A3E" w14:paraId="55FAE504" w14:textId="77777777" w:rsidTr="000D1D4B">
        <w:tc>
          <w:tcPr>
            <w:tcW w:w="3807" w:type="dxa"/>
          </w:tcPr>
          <w:p w14:paraId="0A876BD7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8F2A3E">
              <w:rPr>
                <w:rFonts w:ascii="Browallia New" w:hAnsi="Browallia New" w:cs="Browallia New"/>
                <w:sz w:val="20"/>
                <w:szCs w:val="20"/>
              </w:rPr>
              <w:t>Nippon Concrete Industries Co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8F2A3E">
              <w:rPr>
                <w:rFonts w:ascii="Browallia New" w:hAnsi="Browallia New" w:cs="Browallia New"/>
                <w:sz w:val="20"/>
                <w:szCs w:val="20"/>
              </w:rPr>
              <w:t>, Ltd</w:t>
            </w:r>
            <w:r w:rsidRPr="008F2A3E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</w:p>
        </w:tc>
        <w:tc>
          <w:tcPr>
            <w:tcW w:w="2070" w:type="dxa"/>
          </w:tcPr>
          <w:p w14:paraId="0840C7BD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3060" w:type="dxa"/>
          </w:tcPr>
          <w:p w14:paraId="383B4CB7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ผู้ถือหุ้นของบริษัทย่อย</w:t>
            </w:r>
          </w:p>
        </w:tc>
      </w:tr>
      <w:tr w:rsidR="00EF66B8" w:rsidRPr="00C27E81" w14:paraId="55145AED" w14:textId="77777777" w:rsidTr="000D1D4B">
        <w:tc>
          <w:tcPr>
            <w:tcW w:w="3807" w:type="dxa"/>
          </w:tcPr>
          <w:p w14:paraId="1530B0CF" w14:textId="77777777" w:rsidR="00EF66B8" w:rsidRPr="00C27E81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70" w:type="dxa"/>
          </w:tcPr>
          <w:p w14:paraId="07FBAD53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060" w:type="dxa"/>
          </w:tcPr>
          <w:p w14:paraId="5D34FE80" w14:textId="77777777" w:rsidR="00EF66B8" w:rsidRPr="00C27E81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EF66B8" w:rsidRPr="008F2A3E" w14:paraId="395A9AB8" w14:textId="77777777" w:rsidTr="000D1D4B">
        <w:tc>
          <w:tcPr>
            <w:tcW w:w="3807" w:type="dxa"/>
          </w:tcPr>
          <w:p w14:paraId="08F11B8E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i/>
                <w:iCs/>
                <w:sz w:val="20"/>
                <w:szCs w:val="20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i/>
                <w:iCs/>
                <w:sz w:val="20"/>
                <w:szCs w:val="20"/>
                <w:cs/>
              </w:rPr>
              <w:t>ที่สำคัญ</w:t>
            </w:r>
          </w:p>
        </w:tc>
        <w:tc>
          <w:tcPr>
            <w:tcW w:w="2070" w:type="dxa"/>
          </w:tcPr>
          <w:p w14:paraId="24BAC7D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14:paraId="2C905D5E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F66B8" w:rsidRPr="008F2A3E" w14:paraId="541F3F2C" w14:textId="77777777" w:rsidTr="000D1D4B">
        <w:tc>
          <w:tcPr>
            <w:tcW w:w="3807" w:type="dxa"/>
          </w:tcPr>
          <w:p w14:paraId="63EE47D4" w14:textId="77777777" w:rsidR="00EF66B8" w:rsidRPr="008F2A3E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2070" w:type="dxa"/>
          </w:tcPr>
          <w:p w14:paraId="474678B1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F2A3E"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3060" w:type="dxa"/>
          </w:tcPr>
          <w:p w14:paraId="7590EE9F" w14:textId="77777777" w:rsidR="00EF66B8" w:rsidRPr="008F2A3E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</w:tbl>
    <w:p w14:paraId="4DC76D1A" w14:textId="77777777" w:rsidR="00E67498" w:rsidRPr="00C27E81" w:rsidRDefault="00E67498" w:rsidP="001E624C">
      <w:pPr>
        <w:spacing w:line="240" w:lineRule="auto"/>
        <w:jc w:val="thaiDistribute"/>
        <w:rPr>
          <w:rFonts w:ascii="Browallia New" w:hAnsi="Browallia New" w:cs="Browallia New"/>
        </w:rPr>
      </w:pPr>
    </w:p>
    <w:p w14:paraId="76B14A6B" w14:textId="01A3C8D3" w:rsidR="001845FA" w:rsidRPr="008F2A3E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รายการบัญชีที่สำคัญกับบุคคลและบริษัทที่เกี่ยวข้อง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1D4B">
        <w:rPr>
          <w:rFonts w:ascii="Browallia New" w:hAnsi="Browallia New" w:cs="Browallia New"/>
          <w:sz w:val="28"/>
          <w:szCs w:val="28"/>
        </w:rPr>
        <w:t xml:space="preserve">       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A80F21F" w14:textId="77777777" w:rsidR="001845FA" w:rsidRPr="00C27E81" w:rsidRDefault="001845FA" w:rsidP="00982AC5">
      <w:pPr>
        <w:spacing w:line="240" w:lineRule="auto"/>
        <w:ind w:left="448"/>
        <w:jc w:val="thaiDistribute"/>
        <w:rPr>
          <w:rFonts w:ascii="Browallia New" w:hAnsi="Browallia New" w:cs="Browallia New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1883"/>
        <w:gridCol w:w="1084"/>
        <w:gridCol w:w="1022"/>
        <w:gridCol w:w="1026"/>
        <w:gridCol w:w="999"/>
      </w:tblGrid>
      <w:tr w:rsidR="001845FA" w:rsidRPr="00B706E7" w14:paraId="3864431A" w14:textId="77777777" w:rsidTr="00C27E81">
        <w:trPr>
          <w:tblHeader/>
        </w:trPr>
        <w:tc>
          <w:tcPr>
            <w:tcW w:w="3010" w:type="dxa"/>
          </w:tcPr>
          <w:p w14:paraId="0FD53D7F" w14:textId="77777777" w:rsidR="001845FA" w:rsidRPr="00B706E7" w:rsidRDefault="001845FA" w:rsidP="0049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2A4E764" w14:textId="77777777" w:rsidR="001845FA" w:rsidRPr="00B706E7" w:rsidRDefault="001845FA" w:rsidP="0049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31" w:type="dxa"/>
            <w:gridSpan w:val="4"/>
          </w:tcPr>
          <w:p w14:paraId="0B4D87ED" w14:textId="77777777" w:rsidR="001845FA" w:rsidRPr="00B706E7" w:rsidRDefault="001845FA" w:rsidP="004921EF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1845FA" w:rsidRPr="00B706E7" w14:paraId="4FDF569D" w14:textId="77777777" w:rsidTr="00C27E81">
        <w:trPr>
          <w:tblHeader/>
        </w:trPr>
        <w:tc>
          <w:tcPr>
            <w:tcW w:w="3010" w:type="dxa"/>
          </w:tcPr>
          <w:p w14:paraId="796F0929" w14:textId="77777777" w:rsidR="001845FA" w:rsidRPr="00B706E7" w:rsidRDefault="001845FA" w:rsidP="0049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33BF5AD0" w14:textId="77777777" w:rsidR="001845FA" w:rsidRPr="00B706E7" w:rsidRDefault="001845FA" w:rsidP="0049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6" w:type="dxa"/>
            <w:gridSpan w:val="2"/>
          </w:tcPr>
          <w:p w14:paraId="4F0BAD36" w14:textId="77777777" w:rsidR="001845FA" w:rsidRPr="00B706E7" w:rsidRDefault="001845FA" w:rsidP="0049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0E00CDAE" w14:textId="77777777" w:rsidR="001845FA" w:rsidRPr="00B706E7" w:rsidRDefault="001845FA" w:rsidP="0049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845FA" w:rsidRPr="00B706E7" w14:paraId="62788C4C" w14:textId="77777777" w:rsidTr="00C27E81">
        <w:trPr>
          <w:tblHeader/>
        </w:trPr>
        <w:tc>
          <w:tcPr>
            <w:tcW w:w="3010" w:type="dxa"/>
          </w:tcPr>
          <w:p w14:paraId="460AAD09" w14:textId="77777777" w:rsidR="001845FA" w:rsidRPr="00B706E7" w:rsidRDefault="001845FA" w:rsidP="0049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229D109B" w14:textId="77777777" w:rsidR="001845FA" w:rsidRPr="00B706E7" w:rsidRDefault="001845FA" w:rsidP="0049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131" w:type="dxa"/>
            <w:gridSpan w:val="4"/>
          </w:tcPr>
          <w:p w14:paraId="7E92D815" w14:textId="77777777" w:rsidR="001845FA" w:rsidRPr="00B706E7" w:rsidRDefault="003B0464" w:rsidP="0049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D6F20"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</w:p>
        </w:tc>
      </w:tr>
      <w:tr w:rsidR="007F7529" w:rsidRPr="00B706E7" w14:paraId="69575ECE" w14:textId="77777777" w:rsidTr="00C27E81">
        <w:trPr>
          <w:tblHeader/>
        </w:trPr>
        <w:tc>
          <w:tcPr>
            <w:tcW w:w="3010" w:type="dxa"/>
          </w:tcPr>
          <w:p w14:paraId="45AB2463" w14:textId="77777777" w:rsidR="007F7529" w:rsidRPr="00B706E7" w:rsidRDefault="007F7529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519FCF91" w14:textId="77777777" w:rsidR="007F7529" w:rsidRPr="00B706E7" w:rsidRDefault="007F7529" w:rsidP="007F75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4" w:type="dxa"/>
          </w:tcPr>
          <w:p w14:paraId="7AEAD333" w14:textId="77777777" w:rsidR="007F7529" w:rsidRPr="00B706E7" w:rsidRDefault="00BD6F20" w:rsidP="007F75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22" w:type="dxa"/>
          </w:tcPr>
          <w:p w14:paraId="1DB55074" w14:textId="77777777" w:rsidR="007F7529" w:rsidRPr="00B706E7" w:rsidRDefault="00BD6F20" w:rsidP="007F75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026" w:type="dxa"/>
          </w:tcPr>
          <w:p w14:paraId="4FDC2E9B" w14:textId="77777777" w:rsidR="007F7529" w:rsidRPr="00B706E7" w:rsidRDefault="00BD6F20" w:rsidP="007F75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9" w:type="dxa"/>
          </w:tcPr>
          <w:p w14:paraId="4CF4E08D" w14:textId="77777777" w:rsidR="007F7529" w:rsidRPr="00B706E7" w:rsidRDefault="00BD6F20" w:rsidP="007F75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7F7529" w:rsidRPr="00B706E7" w14:paraId="34445BE0" w14:textId="77777777" w:rsidTr="004D2096">
        <w:tc>
          <w:tcPr>
            <w:tcW w:w="3010" w:type="dxa"/>
          </w:tcPr>
          <w:p w14:paraId="57DD0004" w14:textId="77777777" w:rsidR="007F7529" w:rsidRPr="00B706E7" w:rsidRDefault="007F7529" w:rsidP="007F7529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1883" w:type="dxa"/>
          </w:tcPr>
          <w:p w14:paraId="54568AF8" w14:textId="77777777" w:rsidR="007F7529" w:rsidRPr="00B706E7" w:rsidRDefault="007F7529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</w:tcPr>
          <w:p w14:paraId="171E2D0E" w14:textId="77777777" w:rsidR="007F7529" w:rsidRPr="00B706E7" w:rsidRDefault="007F7529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BB32735" w14:textId="77777777" w:rsidR="007F7529" w:rsidRPr="00B706E7" w:rsidRDefault="007F7529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2F41424" w14:textId="77777777" w:rsidR="007F7529" w:rsidRPr="00B706E7" w:rsidRDefault="007F7529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08B57489" w14:textId="77777777" w:rsidR="007F7529" w:rsidRPr="00B706E7" w:rsidRDefault="007F7529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0158" w:rsidRPr="00B706E7" w14:paraId="41AF0909" w14:textId="77777777" w:rsidTr="004D2096">
        <w:tc>
          <w:tcPr>
            <w:tcW w:w="3010" w:type="dxa"/>
            <w:shd w:val="clear" w:color="auto" w:fill="auto"/>
          </w:tcPr>
          <w:p w14:paraId="3D856B61" w14:textId="77777777" w:rsidR="00FE0158" w:rsidRPr="00B706E7" w:rsidRDefault="00FE0158" w:rsidP="00FE015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1883" w:type="dxa"/>
            <w:shd w:val="clear" w:color="auto" w:fill="auto"/>
          </w:tcPr>
          <w:p w14:paraId="42753B42" w14:textId="77777777" w:rsidR="00FE0158" w:rsidRPr="00B706E7" w:rsidRDefault="00FE0158" w:rsidP="00FE015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66F36B5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3928E88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72A389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0F8BE72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250</w:t>
            </w:r>
          </w:p>
        </w:tc>
      </w:tr>
      <w:tr w:rsidR="00FE0158" w:rsidRPr="00B706E7" w14:paraId="334485F5" w14:textId="77777777" w:rsidTr="004D2096">
        <w:tc>
          <w:tcPr>
            <w:tcW w:w="3010" w:type="dxa"/>
            <w:shd w:val="clear" w:color="auto" w:fill="auto"/>
          </w:tcPr>
          <w:p w14:paraId="72FA6E24" w14:textId="77777777" w:rsidR="00FE0158" w:rsidRPr="00B706E7" w:rsidRDefault="00FE0158" w:rsidP="00FE015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1883" w:type="dxa"/>
            <w:shd w:val="clear" w:color="auto" w:fill="auto"/>
          </w:tcPr>
          <w:p w14:paraId="0C604D0C" w14:textId="77777777" w:rsidR="00FE0158" w:rsidRPr="00B706E7" w:rsidRDefault="00FE0158" w:rsidP="00FE015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5788379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B58A90C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35A275E" w14:textId="77777777" w:rsidR="00FE0158" w:rsidRPr="004B75D4" w:rsidRDefault="004B75D4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8,624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4A54492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838</w:t>
            </w:r>
          </w:p>
        </w:tc>
      </w:tr>
      <w:tr w:rsidR="000B36BD" w:rsidRPr="00B706E7" w14:paraId="7520C12D" w14:textId="77777777" w:rsidTr="004D2096">
        <w:tc>
          <w:tcPr>
            <w:tcW w:w="3010" w:type="dxa"/>
            <w:shd w:val="clear" w:color="auto" w:fill="auto"/>
          </w:tcPr>
          <w:p w14:paraId="66D3D793" w14:textId="77777777" w:rsidR="000B36BD" w:rsidRPr="00B706E7" w:rsidRDefault="000B36BD" w:rsidP="000B36B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83" w:type="dxa"/>
            <w:shd w:val="clear" w:color="auto" w:fill="auto"/>
          </w:tcPr>
          <w:p w14:paraId="68021EDB" w14:textId="77777777" w:rsidR="000B36BD" w:rsidRPr="00B706E7" w:rsidRDefault="000B36BD" w:rsidP="000B36B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706E7">
              <w:rPr>
                <w:rFonts w:ascii="Browallia New" w:hAnsi="Browallia New" w:cs="Browallia New"/>
                <w:sz w:val="24"/>
                <w:szCs w:val="24"/>
              </w:rPr>
              <w:t xml:space="preserve"> MLR – 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706E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466AC73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1F2790A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E1A567E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374DBCB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0B36BD" w:rsidRPr="00B706E7" w14:paraId="7E3733F7" w14:textId="77777777" w:rsidTr="004D2096">
        <w:tc>
          <w:tcPr>
            <w:tcW w:w="3010" w:type="dxa"/>
            <w:shd w:val="clear" w:color="auto" w:fill="auto"/>
          </w:tcPr>
          <w:p w14:paraId="049FD1AA" w14:textId="77777777" w:rsidR="000B36BD" w:rsidRPr="00B706E7" w:rsidRDefault="000B36BD" w:rsidP="000B36B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883" w:type="dxa"/>
            <w:shd w:val="clear" w:color="auto" w:fill="auto"/>
          </w:tcPr>
          <w:p w14:paraId="023B130B" w14:textId="77777777" w:rsidR="000B36BD" w:rsidRPr="00B706E7" w:rsidRDefault="000B36BD" w:rsidP="000B36B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B706E7">
              <w:rPr>
                <w:rFonts w:ascii="Browallia New" w:hAnsi="Browallia New" w:cs="Browallia New"/>
                <w:sz w:val="24"/>
                <w:szCs w:val="24"/>
              </w:rPr>
              <w:t xml:space="preserve"> MLR – 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B706E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F564DE3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CF6BC7C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A9A24F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3,680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6C4928E" w14:textId="77777777" w:rsidR="000B36BD" w:rsidRPr="00B706E7" w:rsidRDefault="000B36BD" w:rsidP="000B3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695</w:t>
            </w:r>
          </w:p>
        </w:tc>
      </w:tr>
      <w:tr w:rsidR="00BC7855" w:rsidRPr="00B706E7" w14:paraId="53586195" w14:textId="77777777" w:rsidTr="004D2096">
        <w:tc>
          <w:tcPr>
            <w:tcW w:w="3010" w:type="dxa"/>
            <w:shd w:val="clear" w:color="auto" w:fill="auto"/>
          </w:tcPr>
          <w:p w14:paraId="26D17787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83" w:type="dxa"/>
            <w:shd w:val="clear" w:color="auto" w:fill="auto"/>
          </w:tcPr>
          <w:p w14:paraId="4CE345FE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4600F3D8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</w:tcPr>
          <w:p w14:paraId="2D9785C1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026" w:type="dxa"/>
            <w:shd w:val="clear" w:color="auto" w:fill="auto"/>
          </w:tcPr>
          <w:p w14:paraId="28F30040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  <w:shd w:val="clear" w:color="auto" w:fill="auto"/>
          </w:tcPr>
          <w:p w14:paraId="0D5D6780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BC7855" w:rsidRPr="00B706E7" w14:paraId="116254DE" w14:textId="77777777" w:rsidTr="004D2096">
        <w:tc>
          <w:tcPr>
            <w:tcW w:w="3010" w:type="dxa"/>
          </w:tcPr>
          <w:p w14:paraId="00A460EF" w14:textId="77777777" w:rsidR="00BC7855" w:rsidRPr="00B706E7" w:rsidRDefault="00BC7855" w:rsidP="00BC785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1883" w:type="dxa"/>
          </w:tcPr>
          <w:p w14:paraId="3D274F19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2812343F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6B22BC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2207BEE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633F6068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0158" w:rsidRPr="00B706E7" w14:paraId="58A278F5" w14:textId="77777777" w:rsidTr="004D2096">
        <w:tc>
          <w:tcPr>
            <w:tcW w:w="3010" w:type="dxa"/>
          </w:tcPr>
          <w:p w14:paraId="045E8F62" w14:textId="77777777" w:rsidR="00FE0158" w:rsidRPr="00B706E7" w:rsidRDefault="00FE0158" w:rsidP="00FE015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</w:t>
            </w:r>
            <w:proofErr w:type="spellStart"/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883" w:type="dxa"/>
          </w:tcPr>
          <w:p w14:paraId="3AAF6810" w14:textId="77777777" w:rsidR="00FE0158" w:rsidRPr="00B706E7" w:rsidRDefault="00FE0158" w:rsidP="00FE0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vAlign w:val="bottom"/>
          </w:tcPr>
          <w:p w14:paraId="7637EFE5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1,397</w:t>
            </w:r>
          </w:p>
        </w:tc>
        <w:tc>
          <w:tcPr>
            <w:tcW w:w="1022" w:type="dxa"/>
            <w:vAlign w:val="bottom"/>
          </w:tcPr>
          <w:p w14:paraId="5AFB2C56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9,175</w:t>
            </w:r>
          </w:p>
        </w:tc>
        <w:tc>
          <w:tcPr>
            <w:tcW w:w="1026" w:type="dxa"/>
            <w:vAlign w:val="bottom"/>
          </w:tcPr>
          <w:p w14:paraId="70E0BABA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1,397</w:t>
            </w:r>
          </w:p>
        </w:tc>
        <w:tc>
          <w:tcPr>
            <w:tcW w:w="999" w:type="dxa"/>
            <w:vAlign w:val="bottom"/>
          </w:tcPr>
          <w:p w14:paraId="78686974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9,175</w:t>
            </w:r>
          </w:p>
        </w:tc>
      </w:tr>
      <w:tr w:rsidR="00D70B7E" w:rsidRPr="00B706E7" w14:paraId="479E2D48" w14:textId="77777777" w:rsidTr="004D2096">
        <w:tc>
          <w:tcPr>
            <w:tcW w:w="3010" w:type="dxa"/>
          </w:tcPr>
          <w:p w14:paraId="6C07258B" w14:textId="77777777" w:rsidR="00D70B7E" w:rsidRPr="00B706E7" w:rsidRDefault="00D70B7E" w:rsidP="00D70B7E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ค่าบริการอื่น</w:t>
            </w:r>
          </w:p>
        </w:tc>
        <w:tc>
          <w:tcPr>
            <w:tcW w:w="1883" w:type="dxa"/>
          </w:tcPr>
          <w:p w14:paraId="69383DD4" w14:textId="77777777" w:rsidR="00D70B7E" w:rsidRPr="00B706E7" w:rsidRDefault="00D70B7E" w:rsidP="00D70B7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084" w:type="dxa"/>
            <w:vAlign w:val="bottom"/>
          </w:tcPr>
          <w:p w14:paraId="2DA8E36E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2" w:type="dxa"/>
            <w:vAlign w:val="bottom"/>
          </w:tcPr>
          <w:p w14:paraId="4329BEA3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26" w:type="dxa"/>
            <w:vAlign w:val="bottom"/>
          </w:tcPr>
          <w:p w14:paraId="33835E97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999" w:type="dxa"/>
            <w:vAlign w:val="bottom"/>
          </w:tcPr>
          <w:p w14:paraId="51D0857F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  <w:tr w:rsidR="00FE0158" w:rsidRPr="00B706E7" w14:paraId="49FE2BD5" w14:textId="77777777" w:rsidTr="007F7529">
        <w:tc>
          <w:tcPr>
            <w:tcW w:w="3010" w:type="dxa"/>
          </w:tcPr>
          <w:p w14:paraId="1A3BFC53" w14:textId="77777777" w:rsidR="00FE0158" w:rsidRPr="00B706E7" w:rsidRDefault="00FE0158" w:rsidP="00FE0158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0A4BB57A" w14:textId="77777777" w:rsidR="00FE0158" w:rsidRPr="00B706E7" w:rsidRDefault="00FE0158" w:rsidP="00FE015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84" w:type="dxa"/>
          </w:tcPr>
          <w:p w14:paraId="157DBB13" w14:textId="77777777" w:rsidR="00FE0158" w:rsidRPr="00B706E7" w:rsidRDefault="0082791B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18,393</w:t>
            </w:r>
          </w:p>
        </w:tc>
        <w:tc>
          <w:tcPr>
            <w:tcW w:w="1022" w:type="dxa"/>
          </w:tcPr>
          <w:p w14:paraId="137E92C2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35,244</w:t>
            </w:r>
          </w:p>
        </w:tc>
        <w:tc>
          <w:tcPr>
            <w:tcW w:w="1026" w:type="dxa"/>
          </w:tcPr>
          <w:p w14:paraId="79D0E18F" w14:textId="77777777" w:rsidR="00FE0158" w:rsidRPr="00B706E7" w:rsidRDefault="00FE494F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1,492</w:t>
            </w:r>
          </w:p>
        </w:tc>
        <w:tc>
          <w:tcPr>
            <w:tcW w:w="999" w:type="dxa"/>
          </w:tcPr>
          <w:p w14:paraId="5D6A16EB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35,244</w:t>
            </w:r>
          </w:p>
        </w:tc>
      </w:tr>
      <w:tr w:rsidR="00FE0158" w:rsidRPr="00B706E7" w14:paraId="1B75BFDE" w14:textId="77777777" w:rsidTr="004D2096">
        <w:tc>
          <w:tcPr>
            <w:tcW w:w="3010" w:type="dxa"/>
          </w:tcPr>
          <w:p w14:paraId="36E46AE3" w14:textId="77777777" w:rsidR="00FE0158" w:rsidRPr="00B706E7" w:rsidRDefault="00FE0158" w:rsidP="00FE015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83" w:type="dxa"/>
          </w:tcPr>
          <w:p w14:paraId="73E55E81" w14:textId="77777777" w:rsidR="00FE0158" w:rsidRPr="00B706E7" w:rsidRDefault="00FE0158" w:rsidP="00FE015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4" w:type="dxa"/>
          </w:tcPr>
          <w:p w14:paraId="4167651D" w14:textId="77777777" w:rsidR="00FE0158" w:rsidRPr="00B706E7" w:rsidRDefault="00FE0158" w:rsidP="00FE015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022" w:type="dxa"/>
          </w:tcPr>
          <w:p w14:paraId="369ED2E4" w14:textId="77777777" w:rsidR="00FE0158" w:rsidRPr="00B706E7" w:rsidRDefault="00FE0158" w:rsidP="00FE015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026" w:type="dxa"/>
          </w:tcPr>
          <w:p w14:paraId="060D4801" w14:textId="77777777" w:rsidR="00FE0158" w:rsidRPr="00B706E7" w:rsidRDefault="00FE0158" w:rsidP="00FE015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</w:tcPr>
          <w:p w14:paraId="468FF34E" w14:textId="77777777" w:rsidR="00FE0158" w:rsidRPr="00B706E7" w:rsidRDefault="00FE0158" w:rsidP="00FE015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FE0158" w:rsidRPr="00B706E7" w14:paraId="06850FBC" w14:textId="77777777" w:rsidTr="004D2096">
        <w:tc>
          <w:tcPr>
            <w:tcW w:w="3010" w:type="dxa"/>
          </w:tcPr>
          <w:p w14:paraId="0F4E7AE6" w14:textId="77777777" w:rsidR="00FE0158" w:rsidRPr="00B706E7" w:rsidRDefault="00FE0158" w:rsidP="00FE015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1883" w:type="dxa"/>
          </w:tcPr>
          <w:p w14:paraId="50CD7576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75201AA3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BAAD932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45B4848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0CF0A20A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0158" w:rsidRPr="00B706E7" w14:paraId="1B975CCC" w14:textId="77777777" w:rsidTr="004D2096">
        <w:tc>
          <w:tcPr>
            <w:tcW w:w="3010" w:type="dxa"/>
          </w:tcPr>
          <w:p w14:paraId="39B95851" w14:textId="77777777" w:rsidR="00FE0158" w:rsidRPr="00B706E7" w:rsidRDefault="00FE0158" w:rsidP="00FE015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</w:t>
            </w:r>
            <w:proofErr w:type="spellStart"/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883" w:type="dxa"/>
          </w:tcPr>
          <w:p w14:paraId="167DFE09" w14:textId="77777777" w:rsidR="00FE0158" w:rsidRPr="00B706E7" w:rsidRDefault="00FE0158" w:rsidP="00FE0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7A87543E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22" w:type="dxa"/>
          </w:tcPr>
          <w:p w14:paraId="34B7B879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6,563</w:t>
            </w:r>
          </w:p>
        </w:tc>
        <w:tc>
          <w:tcPr>
            <w:tcW w:w="1026" w:type="dxa"/>
          </w:tcPr>
          <w:p w14:paraId="072CCDCE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999" w:type="dxa"/>
          </w:tcPr>
          <w:p w14:paraId="5CE01520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6,563</w:t>
            </w:r>
          </w:p>
        </w:tc>
      </w:tr>
      <w:tr w:rsidR="00FE0158" w:rsidRPr="00B706E7" w14:paraId="7D755965" w14:textId="77777777" w:rsidTr="004D2096">
        <w:tc>
          <w:tcPr>
            <w:tcW w:w="3010" w:type="dxa"/>
          </w:tcPr>
          <w:p w14:paraId="18CFAE5E" w14:textId="77777777" w:rsidR="00FE0158" w:rsidRPr="00B706E7" w:rsidRDefault="00FE0158" w:rsidP="00FE0158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1883" w:type="dxa"/>
          </w:tcPr>
          <w:p w14:paraId="7260FEB9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vAlign w:val="bottom"/>
          </w:tcPr>
          <w:p w14:paraId="0E18F05A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</w:rPr>
              <w:t>35,113</w:t>
            </w:r>
          </w:p>
        </w:tc>
        <w:tc>
          <w:tcPr>
            <w:tcW w:w="1022" w:type="dxa"/>
            <w:vAlign w:val="bottom"/>
          </w:tcPr>
          <w:p w14:paraId="6DC96AF5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44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026" w:type="dxa"/>
            <w:vAlign w:val="bottom"/>
          </w:tcPr>
          <w:p w14:paraId="63193708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</w:rPr>
              <w:t>35,113</w:t>
            </w:r>
          </w:p>
        </w:tc>
        <w:tc>
          <w:tcPr>
            <w:tcW w:w="999" w:type="dxa"/>
            <w:vAlign w:val="bottom"/>
          </w:tcPr>
          <w:p w14:paraId="59611BD3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44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</w:tr>
      <w:tr w:rsidR="00FE0158" w:rsidRPr="00B706E7" w14:paraId="1EA7A046" w14:textId="77777777" w:rsidTr="004D2096">
        <w:tc>
          <w:tcPr>
            <w:tcW w:w="3010" w:type="dxa"/>
          </w:tcPr>
          <w:p w14:paraId="19F37F8A" w14:textId="77777777" w:rsidR="00FE0158" w:rsidRPr="00B706E7" w:rsidRDefault="00FE0158" w:rsidP="00FE015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1883" w:type="dxa"/>
          </w:tcPr>
          <w:p w14:paraId="2D7090C0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</w:tcPr>
          <w:p w14:paraId="526DD164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3,676</w:t>
            </w:r>
          </w:p>
        </w:tc>
        <w:tc>
          <w:tcPr>
            <w:tcW w:w="1022" w:type="dxa"/>
          </w:tcPr>
          <w:p w14:paraId="5A06D9A5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026" w:type="dxa"/>
          </w:tcPr>
          <w:p w14:paraId="53D8737F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3,676</w:t>
            </w:r>
          </w:p>
        </w:tc>
        <w:tc>
          <w:tcPr>
            <w:tcW w:w="999" w:type="dxa"/>
          </w:tcPr>
          <w:p w14:paraId="31D39FD6" w14:textId="77777777" w:rsidR="00FE0158" w:rsidRPr="00B706E7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</w:tr>
      <w:tr w:rsidR="00D70B7E" w:rsidRPr="00B706E7" w14:paraId="435F7651" w14:textId="77777777" w:rsidTr="00BF653C">
        <w:tc>
          <w:tcPr>
            <w:tcW w:w="3010" w:type="dxa"/>
          </w:tcPr>
          <w:p w14:paraId="1FBC5481" w14:textId="77777777" w:rsidR="00D70B7E" w:rsidRPr="00B706E7" w:rsidRDefault="00D70B7E" w:rsidP="00D70B7E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1883" w:type="dxa"/>
          </w:tcPr>
          <w:p w14:paraId="17029FC0" w14:textId="77777777" w:rsidR="00D70B7E" w:rsidRPr="00B706E7" w:rsidRDefault="00D70B7E" w:rsidP="00D70B7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</w:t>
            </w: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84" w:type="dxa"/>
          </w:tcPr>
          <w:p w14:paraId="5AB735C8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99</w:t>
            </w:r>
          </w:p>
        </w:tc>
        <w:tc>
          <w:tcPr>
            <w:tcW w:w="1022" w:type="dxa"/>
            <w:vAlign w:val="bottom"/>
          </w:tcPr>
          <w:p w14:paraId="419719DD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26" w:type="dxa"/>
            <w:vAlign w:val="bottom"/>
          </w:tcPr>
          <w:p w14:paraId="5CC815D0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999" w:type="dxa"/>
            <w:vAlign w:val="bottom"/>
          </w:tcPr>
          <w:p w14:paraId="02F9C74D" w14:textId="77777777" w:rsidR="00D70B7E" w:rsidRPr="00B706E7" w:rsidRDefault="00D70B7E" w:rsidP="00D7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</w:tr>
      <w:tr w:rsidR="00BC7855" w:rsidRPr="00B706E7" w14:paraId="5E32A0B9" w14:textId="77777777" w:rsidTr="004D2096">
        <w:tc>
          <w:tcPr>
            <w:tcW w:w="3010" w:type="dxa"/>
          </w:tcPr>
          <w:p w14:paraId="404AD4C0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83" w:type="dxa"/>
          </w:tcPr>
          <w:p w14:paraId="11D093A2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4" w:type="dxa"/>
          </w:tcPr>
          <w:p w14:paraId="09BC6514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022" w:type="dxa"/>
          </w:tcPr>
          <w:p w14:paraId="1B7E5EB9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026" w:type="dxa"/>
          </w:tcPr>
          <w:p w14:paraId="5A04AA5C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999" w:type="dxa"/>
          </w:tcPr>
          <w:p w14:paraId="00086C62" w14:textId="77777777" w:rsidR="00BC7855" w:rsidRPr="00B706E7" w:rsidRDefault="00BC7855" w:rsidP="00BC785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BC7855" w:rsidRPr="00B706E7" w14:paraId="5D3AD353" w14:textId="77777777" w:rsidTr="004D2096">
        <w:tc>
          <w:tcPr>
            <w:tcW w:w="3010" w:type="dxa"/>
          </w:tcPr>
          <w:p w14:paraId="574CD118" w14:textId="77777777" w:rsidR="00BC7855" w:rsidRPr="00B706E7" w:rsidRDefault="00BC7855" w:rsidP="00BC785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  <w:r w:rsidR="00C840CB" w:rsidRPr="00B706E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ที่สำคัญ</w:t>
            </w:r>
          </w:p>
        </w:tc>
        <w:tc>
          <w:tcPr>
            <w:tcW w:w="1883" w:type="dxa"/>
          </w:tcPr>
          <w:p w14:paraId="38FE5ECF" w14:textId="77777777" w:rsidR="00BC7855" w:rsidRPr="00B706E7" w:rsidRDefault="00BC7855" w:rsidP="00BC7855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118803EB" w14:textId="77777777" w:rsidR="00BC7855" w:rsidRPr="00B706E7" w:rsidRDefault="00BC7855" w:rsidP="00BC7855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2" w:type="dxa"/>
            <w:vAlign w:val="bottom"/>
          </w:tcPr>
          <w:p w14:paraId="2A0B043F" w14:textId="77777777" w:rsidR="00BC7855" w:rsidRPr="00B706E7" w:rsidRDefault="00BC7855" w:rsidP="00BC7855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6" w:type="dxa"/>
            <w:vAlign w:val="bottom"/>
          </w:tcPr>
          <w:p w14:paraId="03AEAF5F" w14:textId="77777777" w:rsidR="00BC7855" w:rsidRPr="00B706E7" w:rsidRDefault="00BC7855" w:rsidP="00BC7855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  <w:vAlign w:val="bottom"/>
          </w:tcPr>
          <w:p w14:paraId="5F8A71C1" w14:textId="77777777" w:rsidR="00BC7855" w:rsidRPr="00B706E7" w:rsidRDefault="00BC7855" w:rsidP="00BC7855">
            <w:pPr>
              <w:pStyle w:val="a3"/>
              <w:tabs>
                <w:tab w:val="clear" w:pos="1080"/>
                <w:tab w:val="left" w:pos="113"/>
              </w:tabs>
              <w:ind w:right="-113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</w:tr>
      <w:tr w:rsidR="00BC7855" w:rsidRPr="00B706E7" w14:paraId="2C2B280A" w14:textId="77777777" w:rsidTr="004D2096">
        <w:tc>
          <w:tcPr>
            <w:tcW w:w="3010" w:type="dxa"/>
          </w:tcPr>
          <w:p w14:paraId="34CA0BAB" w14:textId="77777777" w:rsidR="00BC7855" w:rsidRPr="00B706E7" w:rsidRDefault="00BC7855" w:rsidP="00BC7855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1883" w:type="dxa"/>
          </w:tcPr>
          <w:p w14:paraId="462E63E8" w14:textId="77777777" w:rsidR="00BC7855" w:rsidRPr="00B706E7" w:rsidRDefault="00BC7855" w:rsidP="00BC7855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4" w:type="dxa"/>
            <w:vAlign w:val="bottom"/>
          </w:tcPr>
          <w:p w14:paraId="7CBB8B60" w14:textId="77777777" w:rsidR="00BC7855" w:rsidRPr="00B706E7" w:rsidRDefault="003C0DDB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</w:rPr>
              <w:t>5,634</w:t>
            </w:r>
          </w:p>
        </w:tc>
        <w:tc>
          <w:tcPr>
            <w:tcW w:w="1022" w:type="dxa"/>
            <w:vAlign w:val="bottom"/>
          </w:tcPr>
          <w:p w14:paraId="41DEE8BF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6,203</w:t>
            </w:r>
          </w:p>
        </w:tc>
        <w:tc>
          <w:tcPr>
            <w:tcW w:w="1026" w:type="dxa"/>
            <w:vAlign w:val="bottom"/>
          </w:tcPr>
          <w:p w14:paraId="1F93BF6E" w14:textId="77777777" w:rsidR="00BC7855" w:rsidRPr="00B706E7" w:rsidRDefault="003C0DDB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5,634</w:t>
            </w:r>
          </w:p>
        </w:tc>
        <w:tc>
          <w:tcPr>
            <w:tcW w:w="999" w:type="dxa"/>
            <w:vAlign w:val="bottom"/>
          </w:tcPr>
          <w:p w14:paraId="0223A2DA" w14:textId="77777777" w:rsidR="00BC7855" w:rsidRPr="00B706E7" w:rsidRDefault="00BC7855" w:rsidP="00BC7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6,203</w:t>
            </w:r>
          </w:p>
        </w:tc>
      </w:tr>
      <w:tr w:rsidR="00BC7855" w:rsidRPr="00B706E7" w14:paraId="704F7F10" w14:textId="77777777" w:rsidTr="004D2096">
        <w:tc>
          <w:tcPr>
            <w:tcW w:w="3010" w:type="dxa"/>
          </w:tcPr>
          <w:p w14:paraId="0EABCCDF" w14:textId="77777777" w:rsidR="00BC7855" w:rsidRPr="00B706E7" w:rsidRDefault="00BC7855" w:rsidP="00BC7855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6FDF4B32" w14:textId="77777777" w:rsidR="00BC7855" w:rsidRPr="00B706E7" w:rsidRDefault="00BC7855" w:rsidP="00BC7855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4" w:type="dxa"/>
            <w:vAlign w:val="bottom"/>
          </w:tcPr>
          <w:p w14:paraId="6454A23E" w14:textId="77777777" w:rsidR="00BC7855" w:rsidRPr="00B706E7" w:rsidRDefault="003C0DDB" w:rsidP="00BC78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22" w:type="dxa"/>
            <w:vAlign w:val="bottom"/>
          </w:tcPr>
          <w:p w14:paraId="1DE0FFB7" w14:textId="77777777" w:rsidR="00BC7855" w:rsidRPr="00B706E7" w:rsidRDefault="00BC7855" w:rsidP="00BC78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026" w:type="dxa"/>
            <w:vAlign w:val="bottom"/>
          </w:tcPr>
          <w:p w14:paraId="5BBEC521" w14:textId="77777777" w:rsidR="00BC7855" w:rsidRPr="00B706E7" w:rsidRDefault="003C0DDB" w:rsidP="00BC78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999" w:type="dxa"/>
            <w:vAlign w:val="bottom"/>
          </w:tcPr>
          <w:p w14:paraId="409D5EED" w14:textId="77777777" w:rsidR="00BC7855" w:rsidRPr="00B706E7" w:rsidRDefault="00BC7855" w:rsidP="00BC78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</w:tr>
      <w:tr w:rsidR="00BC7855" w:rsidRPr="00B706E7" w14:paraId="3B986B13" w14:textId="77777777" w:rsidTr="004D2096">
        <w:tc>
          <w:tcPr>
            <w:tcW w:w="3010" w:type="dxa"/>
            <w:vAlign w:val="bottom"/>
          </w:tcPr>
          <w:p w14:paraId="34CA8844" w14:textId="77777777" w:rsidR="00BC7855" w:rsidRPr="00B706E7" w:rsidRDefault="00BC7855" w:rsidP="00BC7855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883" w:type="dxa"/>
            <w:vAlign w:val="bottom"/>
          </w:tcPr>
          <w:p w14:paraId="58DA717E" w14:textId="77777777" w:rsidR="00BC7855" w:rsidRPr="00B706E7" w:rsidRDefault="00BC7855" w:rsidP="00BC7855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84" w:type="dxa"/>
            <w:vAlign w:val="bottom"/>
          </w:tcPr>
          <w:p w14:paraId="4F40D1FA" w14:textId="77777777" w:rsidR="00BC7855" w:rsidRPr="00B706E7" w:rsidRDefault="003C0DDB" w:rsidP="00BC78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5,898</w:t>
            </w:r>
          </w:p>
        </w:tc>
        <w:tc>
          <w:tcPr>
            <w:tcW w:w="1022" w:type="dxa"/>
            <w:vAlign w:val="bottom"/>
          </w:tcPr>
          <w:p w14:paraId="04C4508C" w14:textId="77777777" w:rsidR="00BC7855" w:rsidRPr="00B706E7" w:rsidRDefault="00BC7855" w:rsidP="00BC78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6,495</w:t>
            </w:r>
          </w:p>
        </w:tc>
        <w:tc>
          <w:tcPr>
            <w:tcW w:w="1026" w:type="dxa"/>
            <w:vAlign w:val="bottom"/>
          </w:tcPr>
          <w:p w14:paraId="7A52AD79" w14:textId="77777777" w:rsidR="00BC7855" w:rsidRPr="00B706E7" w:rsidRDefault="003C0DDB" w:rsidP="00BC78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5,898</w:t>
            </w:r>
          </w:p>
        </w:tc>
        <w:tc>
          <w:tcPr>
            <w:tcW w:w="999" w:type="dxa"/>
            <w:vAlign w:val="bottom"/>
          </w:tcPr>
          <w:p w14:paraId="50D5F803" w14:textId="77777777" w:rsidR="00BC7855" w:rsidRPr="00B706E7" w:rsidRDefault="00BC7855" w:rsidP="00BC78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6,495</w:t>
            </w:r>
          </w:p>
        </w:tc>
      </w:tr>
    </w:tbl>
    <w:p w14:paraId="61508587" w14:textId="77777777" w:rsidR="00966FFD" w:rsidRPr="000D1D4B" w:rsidRDefault="00966FFD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91F6CC6" w14:textId="1C0F25C9" w:rsidR="00371706" w:rsidRPr="008F2A3E" w:rsidRDefault="00371706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ยอดคงเหลือกับบุคคลและบริษัทที่เกี่ยวข้องที่มีสาระสำคัญ 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8F2A3E">
        <w:rPr>
          <w:rFonts w:ascii="Browallia New" w:hAnsi="Browallia New" w:cs="Browallia New"/>
          <w:sz w:val="28"/>
          <w:szCs w:val="28"/>
          <w:lang w:val="en-GB"/>
        </w:rPr>
        <w:t>61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8F2A3E">
        <w:rPr>
          <w:rFonts w:ascii="Browallia New" w:hAnsi="Browallia New" w:cs="Browallia New"/>
          <w:sz w:val="28"/>
          <w:szCs w:val="28"/>
          <w:lang w:val="en-GB"/>
        </w:rPr>
        <w:t>60</w:t>
      </w:r>
      <w:r w:rsidR="007A4E5F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9CD4DF" w14:textId="77777777" w:rsidR="008F12BD" w:rsidRPr="00B706E7" w:rsidRDefault="008F1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cs/>
        </w:rPr>
      </w:pPr>
    </w:p>
    <w:tbl>
      <w:tblPr>
        <w:tblW w:w="889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00"/>
        <w:gridCol w:w="1143"/>
        <w:gridCol w:w="240"/>
        <w:gridCol w:w="1085"/>
        <w:gridCol w:w="7"/>
        <w:gridCol w:w="235"/>
        <w:gridCol w:w="7"/>
        <w:gridCol w:w="1162"/>
        <w:gridCol w:w="242"/>
        <w:gridCol w:w="1171"/>
      </w:tblGrid>
      <w:tr w:rsidR="00CB5A99" w:rsidRPr="000D1D4B" w14:paraId="5404B006" w14:textId="77777777" w:rsidTr="000D1D4B">
        <w:trPr>
          <w:cantSplit/>
          <w:tblHeader/>
        </w:trPr>
        <w:tc>
          <w:tcPr>
            <w:tcW w:w="3600" w:type="dxa"/>
            <w:vAlign w:val="center"/>
          </w:tcPr>
          <w:p w14:paraId="1C9F7343" w14:textId="77777777" w:rsidR="00CB5A99" w:rsidRPr="000D1D4B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92" w:type="dxa"/>
            <w:gridSpan w:val="9"/>
          </w:tcPr>
          <w:p w14:paraId="2C159BBF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B5A99" w:rsidRPr="000D1D4B" w14:paraId="21397FEC" w14:textId="77777777" w:rsidTr="000D1D4B">
        <w:trPr>
          <w:cantSplit/>
          <w:tblHeader/>
        </w:trPr>
        <w:tc>
          <w:tcPr>
            <w:tcW w:w="3600" w:type="dxa"/>
            <w:vAlign w:val="center"/>
          </w:tcPr>
          <w:p w14:paraId="52E1B483" w14:textId="77777777" w:rsidR="00CB5A99" w:rsidRPr="000D1D4B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tcBorders>
              <w:bottom w:val="single" w:sz="4" w:space="0" w:color="auto"/>
            </w:tcBorders>
          </w:tcPr>
          <w:p w14:paraId="37D6F9BB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4D37433D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5C1B5FDD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B5A99" w:rsidRPr="000D1D4B" w14:paraId="64B44768" w14:textId="77777777" w:rsidTr="000D1D4B">
        <w:trPr>
          <w:cantSplit/>
          <w:tblHeader/>
        </w:trPr>
        <w:tc>
          <w:tcPr>
            <w:tcW w:w="3600" w:type="dxa"/>
            <w:vAlign w:val="center"/>
          </w:tcPr>
          <w:p w14:paraId="35ED4405" w14:textId="77777777" w:rsidR="00CB5A99" w:rsidRPr="000D1D4B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A575200" w14:textId="77777777" w:rsidR="00CB5A99" w:rsidRPr="000D1D4B" w:rsidRDefault="00CB5A99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="00210AF8" w:rsidRPr="000D1D4B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210AF8"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</w:p>
          <w:p w14:paraId="32F1B034" w14:textId="77777777" w:rsidR="00CB5A99" w:rsidRPr="000D1D4B" w:rsidRDefault="00CB5A99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210AF8" w:rsidRPr="000D1D4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40" w:type="dxa"/>
          </w:tcPr>
          <w:p w14:paraId="7D018B6F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bottom"/>
          </w:tcPr>
          <w:p w14:paraId="3F4F2BA4" w14:textId="77777777" w:rsidR="00CB5A99" w:rsidRPr="000D1D4B" w:rsidRDefault="00CB5A99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7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  <w:p w14:paraId="5B4A1868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210AF8" w:rsidRPr="000D1D4B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242" w:type="dxa"/>
            <w:gridSpan w:val="2"/>
          </w:tcPr>
          <w:p w14:paraId="449721DA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4FA7A64" w14:textId="77777777" w:rsidR="00210AF8" w:rsidRPr="000D1D4B" w:rsidRDefault="00210AF8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</w:t>
            </w: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</w:p>
          <w:p w14:paraId="48363222" w14:textId="77777777" w:rsidR="00CB5A99" w:rsidRPr="000D1D4B" w:rsidRDefault="00210AF8" w:rsidP="00210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622E1A17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ABD919" w14:textId="77777777" w:rsidR="00CB5A99" w:rsidRPr="000D1D4B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210AF8" w:rsidRPr="000D1D4B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F627E1" w:rsidRPr="000D1D4B" w14:paraId="30B0A4E8" w14:textId="77777777" w:rsidTr="000D1D4B">
        <w:trPr>
          <w:cantSplit/>
        </w:trPr>
        <w:tc>
          <w:tcPr>
            <w:tcW w:w="3600" w:type="dxa"/>
            <w:vAlign w:val="center"/>
          </w:tcPr>
          <w:p w14:paraId="73244AE0" w14:textId="77777777" w:rsidR="00F627E1" w:rsidRPr="000D1D4B" w:rsidRDefault="00F627E1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43" w:type="dxa"/>
            <w:vAlign w:val="bottom"/>
          </w:tcPr>
          <w:p w14:paraId="52597B5E" w14:textId="77777777" w:rsidR="00F627E1" w:rsidRPr="000D1D4B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DDEB910" w14:textId="77777777" w:rsidR="00F627E1" w:rsidRPr="000D1D4B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746E7493" w14:textId="77777777" w:rsidR="00F627E1" w:rsidRPr="000D1D4B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C7B1C78" w14:textId="77777777" w:rsidR="00F627E1" w:rsidRPr="000D1D4B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A00052E" w14:textId="77777777" w:rsidR="00F627E1" w:rsidRPr="000D1D4B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D38A87" w14:textId="77777777" w:rsidR="00F627E1" w:rsidRPr="000D1D4B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17764E90" w14:textId="77777777" w:rsidR="00F627E1" w:rsidRPr="000D1D4B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D4B" w:rsidRPr="000D1D4B" w14:paraId="3D1681C0" w14:textId="77777777" w:rsidTr="000D1D4B">
        <w:trPr>
          <w:cantSplit/>
        </w:trPr>
        <w:tc>
          <w:tcPr>
            <w:tcW w:w="3600" w:type="dxa"/>
          </w:tcPr>
          <w:p w14:paraId="03B333C6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0CD5DE18" w14:textId="35BB470A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B5E3D0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3F152AA" w14:textId="77865B9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0BFD3521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EBDFB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  <w:tc>
          <w:tcPr>
            <w:tcW w:w="242" w:type="dxa"/>
          </w:tcPr>
          <w:p w14:paraId="72F2808A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5C3A2125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3,804</w:t>
            </w:r>
          </w:p>
        </w:tc>
      </w:tr>
      <w:tr w:rsidR="00FE0158" w:rsidRPr="000D1D4B" w14:paraId="181A8982" w14:textId="77777777" w:rsidTr="000D1D4B">
        <w:trPr>
          <w:cantSplit/>
        </w:trPr>
        <w:tc>
          <w:tcPr>
            <w:tcW w:w="3600" w:type="dxa"/>
          </w:tcPr>
          <w:p w14:paraId="237C7F83" w14:textId="77777777" w:rsidR="00FE0158" w:rsidRPr="000D1D4B" w:rsidRDefault="00FE0158" w:rsidP="00FE0158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7A34997B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13,479</w:t>
            </w:r>
          </w:p>
        </w:tc>
        <w:tc>
          <w:tcPr>
            <w:tcW w:w="240" w:type="dxa"/>
          </w:tcPr>
          <w:p w14:paraId="4EF0FC2B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0E06DA76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  <w:tc>
          <w:tcPr>
            <w:tcW w:w="242" w:type="dxa"/>
            <w:gridSpan w:val="2"/>
          </w:tcPr>
          <w:p w14:paraId="37F7965E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0506226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13,479</w:t>
            </w:r>
          </w:p>
        </w:tc>
        <w:tc>
          <w:tcPr>
            <w:tcW w:w="242" w:type="dxa"/>
          </w:tcPr>
          <w:p w14:paraId="16D22905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77C56CC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1,684</w:t>
            </w:r>
          </w:p>
        </w:tc>
      </w:tr>
      <w:tr w:rsidR="00FE0158" w:rsidRPr="000D1D4B" w14:paraId="485E0162" w14:textId="77777777" w:rsidTr="000D1D4B">
        <w:trPr>
          <w:cantSplit/>
        </w:trPr>
        <w:tc>
          <w:tcPr>
            <w:tcW w:w="3600" w:type="dxa"/>
          </w:tcPr>
          <w:p w14:paraId="4D19F8F2" w14:textId="77777777" w:rsidR="00FE0158" w:rsidRPr="000D1D4B" w:rsidRDefault="00FE0158" w:rsidP="00FE0158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704902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240" w:type="dxa"/>
          </w:tcPr>
          <w:p w14:paraId="06ADBD8D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524D8C62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</w:t>
            </w:r>
            <w:r w:rsidR="00D70B7E"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42" w:type="dxa"/>
            <w:gridSpan w:val="2"/>
          </w:tcPr>
          <w:p w14:paraId="040F745B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F77FC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242" w:type="dxa"/>
          </w:tcPr>
          <w:p w14:paraId="00DAEFD8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A2FD728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4,898</w:t>
            </w:r>
          </w:p>
        </w:tc>
      </w:tr>
      <w:tr w:rsidR="00FE0158" w:rsidRPr="000D1D4B" w14:paraId="3AC12FD1" w14:textId="77777777" w:rsidTr="000D1D4B">
        <w:trPr>
          <w:cantSplit/>
        </w:trPr>
        <w:tc>
          <w:tcPr>
            <w:tcW w:w="3600" w:type="dxa"/>
            <w:vAlign w:val="center"/>
          </w:tcPr>
          <w:p w14:paraId="5967E876" w14:textId="77777777" w:rsidR="00FE0158" w:rsidRPr="000D1D4B" w:rsidRDefault="00FE0158" w:rsidP="00FE0158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024DEB3C" w14:textId="77777777" w:rsidR="00FE0158" w:rsidRPr="000D1D4B" w:rsidRDefault="00FE0158" w:rsidP="00FE01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13,871</w:t>
            </w:r>
          </w:p>
        </w:tc>
        <w:tc>
          <w:tcPr>
            <w:tcW w:w="240" w:type="dxa"/>
          </w:tcPr>
          <w:p w14:paraId="024613A6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56C7949" w14:textId="77777777" w:rsidR="00FE0158" w:rsidRPr="000D1D4B" w:rsidRDefault="00FE0158" w:rsidP="00FE01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D70B7E" w:rsidRPr="000D1D4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6,581</w: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2" w:type="dxa"/>
            <w:gridSpan w:val="2"/>
          </w:tcPr>
          <w:p w14:paraId="3D75B5EA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67D0A061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0D1D4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14,026</w: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2" w:type="dxa"/>
          </w:tcPr>
          <w:p w14:paraId="49A5A94A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735C65FA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0D1D4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10,386</w:t>
            </w: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EE542D" w:rsidRPr="000D1D4B" w14:paraId="4A9C66D8" w14:textId="77777777" w:rsidTr="000D1D4B">
        <w:trPr>
          <w:cantSplit/>
        </w:trPr>
        <w:tc>
          <w:tcPr>
            <w:tcW w:w="3600" w:type="dxa"/>
            <w:vAlign w:val="center"/>
          </w:tcPr>
          <w:p w14:paraId="2054327B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bottom"/>
          </w:tcPr>
          <w:p w14:paraId="59214C15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D70B2B1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  <w:vAlign w:val="bottom"/>
          </w:tcPr>
          <w:p w14:paraId="1784342D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5D27033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bottom"/>
          </w:tcPr>
          <w:p w14:paraId="352723CD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995500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vAlign w:val="bottom"/>
          </w:tcPr>
          <w:p w14:paraId="302D0819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D4B" w:rsidRPr="000D1D4B" w14:paraId="4B334F61" w14:textId="77777777" w:rsidTr="000D1D4B">
        <w:trPr>
          <w:cantSplit/>
        </w:trPr>
        <w:tc>
          <w:tcPr>
            <w:tcW w:w="3600" w:type="dxa"/>
            <w:vAlign w:val="center"/>
          </w:tcPr>
          <w:p w14:paraId="258FF9BE" w14:textId="77777777" w:rsidR="000D1D4B" w:rsidRPr="000D1D4B" w:rsidRDefault="000D1D4B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1F6CBE46" w14:textId="77777777" w:rsidR="000D1D4B" w:rsidRPr="000D1D4B" w:rsidRDefault="000D1D4B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29CC4B83" w14:textId="77777777" w:rsidR="000D1D4B" w:rsidRPr="000D1D4B" w:rsidRDefault="000D1D4B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D79B064" w14:textId="77777777" w:rsidR="000D1D4B" w:rsidRPr="000D1D4B" w:rsidRDefault="000D1D4B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070B0F6" w14:textId="77777777" w:rsidR="000D1D4B" w:rsidRPr="000D1D4B" w:rsidRDefault="000D1D4B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E41B5E4" w14:textId="77777777" w:rsidR="000D1D4B" w:rsidRPr="000D1D4B" w:rsidRDefault="000D1D4B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9EBD495" w14:textId="77777777" w:rsidR="000D1D4B" w:rsidRPr="000D1D4B" w:rsidRDefault="000D1D4B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07470910" w14:textId="77777777" w:rsidR="000D1D4B" w:rsidRPr="000D1D4B" w:rsidRDefault="000D1D4B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542D" w:rsidRPr="000D1D4B" w14:paraId="69110667" w14:textId="77777777" w:rsidTr="000D1D4B">
        <w:trPr>
          <w:cantSplit/>
        </w:trPr>
        <w:tc>
          <w:tcPr>
            <w:tcW w:w="3600" w:type="dxa"/>
            <w:vAlign w:val="center"/>
          </w:tcPr>
          <w:p w14:paraId="6D225C69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1143" w:type="dxa"/>
            <w:vAlign w:val="bottom"/>
          </w:tcPr>
          <w:p w14:paraId="5A401038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BB19B8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32D69ED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E9815F0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B8E79B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3E15B0C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776E99D9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D4B" w:rsidRPr="000D1D4B" w14:paraId="2E7A0450" w14:textId="77777777" w:rsidTr="000D1D4B">
        <w:trPr>
          <w:cantSplit/>
        </w:trPr>
        <w:tc>
          <w:tcPr>
            <w:tcW w:w="3600" w:type="dxa"/>
          </w:tcPr>
          <w:p w14:paraId="4D2F7EE6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32242375" w14:textId="2DE95912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F711A8B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21141493" w14:textId="695550D0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1A66093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77C7D90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13,946</w:t>
            </w:r>
          </w:p>
        </w:tc>
        <w:tc>
          <w:tcPr>
            <w:tcW w:w="242" w:type="dxa"/>
          </w:tcPr>
          <w:p w14:paraId="5DE9DD72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6FE139F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9,139</w:t>
            </w:r>
          </w:p>
        </w:tc>
      </w:tr>
      <w:tr w:rsidR="000D1D4B" w:rsidRPr="000D1D4B" w14:paraId="03FAF597" w14:textId="77777777" w:rsidTr="000D1D4B">
        <w:trPr>
          <w:cantSplit/>
        </w:trPr>
        <w:tc>
          <w:tcPr>
            <w:tcW w:w="3600" w:type="dxa"/>
          </w:tcPr>
          <w:p w14:paraId="1A043879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EF73168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342</w:t>
            </w:r>
          </w:p>
        </w:tc>
        <w:tc>
          <w:tcPr>
            <w:tcW w:w="240" w:type="dxa"/>
          </w:tcPr>
          <w:p w14:paraId="5C2F2624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17D7183C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242" w:type="dxa"/>
            <w:gridSpan w:val="2"/>
          </w:tcPr>
          <w:p w14:paraId="31C97184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14A5E1" w14:textId="09765AD0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B2C62CE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20D77046" w14:textId="6929D79F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D1D4B" w:rsidRPr="000D1D4B" w14:paraId="3E18592C" w14:textId="77777777" w:rsidTr="000D1D4B">
        <w:trPr>
          <w:cantSplit/>
        </w:trPr>
        <w:tc>
          <w:tcPr>
            <w:tcW w:w="3600" w:type="dxa"/>
          </w:tcPr>
          <w:p w14:paraId="4DAC5242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</w:tcPr>
          <w:p w14:paraId="66DC94DA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          114</w:t>
            </w:r>
          </w:p>
        </w:tc>
        <w:tc>
          <w:tcPr>
            <w:tcW w:w="240" w:type="dxa"/>
          </w:tcPr>
          <w:p w14:paraId="3747581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70B75F2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1,493</w:t>
            </w:r>
          </w:p>
        </w:tc>
        <w:tc>
          <w:tcPr>
            <w:tcW w:w="242" w:type="dxa"/>
            <w:gridSpan w:val="2"/>
          </w:tcPr>
          <w:p w14:paraId="1DB8ADF7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0F6A988" w14:textId="711542B3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21D2A737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2965B688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1,494</w:t>
            </w:r>
          </w:p>
        </w:tc>
      </w:tr>
      <w:tr w:rsidR="00FE0158" w:rsidRPr="000D1D4B" w14:paraId="657EC6DE" w14:textId="77777777" w:rsidTr="000D1D4B">
        <w:trPr>
          <w:cantSplit/>
        </w:trPr>
        <w:tc>
          <w:tcPr>
            <w:tcW w:w="3600" w:type="dxa"/>
          </w:tcPr>
          <w:p w14:paraId="4721B7B0" w14:textId="77777777" w:rsidR="00FE0158" w:rsidRPr="000D1D4B" w:rsidRDefault="00FE0158" w:rsidP="00FE0158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7390B872" w14:textId="77777777" w:rsidR="00FE0158" w:rsidRPr="000D1D4B" w:rsidRDefault="002E26BF" w:rsidP="00FE01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240" w:type="dxa"/>
          </w:tcPr>
          <w:p w14:paraId="1200E1A2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6DCACD6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1,94</w:t>
            </w:r>
            <w:r w:rsidR="009B7FF2"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42" w:type="dxa"/>
            <w:gridSpan w:val="2"/>
          </w:tcPr>
          <w:p w14:paraId="1ADF754C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09A39923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13,946</w:t>
            </w:r>
          </w:p>
        </w:tc>
        <w:tc>
          <w:tcPr>
            <w:tcW w:w="242" w:type="dxa"/>
          </w:tcPr>
          <w:p w14:paraId="643693DA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1CD2FE9E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10,633</w:t>
            </w:r>
          </w:p>
        </w:tc>
      </w:tr>
      <w:tr w:rsidR="00EE542D" w:rsidRPr="000D1D4B" w14:paraId="734BBEEB" w14:textId="77777777" w:rsidTr="000D1D4B">
        <w:trPr>
          <w:cantSplit/>
        </w:trPr>
        <w:tc>
          <w:tcPr>
            <w:tcW w:w="3600" w:type="dxa"/>
          </w:tcPr>
          <w:p w14:paraId="4BA019D3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80B9210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EEF448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4C25E62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64FA8B6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AC3D61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5F86BF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652030C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E542D" w:rsidRPr="000D1D4B" w14:paraId="58B00A82" w14:textId="77777777" w:rsidTr="000D1D4B">
        <w:trPr>
          <w:cantSplit/>
        </w:trPr>
        <w:tc>
          <w:tcPr>
            <w:tcW w:w="3600" w:type="dxa"/>
          </w:tcPr>
          <w:p w14:paraId="3BE83C3A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43" w:type="dxa"/>
          </w:tcPr>
          <w:p w14:paraId="575B447A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35EDA21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8E30DB6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4991E44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CEF0D2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79D83BB9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77782F00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D1D4B" w:rsidRPr="000D1D4B" w14:paraId="24A85407" w14:textId="77777777" w:rsidTr="000D1D4B">
        <w:trPr>
          <w:cantSplit/>
        </w:trPr>
        <w:tc>
          <w:tcPr>
            <w:tcW w:w="3600" w:type="dxa"/>
          </w:tcPr>
          <w:p w14:paraId="749012A3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5627E941" w14:textId="6BAB6F11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542C4E22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42BE614B" w14:textId="2C88141C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1CA74627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83AF9B8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8,035</w:t>
            </w:r>
          </w:p>
        </w:tc>
        <w:tc>
          <w:tcPr>
            <w:tcW w:w="242" w:type="dxa"/>
          </w:tcPr>
          <w:p w14:paraId="698AE07B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FD2CA52" w14:textId="198F6051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E542D" w:rsidRPr="000D1D4B" w14:paraId="39076991" w14:textId="77777777" w:rsidTr="000D1D4B">
        <w:trPr>
          <w:cantSplit/>
        </w:trPr>
        <w:tc>
          <w:tcPr>
            <w:tcW w:w="3600" w:type="dxa"/>
          </w:tcPr>
          <w:p w14:paraId="68AC58C6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36D681AA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E393983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54603FDD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0B7EE2FF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DD6FEB8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BF6A784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085688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542D" w:rsidRPr="000D1D4B" w14:paraId="0F1C9FAF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6C69C2CE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43" w:type="dxa"/>
            <w:shd w:val="clear" w:color="auto" w:fill="auto"/>
          </w:tcPr>
          <w:p w14:paraId="30633E97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A64F41B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DF59410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13E0501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352AD04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C42806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1406983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E0158" w:rsidRPr="000D1D4B" w14:paraId="5CFDFDA2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5826AEED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</w:tcPr>
          <w:p w14:paraId="5F119655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0" w:type="dxa"/>
            <w:shd w:val="clear" w:color="auto" w:fill="auto"/>
          </w:tcPr>
          <w:p w14:paraId="40C12BB9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DB720D0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572A5C8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  <w:shd w:val="clear" w:color="auto" w:fill="auto"/>
          </w:tcPr>
          <w:p w14:paraId="1A4E9172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color w:val="92D050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  <w:tc>
          <w:tcPr>
            <w:tcW w:w="242" w:type="dxa"/>
            <w:shd w:val="clear" w:color="auto" w:fill="auto"/>
          </w:tcPr>
          <w:p w14:paraId="532E8733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</w:tcPr>
          <w:p w14:paraId="3B057FA0" w14:textId="77777777" w:rsidR="00FE0158" w:rsidRPr="000D1D4B" w:rsidRDefault="00FE0158" w:rsidP="00FE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EE542D" w:rsidRPr="000D1D4B" w14:paraId="2D09A998" w14:textId="77777777" w:rsidTr="000D1D4B">
        <w:trPr>
          <w:cantSplit/>
        </w:trPr>
        <w:tc>
          <w:tcPr>
            <w:tcW w:w="3600" w:type="dxa"/>
          </w:tcPr>
          <w:p w14:paraId="16F807E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4453A014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30E878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0A532F3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34463E59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5D2A41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CEEC6D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6F4E61C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542D" w:rsidRPr="000D1D4B" w14:paraId="4E9EECED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66BBFCC4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เงินมัดจำค่าก่อสร้าง</w:t>
            </w:r>
          </w:p>
        </w:tc>
        <w:tc>
          <w:tcPr>
            <w:tcW w:w="1143" w:type="dxa"/>
            <w:shd w:val="clear" w:color="auto" w:fill="auto"/>
          </w:tcPr>
          <w:p w14:paraId="54DCCF28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6041736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55FB38C0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1BCF831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98A2C7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4D9BC8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0238B2B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D1D4B" w:rsidRPr="000D1D4B" w14:paraId="08A914E0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41F4270D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  <w:shd w:val="clear" w:color="auto" w:fill="auto"/>
          </w:tcPr>
          <w:p w14:paraId="4E8AE73A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4,241</w:t>
            </w:r>
          </w:p>
        </w:tc>
        <w:tc>
          <w:tcPr>
            <w:tcW w:w="240" w:type="dxa"/>
            <w:shd w:val="clear" w:color="auto" w:fill="auto"/>
          </w:tcPr>
          <w:p w14:paraId="41D57D2D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363010C6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1,420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004535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E6BF4D2" w14:textId="2AE754F2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9BEBCA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shd w:val="clear" w:color="auto" w:fill="auto"/>
          </w:tcPr>
          <w:p w14:paraId="4EB17382" w14:textId="61E8AB39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D1D4B" w:rsidRPr="000D1D4B" w14:paraId="69697356" w14:textId="77777777" w:rsidTr="000D1D4B">
        <w:trPr>
          <w:cantSplit/>
        </w:trPr>
        <w:tc>
          <w:tcPr>
            <w:tcW w:w="3600" w:type="dxa"/>
          </w:tcPr>
          <w:p w14:paraId="59929643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9B6DB7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240" w:type="dxa"/>
          </w:tcPr>
          <w:p w14:paraId="50CCFC77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2FE4C27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1,221</w:t>
            </w:r>
          </w:p>
        </w:tc>
        <w:tc>
          <w:tcPr>
            <w:tcW w:w="242" w:type="dxa"/>
            <w:gridSpan w:val="2"/>
          </w:tcPr>
          <w:p w14:paraId="50BC55B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4318713" w14:textId="6AD49C35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B17E12E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E269686" w14:textId="5E1EB051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D1D4B" w:rsidRPr="000D1D4B" w14:paraId="289FF8E2" w14:textId="77777777" w:rsidTr="000D1D4B">
        <w:trPr>
          <w:cantSplit/>
        </w:trPr>
        <w:tc>
          <w:tcPr>
            <w:tcW w:w="3600" w:type="dxa"/>
          </w:tcPr>
          <w:p w14:paraId="0D7A9039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31FB965A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4,551</w:t>
            </w:r>
          </w:p>
        </w:tc>
        <w:tc>
          <w:tcPr>
            <w:tcW w:w="240" w:type="dxa"/>
          </w:tcPr>
          <w:p w14:paraId="1BC3C4A7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5BF8DC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2,641</w:t>
            </w:r>
          </w:p>
        </w:tc>
        <w:tc>
          <w:tcPr>
            <w:tcW w:w="242" w:type="dxa"/>
            <w:gridSpan w:val="2"/>
          </w:tcPr>
          <w:p w14:paraId="2366E09F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3CC3FF4A" w14:textId="44D4BA4A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46259751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2B2AEBAC" w14:textId="09563DA2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EE542D" w:rsidRPr="000D1D4B" w14:paraId="7A9E1D21" w14:textId="77777777" w:rsidTr="000D1D4B">
        <w:trPr>
          <w:cantSplit/>
        </w:trPr>
        <w:tc>
          <w:tcPr>
            <w:tcW w:w="3600" w:type="dxa"/>
          </w:tcPr>
          <w:p w14:paraId="1C1BAFF3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6D39B971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8C1EC8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4C85CCE0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4118EA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7099ADD9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2AF453B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8FFDBC0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542D" w:rsidRPr="000D1D4B" w14:paraId="31C44E8F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1ED066AA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43" w:type="dxa"/>
          </w:tcPr>
          <w:p w14:paraId="3BFF3BFC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9ACFD2D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0C797DE5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BDF65CD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4513860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EC789E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CDC12A6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542D" w:rsidRPr="000D1D4B" w14:paraId="421898D3" w14:textId="77777777" w:rsidTr="000D1D4B">
        <w:trPr>
          <w:cantSplit/>
        </w:trPr>
        <w:tc>
          <w:tcPr>
            <w:tcW w:w="3600" w:type="dxa"/>
            <w:shd w:val="clear" w:color="auto" w:fill="auto"/>
          </w:tcPr>
          <w:p w14:paraId="53069F23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4013DDBA" w14:textId="77777777" w:rsidR="00EE542D" w:rsidRPr="000D1D4B" w:rsidRDefault="008C2EDA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28,56</w:t>
            </w:r>
            <w:r w:rsidR="00027654" w:rsidRPr="000D1D4B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552E048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616FC432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42" w:type="dxa"/>
            <w:gridSpan w:val="2"/>
          </w:tcPr>
          <w:p w14:paraId="17C68B4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  <w:shd w:val="clear" w:color="auto" w:fill="auto"/>
          </w:tcPr>
          <w:p w14:paraId="36D91554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28,566</w:t>
            </w:r>
          </w:p>
        </w:tc>
        <w:tc>
          <w:tcPr>
            <w:tcW w:w="242" w:type="dxa"/>
          </w:tcPr>
          <w:p w14:paraId="411413C1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A469D98" w14:textId="77777777" w:rsidR="00EE542D" w:rsidRPr="000D1D4B" w:rsidRDefault="00EE542D" w:rsidP="00EE542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</w:tr>
      <w:tr w:rsidR="00EE542D" w:rsidRPr="000D1D4B" w14:paraId="128D90A9" w14:textId="77777777" w:rsidTr="000D1D4B">
        <w:trPr>
          <w:cantSplit/>
        </w:trPr>
        <w:tc>
          <w:tcPr>
            <w:tcW w:w="3600" w:type="dxa"/>
          </w:tcPr>
          <w:p w14:paraId="44ABB0DE" w14:textId="77777777" w:rsidR="00EE542D" w:rsidRPr="000D1D4B" w:rsidRDefault="00EE542D" w:rsidP="00EE542D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09AD02CD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D51374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3FC1AF13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04664C6A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38E302F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0DB6552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BCAEA5B" w14:textId="77777777" w:rsidR="00EE542D" w:rsidRPr="000D1D4B" w:rsidRDefault="00EE542D" w:rsidP="00EE5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40CB" w:rsidRPr="000D1D4B" w14:paraId="496C27A7" w14:textId="77777777" w:rsidTr="000D1D4B">
        <w:trPr>
          <w:cantSplit/>
        </w:trPr>
        <w:tc>
          <w:tcPr>
            <w:tcW w:w="3600" w:type="dxa"/>
          </w:tcPr>
          <w:p w14:paraId="5BF35093" w14:textId="77777777" w:rsidR="00C840CB" w:rsidRPr="000D1D4B" w:rsidRDefault="00C840CB" w:rsidP="00C840C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43" w:type="dxa"/>
          </w:tcPr>
          <w:p w14:paraId="2067058D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4CA626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368ED4ED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08B48C3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A733151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37A70C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210612A" w14:textId="77777777" w:rsidR="00C840CB" w:rsidRPr="000D1D4B" w:rsidRDefault="00C840CB" w:rsidP="00C840C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D4B" w:rsidRPr="000D1D4B" w14:paraId="0C771E32" w14:textId="77777777" w:rsidTr="000D1D4B">
        <w:trPr>
          <w:cantSplit/>
        </w:trPr>
        <w:tc>
          <w:tcPr>
            <w:tcW w:w="3600" w:type="dxa"/>
          </w:tcPr>
          <w:p w14:paraId="553A0FA1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F767BCA" w14:textId="643738E9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      20,132</w:t>
            </w:r>
          </w:p>
        </w:tc>
        <w:tc>
          <w:tcPr>
            <w:tcW w:w="240" w:type="dxa"/>
          </w:tcPr>
          <w:p w14:paraId="6F77C83A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61493CB9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22,839</w:t>
            </w:r>
          </w:p>
        </w:tc>
        <w:tc>
          <w:tcPr>
            <w:tcW w:w="242" w:type="dxa"/>
            <w:gridSpan w:val="2"/>
          </w:tcPr>
          <w:p w14:paraId="51AB7586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9C87A3C" w14:textId="05E809B6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B06207E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51973AB" w14:textId="75FC1898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D1D4B" w:rsidRPr="000D1D4B" w14:paraId="6438E059" w14:textId="77777777" w:rsidTr="000D1D4B">
        <w:trPr>
          <w:cantSplit/>
        </w:trPr>
        <w:tc>
          <w:tcPr>
            <w:tcW w:w="3600" w:type="dxa"/>
          </w:tcPr>
          <w:p w14:paraId="50CE2B0C" w14:textId="77777777" w:rsidR="000D1D4B" w:rsidRPr="000D1D4B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563EC2" w14:textId="2406F444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57B25252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6F0CF651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17,893</w:t>
            </w:r>
          </w:p>
        </w:tc>
        <w:tc>
          <w:tcPr>
            <w:tcW w:w="242" w:type="dxa"/>
            <w:gridSpan w:val="2"/>
          </w:tcPr>
          <w:p w14:paraId="5F527C28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A71F8BF" w14:textId="1278879D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0160BF03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78C80DF" w14:textId="6F9500AC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D1D4B" w:rsidRPr="000D1D4B" w14:paraId="7BBBC2C5" w14:textId="77777777" w:rsidTr="000D1D4B">
        <w:trPr>
          <w:cantSplit/>
        </w:trPr>
        <w:tc>
          <w:tcPr>
            <w:tcW w:w="3600" w:type="dxa"/>
          </w:tcPr>
          <w:p w14:paraId="7503ACF1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290E87FF" w14:textId="5A3F46F8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 xml:space="preserve">       20,132</w:t>
            </w:r>
          </w:p>
        </w:tc>
        <w:tc>
          <w:tcPr>
            <w:tcW w:w="240" w:type="dxa"/>
          </w:tcPr>
          <w:p w14:paraId="2D841196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EA37A10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40,732</w:t>
            </w:r>
          </w:p>
        </w:tc>
        <w:tc>
          <w:tcPr>
            <w:tcW w:w="242" w:type="dxa"/>
            <w:gridSpan w:val="2"/>
          </w:tcPr>
          <w:p w14:paraId="208E981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196DBA38" w14:textId="10F29912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218DC698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57087D4C" w14:textId="529BEDED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E38D6" w:rsidRPr="000D1D4B" w14:paraId="09648EB1" w14:textId="77777777" w:rsidTr="000D1D4B">
        <w:trPr>
          <w:cantSplit/>
        </w:trPr>
        <w:tc>
          <w:tcPr>
            <w:tcW w:w="3600" w:type="dxa"/>
          </w:tcPr>
          <w:p w14:paraId="6D2BEA90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48D27ED6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E58C091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3DE058F0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2C0B5F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612C411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8F87E24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00C0D3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38D6" w:rsidRPr="000D1D4B" w14:paraId="4D1CB835" w14:textId="77777777" w:rsidTr="000D1D4B">
        <w:trPr>
          <w:cantSplit/>
        </w:trPr>
        <w:tc>
          <w:tcPr>
            <w:tcW w:w="3600" w:type="dxa"/>
          </w:tcPr>
          <w:p w14:paraId="71C2D23F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3" w:type="dxa"/>
          </w:tcPr>
          <w:p w14:paraId="5A08B2B2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BC4197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432CF90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F5B2E3B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096459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5B9F24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04F52F1A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38D6" w:rsidRPr="000D1D4B" w14:paraId="29046F2D" w14:textId="77777777" w:rsidTr="000D1D4B">
        <w:trPr>
          <w:cantSplit/>
        </w:trPr>
        <w:tc>
          <w:tcPr>
            <w:tcW w:w="3600" w:type="dxa"/>
          </w:tcPr>
          <w:p w14:paraId="61D3B932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12749B3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7,783</w:t>
            </w:r>
          </w:p>
        </w:tc>
        <w:tc>
          <w:tcPr>
            <w:tcW w:w="240" w:type="dxa"/>
          </w:tcPr>
          <w:p w14:paraId="1E745877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07296E2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10,917</w:t>
            </w:r>
          </w:p>
        </w:tc>
        <w:tc>
          <w:tcPr>
            <w:tcW w:w="242" w:type="dxa"/>
            <w:gridSpan w:val="2"/>
          </w:tcPr>
          <w:p w14:paraId="77134B24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A36ABC6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7,783</w:t>
            </w:r>
          </w:p>
        </w:tc>
        <w:tc>
          <w:tcPr>
            <w:tcW w:w="242" w:type="dxa"/>
          </w:tcPr>
          <w:p w14:paraId="5E68A2F8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F40EE57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7,708</w:t>
            </w:r>
          </w:p>
        </w:tc>
      </w:tr>
      <w:tr w:rsidR="000E38D6" w:rsidRPr="000D1D4B" w14:paraId="54668935" w14:textId="77777777" w:rsidTr="000D1D4B">
        <w:trPr>
          <w:cantSplit/>
        </w:trPr>
        <w:tc>
          <w:tcPr>
            <w:tcW w:w="3600" w:type="dxa"/>
          </w:tcPr>
          <w:p w14:paraId="2A29D6A8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</w:tcPr>
          <w:p w14:paraId="221CC58C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5,952</w:t>
            </w:r>
          </w:p>
        </w:tc>
        <w:tc>
          <w:tcPr>
            <w:tcW w:w="240" w:type="dxa"/>
          </w:tcPr>
          <w:p w14:paraId="44D34F85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799E7BFA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540</w:t>
            </w:r>
          </w:p>
        </w:tc>
        <w:tc>
          <w:tcPr>
            <w:tcW w:w="242" w:type="dxa"/>
            <w:gridSpan w:val="2"/>
          </w:tcPr>
          <w:p w14:paraId="50071DC8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C0E5427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356</w:t>
            </w:r>
          </w:p>
        </w:tc>
        <w:tc>
          <w:tcPr>
            <w:tcW w:w="242" w:type="dxa"/>
          </w:tcPr>
          <w:p w14:paraId="0CBF357C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E739D4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357</w:t>
            </w:r>
          </w:p>
        </w:tc>
      </w:tr>
      <w:tr w:rsidR="000E38D6" w:rsidRPr="000D1D4B" w14:paraId="6414AE6B" w14:textId="77777777" w:rsidTr="000D1D4B">
        <w:trPr>
          <w:cantSplit/>
        </w:trPr>
        <w:tc>
          <w:tcPr>
            <w:tcW w:w="3600" w:type="dxa"/>
          </w:tcPr>
          <w:p w14:paraId="7CAAA837" w14:textId="77777777" w:rsidR="000E38D6" w:rsidRPr="000D1D4B" w:rsidRDefault="000E38D6" w:rsidP="000E38D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3A0450C0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13,735</w:t>
            </w:r>
          </w:p>
        </w:tc>
        <w:tc>
          <w:tcPr>
            <w:tcW w:w="240" w:type="dxa"/>
          </w:tcPr>
          <w:p w14:paraId="529A9883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FD9AD5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11,457</w:t>
            </w:r>
          </w:p>
        </w:tc>
        <w:tc>
          <w:tcPr>
            <w:tcW w:w="242" w:type="dxa"/>
            <w:gridSpan w:val="2"/>
          </w:tcPr>
          <w:p w14:paraId="2CDC7F1C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2052319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8,139</w:t>
            </w:r>
          </w:p>
        </w:tc>
        <w:tc>
          <w:tcPr>
            <w:tcW w:w="242" w:type="dxa"/>
          </w:tcPr>
          <w:p w14:paraId="3A204C53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041CE89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8,065</w:t>
            </w:r>
          </w:p>
        </w:tc>
      </w:tr>
      <w:tr w:rsidR="000E38D6" w:rsidRPr="000D1D4B" w14:paraId="77A2E54E" w14:textId="77777777" w:rsidTr="000D1D4B">
        <w:trPr>
          <w:cantSplit/>
        </w:trPr>
        <w:tc>
          <w:tcPr>
            <w:tcW w:w="3600" w:type="dxa"/>
          </w:tcPr>
          <w:p w14:paraId="0874217B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6A3520A8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332B6FC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1BA28EE2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6502375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B6D118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2472416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2E406657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38D6" w:rsidRPr="000D1D4B" w14:paraId="7E588465" w14:textId="77777777" w:rsidTr="000D1D4B">
        <w:trPr>
          <w:cantSplit/>
        </w:trPr>
        <w:tc>
          <w:tcPr>
            <w:tcW w:w="3600" w:type="dxa"/>
          </w:tcPr>
          <w:p w14:paraId="3F43C909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43" w:type="dxa"/>
          </w:tcPr>
          <w:p w14:paraId="26844719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A841FB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40F800FE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gridSpan w:val="2"/>
          </w:tcPr>
          <w:p w14:paraId="054ADCB4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401A35C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DE4BC36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B1561DE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E38D6" w:rsidRPr="000D1D4B" w14:paraId="14EAE702" w14:textId="77777777" w:rsidTr="000D1D4B">
        <w:trPr>
          <w:cantSplit/>
        </w:trPr>
        <w:tc>
          <w:tcPr>
            <w:tcW w:w="3600" w:type="dxa"/>
          </w:tcPr>
          <w:p w14:paraId="24DC158C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A336345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0" w:type="dxa"/>
          </w:tcPr>
          <w:p w14:paraId="10740584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4E045C50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2" w:type="dxa"/>
            <w:gridSpan w:val="2"/>
          </w:tcPr>
          <w:p w14:paraId="18564E38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2037610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242" w:type="dxa"/>
          </w:tcPr>
          <w:p w14:paraId="19D514B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E8950BB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0E38D6" w:rsidRPr="000D1D4B" w14:paraId="37C084BC" w14:textId="77777777" w:rsidTr="000D1D4B">
        <w:trPr>
          <w:cantSplit/>
        </w:trPr>
        <w:tc>
          <w:tcPr>
            <w:tcW w:w="3600" w:type="dxa"/>
          </w:tcPr>
          <w:p w14:paraId="12ACFFBC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11DB9821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67F2BF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1ED84B2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6AC8C341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32F78083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09EAA5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37B999B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D4B" w:rsidRPr="000D1D4B" w14:paraId="3AD82A24" w14:textId="77777777" w:rsidTr="000D1D4B">
        <w:trPr>
          <w:cantSplit/>
        </w:trPr>
        <w:tc>
          <w:tcPr>
            <w:tcW w:w="3600" w:type="dxa"/>
          </w:tcPr>
          <w:p w14:paraId="4185ACA5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403D1686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295F1B1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4D65D310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565EFCC2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5137732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6D06F0A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5409D1D" w14:textId="77777777" w:rsidR="000D1D4B" w:rsidRPr="000D1D4B" w:rsidRDefault="000D1D4B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38D6" w:rsidRPr="000D1D4B" w14:paraId="12F6503F" w14:textId="77777777" w:rsidTr="000D1D4B">
        <w:trPr>
          <w:cantSplit/>
        </w:trPr>
        <w:tc>
          <w:tcPr>
            <w:tcW w:w="3600" w:type="dxa"/>
          </w:tcPr>
          <w:p w14:paraId="6FB0E754" w14:textId="77777777" w:rsidR="000E38D6" w:rsidRPr="000D1D4B" w:rsidRDefault="000E38D6" w:rsidP="000E38D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เงินกู้ยืมและดอกเบี้ยค้างจ่าย</w:t>
            </w:r>
          </w:p>
        </w:tc>
        <w:tc>
          <w:tcPr>
            <w:tcW w:w="1143" w:type="dxa"/>
          </w:tcPr>
          <w:p w14:paraId="70A762D8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087F6DF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2" w:type="dxa"/>
            <w:gridSpan w:val="2"/>
          </w:tcPr>
          <w:p w14:paraId="5B16B355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10EABA6B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7FE5BFD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41BA678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3CE0DDC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D1D4B" w:rsidRPr="000D1D4B" w14:paraId="60F60E98" w14:textId="77777777" w:rsidTr="000D1D4B">
        <w:trPr>
          <w:cantSplit/>
        </w:trPr>
        <w:tc>
          <w:tcPr>
            <w:tcW w:w="3600" w:type="dxa"/>
          </w:tcPr>
          <w:p w14:paraId="0E713185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27856A60" w14:textId="7BAEC4C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44E9B0C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169F01B7" w14:textId="743DAE90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6D118199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3A5CCA8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252,758</w:t>
            </w:r>
          </w:p>
        </w:tc>
        <w:tc>
          <w:tcPr>
            <w:tcW w:w="242" w:type="dxa"/>
          </w:tcPr>
          <w:p w14:paraId="1AA92F76" w14:textId="77777777" w:rsidR="000D1D4B" w:rsidRPr="000D1D4B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678E80F4" w14:textId="77777777" w:rsidR="000D1D4B" w:rsidRPr="000D1D4B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</w:rPr>
              <w:t>262,005</w:t>
            </w:r>
          </w:p>
        </w:tc>
      </w:tr>
      <w:tr w:rsidR="000E38D6" w:rsidRPr="000D1D4B" w14:paraId="70975DC4" w14:textId="77777777" w:rsidTr="000D1D4B">
        <w:trPr>
          <w:cantSplit/>
        </w:trPr>
        <w:tc>
          <w:tcPr>
            <w:tcW w:w="3600" w:type="dxa"/>
          </w:tcPr>
          <w:p w14:paraId="5A9AC405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</w:tcPr>
          <w:p w14:paraId="7E5ED5BF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73AE9B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2" w:type="dxa"/>
            <w:gridSpan w:val="2"/>
            <w:tcBorders>
              <w:top w:val="single" w:sz="12" w:space="0" w:color="auto"/>
            </w:tcBorders>
          </w:tcPr>
          <w:p w14:paraId="4A25BA1F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24621586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1E07C7C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C1493D5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3C785D12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E38D6" w:rsidRPr="000D1D4B" w14:paraId="10FD2C70" w14:textId="77777777" w:rsidTr="000D1D4B">
        <w:trPr>
          <w:cantSplit/>
        </w:trPr>
        <w:tc>
          <w:tcPr>
            <w:tcW w:w="3600" w:type="dxa"/>
          </w:tcPr>
          <w:p w14:paraId="79F52D6C" w14:textId="77777777" w:rsidR="000E38D6" w:rsidRPr="000D1D4B" w:rsidRDefault="000E38D6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43" w:type="dxa"/>
          </w:tcPr>
          <w:p w14:paraId="4DDC86F0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</w:tcPr>
          <w:p w14:paraId="20318506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092" w:type="dxa"/>
            <w:gridSpan w:val="2"/>
          </w:tcPr>
          <w:p w14:paraId="26C8F6DF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gridSpan w:val="2"/>
          </w:tcPr>
          <w:p w14:paraId="06B38BA0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</w:tcPr>
          <w:p w14:paraId="31003EF6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717C21E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1" w:type="dxa"/>
          </w:tcPr>
          <w:p w14:paraId="422E9B00" w14:textId="77777777" w:rsidR="000E38D6" w:rsidRPr="000D1D4B" w:rsidRDefault="000E38D6" w:rsidP="000E38D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0E38D6" w:rsidRPr="000D1D4B" w14:paraId="32F4AE5E" w14:textId="77777777" w:rsidTr="000D1D4B">
        <w:trPr>
          <w:cantSplit/>
        </w:trPr>
        <w:tc>
          <w:tcPr>
            <w:tcW w:w="3600" w:type="dxa"/>
          </w:tcPr>
          <w:p w14:paraId="5B9E8B91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1D4B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6C5D336F" w14:textId="77777777" w:rsidR="000E38D6" w:rsidRPr="000D1D4B" w:rsidRDefault="009B6952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3,795</w:t>
            </w:r>
          </w:p>
        </w:tc>
        <w:tc>
          <w:tcPr>
            <w:tcW w:w="240" w:type="dxa"/>
          </w:tcPr>
          <w:p w14:paraId="4E8B0988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092" w:type="dxa"/>
            <w:gridSpan w:val="2"/>
            <w:tcBorders>
              <w:bottom w:val="single" w:sz="12" w:space="0" w:color="auto"/>
            </w:tcBorders>
          </w:tcPr>
          <w:p w14:paraId="46F988F0" w14:textId="77777777" w:rsidR="000E38D6" w:rsidRPr="000D1D4B" w:rsidRDefault="009B6952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3,530</w:t>
            </w:r>
          </w:p>
        </w:tc>
        <w:tc>
          <w:tcPr>
            <w:tcW w:w="242" w:type="dxa"/>
            <w:gridSpan w:val="2"/>
          </w:tcPr>
          <w:p w14:paraId="6E07338E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2551BCA8" w14:textId="77777777" w:rsidR="000E38D6" w:rsidRPr="000D1D4B" w:rsidRDefault="009B6952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3,795</w:t>
            </w:r>
          </w:p>
        </w:tc>
        <w:tc>
          <w:tcPr>
            <w:tcW w:w="242" w:type="dxa"/>
          </w:tcPr>
          <w:p w14:paraId="4BBF4C6D" w14:textId="77777777" w:rsidR="000E38D6" w:rsidRPr="000D1D4B" w:rsidRDefault="000E38D6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04E3D1CF" w14:textId="77777777" w:rsidR="000E38D6" w:rsidRPr="000D1D4B" w:rsidRDefault="009B6952" w:rsidP="000E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1D4B">
              <w:rPr>
                <w:rFonts w:ascii="Browallia New" w:hAnsi="Browallia New" w:cs="Browallia New"/>
                <w:sz w:val="28"/>
                <w:szCs w:val="28"/>
                <w:lang w:val="en-GB"/>
              </w:rPr>
              <w:t>3,530</w:t>
            </w:r>
          </w:p>
        </w:tc>
      </w:tr>
    </w:tbl>
    <w:p w14:paraId="6FD22084" w14:textId="77777777" w:rsidR="00CB5A99" w:rsidRPr="000D1D4B" w:rsidRDefault="00CB5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B365605" w14:textId="77777777" w:rsidR="00402E81" w:rsidRPr="008F2A3E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</w:t>
      </w:r>
      <w:r w:rsidR="0049374F" w:rsidRPr="008F2A3E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8F2A3E">
        <w:rPr>
          <w:rFonts w:ascii="Browallia New" w:hAnsi="Browallia New" w:cs="Browallia New"/>
          <w:sz w:val="28"/>
          <w:szCs w:val="28"/>
          <w:cs/>
        </w:rPr>
        <w:t>กู้ยืมและดอกเบี้ยค้าง</w:t>
      </w:r>
      <w:r w:rsidR="0049374F" w:rsidRPr="008F2A3E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497BF5">
        <w:rPr>
          <w:rFonts w:ascii="Browallia New" w:hAnsi="Browallia New" w:cs="Browallia New" w:hint="cs"/>
          <w:sz w:val="28"/>
          <w:szCs w:val="28"/>
          <w:cs/>
        </w:rPr>
        <w:t>แก่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ในระหว่างงวดสามเดือนสิ้นสุดวันที่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E8EF794" w14:textId="77777777" w:rsidR="00402E81" w:rsidRPr="008F2A3E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907" w:type="dxa"/>
        <w:tblInd w:w="426" w:type="dxa"/>
        <w:tblLook w:val="01E0" w:firstRow="1" w:lastRow="1" w:firstColumn="1" w:lastColumn="1" w:noHBand="0" w:noVBand="0"/>
      </w:tblPr>
      <w:tblGrid>
        <w:gridCol w:w="3633"/>
        <w:gridCol w:w="1062"/>
        <w:gridCol w:w="283"/>
        <w:gridCol w:w="1085"/>
        <w:gridCol w:w="282"/>
        <w:gridCol w:w="1140"/>
        <w:gridCol w:w="282"/>
        <w:gridCol w:w="1140"/>
      </w:tblGrid>
      <w:tr w:rsidR="00402E81" w:rsidRPr="00D70B7E" w14:paraId="122E9227" w14:textId="77777777" w:rsidTr="000D1D4B">
        <w:tc>
          <w:tcPr>
            <w:tcW w:w="3633" w:type="dxa"/>
          </w:tcPr>
          <w:p w14:paraId="6DBCA2AF" w14:textId="77777777" w:rsidR="00402E81" w:rsidRPr="00D70B7E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74" w:type="dxa"/>
            <w:gridSpan w:val="7"/>
          </w:tcPr>
          <w:p w14:paraId="78B9FD12" w14:textId="77777777" w:rsidR="00402E81" w:rsidRPr="00D70B7E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02E81" w:rsidRPr="00D70B7E" w14:paraId="287B0640" w14:textId="77777777" w:rsidTr="000D1D4B">
        <w:tc>
          <w:tcPr>
            <w:tcW w:w="3633" w:type="dxa"/>
          </w:tcPr>
          <w:p w14:paraId="1FA9AA54" w14:textId="77777777" w:rsidR="00402E81" w:rsidRPr="00D70B7E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74" w:type="dxa"/>
            <w:gridSpan w:val="7"/>
            <w:tcBorders>
              <w:bottom w:val="single" w:sz="4" w:space="0" w:color="auto"/>
            </w:tcBorders>
          </w:tcPr>
          <w:p w14:paraId="4AF808EB" w14:textId="77777777" w:rsidR="00402E81" w:rsidRPr="00D70B7E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02E81" w:rsidRPr="00D70B7E" w14:paraId="679F78A7" w14:textId="77777777" w:rsidTr="000D1D4B">
        <w:trPr>
          <w:trHeight w:val="56"/>
        </w:trPr>
        <w:tc>
          <w:tcPr>
            <w:tcW w:w="3633" w:type="dxa"/>
          </w:tcPr>
          <w:p w14:paraId="12AB87CA" w14:textId="77777777" w:rsidR="00402E81" w:rsidRPr="00D70B7E" w:rsidRDefault="00402E81" w:rsidP="00402E8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9850F3F" w14:textId="77777777" w:rsidR="00402E81" w:rsidRPr="00D70B7E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D70B7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60A6CCEF" w14:textId="77777777" w:rsidR="00402E81" w:rsidRPr="00D70B7E" w:rsidRDefault="00402E81" w:rsidP="00402E8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A10DFFC" w14:textId="77777777" w:rsidR="00402E81" w:rsidRPr="00D70B7E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 w:hanging="4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746DCDB7" w14:textId="77777777" w:rsidR="00402E81" w:rsidRPr="00D70B7E" w:rsidRDefault="00402E81" w:rsidP="00402E8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3379D965" w14:textId="77777777" w:rsidR="00402E81" w:rsidRPr="00D70B7E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 w:hanging="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6495D187" w14:textId="77777777" w:rsidR="00402E81" w:rsidRPr="00D70B7E" w:rsidRDefault="00402E81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2942014" w14:textId="77777777" w:rsidR="00402E81" w:rsidRPr="00D70B7E" w:rsidRDefault="00402E81" w:rsidP="000D1D4B">
            <w:pPr>
              <w:tabs>
                <w:tab w:val="clear" w:pos="4451"/>
                <w:tab w:val="left" w:pos="540"/>
              </w:tabs>
              <w:spacing w:line="240" w:lineRule="auto"/>
              <w:ind w:left="-11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 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F52E70" w:rsidRPr="00D70B7E" w14:paraId="36CF32D8" w14:textId="77777777" w:rsidTr="000D1D4B">
        <w:trPr>
          <w:trHeight w:val="56"/>
        </w:trPr>
        <w:tc>
          <w:tcPr>
            <w:tcW w:w="3633" w:type="dxa"/>
          </w:tcPr>
          <w:p w14:paraId="6BE49341" w14:textId="77777777" w:rsidR="00F52E70" w:rsidRPr="00D70B7E" w:rsidRDefault="00F52E70" w:rsidP="00F52E70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</w:t>
            </w:r>
            <w:r w:rsidR="004D0BD5" w:rsidRPr="00D70B7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ให้</w:t>
            </w:r>
            <w:r w:rsidRPr="00D70B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กู้ยืมและดอกเบี้ยค้าง</w:t>
            </w:r>
            <w:r w:rsidRPr="00D70B7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1062" w:type="dxa"/>
            <w:vAlign w:val="bottom"/>
          </w:tcPr>
          <w:p w14:paraId="3AF216BB" w14:textId="77777777" w:rsidR="00F52E70" w:rsidRPr="00D70B7E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45ECFFC" w14:textId="77777777" w:rsidR="00F52E70" w:rsidRPr="00D70B7E" w:rsidRDefault="00F52E70" w:rsidP="00F52E7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745DDE65" w14:textId="77777777" w:rsidR="00F52E70" w:rsidRPr="00D70B7E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5029BF9A" w14:textId="77777777" w:rsidR="00F52E70" w:rsidRPr="00D70B7E" w:rsidRDefault="00F52E70" w:rsidP="00F52E7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6CA85AF9" w14:textId="77777777" w:rsidR="00F52E70" w:rsidRPr="00D70B7E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11B6EF1B" w14:textId="77777777" w:rsidR="00F52E70" w:rsidRPr="00D70B7E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31FFA0F9" w14:textId="77777777" w:rsidR="00F52E70" w:rsidRPr="00D70B7E" w:rsidRDefault="00F52E70" w:rsidP="00F52E7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52E70" w:rsidRPr="00D70B7E" w14:paraId="4C5FFDE3" w14:textId="77777777" w:rsidTr="000D1D4B">
        <w:trPr>
          <w:trHeight w:val="56"/>
        </w:trPr>
        <w:tc>
          <w:tcPr>
            <w:tcW w:w="3633" w:type="dxa"/>
          </w:tcPr>
          <w:p w14:paraId="45DE5FC3" w14:textId="77777777" w:rsidR="00F52E70" w:rsidRPr="00D70B7E" w:rsidRDefault="00F52E70" w:rsidP="00F52E7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D70B7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062" w:type="dxa"/>
            <w:vAlign w:val="bottom"/>
          </w:tcPr>
          <w:p w14:paraId="7F0C86C4" w14:textId="77777777" w:rsidR="00F52E70" w:rsidRPr="00D70B7E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E9AFF9F" w14:textId="77777777" w:rsidR="00F52E70" w:rsidRPr="00D70B7E" w:rsidRDefault="00F52E70" w:rsidP="003C0DD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B4D3853" w14:textId="77777777" w:rsidR="00F52E70" w:rsidRPr="00D70B7E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1C769F85" w14:textId="77777777" w:rsidR="00F52E70" w:rsidRPr="00D70B7E" w:rsidRDefault="00F52E70" w:rsidP="003C0DD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0DD28337" w14:textId="77777777" w:rsidR="00F52E70" w:rsidRPr="00D70B7E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2" w:type="dxa"/>
            <w:vAlign w:val="bottom"/>
          </w:tcPr>
          <w:p w14:paraId="60009CE9" w14:textId="77777777" w:rsidR="00F52E70" w:rsidRPr="00D70B7E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12907EDF" w14:textId="77777777" w:rsidR="00F52E70" w:rsidRPr="00D70B7E" w:rsidRDefault="00F52E70" w:rsidP="003C0DD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D1D4B" w:rsidRPr="00D70B7E" w14:paraId="68C9E2DF" w14:textId="77777777" w:rsidTr="000D1D4B">
        <w:trPr>
          <w:trHeight w:val="56"/>
        </w:trPr>
        <w:tc>
          <w:tcPr>
            <w:tcW w:w="3633" w:type="dxa"/>
          </w:tcPr>
          <w:p w14:paraId="199BD53E" w14:textId="77777777" w:rsidR="000D1D4B" w:rsidRPr="00D70B7E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062" w:type="dxa"/>
          </w:tcPr>
          <w:p w14:paraId="0A5074F5" w14:textId="31DAB9A2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BA38EC7" w14:textId="77777777" w:rsidR="000D1D4B" w:rsidRPr="00D70B7E" w:rsidRDefault="000D1D4B" w:rsidP="000D1D4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5CA955D6" w14:textId="77777777" w:rsidR="000D1D4B" w:rsidRPr="00D70B7E" w:rsidRDefault="000D1D4B" w:rsidP="000D1D4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8,000</w:t>
            </w:r>
          </w:p>
        </w:tc>
        <w:tc>
          <w:tcPr>
            <w:tcW w:w="282" w:type="dxa"/>
            <w:vAlign w:val="bottom"/>
          </w:tcPr>
          <w:p w14:paraId="674EE202" w14:textId="77777777" w:rsidR="000D1D4B" w:rsidRPr="00D70B7E" w:rsidRDefault="000D1D4B" w:rsidP="000D1D4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</w:tcPr>
          <w:p w14:paraId="58415CD0" w14:textId="3D12E181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5E927B97" w14:textId="77777777" w:rsidR="000D1D4B" w:rsidRPr="00D70B7E" w:rsidRDefault="000D1D4B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349C3C81" w14:textId="77777777" w:rsidR="000D1D4B" w:rsidRPr="00D70B7E" w:rsidRDefault="000D1D4B" w:rsidP="000D1D4B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8,000</w:t>
            </w:r>
          </w:p>
        </w:tc>
      </w:tr>
      <w:tr w:rsidR="000D1D4B" w:rsidRPr="00D70B7E" w14:paraId="1B4C9F63" w14:textId="77777777" w:rsidTr="000D1D4B">
        <w:trPr>
          <w:trHeight w:val="56"/>
        </w:trPr>
        <w:tc>
          <w:tcPr>
            <w:tcW w:w="3633" w:type="dxa"/>
          </w:tcPr>
          <w:p w14:paraId="24118631" w14:textId="77777777" w:rsidR="000D1D4B" w:rsidRPr="00D70B7E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D70B7E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F55BEF8" w14:textId="1F35EA2D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78C20A3" w14:textId="77777777" w:rsidR="000D1D4B" w:rsidRPr="00D70B7E" w:rsidRDefault="000D1D4B" w:rsidP="000D1D4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5CCE04F" w14:textId="77777777" w:rsidR="000D1D4B" w:rsidRPr="00D70B7E" w:rsidRDefault="000D1D4B" w:rsidP="000D1D4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282" w:type="dxa"/>
            <w:vAlign w:val="bottom"/>
          </w:tcPr>
          <w:p w14:paraId="5FC62165" w14:textId="77777777" w:rsidR="000D1D4B" w:rsidRPr="00D70B7E" w:rsidRDefault="000D1D4B" w:rsidP="000D1D4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EFC12B5" w14:textId="7E3A99F7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7667CA0" w14:textId="77777777" w:rsidR="000D1D4B" w:rsidRPr="00D70B7E" w:rsidRDefault="000D1D4B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1C7DBEA" w14:textId="77777777" w:rsidR="000D1D4B" w:rsidRPr="00D70B7E" w:rsidRDefault="000D1D4B" w:rsidP="000D1D4B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0D1D4B" w:rsidRPr="00D70B7E" w14:paraId="0808D5D1" w14:textId="77777777" w:rsidTr="000D1D4B">
        <w:trPr>
          <w:trHeight w:val="56"/>
        </w:trPr>
        <w:tc>
          <w:tcPr>
            <w:tcW w:w="3633" w:type="dxa"/>
          </w:tcPr>
          <w:p w14:paraId="658B6AB6" w14:textId="77777777" w:rsidR="000D1D4B" w:rsidRPr="00D70B7E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3089A87A" w14:textId="3AAE8517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C111A6D" w14:textId="77777777" w:rsidR="000D1D4B" w:rsidRPr="00D70B7E" w:rsidRDefault="000D1D4B" w:rsidP="000D1D4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2F93BA" w14:textId="77777777" w:rsidR="000D1D4B" w:rsidRPr="00D70B7E" w:rsidRDefault="000D1D4B" w:rsidP="000D1D4B">
            <w:pPr>
              <w:tabs>
                <w:tab w:val="clear" w:pos="907"/>
                <w:tab w:val="clear" w:pos="4451"/>
                <w:tab w:val="left" w:pos="540"/>
                <w:tab w:val="left" w:pos="576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8,035</w:t>
            </w:r>
          </w:p>
        </w:tc>
        <w:tc>
          <w:tcPr>
            <w:tcW w:w="282" w:type="dxa"/>
            <w:vAlign w:val="bottom"/>
          </w:tcPr>
          <w:p w14:paraId="67430F06" w14:textId="77777777" w:rsidR="000D1D4B" w:rsidRPr="00D70B7E" w:rsidRDefault="000D1D4B" w:rsidP="000D1D4B">
            <w:pPr>
              <w:tabs>
                <w:tab w:val="clear" w:pos="907"/>
              </w:tabs>
              <w:spacing w:line="240" w:lineRule="auto"/>
              <w:ind w:left="-108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</w:tcPr>
          <w:p w14:paraId="12A44BD3" w14:textId="6FECED53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43FD8DAE" w14:textId="77777777" w:rsidR="000D1D4B" w:rsidRPr="00D70B7E" w:rsidRDefault="000D1D4B" w:rsidP="000D1D4B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131369B" w14:textId="77777777" w:rsidR="000D1D4B" w:rsidRPr="00D70B7E" w:rsidRDefault="000D1D4B" w:rsidP="000D1D4B">
            <w:pPr>
              <w:tabs>
                <w:tab w:val="clear" w:pos="680"/>
                <w:tab w:val="clear" w:pos="907"/>
                <w:tab w:val="clear" w:pos="4451"/>
                <w:tab w:val="left" w:pos="540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8,035</w:t>
            </w:r>
          </w:p>
        </w:tc>
      </w:tr>
    </w:tbl>
    <w:p w14:paraId="55FF6FFE" w14:textId="77777777" w:rsidR="00B706E7" w:rsidRDefault="00B706E7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3783E89" w14:textId="77777777" w:rsidR="00854033" w:rsidRPr="008F2A3E" w:rsidRDefault="00854033" w:rsidP="000D1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เงินให้</w:t>
      </w:r>
      <w:r w:rsidR="00B96016" w:rsidRPr="008F2A3E">
        <w:rPr>
          <w:rFonts w:ascii="Browallia New" w:hAnsi="Browallia New" w:cs="Browallia New" w:hint="cs"/>
          <w:sz w:val="28"/>
          <w:szCs w:val="28"/>
          <w:cs/>
        </w:rPr>
        <w:t>กู้ยืมแก่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7703F0BF" w14:textId="77777777" w:rsidR="00854033" w:rsidRPr="000D1D4B" w:rsidRDefault="00854033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D37CD90" w14:textId="77777777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รายการเคลื่อนไหวของเงินกู้ยืมและดอกเบี้ยค้าง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ในระหว่างงวดสามเดือนสิ้นสุดวันที่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0D60906" w14:textId="77777777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8871" w:type="dxa"/>
        <w:tblInd w:w="426" w:type="dxa"/>
        <w:tblLook w:val="01E0" w:firstRow="1" w:lastRow="1" w:firstColumn="1" w:lastColumn="1" w:noHBand="0" w:noVBand="0"/>
      </w:tblPr>
      <w:tblGrid>
        <w:gridCol w:w="3642"/>
        <w:gridCol w:w="1042"/>
        <w:gridCol w:w="283"/>
        <w:gridCol w:w="1078"/>
        <w:gridCol w:w="282"/>
        <w:gridCol w:w="1140"/>
        <w:gridCol w:w="282"/>
        <w:gridCol w:w="1122"/>
      </w:tblGrid>
      <w:tr w:rsidR="0049374F" w:rsidRPr="00D70B7E" w14:paraId="611A3D0D" w14:textId="77777777" w:rsidTr="000D1D4B">
        <w:tc>
          <w:tcPr>
            <w:tcW w:w="3642" w:type="dxa"/>
          </w:tcPr>
          <w:p w14:paraId="7E24DA75" w14:textId="77777777" w:rsidR="0049374F" w:rsidRPr="00D70B7E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9" w:type="dxa"/>
            <w:gridSpan w:val="7"/>
          </w:tcPr>
          <w:p w14:paraId="66DDABF1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374F" w:rsidRPr="00D70B7E" w14:paraId="676B742E" w14:textId="77777777" w:rsidTr="000D1D4B">
        <w:tc>
          <w:tcPr>
            <w:tcW w:w="3642" w:type="dxa"/>
          </w:tcPr>
          <w:p w14:paraId="46A50945" w14:textId="77777777" w:rsidR="0049374F" w:rsidRPr="00D70B7E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9" w:type="dxa"/>
            <w:gridSpan w:val="7"/>
            <w:tcBorders>
              <w:bottom w:val="single" w:sz="4" w:space="0" w:color="auto"/>
            </w:tcBorders>
          </w:tcPr>
          <w:p w14:paraId="446164F9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9374F" w:rsidRPr="00D70B7E" w14:paraId="75CC06CE" w14:textId="77777777" w:rsidTr="000D1D4B">
        <w:trPr>
          <w:trHeight w:val="56"/>
        </w:trPr>
        <w:tc>
          <w:tcPr>
            <w:tcW w:w="3642" w:type="dxa"/>
          </w:tcPr>
          <w:p w14:paraId="2054ECBE" w14:textId="77777777" w:rsidR="0049374F" w:rsidRPr="00D70B7E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50AFB4E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D70B7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4157C7B6" w14:textId="77777777" w:rsidR="0049374F" w:rsidRPr="00D70B7E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956C01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25D48DF" w14:textId="77777777" w:rsidR="0049374F" w:rsidRPr="00D70B7E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C132B5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1C31D3A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54511E2" w14:textId="77777777" w:rsidR="0049374F" w:rsidRPr="00D70B7E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 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49374F" w:rsidRPr="00D70B7E" w14:paraId="2A3E8FB3" w14:textId="77777777" w:rsidTr="000D1D4B">
        <w:trPr>
          <w:trHeight w:val="113"/>
        </w:trPr>
        <w:tc>
          <w:tcPr>
            <w:tcW w:w="3642" w:type="dxa"/>
          </w:tcPr>
          <w:p w14:paraId="2F2E08D8" w14:textId="77777777" w:rsidR="0049374F" w:rsidRPr="00D70B7E" w:rsidRDefault="0049374F" w:rsidP="004D0BD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042" w:type="dxa"/>
          </w:tcPr>
          <w:p w14:paraId="141611A0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2DAEE1B8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29162B55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52892D66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39F93DE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4BF8A87B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22" w:type="dxa"/>
          </w:tcPr>
          <w:p w14:paraId="1D6441D7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49374F" w:rsidRPr="00D70B7E" w14:paraId="397A3E77" w14:textId="77777777" w:rsidTr="000D1D4B">
        <w:trPr>
          <w:trHeight w:val="113"/>
        </w:trPr>
        <w:tc>
          <w:tcPr>
            <w:tcW w:w="3642" w:type="dxa"/>
          </w:tcPr>
          <w:p w14:paraId="3D1BA184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D70B7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042" w:type="dxa"/>
          </w:tcPr>
          <w:p w14:paraId="68101679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4C3B11C6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1125AF66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6DC6A70E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903BD77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1F888853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22" w:type="dxa"/>
          </w:tcPr>
          <w:p w14:paraId="53E2A900" w14:textId="77777777" w:rsidR="0049374F" w:rsidRPr="00D70B7E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0D1D4B" w:rsidRPr="00D70B7E" w14:paraId="5450AD47" w14:textId="77777777" w:rsidTr="000D1D4B">
        <w:trPr>
          <w:trHeight w:val="113"/>
        </w:trPr>
        <w:tc>
          <w:tcPr>
            <w:tcW w:w="3642" w:type="dxa"/>
          </w:tcPr>
          <w:p w14:paraId="21BB306D" w14:textId="77777777" w:rsidR="000D1D4B" w:rsidRPr="00D70B7E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042" w:type="dxa"/>
            <w:vAlign w:val="bottom"/>
          </w:tcPr>
          <w:p w14:paraId="253D8D3B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259,500</w:t>
            </w:r>
          </w:p>
        </w:tc>
        <w:tc>
          <w:tcPr>
            <w:tcW w:w="283" w:type="dxa"/>
            <w:vAlign w:val="bottom"/>
          </w:tcPr>
          <w:p w14:paraId="455FDCC9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A5E862" w14:textId="6E0794C9" w:rsidR="000D1D4B" w:rsidRPr="00D70B7E" w:rsidRDefault="000D1D4B" w:rsidP="000D1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0D1D4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CD0B784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E1D1A79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(8,000)</w:t>
            </w:r>
          </w:p>
        </w:tc>
        <w:tc>
          <w:tcPr>
            <w:tcW w:w="282" w:type="dxa"/>
            <w:vAlign w:val="bottom"/>
          </w:tcPr>
          <w:p w14:paraId="2D8D4D6E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0E034A7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251,500</w:t>
            </w:r>
          </w:p>
        </w:tc>
      </w:tr>
      <w:tr w:rsidR="000D1D4B" w:rsidRPr="00D70B7E" w14:paraId="2727DCC7" w14:textId="77777777" w:rsidTr="000D1D4B">
        <w:trPr>
          <w:trHeight w:val="113"/>
        </w:trPr>
        <w:tc>
          <w:tcPr>
            <w:tcW w:w="3642" w:type="dxa"/>
          </w:tcPr>
          <w:p w14:paraId="361468FE" w14:textId="77777777" w:rsidR="000D1D4B" w:rsidRPr="00D70B7E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D70B7E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42" w:type="dxa"/>
            <w:vAlign w:val="bottom"/>
          </w:tcPr>
          <w:p w14:paraId="480C96D7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2,505</w:t>
            </w:r>
          </w:p>
        </w:tc>
        <w:tc>
          <w:tcPr>
            <w:tcW w:w="283" w:type="dxa"/>
            <w:vAlign w:val="bottom"/>
          </w:tcPr>
          <w:p w14:paraId="26038349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D03E70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3,680</w:t>
            </w:r>
          </w:p>
        </w:tc>
        <w:tc>
          <w:tcPr>
            <w:tcW w:w="282" w:type="dxa"/>
            <w:vAlign w:val="bottom"/>
          </w:tcPr>
          <w:p w14:paraId="22F8545D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C92910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(4,927)</w:t>
            </w:r>
          </w:p>
        </w:tc>
        <w:tc>
          <w:tcPr>
            <w:tcW w:w="282" w:type="dxa"/>
            <w:vAlign w:val="bottom"/>
          </w:tcPr>
          <w:p w14:paraId="5F3903E8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957C4DB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1,258</w:t>
            </w:r>
          </w:p>
        </w:tc>
      </w:tr>
      <w:tr w:rsidR="000D1D4B" w:rsidRPr="00D70B7E" w14:paraId="6E1004D7" w14:textId="77777777" w:rsidTr="000D1D4B">
        <w:trPr>
          <w:trHeight w:val="113"/>
        </w:trPr>
        <w:tc>
          <w:tcPr>
            <w:tcW w:w="3642" w:type="dxa"/>
          </w:tcPr>
          <w:p w14:paraId="3F4D8241" w14:textId="77777777" w:rsidR="000D1D4B" w:rsidRPr="00D70B7E" w:rsidRDefault="000D1D4B" w:rsidP="000D1D4B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8AC7CA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D70B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70B7E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283" w:type="dxa"/>
            <w:vAlign w:val="bottom"/>
          </w:tcPr>
          <w:p w14:paraId="361F517F" w14:textId="77777777" w:rsidR="000D1D4B" w:rsidRPr="00D70B7E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86490E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3,680</w:t>
            </w:r>
          </w:p>
        </w:tc>
        <w:tc>
          <w:tcPr>
            <w:tcW w:w="282" w:type="dxa"/>
            <w:vAlign w:val="bottom"/>
          </w:tcPr>
          <w:p w14:paraId="3CAD88B6" w14:textId="77777777" w:rsidR="000D1D4B" w:rsidRPr="00D70B7E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6273CC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(12,927)</w:t>
            </w:r>
          </w:p>
        </w:tc>
        <w:tc>
          <w:tcPr>
            <w:tcW w:w="282" w:type="dxa"/>
            <w:vAlign w:val="bottom"/>
          </w:tcPr>
          <w:p w14:paraId="24015677" w14:textId="77777777" w:rsidR="000D1D4B" w:rsidRPr="00D70B7E" w:rsidRDefault="000D1D4B" w:rsidP="000D1D4B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5EE8A6" w14:textId="77777777" w:rsidR="000D1D4B" w:rsidRPr="00D70B7E" w:rsidRDefault="000D1D4B" w:rsidP="000D1D4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70B7E">
              <w:rPr>
                <w:rFonts w:ascii="Browallia New" w:hAnsi="Browallia New" w:cs="Browallia New"/>
                <w:sz w:val="28"/>
                <w:szCs w:val="28"/>
              </w:rPr>
              <w:t>252,758</w:t>
            </w:r>
          </w:p>
        </w:tc>
      </w:tr>
    </w:tbl>
    <w:p w14:paraId="77969274" w14:textId="77777777" w:rsidR="0049374F" w:rsidRPr="000D1D4B" w:rsidRDefault="0049374F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667D7123" w14:textId="77777777" w:rsidR="00EE542D" w:rsidRDefault="00402E81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756A3570" w14:textId="77777777" w:rsidR="00B706E7" w:rsidRPr="008F2A3E" w:rsidRDefault="00B706E7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690EED8" w14:textId="77777777" w:rsidR="00477C94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 xml:space="preserve">สินค้าคงเหลือ 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–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สุทธิ</w:t>
      </w:r>
    </w:p>
    <w:p w14:paraId="01279057" w14:textId="77777777" w:rsidR="00F944AC" w:rsidRPr="001A0039" w:rsidRDefault="00F944AC" w:rsidP="00F94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tbl>
      <w:tblPr>
        <w:tblW w:w="893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436"/>
        <w:gridCol w:w="283"/>
        <w:gridCol w:w="1985"/>
        <w:gridCol w:w="283"/>
        <w:gridCol w:w="1947"/>
      </w:tblGrid>
      <w:tr w:rsidR="00B425DB" w:rsidRPr="008F2A3E" w14:paraId="14011581" w14:textId="77777777" w:rsidTr="001A0039">
        <w:tc>
          <w:tcPr>
            <w:tcW w:w="4436" w:type="dxa"/>
          </w:tcPr>
          <w:p w14:paraId="65D91219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498" w:type="dxa"/>
            <w:gridSpan w:val="4"/>
          </w:tcPr>
          <w:p w14:paraId="539847A3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425DB" w:rsidRPr="008F2A3E" w14:paraId="2D1E611A" w14:textId="77777777" w:rsidTr="001A0039">
        <w:tc>
          <w:tcPr>
            <w:tcW w:w="4436" w:type="dxa"/>
          </w:tcPr>
          <w:p w14:paraId="08A2AED0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1916D6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15" w:type="dxa"/>
            <w:gridSpan w:val="3"/>
            <w:tcBorders>
              <w:bottom w:val="single" w:sz="4" w:space="0" w:color="auto"/>
            </w:tcBorders>
          </w:tcPr>
          <w:p w14:paraId="318DEF34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2B0B" w:rsidRPr="008F2A3E" w14:paraId="79F9790A" w14:textId="77777777" w:rsidTr="001A0039">
        <w:trPr>
          <w:trHeight w:val="166"/>
        </w:trPr>
        <w:tc>
          <w:tcPr>
            <w:tcW w:w="4436" w:type="dxa"/>
          </w:tcPr>
          <w:p w14:paraId="017FF9AA" w14:textId="77777777" w:rsidR="00212B0B" w:rsidRPr="008F2A3E" w:rsidRDefault="00212B0B" w:rsidP="00212B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599B2B8" w14:textId="77777777" w:rsidR="00212B0B" w:rsidRPr="008F2A3E" w:rsidRDefault="00212B0B" w:rsidP="00212B0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46A0D05" w14:textId="77777777" w:rsidR="00212B0B" w:rsidRPr="008F2A3E" w:rsidRDefault="00BD6F20" w:rsidP="00212B0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31</w:t>
            </w:r>
            <w:r w:rsidR="00212B0B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12B0B" w:rsidRPr="008F2A3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="00212B0B"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4382456E" w14:textId="77777777" w:rsidR="00212B0B" w:rsidRPr="008F2A3E" w:rsidRDefault="00212B0B" w:rsidP="00212B0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  <w:vAlign w:val="bottom"/>
          </w:tcPr>
          <w:p w14:paraId="77AE6F87" w14:textId="77777777" w:rsidR="00212B0B" w:rsidRPr="008F2A3E" w:rsidRDefault="00BD6F20" w:rsidP="00212B0B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12B0B"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B425DB" w:rsidRPr="008F2A3E" w14:paraId="6D7CD842" w14:textId="77777777" w:rsidTr="001A0039">
        <w:trPr>
          <w:trHeight w:val="113"/>
        </w:trPr>
        <w:tc>
          <w:tcPr>
            <w:tcW w:w="4436" w:type="dxa"/>
          </w:tcPr>
          <w:p w14:paraId="72A55D28" w14:textId="77777777" w:rsidR="00B425DB" w:rsidRPr="008F2A3E" w:rsidRDefault="00B425DB" w:rsidP="00C919B6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83" w:type="dxa"/>
          </w:tcPr>
          <w:p w14:paraId="4CF3B05B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BC17165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727FD79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</w:tcPr>
          <w:p w14:paraId="2433ACE7" w14:textId="77777777" w:rsidR="00B425DB" w:rsidRPr="008F2A3E" w:rsidRDefault="00B425DB" w:rsidP="00C91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A62E8" w:rsidRPr="008F2A3E" w14:paraId="32BFD4E0" w14:textId="77777777" w:rsidTr="001A0039">
        <w:trPr>
          <w:trHeight w:val="113"/>
        </w:trPr>
        <w:tc>
          <w:tcPr>
            <w:tcW w:w="4436" w:type="dxa"/>
          </w:tcPr>
          <w:p w14:paraId="69813A9C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สินค้าสำเร็จรูป</w:t>
            </w:r>
          </w:p>
        </w:tc>
        <w:tc>
          <w:tcPr>
            <w:tcW w:w="283" w:type="dxa"/>
          </w:tcPr>
          <w:p w14:paraId="1DB25C66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E8F73D8" w14:textId="77777777" w:rsidR="00CA62E8" w:rsidRPr="008F2A3E" w:rsidRDefault="00322B72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292,982</w:t>
            </w:r>
          </w:p>
        </w:tc>
        <w:tc>
          <w:tcPr>
            <w:tcW w:w="283" w:type="dxa"/>
          </w:tcPr>
          <w:p w14:paraId="405C078D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59A7D26" w14:textId="77777777" w:rsidR="00CA62E8" w:rsidRPr="008F2A3E" w:rsidRDefault="00BD6F20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CA62E8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CA62E8" w:rsidRPr="008F2A3E" w14:paraId="546BF704" w14:textId="77777777" w:rsidTr="001A0039">
        <w:trPr>
          <w:trHeight w:val="113"/>
        </w:trPr>
        <w:tc>
          <w:tcPr>
            <w:tcW w:w="4436" w:type="dxa"/>
          </w:tcPr>
          <w:p w14:paraId="04566674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สินค้าระหว่างผลิต</w:t>
            </w:r>
          </w:p>
        </w:tc>
        <w:tc>
          <w:tcPr>
            <w:tcW w:w="283" w:type="dxa"/>
          </w:tcPr>
          <w:p w14:paraId="01A511CA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4A814DA" w14:textId="77777777" w:rsidR="00CA62E8" w:rsidRPr="008F2A3E" w:rsidRDefault="00322B72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182,520</w:t>
            </w:r>
          </w:p>
        </w:tc>
        <w:tc>
          <w:tcPr>
            <w:tcW w:w="283" w:type="dxa"/>
          </w:tcPr>
          <w:p w14:paraId="2F34B7F4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481D8EF" w14:textId="77777777" w:rsidR="00CA62E8" w:rsidRPr="008F2A3E" w:rsidRDefault="00BD6F20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  <w:r w:rsidR="00CA62E8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CA62E8" w:rsidRPr="008F2A3E" w14:paraId="2ED6E531" w14:textId="77777777" w:rsidTr="001A0039">
        <w:trPr>
          <w:trHeight w:val="171"/>
        </w:trPr>
        <w:tc>
          <w:tcPr>
            <w:tcW w:w="4436" w:type="dxa"/>
          </w:tcPr>
          <w:p w14:paraId="4CF040C3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วัตถุดิบและอะไหล่</w:t>
            </w:r>
          </w:p>
        </w:tc>
        <w:tc>
          <w:tcPr>
            <w:tcW w:w="283" w:type="dxa"/>
          </w:tcPr>
          <w:p w14:paraId="37F15501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056CAE0" w14:textId="77777777" w:rsidR="00CA62E8" w:rsidRPr="008F2A3E" w:rsidRDefault="00322B72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76,616</w:t>
            </w:r>
          </w:p>
        </w:tc>
        <w:tc>
          <w:tcPr>
            <w:tcW w:w="283" w:type="dxa"/>
          </w:tcPr>
          <w:p w14:paraId="5CB1C01A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A237F49" w14:textId="77777777" w:rsidR="00CA62E8" w:rsidRPr="008F2A3E" w:rsidRDefault="00BD6F20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CA62E8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958</w:t>
            </w:r>
          </w:p>
        </w:tc>
      </w:tr>
      <w:tr w:rsidR="00CA62E8" w:rsidRPr="008F2A3E" w14:paraId="18A12579" w14:textId="77777777" w:rsidTr="001A0039">
        <w:trPr>
          <w:trHeight w:val="171"/>
        </w:trPr>
        <w:tc>
          <w:tcPr>
            <w:tcW w:w="4436" w:type="dxa"/>
          </w:tcPr>
          <w:p w14:paraId="05236232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283" w:type="dxa"/>
          </w:tcPr>
          <w:p w14:paraId="397AC007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525984C" w14:textId="77777777" w:rsidR="00CA62E8" w:rsidRPr="008F2A3E" w:rsidRDefault="00322B72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2,218</w:t>
            </w:r>
          </w:p>
        </w:tc>
        <w:tc>
          <w:tcPr>
            <w:tcW w:w="283" w:type="dxa"/>
          </w:tcPr>
          <w:p w14:paraId="7E506795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DA2C65F" w14:textId="77777777" w:rsidR="00CA62E8" w:rsidRPr="008F2A3E" w:rsidRDefault="00BD6F20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</w:tr>
      <w:tr w:rsidR="00CA62E8" w:rsidRPr="008F2A3E" w14:paraId="1A58061B" w14:textId="77777777" w:rsidTr="001A0039">
        <w:trPr>
          <w:trHeight w:val="173"/>
        </w:trPr>
        <w:tc>
          <w:tcPr>
            <w:tcW w:w="4436" w:type="dxa"/>
          </w:tcPr>
          <w:p w14:paraId="79274947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283" w:type="dxa"/>
          </w:tcPr>
          <w:p w14:paraId="73331D14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AEF84E0" w14:textId="77777777" w:rsidR="00CA62E8" w:rsidRPr="008F2A3E" w:rsidRDefault="00322B72" w:rsidP="00CA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8F2A3E">
              <w:rPr>
                <w:rFonts w:ascii="Browallia New" w:hAnsi="Browallia New" w:cs="Browallia New"/>
                <w:noProof/>
                <w:sz w:val="28"/>
                <w:szCs w:val="28"/>
              </w:rPr>
              <w:t>554,336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14:paraId="21C93B8D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</w:tcPr>
          <w:p w14:paraId="3FFE5036" w14:textId="77777777" w:rsidR="00CA62E8" w:rsidRPr="008F2A3E" w:rsidRDefault="00BD6F20" w:rsidP="00CA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  <w:r w:rsidR="00CA62E8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</w:p>
        </w:tc>
      </w:tr>
      <w:tr w:rsidR="00CA62E8" w:rsidRPr="008F2A3E" w14:paraId="0C69C640" w14:textId="77777777" w:rsidTr="001A0039">
        <w:trPr>
          <w:trHeight w:val="113"/>
        </w:trPr>
        <w:tc>
          <w:tcPr>
            <w:tcW w:w="4436" w:type="dxa"/>
          </w:tcPr>
          <w:p w14:paraId="3DEEEF28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283" w:type="dxa"/>
          </w:tcPr>
          <w:p w14:paraId="1259B7F6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F31776" w14:textId="77777777" w:rsidR="00CA62E8" w:rsidRPr="008F2A3E" w:rsidRDefault="00322B72" w:rsidP="00CA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(2,010)</w:t>
            </w:r>
          </w:p>
        </w:tc>
        <w:tc>
          <w:tcPr>
            <w:tcW w:w="283" w:type="dxa"/>
          </w:tcPr>
          <w:p w14:paraId="06D7BB19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14:paraId="1D316E86" w14:textId="77777777" w:rsidR="00CA62E8" w:rsidRPr="008F2A3E" w:rsidRDefault="00CA62E8" w:rsidP="00CA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A62E8" w:rsidRPr="008F2A3E" w14:paraId="64302AD5" w14:textId="77777777" w:rsidTr="001A0039">
        <w:trPr>
          <w:trHeight w:val="329"/>
        </w:trPr>
        <w:tc>
          <w:tcPr>
            <w:tcW w:w="4436" w:type="dxa"/>
          </w:tcPr>
          <w:p w14:paraId="50E7483C" w14:textId="77777777" w:rsidR="00CA62E8" w:rsidRPr="008F2A3E" w:rsidRDefault="00CA62E8" w:rsidP="00CA62E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283" w:type="dxa"/>
          </w:tcPr>
          <w:p w14:paraId="53CB0E79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</w:tcPr>
          <w:p w14:paraId="2FF70848" w14:textId="77777777" w:rsidR="00CA62E8" w:rsidRPr="008F2A3E" w:rsidRDefault="00322B72" w:rsidP="00CA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552,326</w:t>
            </w:r>
          </w:p>
        </w:tc>
        <w:tc>
          <w:tcPr>
            <w:tcW w:w="283" w:type="dxa"/>
          </w:tcPr>
          <w:p w14:paraId="33058135" w14:textId="77777777" w:rsidR="00CA62E8" w:rsidRPr="008F2A3E" w:rsidRDefault="00CA62E8" w:rsidP="00CA62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12" w:space="0" w:color="auto"/>
            </w:tcBorders>
          </w:tcPr>
          <w:p w14:paraId="753A99EE" w14:textId="77777777" w:rsidR="00CA62E8" w:rsidRPr="008F2A3E" w:rsidRDefault="00BD6F20" w:rsidP="00CA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  <w:r w:rsidR="00CA62E8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</w:tbl>
    <w:p w14:paraId="26E81276" w14:textId="77777777" w:rsidR="004C53FB" w:rsidRPr="008F2A3E" w:rsidRDefault="004C53FB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018ED9E" w14:textId="77777777" w:rsidR="008B601D" w:rsidRPr="008F2A3E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รายการเคลื่อนไหวของค่าเผื่อสินค้าเสื่อมคุณภาพมีดังต่อไปนี้</w:t>
      </w:r>
    </w:p>
    <w:p w14:paraId="47609B71" w14:textId="77777777" w:rsidR="008B601D" w:rsidRPr="001A0039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1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88"/>
        <w:gridCol w:w="319"/>
        <w:gridCol w:w="1980"/>
        <w:gridCol w:w="270"/>
        <w:gridCol w:w="1955"/>
      </w:tblGrid>
      <w:tr w:rsidR="008B601D" w:rsidRPr="008F2A3E" w14:paraId="5372F7D0" w14:textId="77777777" w:rsidTr="003049B6">
        <w:tc>
          <w:tcPr>
            <w:tcW w:w="4388" w:type="dxa"/>
          </w:tcPr>
          <w:p w14:paraId="60381E1B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24" w:type="dxa"/>
            <w:gridSpan w:val="4"/>
          </w:tcPr>
          <w:p w14:paraId="63E7ECC4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B601D" w:rsidRPr="008F2A3E" w14:paraId="25EAAA13" w14:textId="77777777" w:rsidTr="001A0039">
        <w:trPr>
          <w:trHeight w:val="351"/>
        </w:trPr>
        <w:tc>
          <w:tcPr>
            <w:tcW w:w="4388" w:type="dxa"/>
          </w:tcPr>
          <w:p w14:paraId="7C99D3E1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9" w:type="dxa"/>
          </w:tcPr>
          <w:p w14:paraId="34625F77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205" w:type="dxa"/>
            <w:gridSpan w:val="3"/>
            <w:tcBorders>
              <w:bottom w:val="single" w:sz="4" w:space="0" w:color="auto"/>
            </w:tcBorders>
          </w:tcPr>
          <w:p w14:paraId="3CF53478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B601D" w:rsidRPr="008F2A3E" w14:paraId="5176746C" w14:textId="77777777" w:rsidTr="001A0039">
        <w:trPr>
          <w:trHeight w:val="351"/>
        </w:trPr>
        <w:tc>
          <w:tcPr>
            <w:tcW w:w="4388" w:type="dxa"/>
          </w:tcPr>
          <w:p w14:paraId="368B6382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9" w:type="dxa"/>
            <w:vAlign w:val="bottom"/>
          </w:tcPr>
          <w:p w14:paraId="1C754C71" w14:textId="77777777" w:rsidR="008B601D" w:rsidRPr="008F2A3E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B025933" w14:textId="77777777" w:rsidR="008B601D" w:rsidRPr="008F2A3E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F2A3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0424E4AE" w14:textId="77777777" w:rsidR="008B601D" w:rsidRPr="008F2A3E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166590F3" w14:textId="77777777" w:rsidR="008B601D" w:rsidRPr="008F2A3E" w:rsidRDefault="008B601D" w:rsidP="003049B6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D6B1A" w:rsidRPr="008F2A3E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</w:tr>
      <w:tr w:rsidR="008B601D" w:rsidRPr="008F2A3E" w14:paraId="750C5DD6" w14:textId="77777777" w:rsidTr="001A0039">
        <w:trPr>
          <w:trHeight w:val="271"/>
        </w:trPr>
        <w:tc>
          <w:tcPr>
            <w:tcW w:w="4388" w:type="dxa"/>
          </w:tcPr>
          <w:p w14:paraId="485D2B46" w14:textId="77777777" w:rsidR="008B601D" w:rsidRPr="008F2A3E" w:rsidRDefault="008B601D" w:rsidP="003049B6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319" w:type="dxa"/>
          </w:tcPr>
          <w:p w14:paraId="395206AE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AD70A6B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7701B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06548F5C" w14:textId="77777777" w:rsidR="008B601D" w:rsidRPr="008F2A3E" w:rsidRDefault="008B601D" w:rsidP="003049B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5E2E" w:rsidRPr="008F2A3E" w14:paraId="4AD7180E" w14:textId="77777777" w:rsidTr="001A0039">
        <w:trPr>
          <w:trHeight w:val="113"/>
        </w:trPr>
        <w:tc>
          <w:tcPr>
            <w:tcW w:w="4388" w:type="dxa"/>
          </w:tcPr>
          <w:p w14:paraId="7678DB64" w14:textId="77777777" w:rsidR="00495E2E" w:rsidRPr="008F2A3E" w:rsidRDefault="00495E2E" w:rsidP="00495E2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F2A3E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F2A3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F2A3E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F2A3E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319" w:type="dxa"/>
          </w:tcPr>
          <w:p w14:paraId="158586E3" w14:textId="77777777" w:rsidR="00495E2E" w:rsidRPr="008F2A3E" w:rsidRDefault="00495E2E" w:rsidP="00495E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E947A2C" w14:textId="77777777" w:rsidR="00495E2E" w:rsidRPr="008F2A3E" w:rsidRDefault="00DC711D" w:rsidP="00495E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  <w:tc>
          <w:tcPr>
            <w:tcW w:w="270" w:type="dxa"/>
          </w:tcPr>
          <w:p w14:paraId="611FBD4E" w14:textId="77777777" w:rsidR="00495E2E" w:rsidRPr="008F2A3E" w:rsidRDefault="00495E2E" w:rsidP="00495E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55" w:type="dxa"/>
          </w:tcPr>
          <w:p w14:paraId="19AE3294" w14:textId="77777777" w:rsidR="00495E2E" w:rsidRPr="008F2A3E" w:rsidRDefault="00495E2E" w:rsidP="0049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4,121</w:t>
            </w:r>
          </w:p>
        </w:tc>
      </w:tr>
      <w:tr w:rsidR="00495E2E" w:rsidRPr="006312E6" w14:paraId="2A07DBB7" w14:textId="77777777" w:rsidTr="001A0039">
        <w:trPr>
          <w:trHeight w:val="113"/>
        </w:trPr>
        <w:tc>
          <w:tcPr>
            <w:tcW w:w="4388" w:type="dxa"/>
          </w:tcPr>
          <w:p w14:paraId="38C2A515" w14:textId="77777777" w:rsidR="00495E2E" w:rsidRPr="008F2A3E" w:rsidRDefault="00495E2E" w:rsidP="00495E2E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8F2A3E">
              <w:rPr>
                <w:rFonts w:ascii="Browallia New" w:hAnsi="Browallia New" w:cs="Browallia New"/>
                <w:cs/>
                <w:lang w:val="en-GB"/>
              </w:rPr>
              <w:t>ลดลง</w:t>
            </w:r>
          </w:p>
        </w:tc>
        <w:tc>
          <w:tcPr>
            <w:tcW w:w="319" w:type="dxa"/>
          </w:tcPr>
          <w:p w14:paraId="1E43E1DC" w14:textId="77777777" w:rsidR="00495E2E" w:rsidRPr="006312E6" w:rsidRDefault="00495E2E" w:rsidP="006312E6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3C767C" w14:textId="77777777" w:rsidR="00495E2E" w:rsidRPr="006312E6" w:rsidRDefault="00DC711D" w:rsidP="006312E6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  <w:r w:rsidRPr="006312E6">
              <w:rPr>
                <w:rFonts w:ascii="Browallia New" w:hAnsi="Browallia New" w:cs="Browallia New"/>
                <w:lang w:val="en-GB"/>
              </w:rPr>
              <w:t>(1,244)</w:t>
            </w:r>
          </w:p>
        </w:tc>
        <w:tc>
          <w:tcPr>
            <w:tcW w:w="270" w:type="dxa"/>
          </w:tcPr>
          <w:p w14:paraId="039A4A6B" w14:textId="77777777" w:rsidR="00495E2E" w:rsidRPr="006312E6" w:rsidRDefault="00495E2E" w:rsidP="006312E6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51259667" w14:textId="77777777" w:rsidR="00495E2E" w:rsidRPr="006312E6" w:rsidRDefault="00495E2E" w:rsidP="006312E6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  <w:r w:rsidRPr="006312E6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6312E6">
              <w:rPr>
                <w:rFonts w:ascii="Browallia New" w:hAnsi="Browallia New" w:cs="Browallia New"/>
                <w:lang w:val="en-GB"/>
              </w:rPr>
              <w:t>867</w:t>
            </w:r>
            <w:r w:rsidRPr="006312E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EA6C17" w:rsidRPr="008F2A3E" w14:paraId="76E607DB" w14:textId="77777777" w:rsidTr="001A0039">
        <w:trPr>
          <w:trHeight w:val="299"/>
        </w:trPr>
        <w:tc>
          <w:tcPr>
            <w:tcW w:w="4388" w:type="dxa"/>
          </w:tcPr>
          <w:p w14:paraId="0A84BD59" w14:textId="77777777" w:rsidR="00EA6C17" w:rsidRPr="008F2A3E" w:rsidRDefault="00EA6C17" w:rsidP="00495E2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8F2A3E">
              <w:rPr>
                <w:rFonts w:ascii="Browallia New" w:hAnsi="Browallia New" w:cs="Browallia New"/>
                <w:lang w:val="en-GB"/>
              </w:rPr>
              <w:t>/</w:t>
            </w:r>
            <w:r w:rsidRPr="008F2A3E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319" w:type="dxa"/>
          </w:tcPr>
          <w:p w14:paraId="2160A5D9" w14:textId="77777777" w:rsidR="00EA6C17" w:rsidRPr="008F2A3E" w:rsidRDefault="00EA6C17" w:rsidP="00BA587D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14:paraId="13C7373F" w14:textId="77777777" w:rsidR="00EA6C17" w:rsidRPr="008F2A3E" w:rsidRDefault="00DC711D" w:rsidP="00BA58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2,010</w:t>
            </w:r>
          </w:p>
        </w:tc>
        <w:tc>
          <w:tcPr>
            <w:tcW w:w="270" w:type="dxa"/>
          </w:tcPr>
          <w:p w14:paraId="5C9F3551" w14:textId="77777777" w:rsidR="00EA6C17" w:rsidRPr="008F2A3E" w:rsidRDefault="00EA6C17" w:rsidP="00BA58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12" w:space="0" w:color="auto"/>
            </w:tcBorders>
          </w:tcPr>
          <w:p w14:paraId="62CD3E90" w14:textId="77777777" w:rsidR="00EA6C17" w:rsidRPr="008F2A3E" w:rsidRDefault="00EA6C17" w:rsidP="00BA587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3,254</w:t>
            </w:r>
          </w:p>
        </w:tc>
      </w:tr>
    </w:tbl>
    <w:p w14:paraId="2C11D3D1" w14:textId="7A056B74" w:rsidR="00B706E7" w:rsidRDefault="00B70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2F7BDA3" w14:textId="77777777" w:rsidR="00572677" w:rsidRPr="008F2A3E" w:rsidRDefault="00572677" w:rsidP="0057267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เงินลงทุนในหลักทรัพย์เผื่อขาย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และเงินลงทุนทั่วไป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–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สุทธิ</w:t>
      </w:r>
    </w:p>
    <w:p w14:paraId="3532DF59" w14:textId="77777777" w:rsidR="00572677" w:rsidRPr="008F2A3E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BAF1798" w14:textId="77777777" w:rsidR="00572677" w:rsidRPr="008F2A3E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เงินลงทุนในหลักทรัพย์เผื่อขาย</w:t>
      </w:r>
    </w:p>
    <w:p w14:paraId="07292040" w14:textId="77777777" w:rsidR="00DA15D9" w:rsidRPr="008F2A3E" w:rsidRDefault="00DA15D9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30"/>
        <w:gridCol w:w="900"/>
        <w:gridCol w:w="900"/>
        <w:gridCol w:w="900"/>
        <w:gridCol w:w="900"/>
        <w:gridCol w:w="900"/>
        <w:gridCol w:w="900"/>
      </w:tblGrid>
      <w:tr w:rsidR="00DA15D9" w:rsidRPr="008F2A3E" w14:paraId="19551DAD" w14:textId="77777777" w:rsidTr="0091210F">
        <w:trPr>
          <w:cantSplit/>
          <w:trHeight w:val="283"/>
        </w:trPr>
        <w:tc>
          <w:tcPr>
            <w:tcW w:w="3630" w:type="dxa"/>
          </w:tcPr>
          <w:p w14:paraId="4FC6FECE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A1096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CB059D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31792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C3D70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5C5DE633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15D9" w:rsidRPr="008F2A3E" w14:paraId="59D64846" w14:textId="77777777" w:rsidTr="0091210F">
        <w:trPr>
          <w:cantSplit/>
          <w:trHeight w:val="283"/>
        </w:trPr>
        <w:tc>
          <w:tcPr>
            <w:tcW w:w="3630" w:type="dxa"/>
          </w:tcPr>
          <w:p w14:paraId="716045F1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00" w:type="dxa"/>
            <w:gridSpan w:val="6"/>
          </w:tcPr>
          <w:p w14:paraId="1568356D" w14:textId="77777777" w:rsidR="00DA15D9" w:rsidRPr="008F2A3E" w:rsidRDefault="00DA15D9" w:rsidP="0091210F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DA15D9" w:rsidRPr="008F2A3E" w14:paraId="497836D7" w14:textId="77777777" w:rsidTr="0091210F">
        <w:trPr>
          <w:cantSplit/>
          <w:trHeight w:val="306"/>
        </w:trPr>
        <w:tc>
          <w:tcPr>
            <w:tcW w:w="3630" w:type="dxa"/>
          </w:tcPr>
          <w:p w14:paraId="0C9F8FAE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57CF6A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23BD011B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24E03C5B" w14:textId="77777777" w:rsidR="00DA15D9" w:rsidRPr="008F2A3E" w:rsidRDefault="00DA15D9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DA15D9" w:rsidRPr="008F2A3E" w14:paraId="4AC9AC88" w14:textId="77777777" w:rsidTr="0091210F">
        <w:trPr>
          <w:cantSplit/>
          <w:trHeight w:val="306"/>
        </w:trPr>
        <w:tc>
          <w:tcPr>
            <w:tcW w:w="3630" w:type="dxa"/>
          </w:tcPr>
          <w:p w14:paraId="23DCB065" w14:textId="77777777" w:rsidR="00DA15D9" w:rsidRPr="008F2A3E" w:rsidRDefault="00DA15D9" w:rsidP="0091210F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6467E7CF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มี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.ค.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0134D73B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63319C8B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มี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.ค.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014F5D7D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5CC22CF2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มี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.ค.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20432406" w14:textId="77777777" w:rsidR="00DA15D9" w:rsidRPr="008F2A3E" w:rsidRDefault="00BD6F20" w:rsidP="0091210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="00DA15D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A15D9"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796D14" w:rsidRPr="008F2A3E" w14:paraId="6B5D441C" w14:textId="77777777" w:rsidTr="0091210F">
        <w:trPr>
          <w:cantSplit/>
          <w:trHeight w:val="207"/>
        </w:trPr>
        <w:tc>
          <w:tcPr>
            <w:tcW w:w="3630" w:type="dxa"/>
          </w:tcPr>
          <w:p w14:paraId="35ECB9A5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AB96B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2BC82CD7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396D0E52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B2DF1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E3B56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272258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7549" w:rsidRPr="008F2A3E" w14:paraId="2904FA48" w14:textId="77777777" w:rsidTr="0091210F">
        <w:trPr>
          <w:cantSplit/>
          <w:trHeight w:val="207"/>
        </w:trPr>
        <w:tc>
          <w:tcPr>
            <w:tcW w:w="3630" w:type="dxa"/>
          </w:tcPr>
          <w:p w14:paraId="16400602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3344FB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EA2B40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89F677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C10042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33B354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735EB5" w14:textId="77777777" w:rsidR="00437549" w:rsidRPr="008F2A3E" w:rsidRDefault="00437549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96D14" w:rsidRPr="008F2A3E" w14:paraId="05EF8032" w14:textId="77777777" w:rsidTr="0091210F">
        <w:trPr>
          <w:cantSplit/>
          <w:trHeight w:val="207"/>
        </w:trPr>
        <w:tc>
          <w:tcPr>
            <w:tcW w:w="3630" w:type="dxa"/>
          </w:tcPr>
          <w:p w14:paraId="740AE493" w14:textId="77777777" w:rsidR="00796D14" w:rsidRPr="000C3FE3" w:rsidRDefault="00796D14" w:rsidP="00796D1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="00BA587D"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มิลล์คอน สตีล จำกัด 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มหาชน</w:t>
            </w:r>
            <w:r w:rsidRPr="000C3FE3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0EFC5B9" w14:textId="77777777" w:rsidR="00796D14" w:rsidRPr="000C3FE3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900" w:type="dxa"/>
          </w:tcPr>
          <w:p w14:paraId="698140D1" w14:textId="77777777" w:rsidR="00796D14" w:rsidRPr="000C3FE3" w:rsidRDefault="00534647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729,900</w:t>
            </w:r>
          </w:p>
        </w:tc>
        <w:tc>
          <w:tcPr>
            <w:tcW w:w="900" w:type="dxa"/>
          </w:tcPr>
          <w:p w14:paraId="1EA0805F" w14:textId="77777777" w:rsidR="00796D14" w:rsidRPr="000C3FE3" w:rsidRDefault="001E298E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900" w:type="dxa"/>
          </w:tcPr>
          <w:p w14:paraId="0E698C50" w14:textId="77777777" w:rsidR="00796D14" w:rsidRPr="000C3FE3" w:rsidRDefault="00534647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0C3FE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0C3FE3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900" w:type="dxa"/>
          </w:tcPr>
          <w:p w14:paraId="02389DB3" w14:textId="77777777" w:rsidR="00796D14" w:rsidRPr="000C3FE3" w:rsidRDefault="001E298E" w:rsidP="001E298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900" w:type="dxa"/>
          </w:tcPr>
          <w:p w14:paraId="51069E30" w14:textId="77777777" w:rsidR="00796D14" w:rsidRPr="000C3FE3" w:rsidRDefault="00534647" w:rsidP="0053464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3FE3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796D14" w:rsidRPr="008F2A3E" w14:paraId="1FE9CB1C" w14:textId="77777777" w:rsidTr="004732BD">
        <w:trPr>
          <w:cantSplit/>
          <w:trHeight w:val="327"/>
        </w:trPr>
        <w:tc>
          <w:tcPr>
            <w:tcW w:w="3630" w:type="dxa"/>
            <w:hideMark/>
          </w:tcPr>
          <w:p w14:paraId="50159FBB" w14:textId="77777777" w:rsidR="00796D14" w:rsidRPr="008F2A3E" w:rsidRDefault="00B419EE" w:rsidP="00796D1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กำไร (</w:t>
            </w:r>
            <w:r w:rsidR="00796D14"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) </w:t>
            </w:r>
            <w:r w:rsidR="00796D14"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89DB128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A23EC6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EF357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4065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E56332" w14:textId="77777777" w:rsidR="00796D14" w:rsidRPr="008F2A3E" w:rsidRDefault="001E298E" w:rsidP="001E298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(52,869)</w:t>
            </w:r>
          </w:p>
        </w:tc>
        <w:tc>
          <w:tcPr>
            <w:tcW w:w="900" w:type="dxa"/>
            <w:vAlign w:val="bottom"/>
          </w:tcPr>
          <w:p w14:paraId="301B3C6C" w14:textId="77777777" w:rsidR="00796D14" w:rsidRPr="008F2A3E" w:rsidRDefault="00534647" w:rsidP="005346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5,523</w:t>
            </w:r>
          </w:p>
        </w:tc>
      </w:tr>
      <w:tr w:rsidR="00796D14" w:rsidRPr="008F2A3E" w14:paraId="0AD20AAC" w14:textId="77777777" w:rsidTr="0091210F">
        <w:trPr>
          <w:cantSplit/>
          <w:trHeight w:val="327"/>
        </w:trPr>
        <w:tc>
          <w:tcPr>
            <w:tcW w:w="3630" w:type="dxa"/>
          </w:tcPr>
          <w:p w14:paraId="6721BCC6" w14:textId="77777777" w:rsidR="00796D14" w:rsidRPr="008F2A3E" w:rsidRDefault="00796D14" w:rsidP="00796D1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- สุทธิ</w:t>
            </w:r>
          </w:p>
        </w:tc>
        <w:tc>
          <w:tcPr>
            <w:tcW w:w="900" w:type="dxa"/>
            <w:vAlign w:val="bottom"/>
          </w:tcPr>
          <w:p w14:paraId="1453DC56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89200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460422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96930" w14:textId="77777777" w:rsidR="00796D14" w:rsidRPr="008F2A3E" w:rsidRDefault="00796D14" w:rsidP="00796D1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E5324D" w14:textId="77777777" w:rsidR="00796D14" w:rsidRPr="008F2A3E" w:rsidRDefault="001E298E" w:rsidP="001E298E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1,226,232</w:t>
            </w:r>
          </w:p>
        </w:tc>
        <w:tc>
          <w:tcPr>
            <w:tcW w:w="900" w:type="dxa"/>
            <w:vAlign w:val="bottom"/>
          </w:tcPr>
          <w:p w14:paraId="12C781FA" w14:textId="77777777" w:rsidR="00796D14" w:rsidRPr="008F2A3E" w:rsidRDefault="00534647" w:rsidP="00796D14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1,284,624</w:t>
            </w:r>
          </w:p>
        </w:tc>
      </w:tr>
    </w:tbl>
    <w:p w14:paraId="36F01A76" w14:textId="6096EF57" w:rsidR="004D0BD5" w:rsidRDefault="004D0BD5" w:rsidP="00473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68BB9E" w14:textId="77777777" w:rsidR="001A0039" w:rsidRPr="008F2A3E" w:rsidRDefault="001A0039" w:rsidP="00473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3400A0" w14:textId="77777777" w:rsidR="00916230" w:rsidRDefault="00BE586B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6D54BE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ในระหว่างงวดสามเดือนสิ้นสุดวันที่ </w:t>
      </w:r>
      <w:r w:rsidRPr="006D54BE">
        <w:rPr>
          <w:rFonts w:ascii="Browallia New" w:hAnsi="Browallia New" w:cs="Browallia New"/>
          <w:sz w:val="28"/>
          <w:szCs w:val="28"/>
        </w:rPr>
        <w:t xml:space="preserve">31 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6D54BE">
        <w:rPr>
          <w:rFonts w:ascii="Browallia New" w:hAnsi="Browallia New" w:cs="Browallia New"/>
          <w:sz w:val="28"/>
          <w:szCs w:val="28"/>
        </w:rPr>
        <w:t xml:space="preserve">2561 </w:t>
      </w:r>
      <w:r w:rsidRPr="006D54BE">
        <w:rPr>
          <w:rFonts w:ascii="Browallia New" w:hAnsi="Browallia New" w:cs="Browallia New"/>
          <w:sz w:val="28"/>
          <w:szCs w:val="28"/>
          <w:cs/>
        </w:rPr>
        <w:t xml:space="preserve">บริษัท มิลล์คอน สตีล จำกัด </w:t>
      </w:r>
      <w:r w:rsidRPr="006D54BE">
        <w:rPr>
          <w:rFonts w:ascii="Browallia New" w:hAnsi="Browallia New" w:cs="Browallia New"/>
          <w:sz w:val="28"/>
          <w:szCs w:val="28"/>
        </w:rPr>
        <w:t>(</w:t>
      </w:r>
      <w:r w:rsidRPr="006D54BE">
        <w:rPr>
          <w:rFonts w:ascii="Browallia New" w:hAnsi="Browallia New" w:cs="Browallia New"/>
          <w:sz w:val="28"/>
          <w:szCs w:val="28"/>
          <w:cs/>
        </w:rPr>
        <w:t>มหาชน</w:t>
      </w:r>
      <w:r w:rsidRPr="006D54BE">
        <w:rPr>
          <w:rFonts w:ascii="Browallia New" w:hAnsi="Browallia New" w:cs="Browallia New"/>
          <w:sz w:val="28"/>
          <w:szCs w:val="28"/>
        </w:rPr>
        <w:t>)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 มีการเพิ่มทุน เป็นผลให้สัดส่วนการลงทุนของบริษัทลดลงร้อยละ </w:t>
      </w:r>
      <w:r w:rsidR="000C3FE3" w:rsidRPr="006D54BE">
        <w:rPr>
          <w:rFonts w:ascii="Browallia New" w:hAnsi="Browallia New" w:cs="Browallia New"/>
          <w:sz w:val="28"/>
          <w:szCs w:val="28"/>
        </w:rPr>
        <w:t xml:space="preserve">0.93 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จากร้อยละ </w:t>
      </w:r>
      <w:r w:rsidR="000C3FE3" w:rsidRPr="006D54BE">
        <w:rPr>
          <w:rFonts w:ascii="Browallia New" w:hAnsi="Browallia New" w:cs="Browallia New"/>
          <w:sz w:val="28"/>
          <w:szCs w:val="28"/>
        </w:rPr>
        <w:t>18.90</w:t>
      </w:r>
      <w:r w:rsidRPr="006D54BE">
        <w:rPr>
          <w:rFonts w:ascii="Browallia New" w:hAnsi="Browallia New" w:cs="Browallia New" w:hint="cs"/>
          <w:sz w:val="28"/>
          <w:szCs w:val="28"/>
          <w:cs/>
        </w:rPr>
        <w:t xml:space="preserve"> เป็นร้อยละ</w:t>
      </w:r>
      <w:r w:rsidR="000C3FE3" w:rsidRPr="006D54BE">
        <w:rPr>
          <w:rFonts w:ascii="Browallia New" w:hAnsi="Browallia New" w:cs="Browallia New"/>
          <w:sz w:val="28"/>
          <w:szCs w:val="28"/>
        </w:rPr>
        <w:t xml:space="preserve"> 17.97</w:t>
      </w:r>
    </w:p>
    <w:p w14:paraId="4A08D935" w14:textId="77777777" w:rsidR="00A25D57" w:rsidRPr="00BE586B" w:rsidRDefault="00A25D57" w:rsidP="00BE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081B359" w14:textId="77777777" w:rsidR="00EE542D" w:rsidRDefault="00DA15D9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ของเงินลงทุน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8F2A3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CA4928" w14:textId="77777777" w:rsidR="006F0042" w:rsidRPr="008F2A3E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338"/>
        <w:gridCol w:w="1980"/>
        <w:gridCol w:w="270"/>
        <w:gridCol w:w="2090"/>
      </w:tblGrid>
      <w:tr w:rsidR="00DA15D9" w:rsidRPr="008F2A3E" w14:paraId="7809E01F" w14:textId="77777777" w:rsidTr="0091210F">
        <w:tc>
          <w:tcPr>
            <w:tcW w:w="4252" w:type="dxa"/>
          </w:tcPr>
          <w:p w14:paraId="5D65459E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78" w:type="dxa"/>
            <w:gridSpan w:val="4"/>
          </w:tcPr>
          <w:p w14:paraId="112CA02F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A15D9" w:rsidRPr="008F2A3E" w14:paraId="6285CF73" w14:textId="77777777" w:rsidTr="0091210F">
        <w:tc>
          <w:tcPr>
            <w:tcW w:w="4252" w:type="dxa"/>
          </w:tcPr>
          <w:p w14:paraId="2DE7F62E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8" w:type="dxa"/>
          </w:tcPr>
          <w:p w14:paraId="36DC125C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340" w:type="dxa"/>
            <w:gridSpan w:val="3"/>
            <w:tcBorders>
              <w:bottom w:val="single" w:sz="4" w:space="0" w:color="auto"/>
            </w:tcBorders>
          </w:tcPr>
          <w:p w14:paraId="33B9307C" w14:textId="77777777" w:rsidR="00DA15D9" w:rsidRPr="008F2A3E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DA15D9" w:rsidRPr="008F2A3E" w14:paraId="353A9C99" w14:textId="77777777" w:rsidTr="0091210F">
        <w:trPr>
          <w:trHeight w:val="351"/>
        </w:trPr>
        <w:tc>
          <w:tcPr>
            <w:tcW w:w="4252" w:type="dxa"/>
          </w:tcPr>
          <w:p w14:paraId="427456C7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8" w:type="dxa"/>
            <w:vAlign w:val="bottom"/>
          </w:tcPr>
          <w:p w14:paraId="0431EEA2" w14:textId="77777777" w:rsidR="00DA15D9" w:rsidRPr="008F2A3E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A9C6444" w14:textId="77777777" w:rsidR="00DA15D9" w:rsidRPr="008F2A3E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31</w:t>
            </w:r>
            <w:r w:rsidR="00DA15D9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A15D9" w:rsidRPr="008F2A3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="00DA15D9"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vAlign w:val="bottom"/>
          </w:tcPr>
          <w:p w14:paraId="2CBF4D03" w14:textId="77777777" w:rsidR="00DA15D9" w:rsidRPr="008F2A3E" w:rsidRDefault="00DA15D9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41FA2A6E" w14:textId="77777777" w:rsidR="00DA15D9" w:rsidRPr="008F2A3E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A15D9"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DA15D9" w:rsidRPr="008F2A3E" w14:paraId="78937526" w14:textId="77777777" w:rsidTr="0091210F">
        <w:trPr>
          <w:trHeight w:val="113"/>
        </w:trPr>
        <w:tc>
          <w:tcPr>
            <w:tcW w:w="4252" w:type="dxa"/>
          </w:tcPr>
          <w:p w14:paraId="24965CDF" w14:textId="77777777" w:rsidR="00DA15D9" w:rsidRPr="008F2A3E" w:rsidRDefault="00DA15D9" w:rsidP="0091210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38" w:type="dxa"/>
          </w:tcPr>
          <w:p w14:paraId="37758ED6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3F56795" w14:textId="77777777" w:rsidR="00DA15D9" w:rsidRPr="008F2A3E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38FAD" w14:textId="77777777" w:rsidR="00DA15D9" w:rsidRPr="008F2A3E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90" w:type="dxa"/>
          </w:tcPr>
          <w:p w14:paraId="7FFBC3CC" w14:textId="77777777" w:rsidR="00DA15D9" w:rsidRPr="008F2A3E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02CF2" w:rsidRPr="008F2A3E" w14:paraId="742F03BC" w14:textId="77777777" w:rsidTr="0091210F">
        <w:trPr>
          <w:trHeight w:val="113"/>
        </w:trPr>
        <w:tc>
          <w:tcPr>
            <w:tcW w:w="4252" w:type="dxa"/>
          </w:tcPr>
          <w:p w14:paraId="4C021F60" w14:textId="77777777" w:rsidR="00D02CF2" w:rsidRPr="008F2A3E" w:rsidRDefault="00D02CF2" w:rsidP="00D02CF2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ราคาตามบัญชี ณ วันต้น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F2A3E">
              <w:rPr>
                <w:rFonts w:ascii="Browallia New" w:hAnsi="Browallia New" w:cs="Browallia New"/>
                <w:color w:val="auto"/>
              </w:rPr>
              <w:t>/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338" w:type="dxa"/>
          </w:tcPr>
          <w:p w14:paraId="087A875C" w14:textId="77777777" w:rsidR="00D02CF2" w:rsidRPr="008F2A3E" w:rsidRDefault="00D02CF2" w:rsidP="00D02CF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FA793F6" w14:textId="77777777" w:rsidR="00D02CF2" w:rsidRPr="008F2A3E" w:rsidRDefault="001E298E" w:rsidP="00D02CF2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  <w:tc>
          <w:tcPr>
            <w:tcW w:w="270" w:type="dxa"/>
          </w:tcPr>
          <w:p w14:paraId="3AE41F68" w14:textId="77777777" w:rsidR="00D02CF2" w:rsidRPr="008F2A3E" w:rsidRDefault="00D02CF2" w:rsidP="00D02CF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90" w:type="dxa"/>
            <w:vAlign w:val="bottom"/>
          </w:tcPr>
          <w:p w14:paraId="5C95A6DB" w14:textId="77777777" w:rsidR="00D02CF2" w:rsidRPr="008F2A3E" w:rsidRDefault="00BD6F20" w:rsidP="00D02CF2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2CF2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="00D02CF2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D02CF2" w:rsidRPr="008F2A3E" w14:paraId="623CB864" w14:textId="77777777" w:rsidTr="0091210F">
        <w:trPr>
          <w:trHeight w:val="113"/>
        </w:trPr>
        <w:tc>
          <w:tcPr>
            <w:tcW w:w="4252" w:type="dxa"/>
          </w:tcPr>
          <w:p w14:paraId="4AAF3DE1" w14:textId="77777777" w:rsidR="00D02CF2" w:rsidRPr="008F2A3E" w:rsidRDefault="00D02CF2" w:rsidP="00D02CF2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กำไร</w:t>
            </w:r>
            <w:r w:rsidR="006F2051" w:rsidRPr="008F2A3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6F2051" w:rsidRPr="008F2A3E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(ขาดทุน) 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338" w:type="dxa"/>
          </w:tcPr>
          <w:p w14:paraId="3FE5C0DF" w14:textId="77777777" w:rsidR="00D02CF2" w:rsidRPr="008F2A3E" w:rsidRDefault="00D02CF2" w:rsidP="00D02CF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C250692" w14:textId="77777777" w:rsidR="00D02CF2" w:rsidRPr="008F2A3E" w:rsidRDefault="001E298E" w:rsidP="00D02CF2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(58,392)</w:t>
            </w:r>
          </w:p>
        </w:tc>
        <w:tc>
          <w:tcPr>
            <w:tcW w:w="270" w:type="dxa"/>
          </w:tcPr>
          <w:p w14:paraId="637A0DE4" w14:textId="77777777" w:rsidR="00D02CF2" w:rsidRPr="008F2A3E" w:rsidRDefault="00D02CF2" w:rsidP="00D02CF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5C73D199" w14:textId="77777777" w:rsidR="00D02CF2" w:rsidRPr="008F2A3E" w:rsidRDefault="00BD6F20" w:rsidP="00D02CF2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D02CF2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D02CF2" w:rsidRPr="008F2A3E" w14:paraId="5DC02EFB" w14:textId="77777777" w:rsidTr="0091210F">
        <w:trPr>
          <w:trHeight w:val="113"/>
        </w:trPr>
        <w:tc>
          <w:tcPr>
            <w:tcW w:w="4252" w:type="dxa"/>
          </w:tcPr>
          <w:p w14:paraId="4E7ABE0D" w14:textId="77777777" w:rsidR="00D02CF2" w:rsidRPr="008F2A3E" w:rsidRDefault="00D02CF2" w:rsidP="00D02CF2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F2A3E">
              <w:rPr>
                <w:rFonts w:ascii="Browallia New" w:hAnsi="Browallia New" w:cs="Browallia New"/>
                <w:color w:val="auto"/>
                <w:cs/>
              </w:rPr>
              <w:t>ราคาตามบัญชี ณ</w:t>
            </w:r>
            <w:r w:rsidRPr="008F2A3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F2A3E">
              <w:rPr>
                <w:rFonts w:ascii="Browallia New" w:hAnsi="Browallia New" w:cs="Browallia New"/>
                <w:color w:val="auto"/>
                <w:cs/>
              </w:rPr>
              <w:t>วันสิ้น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F2A3E">
              <w:rPr>
                <w:rFonts w:ascii="Browallia New" w:hAnsi="Browallia New" w:cs="Browallia New"/>
                <w:color w:val="auto"/>
              </w:rPr>
              <w:t>/</w:t>
            </w:r>
            <w:r w:rsidRPr="008F2A3E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338" w:type="dxa"/>
          </w:tcPr>
          <w:p w14:paraId="55D9DDE0" w14:textId="77777777" w:rsidR="00D02CF2" w:rsidRPr="008F2A3E" w:rsidRDefault="00D02CF2" w:rsidP="00D02CF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1BC75" w14:textId="77777777" w:rsidR="00D02CF2" w:rsidRPr="008F2A3E" w:rsidRDefault="001E298E" w:rsidP="00D02CF2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1,226,232</w:t>
            </w:r>
          </w:p>
        </w:tc>
        <w:tc>
          <w:tcPr>
            <w:tcW w:w="270" w:type="dxa"/>
          </w:tcPr>
          <w:p w14:paraId="0347A56E" w14:textId="77777777" w:rsidR="00D02CF2" w:rsidRPr="008F2A3E" w:rsidRDefault="00D02CF2" w:rsidP="00D02CF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EA22707" w14:textId="77777777" w:rsidR="00D02CF2" w:rsidRPr="008F2A3E" w:rsidRDefault="00BD6F20" w:rsidP="00D02CF2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02CF2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D02CF2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</w:tbl>
    <w:p w14:paraId="30D73245" w14:textId="77777777" w:rsidR="00030743" w:rsidRPr="001A0039" w:rsidRDefault="00030743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AB047CC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31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8F2A3E">
        <w:rPr>
          <w:rFonts w:ascii="Browallia New" w:hAnsi="Browallia New" w:cs="Browallia New"/>
          <w:sz w:val="28"/>
          <w:szCs w:val="28"/>
        </w:rPr>
        <w:t>256</w:t>
      </w:r>
      <w:r w:rsidRPr="008F2A3E">
        <w:rPr>
          <w:rFonts w:ascii="Browallia New" w:hAnsi="Browallia New" w:cs="DokChampa"/>
          <w:sz w:val="28"/>
          <w:szCs w:val="28"/>
          <w:lang w:bidi="lo-LA"/>
        </w:rPr>
        <w:t>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7BF48EE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1376"/>
        <w:gridCol w:w="1384"/>
        <w:gridCol w:w="1586"/>
        <w:gridCol w:w="1620"/>
        <w:gridCol w:w="1530"/>
      </w:tblGrid>
      <w:tr w:rsidR="00F115E8" w:rsidRPr="008F2A3E" w14:paraId="00A4EEFC" w14:textId="77777777" w:rsidTr="003049B6">
        <w:tc>
          <w:tcPr>
            <w:tcW w:w="1459" w:type="dxa"/>
          </w:tcPr>
          <w:p w14:paraId="305DBAEA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76" w:type="dxa"/>
          </w:tcPr>
          <w:p w14:paraId="16D85E6E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</w:p>
          <w:p w14:paraId="05AB5704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1384" w:type="dxa"/>
          </w:tcPr>
          <w:p w14:paraId="1935D8A5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ราคาใช้สิทธิ</w:t>
            </w:r>
          </w:p>
          <w:p w14:paraId="41C50184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586" w:type="dxa"/>
          </w:tcPr>
          <w:p w14:paraId="3DD7FB0C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อัตราการใช้สิทธิ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ต่อหุ้นสามัญ</w:t>
            </w:r>
          </w:p>
        </w:tc>
        <w:tc>
          <w:tcPr>
            <w:tcW w:w="1620" w:type="dxa"/>
          </w:tcPr>
          <w:p w14:paraId="21C6C9E3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3BCABA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ครบกำหนดอายุ</w:t>
            </w:r>
          </w:p>
        </w:tc>
        <w:tc>
          <w:tcPr>
            <w:tcW w:w="1530" w:type="dxa"/>
          </w:tcPr>
          <w:p w14:paraId="2ADD236E" w14:textId="77777777" w:rsidR="00F115E8" w:rsidRPr="008F2A3E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 (บาทต่อหุ้น)</w:t>
            </w:r>
          </w:p>
        </w:tc>
      </w:tr>
      <w:tr w:rsidR="00F115E8" w:rsidRPr="008F2A3E" w14:paraId="55B23D27" w14:textId="77777777" w:rsidTr="003049B6">
        <w:tc>
          <w:tcPr>
            <w:tcW w:w="1459" w:type="dxa"/>
          </w:tcPr>
          <w:p w14:paraId="5270D99E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MILL-W3</w:t>
            </w:r>
          </w:p>
        </w:tc>
        <w:tc>
          <w:tcPr>
            <w:tcW w:w="1376" w:type="dxa"/>
          </w:tcPr>
          <w:p w14:paraId="4E595259" w14:textId="77777777" w:rsidR="00F115E8" w:rsidRPr="008F2A3E" w:rsidRDefault="0085086A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114.71</w:t>
            </w:r>
            <w:r w:rsidR="00F115E8"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4" w:type="dxa"/>
          </w:tcPr>
          <w:p w14:paraId="53B8FE5E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586" w:type="dxa"/>
          </w:tcPr>
          <w:p w14:paraId="7B033469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:1</w:t>
            </w:r>
          </w:p>
        </w:tc>
        <w:tc>
          <w:tcPr>
            <w:tcW w:w="1620" w:type="dxa"/>
          </w:tcPr>
          <w:p w14:paraId="44FE9F4C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ค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14:paraId="773209E3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6F2051" w:rsidRPr="008F2A3E">
              <w:rPr>
                <w:rFonts w:ascii="Browallia New" w:hAnsi="Browallia New" w:cs="Browallia New"/>
                <w:sz w:val="28"/>
                <w:szCs w:val="28"/>
              </w:rPr>
              <w:t>08</w:t>
            </w:r>
          </w:p>
        </w:tc>
      </w:tr>
      <w:tr w:rsidR="00F115E8" w:rsidRPr="008F2A3E" w14:paraId="27922F47" w14:textId="77777777" w:rsidTr="003049B6">
        <w:tc>
          <w:tcPr>
            <w:tcW w:w="1459" w:type="dxa"/>
          </w:tcPr>
          <w:p w14:paraId="31E0EC64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MILL-W4</w:t>
            </w:r>
          </w:p>
        </w:tc>
        <w:tc>
          <w:tcPr>
            <w:tcW w:w="1376" w:type="dxa"/>
          </w:tcPr>
          <w:p w14:paraId="1CD98F66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72.99</w:t>
            </w:r>
          </w:p>
        </w:tc>
        <w:tc>
          <w:tcPr>
            <w:tcW w:w="1384" w:type="dxa"/>
          </w:tcPr>
          <w:p w14:paraId="615EF214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2.20</w:t>
            </w:r>
          </w:p>
        </w:tc>
        <w:tc>
          <w:tcPr>
            <w:tcW w:w="1586" w:type="dxa"/>
          </w:tcPr>
          <w:p w14:paraId="1279C1AF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:1</w:t>
            </w:r>
          </w:p>
        </w:tc>
        <w:tc>
          <w:tcPr>
            <w:tcW w:w="1620" w:type="dxa"/>
          </w:tcPr>
          <w:p w14:paraId="640816F0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ค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564D027" w14:textId="77777777" w:rsidR="00F115E8" w:rsidRPr="008F2A3E" w:rsidRDefault="00F115E8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6F2051" w:rsidRPr="008F2A3E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</w:tr>
    </w:tbl>
    <w:p w14:paraId="2E2C78BB" w14:textId="77777777" w:rsidR="006A66B4" w:rsidRPr="008F2A3E" w:rsidRDefault="006A66B4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7B2071C6" w14:textId="36739ACB" w:rsidR="001C30B4" w:rsidRPr="008F2A3E" w:rsidRDefault="001C30B4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Pr="008F2A3E">
        <w:rPr>
          <w:rFonts w:ascii="Browallia New" w:hAnsi="Browallia New" w:cs="Browallia New"/>
          <w:sz w:val="28"/>
          <w:szCs w:val="28"/>
        </w:rPr>
        <w:t xml:space="preserve">31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8F2A3E">
        <w:rPr>
          <w:rFonts w:ascii="Browallia New" w:hAnsi="Browallia New" w:cs="Browallia New"/>
          <w:sz w:val="28"/>
          <w:szCs w:val="28"/>
        </w:rPr>
        <w:t xml:space="preserve">2561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บริษัทขายใบสำคัญแสดงสิทธิที่จะซื้อหุ้นสามัญ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45408" w:rsidRPr="008F2A3E">
        <w:rPr>
          <w:rFonts w:ascii="Browallia New" w:hAnsi="Browallia New" w:cs="Browallia New"/>
          <w:sz w:val="28"/>
          <w:szCs w:val="28"/>
        </w:rPr>
        <w:t xml:space="preserve">(MILL-W3)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ของบริษัท มิลล์คอน สตีล จำกัด (มหาชน) 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D45408" w:rsidRPr="008F2A3E">
        <w:rPr>
          <w:rFonts w:ascii="Browallia New" w:hAnsi="Browallia New" w:cs="Browallia New"/>
          <w:sz w:val="28"/>
          <w:szCs w:val="28"/>
        </w:rPr>
        <w:t>6.94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 xml:space="preserve"> ล้านหน่วย เป็นเงินจำนวน </w:t>
      </w:r>
      <w:r w:rsidR="00D45408" w:rsidRPr="008F2A3E">
        <w:rPr>
          <w:rFonts w:ascii="Browallia New" w:hAnsi="Browallia New" w:cs="Browallia New"/>
          <w:sz w:val="28"/>
          <w:szCs w:val="28"/>
        </w:rPr>
        <w:t xml:space="preserve">0.55 </w:t>
      </w:r>
      <w:r w:rsidR="00D45408" w:rsidRPr="008F2A3E">
        <w:rPr>
          <w:rFonts w:ascii="Browallia New" w:hAnsi="Browallia New" w:cs="Browallia New" w:hint="cs"/>
          <w:sz w:val="28"/>
          <w:szCs w:val="28"/>
          <w:cs/>
        </w:rPr>
        <w:t>ล้านบาท โดยขาย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ผ่าน</w:t>
      </w:r>
      <w:r w:rsidR="001A0039">
        <w:rPr>
          <w:rFonts w:ascii="Browallia New" w:hAnsi="Browallia New" w:cs="Browallia New"/>
          <w:sz w:val="28"/>
          <w:szCs w:val="28"/>
        </w:rPr>
        <w:t xml:space="preserve">    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ตลาดหลักทรัพย์แห่งประเทศไทย</w:t>
      </w:r>
    </w:p>
    <w:p w14:paraId="3F78AE3B" w14:textId="77777777" w:rsidR="006F0042" w:rsidRPr="001A0039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3C0F1FE" w14:textId="77777777" w:rsidR="00AE5094" w:rsidRPr="008F2A3E" w:rsidRDefault="00AE5094" w:rsidP="00AE5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เงินลงทุนทั่วไป </w:t>
      </w:r>
      <w:bookmarkStart w:id="2" w:name="_Hlk513646934"/>
      <w:r w:rsidRPr="008F2A3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–</w:t>
      </w:r>
      <w:bookmarkEnd w:id="2"/>
      <w:r w:rsidRPr="008F2A3E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 xml:space="preserve"> สุทธิ</w:t>
      </w:r>
    </w:p>
    <w:p w14:paraId="6C10479B" w14:textId="77777777" w:rsidR="00F115E8" w:rsidRPr="008F2A3E" w:rsidRDefault="00F115E8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8924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679"/>
        <w:gridCol w:w="900"/>
        <w:gridCol w:w="900"/>
        <w:gridCol w:w="900"/>
        <w:gridCol w:w="900"/>
        <w:gridCol w:w="795"/>
        <w:gridCol w:w="850"/>
      </w:tblGrid>
      <w:tr w:rsidR="0035542B" w:rsidRPr="008F2A3E" w14:paraId="1AB9A48A" w14:textId="77777777" w:rsidTr="003049B6">
        <w:trPr>
          <w:cantSplit/>
          <w:trHeight w:val="283"/>
        </w:trPr>
        <w:tc>
          <w:tcPr>
            <w:tcW w:w="3679" w:type="dxa"/>
          </w:tcPr>
          <w:p w14:paraId="4797F733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F33CF7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76969D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CD86E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7D42C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hideMark/>
          </w:tcPr>
          <w:p w14:paraId="46E35827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35542B" w:rsidRPr="008F2A3E" w14:paraId="2F823ED7" w14:textId="77777777" w:rsidTr="003049B6">
        <w:trPr>
          <w:cantSplit/>
          <w:trHeight w:val="283"/>
        </w:trPr>
        <w:tc>
          <w:tcPr>
            <w:tcW w:w="3679" w:type="dxa"/>
          </w:tcPr>
          <w:p w14:paraId="5EEA09D6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5" w:type="dxa"/>
            <w:gridSpan w:val="6"/>
          </w:tcPr>
          <w:p w14:paraId="5388506D" w14:textId="77777777" w:rsidR="0035542B" w:rsidRPr="008F2A3E" w:rsidRDefault="0035542B" w:rsidP="003049B6">
            <w:pPr>
              <w:pBdr>
                <w:bottom w:val="single" w:sz="4" w:space="1" w:color="auto"/>
              </w:pBdr>
              <w:tabs>
                <w:tab w:val="clear" w:pos="907"/>
                <w:tab w:val="left" w:pos="67"/>
                <w:tab w:val="left" w:pos="101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งบการเงินรวมและงบการเงิน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35542B" w:rsidRPr="008F2A3E" w14:paraId="4A74D884" w14:textId="77777777" w:rsidTr="003049B6">
        <w:trPr>
          <w:cantSplit/>
          <w:trHeight w:val="306"/>
        </w:trPr>
        <w:tc>
          <w:tcPr>
            <w:tcW w:w="3679" w:type="dxa"/>
          </w:tcPr>
          <w:p w14:paraId="32B17E65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E4ABCA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7435772A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645" w:type="dxa"/>
            <w:gridSpan w:val="2"/>
            <w:hideMark/>
          </w:tcPr>
          <w:p w14:paraId="42296E2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35542B" w:rsidRPr="008F2A3E" w14:paraId="08616AF8" w14:textId="77777777" w:rsidTr="003049B6">
        <w:trPr>
          <w:cantSplit/>
          <w:trHeight w:val="68"/>
        </w:trPr>
        <w:tc>
          <w:tcPr>
            <w:tcW w:w="3679" w:type="dxa"/>
          </w:tcPr>
          <w:p w14:paraId="7FA318D1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2EFBF41A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มี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8530C9"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ค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00" w:type="dxa"/>
            <w:hideMark/>
          </w:tcPr>
          <w:p w14:paraId="12D04BC3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00" w:type="dxa"/>
            <w:hideMark/>
          </w:tcPr>
          <w:p w14:paraId="5BF721CC" w14:textId="77777777" w:rsidR="0035542B" w:rsidRPr="008F2A3E" w:rsidRDefault="008530C9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มี.ค.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900" w:type="dxa"/>
            <w:hideMark/>
          </w:tcPr>
          <w:p w14:paraId="32D88486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795" w:type="dxa"/>
            <w:hideMark/>
          </w:tcPr>
          <w:p w14:paraId="3760D45C" w14:textId="77777777" w:rsidR="0035542B" w:rsidRPr="008F2A3E" w:rsidRDefault="008530C9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มี.ค.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850" w:type="dxa"/>
            <w:hideMark/>
          </w:tcPr>
          <w:p w14:paraId="18BF926F" w14:textId="77777777" w:rsidR="0035542B" w:rsidRPr="008F2A3E" w:rsidRDefault="0035542B" w:rsidP="003049B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530C9" w:rsidRPr="008F2A3E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35542B" w:rsidRPr="008F2A3E" w14:paraId="32177378" w14:textId="77777777" w:rsidTr="003049B6">
        <w:trPr>
          <w:cantSplit/>
          <w:trHeight w:val="207"/>
        </w:trPr>
        <w:tc>
          <w:tcPr>
            <w:tcW w:w="3679" w:type="dxa"/>
          </w:tcPr>
          <w:p w14:paraId="1C5159E1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1BF89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104DF0D2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191C5A1E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A02B8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4E07342B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69420C" w14:textId="77777777" w:rsidR="0035542B" w:rsidRPr="008F2A3E" w:rsidRDefault="0035542B" w:rsidP="003049B6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298E" w:rsidRPr="008F2A3E" w14:paraId="1F80E4E4" w14:textId="77777777" w:rsidTr="003049B6">
        <w:trPr>
          <w:cantSplit/>
          <w:trHeight w:val="207"/>
        </w:trPr>
        <w:tc>
          <w:tcPr>
            <w:tcW w:w="3679" w:type="dxa"/>
          </w:tcPr>
          <w:p w14:paraId="48B58368" w14:textId="77777777" w:rsidR="001E298E" w:rsidRPr="008F2A3E" w:rsidRDefault="00BA587D" w:rsidP="001E298E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="006F2051" w:rsidRPr="008F2A3E">
              <w:rPr>
                <w:rFonts w:ascii="Browallia New" w:hAnsi="Browallia New" w:cs="Browallia New"/>
                <w:color w:val="auto"/>
                <w:sz w:val="24"/>
                <w:szCs w:val="24"/>
              </w:rPr>
              <w:t>–</w:t>
            </w:r>
            <w:r w:rsidR="001E298E"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บริษัท </w:t>
            </w:r>
            <w:r w:rsidR="001E298E"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ปรินดา</w:t>
            </w:r>
            <w:r w:rsidR="001E298E"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00" w:type="dxa"/>
          </w:tcPr>
          <w:p w14:paraId="767F0B30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4,000</w:t>
            </w:r>
          </w:p>
        </w:tc>
        <w:tc>
          <w:tcPr>
            <w:tcW w:w="900" w:type="dxa"/>
          </w:tcPr>
          <w:p w14:paraId="02DD2B8C" w14:textId="77777777" w:rsidR="001E298E" w:rsidRPr="008F2A3E" w:rsidRDefault="001E298E" w:rsidP="001E298E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00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9DC5E1E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900" w:type="dxa"/>
          </w:tcPr>
          <w:p w14:paraId="161390F3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795" w:type="dxa"/>
          </w:tcPr>
          <w:p w14:paraId="07AC81FD" w14:textId="77777777" w:rsidR="001E298E" w:rsidRPr="008F2A3E" w:rsidRDefault="001E298E" w:rsidP="001E298E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  <w:tc>
          <w:tcPr>
            <w:tcW w:w="850" w:type="dxa"/>
          </w:tcPr>
          <w:p w14:paraId="000373DF" w14:textId="77777777" w:rsidR="001E298E" w:rsidRPr="008F2A3E" w:rsidRDefault="001E298E" w:rsidP="001E298E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</w:p>
        </w:tc>
      </w:tr>
      <w:tr w:rsidR="001E298E" w:rsidRPr="008F2A3E" w14:paraId="66B02134" w14:textId="77777777" w:rsidTr="00921E27">
        <w:trPr>
          <w:cantSplit/>
          <w:trHeight w:val="327"/>
        </w:trPr>
        <w:tc>
          <w:tcPr>
            <w:tcW w:w="3679" w:type="dxa"/>
            <w:hideMark/>
          </w:tcPr>
          <w:p w14:paraId="2ED9BF1F" w14:textId="77777777" w:rsidR="001E298E" w:rsidRPr="008F2A3E" w:rsidRDefault="001E298E" w:rsidP="001E298E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00" w:type="dxa"/>
          </w:tcPr>
          <w:p w14:paraId="7285C3B7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B23590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BD8ABD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03BB1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37ED6A1" w14:textId="77777777" w:rsidR="001E298E" w:rsidRPr="008F2A3E" w:rsidRDefault="001E298E" w:rsidP="001E298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</w:tcPr>
          <w:p w14:paraId="13FCDCD2" w14:textId="77777777" w:rsidR="001E298E" w:rsidRPr="008F2A3E" w:rsidRDefault="001E298E" w:rsidP="001E298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87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126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A587D" w:rsidRPr="008F2A3E" w14:paraId="13B43138" w14:textId="77777777" w:rsidTr="003049B6">
        <w:trPr>
          <w:cantSplit/>
          <w:trHeight w:val="327"/>
        </w:trPr>
        <w:tc>
          <w:tcPr>
            <w:tcW w:w="3679" w:type="dxa"/>
          </w:tcPr>
          <w:p w14:paraId="0DF6BB95" w14:textId="77777777" w:rsidR="00BA587D" w:rsidRPr="008F2A3E" w:rsidRDefault="00BA587D" w:rsidP="00BA587D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เงินลงทุนทั่วไป </w:t>
            </w:r>
            <w:r w:rsidR="006F2051" w:rsidRPr="008F2A3E">
              <w:rPr>
                <w:rFonts w:ascii="Browallia New" w:hAnsi="Browallia New" w:cs="Browallia New"/>
                <w:color w:val="auto"/>
                <w:sz w:val="24"/>
                <w:szCs w:val="24"/>
              </w:rPr>
              <w:t>–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8F2A3E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D8707FD" w14:textId="77777777" w:rsidR="00BA587D" w:rsidRPr="008F2A3E" w:rsidRDefault="00BA587D" w:rsidP="00BA587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4A4BFA" w14:textId="77777777" w:rsidR="00BA587D" w:rsidRPr="008F2A3E" w:rsidRDefault="00BA587D" w:rsidP="00BA587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519235" w14:textId="77777777" w:rsidR="00BA587D" w:rsidRPr="008F2A3E" w:rsidRDefault="00BA587D" w:rsidP="00BA587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62D3AB" w14:textId="77777777" w:rsidR="00BA587D" w:rsidRPr="008F2A3E" w:rsidRDefault="00BA587D" w:rsidP="00BA587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635F2DD9" w14:textId="77777777" w:rsidR="00BA587D" w:rsidRPr="008F2A3E" w:rsidRDefault="00BA587D" w:rsidP="00BA587D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  <w:tc>
          <w:tcPr>
            <w:tcW w:w="850" w:type="dxa"/>
          </w:tcPr>
          <w:p w14:paraId="556EB8CB" w14:textId="77777777" w:rsidR="00BA587D" w:rsidRPr="008F2A3E" w:rsidRDefault="00BA587D" w:rsidP="00BA587D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left" w:pos="275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</w:tr>
    </w:tbl>
    <w:p w14:paraId="02D0F349" w14:textId="39C6DAFF" w:rsidR="00150F18" w:rsidRDefault="00150F18" w:rsidP="0015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CCC3ECF" w14:textId="7471B5D8" w:rsidR="001A0039" w:rsidRDefault="001A0039" w:rsidP="0015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95A1003" w14:textId="77777777" w:rsidR="001A0039" w:rsidRPr="008F2A3E" w:rsidRDefault="001A0039" w:rsidP="0015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511E501" w14:textId="77777777" w:rsidR="007D0F72" w:rsidRDefault="00371706" w:rsidP="007D0F7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</w:t>
      </w:r>
      <w:r w:rsidR="00F8036C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ินลงทุนในบริษัทย่อย</w:t>
      </w:r>
      <w:r w:rsidR="00132BB8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A8B14A8" w14:textId="77777777" w:rsidR="003841D5" w:rsidRPr="008F2A3E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30"/>
        <w:gridCol w:w="900"/>
        <w:gridCol w:w="900"/>
        <w:gridCol w:w="900"/>
        <w:gridCol w:w="900"/>
        <w:gridCol w:w="900"/>
        <w:gridCol w:w="900"/>
      </w:tblGrid>
      <w:tr w:rsidR="007D0F72" w:rsidRPr="008F2A3E" w14:paraId="6D185663" w14:textId="77777777" w:rsidTr="009E1B94">
        <w:trPr>
          <w:cantSplit/>
          <w:trHeight w:val="283"/>
        </w:trPr>
        <w:tc>
          <w:tcPr>
            <w:tcW w:w="3630" w:type="dxa"/>
          </w:tcPr>
          <w:p w14:paraId="04A451D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EE472A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D0F70C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4670CD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0636513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00" w:type="dxa"/>
            <w:gridSpan w:val="2"/>
            <w:hideMark/>
          </w:tcPr>
          <w:p w14:paraId="202957C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หน่วย :</w:t>
            </w:r>
            <w:proofErr w:type="gramEnd"/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7D0F72" w:rsidRPr="008F2A3E" w14:paraId="40F25D4A" w14:textId="77777777" w:rsidTr="009E1B94">
        <w:trPr>
          <w:cantSplit/>
          <w:trHeight w:val="306"/>
        </w:trPr>
        <w:tc>
          <w:tcPr>
            <w:tcW w:w="3630" w:type="dxa"/>
          </w:tcPr>
          <w:p w14:paraId="59B6F48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AD07DF1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B7C73A6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406D6CC3" w14:textId="77777777" w:rsidR="007D0F72" w:rsidRPr="008F2A3E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วิธีราคาทุน</w:t>
            </w:r>
          </w:p>
        </w:tc>
      </w:tr>
      <w:tr w:rsidR="00957CFD" w:rsidRPr="008F2A3E" w14:paraId="3AAABAD6" w14:textId="77777777" w:rsidTr="00BF1A33">
        <w:trPr>
          <w:cantSplit/>
          <w:trHeight w:val="306"/>
        </w:trPr>
        <w:tc>
          <w:tcPr>
            <w:tcW w:w="3630" w:type="dxa"/>
          </w:tcPr>
          <w:p w14:paraId="2CF1C1AA" w14:textId="77777777" w:rsidR="00957CFD" w:rsidRPr="008F2A3E" w:rsidRDefault="00957CFD" w:rsidP="00957CF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hideMark/>
          </w:tcPr>
          <w:p w14:paraId="519F722B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มี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.ค.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6CEBCC89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2D1299B5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มี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.ค.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3D9F8AFF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  <w:tc>
          <w:tcPr>
            <w:tcW w:w="900" w:type="dxa"/>
            <w:hideMark/>
          </w:tcPr>
          <w:p w14:paraId="2CA4351A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>มี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.ค.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3295DF78" w14:textId="77777777" w:rsidR="00957CFD" w:rsidRPr="008F2A3E" w:rsidRDefault="00BD6F20" w:rsidP="00957CF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ธ.ค.</w:t>
            </w:r>
            <w:r w:rsidR="00957CFD" w:rsidRPr="008F2A3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957CFD" w:rsidRPr="008F2A3E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2560</w:t>
            </w:r>
          </w:p>
        </w:tc>
      </w:tr>
      <w:tr w:rsidR="007D0F72" w:rsidRPr="008F2A3E" w14:paraId="125AF818" w14:textId="77777777" w:rsidTr="009E1B94">
        <w:trPr>
          <w:cantSplit/>
          <w:trHeight w:val="207"/>
        </w:trPr>
        <w:tc>
          <w:tcPr>
            <w:tcW w:w="3630" w:type="dxa"/>
          </w:tcPr>
          <w:p w14:paraId="42CE7F14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EE0C38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576DAC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6175B91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209BB9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302DE13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00E5EE4" w14:textId="77777777" w:rsidR="007D0F72" w:rsidRPr="008F2A3E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E298E" w:rsidRPr="008F2A3E" w14:paraId="3982CFCD" w14:textId="77777777" w:rsidTr="00D02CF2">
        <w:trPr>
          <w:cantSplit/>
          <w:trHeight w:val="327"/>
        </w:trPr>
        <w:tc>
          <w:tcPr>
            <w:tcW w:w="3630" w:type="dxa"/>
            <w:hideMark/>
          </w:tcPr>
          <w:p w14:paraId="46EC6B16" w14:textId="77777777" w:rsidR="001E298E" w:rsidRPr="008F2A3E" w:rsidRDefault="001E298E" w:rsidP="001E298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  <w:t>General Engineering Mauritius Limited</w:t>
            </w:r>
          </w:p>
        </w:tc>
        <w:tc>
          <w:tcPr>
            <w:tcW w:w="900" w:type="dxa"/>
            <w:vAlign w:val="bottom"/>
          </w:tcPr>
          <w:p w14:paraId="76D517EF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68043012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vAlign w:val="bottom"/>
          </w:tcPr>
          <w:p w14:paraId="03B5134F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900" w:type="dxa"/>
            <w:vAlign w:val="bottom"/>
            <w:hideMark/>
          </w:tcPr>
          <w:p w14:paraId="54B27F56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900" w:type="dxa"/>
            <w:vAlign w:val="bottom"/>
          </w:tcPr>
          <w:p w14:paraId="5ECBE493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4F0CCF8A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</w:tr>
      <w:tr w:rsidR="001E298E" w:rsidRPr="008F2A3E" w14:paraId="06C34F06" w14:textId="77777777" w:rsidTr="009E1B94">
        <w:trPr>
          <w:cantSplit/>
          <w:trHeight w:val="327"/>
        </w:trPr>
        <w:tc>
          <w:tcPr>
            <w:tcW w:w="3630" w:type="dxa"/>
          </w:tcPr>
          <w:p w14:paraId="6A6AD02D" w14:textId="77777777" w:rsidR="001E298E" w:rsidRPr="008F2A3E" w:rsidRDefault="001E298E" w:rsidP="001E298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  <w:t>บริษัท เซเว่น ไว</w:t>
            </w:r>
            <w:proofErr w:type="spellStart"/>
            <w:r w:rsidRPr="008F2A3E"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  <w:t>ร์</w:t>
            </w:r>
            <w:proofErr w:type="spellEnd"/>
            <w:r w:rsidRPr="008F2A3E"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1EC12CFC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73E782D4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13930391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900" w:type="dxa"/>
            <w:vAlign w:val="bottom"/>
          </w:tcPr>
          <w:p w14:paraId="09FC9198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900" w:type="dxa"/>
            <w:vAlign w:val="bottom"/>
          </w:tcPr>
          <w:p w14:paraId="396A255F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279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999</w:t>
            </w:r>
          </w:p>
        </w:tc>
        <w:tc>
          <w:tcPr>
            <w:tcW w:w="900" w:type="dxa"/>
            <w:vAlign w:val="bottom"/>
          </w:tcPr>
          <w:p w14:paraId="38288D59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279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999</w:t>
            </w:r>
          </w:p>
        </w:tc>
      </w:tr>
      <w:tr w:rsidR="001E298E" w:rsidRPr="008F2A3E" w14:paraId="3D53C1A8" w14:textId="77777777" w:rsidTr="00375416">
        <w:trPr>
          <w:cantSplit/>
          <w:trHeight w:val="327"/>
        </w:trPr>
        <w:tc>
          <w:tcPr>
            <w:tcW w:w="3630" w:type="dxa"/>
            <w:vAlign w:val="center"/>
          </w:tcPr>
          <w:p w14:paraId="0DBB5BCB" w14:textId="77777777" w:rsidR="001E298E" w:rsidRPr="008F2A3E" w:rsidRDefault="001E298E" w:rsidP="001E298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บริษัท เจนเนอร</w:t>
            </w:r>
            <w:proofErr w:type="spellStart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ัล</w:t>
            </w:r>
            <w:proofErr w:type="spellEnd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 xml:space="preserve"> </w:t>
            </w:r>
            <w:proofErr w:type="spellStart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นิป</w:t>
            </w:r>
            <w:proofErr w:type="spellEnd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ปอน คอนกรีต อิน</w:t>
            </w:r>
            <w:proofErr w:type="spellStart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ดัสท</w:t>
            </w:r>
            <w:proofErr w:type="spellEnd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รี</w:t>
            </w:r>
            <w:proofErr w:type="spellStart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>ส์</w:t>
            </w:r>
            <w:proofErr w:type="spellEnd"/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eastAsia="en-GB"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67BD4094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626352B1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280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176843D8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82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900" w:type="dxa"/>
            <w:vAlign w:val="bottom"/>
          </w:tcPr>
          <w:p w14:paraId="15FF6C65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82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900" w:type="dxa"/>
            <w:vAlign w:val="bottom"/>
          </w:tcPr>
          <w:p w14:paraId="02EE17A4" w14:textId="77777777" w:rsidR="001E298E" w:rsidRPr="008F2A3E" w:rsidRDefault="001E298E" w:rsidP="001E298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030DA3DB" w14:textId="77777777" w:rsidR="001E298E" w:rsidRPr="008F2A3E" w:rsidRDefault="001E298E" w:rsidP="001E298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165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1E298E" w:rsidRPr="008F2A3E" w14:paraId="0FBE515A" w14:textId="77777777" w:rsidTr="009E1B94">
        <w:trPr>
          <w:cantSplit/>
          <w:trHeight w:val="235"/>
        </w:trPr>
        <w:tc>
          <w:tcPr>
            <w:tcW w:w="3630" w:type="dxa"/>
          </w:tcPr>
          <w:p w14:paraId="5139243D" w14:textId="77777777" w:rsidR="001E298E" w:rsidRPr="008F2A3E" w:rsidRDefault="001E298E" w:rsidP="001E298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3"/>
                <w:szCs w:val="23"/>
                <w:lang w:val="en-GB" w:eastAsia="en-GB"/>
              </w:rPr>
            </w:pPr>
            <w:r w:rsidRPr="008F2A3E">
              <w:rPr>
                <w:rFonts w:ascii="Browallia New" w:hAnsi="Browallia New" w:cs="Browallia New" w:hint="cs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</w:tcPr>
          <w:p w14:paraId="18302509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A097AD4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8B9BF1B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8E5291A" w14:textId="77777777" w:rsidR="001E298E" w:rsidRPr="008F2A3E" w:rsidRDefault="001E298E" w:rsidP="001E298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A66B06D" w14:textId="77777777" w:rsidR="001E298E" w:rsidRPr="008F2A3E" w:rsidRDefault="001E298E" w:rsidP="001E298E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</w:p>
        </w:tc>
        <w:tc>
          <w:tcPr>
            <w:tcW w:w="900" w:type="dxa"/>
            <w:hideMark/>
          </w:tcPr>
          <w:p w14:paraId="208B0151" w14:textId="77777777" w:rsidR="001E298E" w:rsidRPr="008F2A3E" w:rsidRDefault="001E298E" w:rsidP="001E298E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Pr="008F2A3E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F2A3E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</w:p>
        </w:tc>
      </w:tr>
    </w:tbl>
    <w:p w14:paraId="1343A3C5" w14:textId="77777777" w:rsidR="00150F18" w:rsidRPr="008F2A3E" w:rsidRDefault="00150F18" w:rsidP="008C668B">
      <w:pPr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24EE6747" w14:textId="77777777" w:rsidR="00371706" w:rsidRPr="008F2A3E" w:rsidRDefault="001D08BF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เงินลงทุนใน</w:t>
      </w:r>
      <w:r w:rsidR="00371706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บริษัทร่วม</w:t>
      </w:r>
      <w:r w:rsidR="000357CE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="00F8036C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419EE" w:rsidRPr="008F2A3E">
        <w:rPr>
          <w:rFonts w:ascii="Browallia New" w:hAnsi="Browallia New" w:cs="Browallia New"/>
          <w:b/>
          <w:bCs/>
          <w:sz w:val="28"/>
          <w:szCs w:val="28"/>
        </w:rPr>
        <w:t>–</w:t>
      </w:r>
      <w:r w:rsidR="00367348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67348"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สุทธิ</w:t>
      </w:r>
    </w:p>
    <w:p w14:paraId="68FCD6CC" w14:textId="77777777" w:rsidR="00371706" w:rsidRDefault="00371706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1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72"/>
        <w:gridCol w:w="764"/>
        <w:gridCol w:w="800"/>
        <w:gridCol w:w="819"/>
        <w:gridCol w:w="860"/>
        <w:gridCol w:w="879"/>
        <w:gridCol w:w="810"/>
        <w:gridCol w:w="810"/>
        <w:gridCol w:w="801"/>
      </w:tblGrid>
      <w:tr w:rsidR="006827F3" w:rsidRPr="008F2A3E" w14:paraId="7CE67CFE" w14:textId="77777777" w:rsidTr="001A0039">
        <w:trPr>
          <w:cantSplit/>
        </w:trPr>
        <w:tc>
          <w:tcPr>
            <w:tcW w:w="2472" w:type="dxa"/>
          </w:tcPr>
          <w:p w14:paraId="46C93F4E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</w:tcPr>
          <w:p w14:paraId="318E5C1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D6FC682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41F2F2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60174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00" w:type="dxa"/>
            <w:gridSpan w:val="4"/>
          </w:tcPr>
          <w:p w14:paraId="7068BB4D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6827F3" w:rsidRPr="008F2A3E" w14:paraId="0DBA12B4" w14:textId="77777777" w:rsidTr="001A0039">
        <w:trPr>
          <w:cantSplit/>
        </w:trPr>
        <w:tc>
          <w:tcPr>
            <w:tcW w:w="2472" w:type="dxa"/>
          </w:tcPr>
          <w:p w14:paraId="31561E9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4" w:type="dxa"/>
            <w:gridSpan w:val="2"/>
          </w:tcPr>
          <w:p w14:paraId="4FDFC27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79" w:type="dxa"/>
            <w:gridSpan w:val="2"/>
          </w:tcPr>
          <w:p w14:paraId="56336F79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689" w:type="dxa"/>
            <w:gridSpan w:val="2"/>
          </w:tcPr>
          <w:p w14:paraId="0E48498E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</w:tcPr>
          <w:p w14:paraId="063A82D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6827F3" w:rsidRPr="008F2A3E" w14:paraId="191AE99B" w14:textId="77777777" w:rsidTr="001A0039">
        <w:trPr>
          <w:cantSplit/>
        </w:trPr>
        <w:tc>
          <w:tcPr>
            <w:tcW w:w="2472" w:type="dxa"/>
          </w:tcPr>
          <w:p w14:paraId="366C3764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dxa"/>
          </w:tcPr>
          <w:p w14:paraId="7095D36A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3EDC6C6A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DokChampa"/>
                <w:sz w:val="22"/>
                <w:szCs w:val="22"/>
                <w:lang w:val="en-GB" w:bidi="lo-LA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00" w:type="dxa"/>
          </w:tcPr>
          <w:p w14:paraId="2937EF5B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9" w:type="dxa"/>
          </w:tcPr>
          <w:p w14:paraId="61E64F85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5B859CDF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60" w:type="dxa"/>
          </w:tcPr>
          <w:p w14:paraId="2FE0050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79" w:type="dxa"/>
          </w:tcPr>
          <w:p w14:paraId="402CEA14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161CDEA1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10" w:type="dxa"/>
          </w:tcPr>
          <w:p w14:paraId="6C95866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10" w:type="dxa"/>
          </w:tcPr>
          <w:p w14:paraId="3F51F4EF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462E54A8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8F2A3E">
              <w:rPr>
                <w:rFonts w:ascii="Browallia New" w:hAnsi="Browallia New" w:cs="DokChampa"/>
                <w:sz w:val="22"/>
                <w:szCs w:val="22"/>
                <w:lang w:bidi="lo-LA"/>
              </w:rPr>
              <w:t>1</w:t>
            </w:r>
          </w:p>
        </w:tc>
        <w:tc>
          <w:tcPr>
            <w:tcW w:w="801" w:type="dxa"/>
          </w:tcPr>
          <w:p w14:paraId="7A729715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  <w:tr w:rsidR="006827F3" w:rsidRPr="008F2A3E" w14:paraId="2FDA673C" w14:textId="77777777" w:rsidTr="001A0039">
        <w:trPr>
          <w:cantSplit/>
        </w:trPr>
        <w:tc>
          <w:tcPr>
            <w:tcW w:w="2472" w:type="dxa"/>
          </w:tcPr>
          <w:p w14:paraId="3880A53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4" w:type="dxa"/>
          </w:tcPr>
          <w:p w14:paraId="3A4F1AE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0" w:type="dxa"/>
          </w:tcPr>
          <w:p w14:paraId="07C6F2CC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765D3367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7089F89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811C025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0533D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A1B3D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2C7C191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827F3" w:rsidRPr="008F2A3E" w14:paraId="5973A1CD" w14:textId="77777777" w:rsidTr="001A0039">
        <w:trPr>
          <w:cantSplit/>
        </w:trPr>
        <w:tc>
          <w:tcPr>
            <w:tcW w:w="2472" w:type="dxa"/>
          </w:tcPr>
          <w:p w14:paraId="68B73C44" w14:textId="77777777" w:rsidR="006827F3" w:rsidRPr="008F2A3E" w:rsidRDefault="006827F3" w:rsidP="00D10F2E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</w:t>
            </w:r>
            <w:proofErr w:type="spellStart"/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แมคทริค</w:t>
            </w:r>
            <w:proofErr w:type="spellEnd"/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จำกัด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764" w:type="dxa"/>
          </w:tcPr>
          <w:p w14:paraId="588FE3E1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00" w:type="dxa"/>
          </w:tcPr>
          <w:p w14:paraId="23260D26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19" w:type="dxa"/>
          </w:tcPr>
          <w:p w14:paraId="05D33F8D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60" w:type="dxa"/>
          </w:tcPr>
          <w:p w14:paraId="1439C869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79" w:type="dxa"/>
          </w:tcPr>
          <w:p w14:paraId="07CA22DD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0A82D08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ED4874F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137,693</w:t>
            </w:r>
          </w:p>
        </w:tc>
        <w:tc>
          <w:tcPr>
            <w:tcW w:w="801" w:type="dxa"/>
          </w:tcPr>
          <w:p w14:paraId="3A57E832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135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,0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94</w:t>
            </w:r>
          </w:p>
        </w:tc>
      </w:tr>
      <w:tr w:rsidR="006827F3" w:rsidRPr="008F2A3E" w14:paraId="32593665" w14:textId="77777777" w:rsidTr="001A0039">
        <w:trPr>
          <w:cantSplit/>
        </w:trPr>
        <w:tc>
          <w:tcPr>
            <w:tcW w:w="2472" w:type="dxa"/>
          </w:tcPr>
          <w:p w14:paraId="441314EE" w14:textId="77777777" w:rsidR="006827F3" w:rsidRPr="008F2A3E" w:rsidRDefault="006827F3" w:rsidP="00D10F2E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764" w:type="dxa"/>
          </w:tcPr>
          <w:p w14:paraId="2B16D809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266AA87D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64CE875E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22C17AF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50957C0D" w14:textId="77777777" w:rsidR="006827F3" w:rsidRPr="008F2A3E" w:rsidRDefault="006827F3" w:rsidP="00D10F2E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11C4D2A5" w14:textId="77777777" w:rsidR="006827F3" w:rsidRPr="008F2A3E" w:rsidRDefault="006827F3" w:rsidP="00D10F2E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46D1C833" w14:textId="77777777" w:rsidR="006827F3" w:rsidRPr="008F2A3E" w:rsidRDefault="006827F3" w:rsidP="00D10F2E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  -</w:t>
            </w:r>
          </w:p>
        </w:tc>
        <w:tc>
          <w:tcPr>
            <w:tcW w:w="801" w:type="dxa"/>
          </w:tcPr>
          <w:p w14:paraId="78FA3892" w14:textId="77777777" w:rsidR="006827F3" w:rsidRPr="008F2A3E" w:rsidRDefault="006827F3" w:rsidP="00D10F2E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6827F3" w:rsidRPr="008F2A3E" w14:paraId="559E3595" w14:textId="77777777" w:rsidTr="001A0039">
        <w:trPr>
          <w:cantSplit/>
        </w:trPr>
        <w:tc>
          <w:tcPr>
            <w:tcW w:w="2472" w:type="dxa"/>
          </w:tcPr>
          <w:p w14:paraId="23889630" w14:textId="77777777" w:rsidR="006827F3" w:rsidRPr="008F2A3E" w:rsidRDefault="006827F3" w:rsidP="00D10F2E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64" w:type="dxa"/>
          </w:tcPr>
          <w:p w14:paraId="49F66C94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0DB04C00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3F60547F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D966453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3D93BC56" w14:textId="77777777" w:rsidR="006827F3" w:rsidRPr="008F2A3E" w:rsidRDefault="006827F3" w:rsidP="00D10F2E">
            <w:pPr>
              <w:pBdr>
                <w:bottom w:val="single" w:sz="8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166,589</w:t>
            </w:r>
          </w:p>
        </w:tc>
        <w:tc>
          <w:tcPr>
            <w:tcW w:w="810" w:type="dxa"/>
            <w:vAlign w:val="bottom"/>
          </w:tcPr>
          <w:p w14:paraId="67AD1691" w14:textId="77777777" w:rsidR="006827F3" w:rsidRPr="008F2A3E" w:rsidRDefault="006827F3" w:rsidP="00D10F2E">
            <w:pPr>
              <w:pBdr>
                <w:bottom w:val="single" w:sz="8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vAlign w:val="bottom"/>
          </w:tcPr>
          <w:p w14:paraId="7647A505" w14:textId="77777777" w:rsidR="006827F3" w:rsidRPr="008F2A3E" w:rsidRDefault="006827F3" w:rsidP="00D10F2E">
            <w:pPr>
              <w:pBdr>
                <w:bottom w:val="single" w:sz="8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137,693</w:t>
            </w:r>
          </w:p>
        </w:tc>
        <w:tc>
          <w:tcPr>
            <w:tcW w:w="801" w:type="dxa"/>
            <w:vAlign w:val="bottom"/>
          </w:tcPr>
          <w:p w14:paraId="3592A3AF" w14:textId="77777777" w:rsidR="006827F3" w:rsidRPr="008F2A3E" w:rsidRDefault="006827F3" w:rsidP="00D10F2E">
            <w:pPr>
              <w:pBdr>
                <w:bottom w:val="single" w:sz="8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135,094</w:t>
            </w:r>
          </w:p>
        </w:tc>
      </w:tr>
      <w:tr w:rsidR="006827F3" w:rsidRPr="008F2A3E" w14:paraId="1E5FC69C" w14:textId="77777777" w:rsidTr="001A0039">
        <w:trPr>
          <w:cantSplit/>
        </w:trPr>
        <w:tc>
          <w:tcPr>
            <w:tcW w:w="2472" w:type="dxa"/>
          </w:tcPr>
          <w:p w14:paraId="317A7A22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764" w:type="dxa"/>
          </w:tcPr>
          <w:p w14:paraId="42AC3E7F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64E6674D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7615D4A7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3E8C0926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1D47C1A9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4DD357A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1559754B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23F58E46" w14:textId="77777777" w:rsidR="006827F3" w:rsidRPr="008F2A3E" w:rsidRDefault="006827F3" w:rsidP="00D10F2E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</w:tr>
      <w:tr w:rsidR="006827F3" w:rsidRPr="008F2A3E" w14:paraId="22C9B779" w14:textId="77777777" w:rsidTr="001A0039">
        <w:trPr>
          <w:cantSplit/>
        </w:trPr>
        <w:tc>
          <w:tcPr>
            <w:tcW w:w="2472" w:type="dxa"/>
          </w:tcPr>
          <w:p w14:paraId="5B530478" w14:textId="77777777" w:rsidR="006827F3" w:rsidRPr="008F2A3E" w:rsidRDefault="006827F3" w:rsidP="00D10F2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Wisdom Tree Investment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764" w:type="dxa"/>
            <w:vAlign w:val="center"/>
          </w:tcPr>
          <w:p w14:paraId="1ADF5978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781D53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00" w:type="dxa"/>
            <w:vAlign w:val="center"/>
          </w:tcPr>
          <w:p w14:paraId="6C09ACA0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306E29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19" w:type="dxa"/>
          </w:tcPr>
          <w:p w14:paraId="3EFEF46F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F4227C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11DBD8EC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1DA276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79" w:type="dxa"/>
            <w:vAlign w:val="bottom"/>
          </w:tcPr>
          <w:p w14:paraId="1DEE62B5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177,661</w:t>
            </w:r>
          </w:p>
        </w:tc>
        <w:tc>
          <w:tcPr>
            <w:tcW w:w="810" w:type="dxa"/>
            <w:vAlign w:val="bottom"/>
          </w:tcPr>
          <w:p w14:paraId="5D4D8B6D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2EAADFE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168,191</w:t>
            </w:r>
          </w:p>
        </w:tc>
        <w:tc>
          <w:tcPr>
            <w:tcW w:w="801" w:type="dxa"/>
            <w:vAlign w:val="bottom"/>
          </w:tcPr>
          <w:p w14:paraId="00219124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170,478</w:t>
            </w:r>
          </w:p>
        </w:tc>
      </w:tr>
      <w:tr w:rsidR="006827F3" w:rsidRPr="008F2A3E" w14:paraId="14F7D52B" w14:textId="77777777" w:rsidTr="001A0039">
        <w:trPr>
          <w:cantSplit/>
        </w:trPr>
        <w:tc>
          <w:tcPr>
            <w:tcW w:w="2472" w:type="dxa"/>
          </w:tcPr>
          <w:p w14:paraId="2F905992" w14:textId="77777777" w:rsidR="006827F3" w:rsidRPr="008F2A3E" w:rsidRDefault="006827F3" w:rsidP="00D10F2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764" w:type="dxa"/>
            <w:vAlign w:val="center"/>
          </w:tcPr>
          <w:p w14:paraId="4FC8FD98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6CB59BF7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9" w:type="dxa"/>
            <w:vAlign w:val="center"/>
          </w:tcPr>
          <w:p w14:paraId="0E2D3437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7738E197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336639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AE58906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C68FBD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6684EFFE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827F3" w:rsidRPr="008F2A3E" w14:paraId="66DC970C" w14:textId="77777777" w:rsidTr="001A0039">
        <w:trPr>
          <w:cantSplit/>
        </w:trPr>
        <w:tc>
          <w:tcPr>
            <w:tcW w:w="4036" w:type="dxa"/>
            <w:gridSpan w:val="3"/>
          </w:tcPr>
          <w:p w14:paraId="02B989B3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เงินลงทุนในบริษัทร่วมและการร่วมค้า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19" w:type="dxa"/>
            <w:vAlign w:val="center"/>
          </w:tcPr>
          <w:p w14:paraId="22E4388C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285A2642" w14:textId="77777777" w:rsidR="006827F3" w:rsidRPr="008F2A3E" w:rsidRDefault="006827F3" w:rsidP="00D10F2E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57A82D3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344,250</w:t>
            </w:r>
          </w:p>
        </w:tc>
        <w:tc>
          <w:tcPr>
            <w:tcW w:w="810" w:type="dxa"/>
            <w:vAlign w:val="bottom"/>
          </w:tcPr>
          <w:p w14:paraId="67F9B21D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7132FE17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305,616</w:t>
            </w:r>
          </w:p>
        </w:tc>
        <w:tc>
          <w:tcPr>
            <w:tcW w:w="801" w:type="dxa"/>
            <w:vAlign w:val="bottom"/>
          </w:tcPr>
          <w:p w14:paraId="4C4AA65A" w14:textId="77777777" w:rsidR="006827F3" w:rsidRPr="008F2A3E" w:rsidRDefault="006827F3" w:rsidP="00D10F2E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305,572</w:t>
            </w:r>
          </w:p>
        </w:tc>
      </w:tr>
    </w:tbl>
    <w:p w14:paraId="643F6D1E" w14:textId="3D9DEE3B" w:rsidR="006F0042" w:rsidRDefault="006F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04A15C6" w14:textId="77777777" w:rsidR="00577F4D" w:rsidRPr="008F2A3E" w:rsidRDefault="00371706" w:rsidP="00577F4D">
      <w:pPr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8F2A3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FF1E7D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(บันทึกบัญชีตามวิธีส่วนได้เสียในงบการเงินรวม) </w:t>
      </w:r>
      <w:r w:rsidR="00974785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งวดสามเดือนสิ้นสุดวันที่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65325320" w14:textId="77777777" w:rsidR="00577F4D" w:rsidRPr="008F2A3E" w:rsidRDefault="00577F4D" w:rsidP="00577F4D">
      <w:pPr>
        <w:tabs>
          <w:tab w:val="left" w:pos="2160"/>
        </w:tabs>
        <w:ind w:left="851" w:right="-1"/>
        <w:jc w:val="righ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9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69"/>
        <w:gridCol w:w="2351"/>
      </w:tblGrid>
      <w:tr w:rsidR="00577F4D" w:rsidRPr="008F2A3E" w14:paraId="763D932D" w14:textId="77777777" w:rsidTr="00577F4D">
        <w:trPr>
          <w:cantSplit/>
        </w:trPr>
        <w:tc>
          <w:tcPr>
            <w:tcW w:w="4252" w:type="dxa"/>
          </w:tcPr>
          <w:p w14:paraId="56ABD8C0" w14:textId="77777777" w:rsidR="00577F4D" w:rsidRPr="008F2A3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</w:tcPr>
          <w:p w14:paraId="19A72DB2" w14:textId="77777777" w:rsidR="00577F4D" w:rsidRPr="008F2A3E" w:rsidRDefault="00577F4D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D90C760" w14:textId="77777777" w:rsidR="00577F4D" w:rsidRPr="008F2A3E" w:rsidRDefault="00577F4D" w:rsidP="00BF1A33">
            <w:pPr>
              <w:tabs>
                <w:tab w:val="clear" w:pos="1644"/>
                <w:tab w:val="decimal" w:pos="1008"/>
                <w:tab w:val="left" w:pos="1663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7F4D" w:rsidRPr="008F2A3E" w14:paraId="48F1DD72" w14:textId="77777777" w:rsidTr="00577F4D">
        <w:trPr>
          <w:cantSplit/>
        </w:trPr>
        <w:tc>
          <w:tcPr>
            <w:tcW w:w="4252" w:type="dxa"/>
          </w:tcPr>
          <w:p w14:paraId="3344155E" w14:textId="77777777" w:rsidR="00577F4D" w:rsidRPr="008F2A3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9" w:type="dxa"/>
          </w:tcPr>
          <w:p w14:paraId="55F47FE7" w14:textId="77777777" w:rsidR="00577F4D" w:rsidRPr="008F2A3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1" w:type="dxa"/>
          </w:tcPr>
          <w:p w14:paraId="1FDBA912" w14:textId="77777777" w:rsidR="00577F4D" w:rsidRPr="008F2A3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7F4D" w:rsidRPr="008F2A3E" w14:paraId="1778B4BE" w14:textId="77777777" w:rsidTr="00577F4D">
        <w:trPr>
          <w:cantSplit/>
        </w:trPr>
        <w:tc>
          <w:tcPr>
            <w:tcW w:w="4252" w:type="dxa"/>
          </w:tcPr>
          <w:p w14:paraId="01C94A51" w14:textId="77777777" w:rsidR="00577F4D" w:rsidRPr="008F2A3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9" w:type="dxa"/>
          </w:tcPr>
          <w:p w14:paraId="2234A81F" w14:textId="77777777" w:rsidR="00577F4D" w:rsidRPr="008F2A3E" w:rsidRDefault="00577F4D" w:rsidP="00BF1A33">
            <w:pPr>
              <w:ind w:left="50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351" w:type="dxa"/>
          </w:tcPr>
          <w:p w14:paraId="5922648F" w14:textId="77777777" w:rsidR="00577F4D" w:rsidRPr="008F2A3E" w:rsidRDefault="00577F4D" w:rsidP="00BF1A33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00052F" w:rsidRPr="008F2A3E" w14:paraId="3DF1EA90" w14:textId="77777777" w:rsidTr="00577F4D">
        <w:trPr>
          <w:cantSplit/>
        </w:trPr>
        <w:tc>
          <w:tcPr>
            <w:tcW w:w="4252" w:type="dxa"/>
          </w:tcPr>
          <w:p w14:paraId="0CBA9AFE" w14:textId="77777777" w:rsidR="0000052F" w:rsidRPr="008F2A3E" w:rsidRDefault="0000052F" w:rsidP="0000052F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9" w:type="dxa"/>
          </w:tcPr>
          <w:p w14:paraId="6DD8BE10" w14:textId="77777777" w:rsidR="0000052F" w:rsidRPr="008F2A3E" w:rsidRDefault="00BD6F20" w:rsidP="0000052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305</w:t>
            </w:r>
            <w:r w:rsidR="0000052F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572</w:t>
            </w:r>
          </w:p>
        </w:tc>
        <w:tc>
          <w:tcPr>
            <w:tcW w:w="2351" w:type="dxa"/>
          </w:tcPr>
          <w:p w14:paraId="2F006A11" w14:textId="77777777" w:rsidR="0000052F" w:rsidRPr="008F2A3E" w:rsidRDefault="00BD6F20" w:rsidP="0000052F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="0000052F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00052F" w:rsidRPr="008F2A3E" w14:paraId="4B08F082" w14:textId="77777777" w:rsidTr="0020035F">
        <w:trPr>
          <w:cantSplit/>
        </w:trPr>
        <w:tc>
          <w:tcPr>
            <w:tcW w:w="4252" w:type="dxa"/>
          </w:tcPr>
          <w:p w14:paraId="04C06EBB" w14:textId="77777777" w:rsidR="0000052F" w:rsidRPr="008F2A3E" w:rsidRDefault="0000052F" w:rsidP="0000052F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7C5229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2369" w:type="dxa"/>
          </w:tcPr>
          <w:p w14:paraId="6564BC4C" w14:textId="77777777" w:rsidR="0000052F" w:rsidRPr="008F2A3E" w:rsidRDefault="00036DA0" w:rsidP="0000052F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2,</w:t>
            </w:r>
            <w:r w:rsidR="00E82EAB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2351" w:type="dxa"/>
          </w:tcPr>
          <w:p w14:paraId="64988A92" w14:textId="77777777" w:rsidR="0000052F" w:rsidRPr="008F2A3E" w:rsidRDefault="00036DA0" w:rsidP="00036DA0">
            <w:pPr>
              <w:ind w:left="18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  -</w:t>
            </w:r>
          </w:p>
        </w:tc>
      </w:tr>
      <w:tr w:rsidR="00036DA0" w:rsidRPr="008F2A3E" w14:paraId="60AB9410" w14:textId="77777777" w:rsidTr="0020035F">
        <w:trPr>
          <w:cantSplit/>
        </w:trPr>
        <w:tc>
          <w:tcPr>
            <w:tcW w:w="4252" w:type="dxa"/>
          </w:tcPr>
          <w:p w14:paraId="30FF9387" w14:textId="77777777" w:rsidR="00036DA0" w:rsidRPr="008F2A3E" w:rsidRDefault="00036DA0" w:rsidP="00036DA0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งขาดทุนของการร่วมค้า</w:t>
            </w:r>
          </w:p>
        </w:tc>
        <w:tc>
          <w:tcPr>
            <w:tcW w:w="2369" w:type="dxa"/>
          </w:tcPr>
          <w:p w14:paraId="57CB75E3" w14:textId="77777777" w:rsidR="00036DA0" w:rsidRPr="008F2A3E" w:rsidRDefault="00844821" w:rsidP="00036DA0">
            <w:pPr>
              <w:pBdr>
                <w:bottom w:val="single" w:sz="4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(2,287)</w:t>
            </w:r>
          </w:p>
        </w:tc>
        <w:tc>
          <w:tcPr>
            <w:tcW w:w="2351" w:type="dxa"/>
          </w:tcPr>
          <w:p w14:paraId="3376691F" w14:textId="77777777" w:rsidR="00036DA0" w:rsidRPr="008F2A3E" w:rsidRDefault="00036DA0" w:rsidP="00036DA0">
            <w:pPr>
              <w:pBdr>
                <w:bottom w:val="single" w:sz="4" w:space="1" w:color="auto"/>
              </w:pBdr>
              <w:ind w:left="18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  -</w:t>
            </w:r>
          </w:p>
        </w:tc>
      </w:tr>
      <w:tr w:rsidR="0000052F" w:rsidRPr="008F2A3E" w14:paraId="1147B4F6" w14:textId="77777777" w:rsidTr="0020035F">
        <w:trPr>
          <w:cantSplit/>
        </w:trPr>
        <w:tc>
          <w:tcPr>
            <w:tcW w:w="4252" w:type="dxa"/>
          </w:tcPr>
          <w:p w14:paraId="315C26CB" w14:textId="77777777" w:rsidR="0000052F" w:rsidRPr="008F2A3E" w:rsidRDefault="0000052F" w:rsidP="0000052F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 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9" w:type="dxa"/>
          </w:tcPr>
          <w:p w14:paraId="374912B0" w14:textId="77777777" w:rsidR="0000052F" w:rsidRPr="008F2A3E" w:rsidRDefault="00844821" w:rsidP="0000052F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305,616</w:t>
            </w:r>
          </w:p>
        </w:tc>
        <w:tc>
          <w:tcPr>
            <w:tcW w:w="2351" w:type="dxa"/>
          </w:tcPr>
          <w:p w14:paraId="095EB4B8" w14:textId="77777777" w:rsidR="0000052F" w:rsidRPr="008F2A3E" w:rsidRDefault="00036DA0" w:rsidP="0000052F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</w:tbl>
    <w:p w14:paraId="06F60B1A" w14:textId="452D9293" w:rsidR="00EF06A5" w:rsidRDefault="00EF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05CEC4B" w14:textId="6D68ABC7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392DAF1" w14:textId="16C4530B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4B2851F" w14:textId="206376AA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2CC12F4" w14:textId="77777777" w:rsidR="001A0039" w:rsidRPr="008F2A3E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28148DBC" w14:textId="77777777" w:rsidR="002A6F10" w:rsidRPr="008F2A3E" w:rsidRDefault="002A6F10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ที่ดิน อาคาร</w:t>
      </w:r>
      <w:r w:rsidR="00293ED1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และอุปกรณ์</w:t>
      </w:r>
      <w:r w:rsidR="00646255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A5162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– </w:t>
      </w:r>
      <w:r w:rsidR="005A5162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สุทธิ</w:t>
      </w:r>
    </w:p>
    <w:p w14:paraId="378E1BFF" w14:textId="77777777" w:rsidR="0078774C" w:rsidRPr="008F2A3E" w:rsidRDefault="0078774C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D4D00A" w14:textId="77777777" w:rsidR="0092497F" w:rsidRPr="008F2A3E" w:rsidRDefault="0092497F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สามเดือน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</w:p>
    <w:p w14:paraId="3C3DF7A2" w14:textId="77777777" w:rsidR="0092497F" w:rsidRPr="008F2A3E" w:rsidRDefault="0092497F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92497F" w:rsidRPr="008F2A3E" w14:paraId="602E9A39" w14:textId="77777777" w:rsidTr="001A0039">
        <w:tc>
          <w:tcPr>
            <w:tcW w:w="4394" w:type="dxa"/>
          </w:tcPr>
          <w:p w14:paraId="3051E030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</w:tcPr>
          <w:p w14:paraId="50125F36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4" w:type="dxa"/>
            <w:gridSpan w:val="2"/>
          </w:tcPr>
          <w:p w14:paraId="6BDB8949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2497F" w:rsidRPr="008F2A3E" w14:paraId="44C1D656" w14:textId="77777777" w:rsidTr="001A0039">
        <w:tc>
          <w:tcPr>
            <w:tcW w:w="4394" w:type="dxa"/>
          </w:tcPr>
          <w:p w14:paraId="76DF5B57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C00240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6E2355F2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5CA51920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2497F" w:rsidRPr="008F2A3E" w14:paraId="7220325E" w14:textId="77777777" w:rsidTr="001A0039">
        <w:tc>
          <w:tcPr>
            <w:tcW w:w="4394" w:type="dxa"/>
          </w:tcPr>
          <w:p w14:paraId="5B4888CB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B4AEA3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236" w:type="dxa"/>
          </w:tcPr>
          <w:p w14:paraId="169C635B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089C601F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2497F" w:rsidRPr="008F2A3E" w14:paraId="35A96122" w14:textId="77777777" w:rsidTr="001A0039">
        <w:tc>
          <w:tcPr>
            <w:tcW w:w="4394" w:type="dxa"/>
          </w:tcPr>
          <w:p w14:paraId="58392753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 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BD6F20"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2126" w:type="dxa"/>
          </w:tcPr>
          <w:p w14:paraId="23A679A4" w14:textId="77777777" w:rsidR="0092497F" w:rsidRPr="008F2A3E" w:rsidRDefault="00BD6F20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273A12" w:rsidRPr="008F2A3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F2A3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560</w:t>
            </w:r>
            <w:r w:rsidR="00273A12" w:rsidRPr="008F2A3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F2A3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585</w:t>
            </w:r>
          </w:p>
        </w:tc>
        <w:tc>
          <w:tcPr>
            <w:tcW w:w="236" w:type="dxa"/>
          </w:tcPr>
          <w:p w14:paraId="44953DED" w14:textId="77777777" w:rsidR="0092497F" w:rsidRPr="008F2A3E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2C759387" w14:textId="77777777" w:rsidR="0092497F" w:rsidRPr="008F2A3E" w:rsidRDefault="00BD6F20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73A12"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705</w:t>
            </w:r>
            <w:r w:rsidR="00273A12"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584</w:t>
            </w:r>
          </w:p>
        </w:tc>
      </w:tr>
      <w:tr w:rsidR="00AB5428" w:rsidRPr="008F2A3E" w14:paraId="213E4FA2" w14:textId="77777777" w:rsidTr="001A0039">
        <w:tc>
          <w:tcPr>
            <w:tcW w:w="4394" w:type="dxa"/>
          </w:tcPr>
          <w:p w14:paraId="3E002CF1" w14:textId="77777777" w:rsidR="00AB5428" w:rsidRPr="008F2A3E" w:rsidRDefault="00AB5428" w:rsidP="00AB5428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เพิ่มระหว่างงวด</w:t>
            </w:r>
          </w:p>
        </w:tc>
        <w:tc>
          <w:tcPr>
            <w:tcW w:w="2126" w:type="dxa"/>
          </w:tcPr>
          <w:p w14:paraId="27C9005B" w14:textId="77777777" w:rsidR="00AB5428" w:rsidRPr="008F2A3E" w:rsidRDefault="00A14D38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91,732</w:t>
            </w:r>
          </w:p>
        </w:tc>
        <w:tc>
          <w:tcPr>
            <w:tcW w:w="236" w:type="dxa"/>
          </w:tcPr>
          <w:p w14:paraId="651F5EA0" w14:textId="77777777" w:rsidR="00AB5428" w:rsidRPr="008F2A3E" w:rsidRDefault="00AB5428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7F7E0978" w14:textId="77777777" w:rsidR="00AB5428" w:rsidRPr="008F2A3E" w:rsidRDefault="0053345E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18,593</w:t>
            </w:r>
          </w:p>
        </w:tc>
      </w:tr>
      <w:tr w:rsidR="005208C4" w:rsidRPr="008F2A3E" w14:paraId="37F458B6" w14:textId="77777777" w:rsidTr="001A0039">
        <w:tc>
          <w:tcPr>
            <w:tcW w:w="4394" w:type="dxa"/>
          </w:tcPr>
          <w:p w14:paraId="6E81CA3F" w14:textId="77777777" w:rsidR="005208C4" w:rsidRPr="008F2A3E" w:rsidRDefault="00A74D1F" w:rsidP="005208C4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ต้นทุนการกู้ยืมเงินที่รวมเป็นต้นทุน</w:t>
            </w:r>
          </w:p>
        </w:tc>
        <w:tc>
          <w:tcPr>
            <w:tcW w:w="2126" w:type="dxa"/>
          </w:tcPr>
          <w:p w14:paraId="0438CF46" w14:textId="77777777" w:rsidR="005208C4" w:rsidRPr="008F2A3E" w:rsidRDefault="001C6E99" w:rsidP="005208C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</w:t>
            </w:r>
            <w:r w:rsidR="00A14D38"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236" w:type="dxa"/>
          </w:tcPr>
          <w:p w14:paraId="127451A0" w14:textId="77777777" w:rsidR="005208C4" w:rsidRPr="008F2A3E" w:rsidRDefault="005208C4" w:rsidP="005208C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136C2C83" w14:textId="77777777" w:rsidR="005208C4" w:rsidRPr="008F2A3E" w:rsidRDefault="0053345E" w:rsidP="0053345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                    -</w:t>
            </w:r>
          </w:p>
        </w:tc>
      </w:tr>
      <w:tr w:rsidR="00AB5428" w:rsidRPr="008F2A3E" w14:paraId="59602633" w14:textId="77777777" w:rsidTr="001A0039">
        <w:tc>
          <w:tcPr>
            <w:tcW w:w="4394" w:type="dxa"/>
          </w:tcPr>
          <w:p w14:paraId="33FBFDA8" w14:textId="77777777" w:rsidR="00AB5428" w:rsidRPr="008F2A3E" w:rsidRDefault="00AB5428" w:rsidP="00AB5428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53EF111" w14:textId="77777777" w:rsidR="00AB5428" w:rsidRPr="008F2A3E" w:rsidRDefault="00A14D38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C6E99"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17,46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8)</w:t>
            </w:r>
          </w:p>
        </w:tc>
        <w:tc>
          <w:tcPr>
            <w:tcW w:w="236" w:type="dxa"/>
          </w:tcPr>
          <w:p w14:paraId="3AB30D9D" w14:textId="77777777" w:rsidR="00AB5428" w:rsidRPr="008F2A3E" w:rsidRDefault="00AB5428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</w:tcPr>
          <w:p w14:paraId="021E2438" w14:textId="77777777" w:rsidR="00AB5428" w:rsidRPr="008F2A3E" w:rsidRDefault="0053345E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(17,425)</w:t>
            </w:r>
          </w:p>
        </w:tc>
      </w:tr>
      <w:tr w:rsidR="00A14D38" w:rsidRPr="008F2A3E" w14:paraId="14DD52B0" w14:textId="77777777" w:rsidTr="001A0039">
        <w:tc>
          <w:tcPr>
            <w:tcW w:w="4394" w:type="dxa"/>
          </w:tcPr>
          <w:p w14:paraId="58A652A9" w14:textId="77777777" w:rsidR="00A14D38" w:rsidRPr="008F2A3E" w:rsidRDefault="00A14D38" w:rsidP="00A14D38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ตัดจำหน่ายระหว่างงวด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FBE0FF5" w14:textId="77777777" w:rsidR="00A14D38" w:rsidRPr="008F2A3E" w:rsidRDefault="00A14D38" w:rsidP="00A14D3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(5)</w:t>
            </w:r>
          </w:p>
        </w:tc>
        <w:tc>
          <w:tcPr>
            <w:tcW w:w="236" w:type="dxa"/>
          </w:tcPr>
          <w:p w14:paraId="39771FCB" w14:textId="77777777" w:rsidR="00A14D38" w:rsidRPr="008F2A3E" w:rsidRDefault="00A14D38" w:rsidP="00A14D3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2A0B76E7" w14:textId="77777777" w:rsidR="00A14D38" w:rsidRPr="008F2A3E" w:rsidRDefault="00A14D38" w:rsidP="00A14D38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                      -</w:t>
            </w:r>
          </w:p>
        </w:tc>
      </w:tr>
      <w:tr w:rsidR="00AB5428" w:rsidRPr="008F2A3E" w14:paraId="2CBA1A72" w14:textId="77777777" w:rsidTr="001A0039">
        <w:tc>
          <w:tcPr>
            <w:tcW w:w="4394" w:type="dxa"/>
          </w:tcPr>
          <w:p w14:paraId="09B9EA74" w14:textId="77777777" w:rsidR="00AB5428" w:rsidRPr="008F2A3E" w:rsidRDefault="00AB5428" w:rsidP="00AB542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BD6F20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C6426AD" w14:textId="77777777" w:rsidR="00AB5428" w:rsidRPr="008F2A3E" w:rsidRDefault="00A14D38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2,639,204</w:t>
            </w:r>
          </w:p>
        </w:tc>
        <w:tc>
          <w:tcPr>
            <w:tcW w:w="236" w:type="dxa"/>
          </w:tcPr>
          <w:p w14:paraId="692CA013" w14:textId="77777777" w:rsidR="00AB5428" w:rsidRPr="008F2A3E" w:rsidRDefault="00AB5428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</w:tcPr>
          <w:p w14:paraId="7005E1F3" w14:textId="77777777" w:rsidR="00AB5428" w:rsidRPr="008F2A3E" w:rsidRDefault="0053345E" w:rsidP="00AB542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1,706,752</w:t>
            </w:r>
          </w:p>
        </w:tc>
      </w:tr>
    </w:tbl>
    <w:p w14:paraId="7A9541EE" w14:textId="77777777" w:rsidR="0081450C" w:rsidRPr="008F2A3E" w:rsidRDefault="0081450C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B0F4258" w14:textId="77777777" w:rsidR="00371706" w:rsidRPr="006F0042" w:rsidRDefault="00CB5A4B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8F2A3E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ได้ถูกจดจำนองเพื่อใช้เป็นหลักประกันสำหรับวงเงินสินเชื่อจา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แห่งหนึ่ง </w:t>
      </w:r>
      <w:r w:rsidR="006F004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หมายเหตุข้อ </w:t>
      </w:r>
      <w:r w:rsidR="006F0042">
        <w:rPr>
          <w:rFonts w:ascii="Browallia New" w:hAnsi="Browallia New" w:cs="Browallia New"/>
          <w:sz w:val="28"/>
          <w:szCs w:val="28"/>
        </w:rPr>
        <w:t>13</w:t>
      </w:r>
    </w:p>
    <w:p w14:paraId="2370FF9D" w14:textId="68A28187" w:rsidR="008F1AAC" w:rsidRDefault="008F1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10AF51D" w14:textId="77777777" w:rsidR="008C1521" w:rsidRPr="008F2A3E" w:rsidRDefault="008C1521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5C6A3386" w14:textId="77777777" w:rsidR="008C1521" w:rsidRPr="008F1AAC" w:rsidRDefault="008C1521" w:rsidP="008C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8C1521" w:rsidRPr="008F2A3E" w14:paraId="7B1BDCF4" w14:textId="77777777" w:rsidTr="001A0039">
        <w:trPr>
          <w:cantSplit/>
        </w:trPr>
        <w:tc>
          <w:tcPr>
            <w:tcW w:w="3786" w:type="dxa"/>
          </w:tcPr>
          <w:p w14:paraId="71477B49" w14:textId="77777777" w:rsidR="008C1521" w:rsidRPr="008F2A3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5E519707" w14:textId="77777777" w:rsidR="008C1521" w:rsidRPr="008F2A3E" w:rsidRDefault="008C1521" w:rsidP="003049B6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C1521" w:rsidRPr="008F2A3E" w14:paraId="128D2C9A" w14:textId="77777777" w:rsidTr="001A0039">
        <w:trPr>
          <w:cantSplit/>
          <w:trHeight w:val="373"/>
        </w:trPr>
        <w:tc>
          <w:tcPr>
            <w:tcW w:w="3786" w:type="dxa"/>
          </w:tcPr>
          <w:p w14:paraId="76F86EAE" w14:textId="77777777" w:rsidR="008C1521" w:rsidRPr="008F2A3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33BAF4BC" w14:textId="77777777" w:rsidR="008C1521" w:rsidRPr="008F2A3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64B9CF3" w14:textId="77777777" w:rsidR="008C1521" w:rsidRPr="008F2A3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DD0E926" w14:textId="77777777" w:rsidR="008C1521" w:rsidRPr="008F2A3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1521" w:rsidRPr="008F2A3E" w14:paraId="5170AB50" w14:textId="77777777" w:rsidTr="001A0039">
        <w:trPr>
          <w:cantSplit/>
        </w:trPr>
        <w:tc>
          <w:tcPr>
            <w:tcW w:w="3786" w:type="dxa"/>
          </w:tcPr>
          <w:p w14:paraId="4CF4C299" w14:textId="77777777" w:rsidR="008C1521" w:rsidRPr="008F2A3E" w:rsidRDefault="008C1521" w:rsidP="008C152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954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F2A3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2D62BE0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FA7C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8F2A3E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  <w:tc>
          <w:tcPr>
            <w:tcW w:w="237" w:type="dxa"/>
            <w:vAlign w:val="bottom"/>
          </w:tcPr>
          <w:p w14:paraId="695F0CCF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E7B5004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F2A3E">
              <w:rPr>
                <w:rFonts w:ascii="Browallia New" w:eastAsia="SimSun" w:hAnsi="Browallia New" w:cs="Browallia New" w:hint="cs"/>
                <w:sz w:val="28"/>
                <w:szCs w:val="28"/>
                <w:cs/>
                <w:lang w:val="en-GB"/>
              </w:rPr>
              <w:t>มีนาคม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B99C18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1B42" w14:textId="77777777" w:rsidR="008C1521" w:rsidRPr="008F2A3E" w:rsidRDefault="008C1521" w:rsidP="008C152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8F2A3E">
              <w:rPr>
                <w:rFonts w:ascii="Browallia New" w:hAnsi="Browallia New" w:cs="DokChampa"/>
                <w:sz w:val="28"/>
                <w:szCs w:val="28"/>
                <w:lang w:bidi="lo-LA"/>
              </w:rPr>
              <w:t>60</w:t>
            </w:r>
          </w:p>
        </w:tc>
      </w:tr>
      <w:tr w:rsidR="008C1521" w:rsidRPr="008F2A3E" w14:paraId="2B960FD1" w14:textId="77777777" w:rsidTr="001A0039">
        <w:trPr>
          <w:cantSplit/>
          <w:trHeight w:val="318"/>
        </w:trPr>
        <w:tc>
          <w:tcPr>
            <w:tcW w:w="3786" w:type="dxa"/>
          </w:tcPr>
          <w:p w14:paraId="6A68EB1C" w14:textId="77777777" w:rsidR="008C1521" w:rsidRPr="008F2A3E" w:rsidRDefault="008C1521" w:rsidP="008C152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07" w:type="dxa"/>
          </w:tcPr>
          <w:p w14:paraId="56108336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2" w:type="dxa"/>
          </w:tcPr>
          <w:p w14:paraId="528699FD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26" w:type="dxa"/>
          </w:tcPr>
          <w:p w14:paraId="10CE63EB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58DBDC27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5999D56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135A58F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96" w:type="dxa"/>
          </w:tcPr>
          <w:p w14:paraId="321D5D6E" w14:textId="77777777" w:rsidR="008C1521" w:rsidRPr="008F2A3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5188" w:rsidRPr="008F2A3E" w14:paraId="268C57B1" w14:textId="77777777" w:rsidTr="001A0039">
        <w:trPr>
          <w:cantSplit/>
        </w:trPr>
        <w:tc>
          <w:tcPr>
            <w:tcW w:w="3786" w:type="dxa"/>
          </w:tcPr>
          <w:p w14:paraId="36E98A03" w14:textId="77777777" w:rsidR="00D65188" w:rsidRPr="008F2A3E" w:rsidRDefault="00D65188" w:rsidP="00D6518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1107" w:type="dxa"/>
          </w:tcPr>
          <w:p w14:paraId="38605AB3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/>
                <w:sz w:val="28"/>
                <w:szCs w:val="28"/>
              </w:rPr>
              <w:t>7,655</w:t>
            </w:r>
          </w:p>
        </w:tc>
        <w:tc>
          <w:tcPr>
            <w:tcW w:w="242" w:type="dxa"/>
          </w:tcPr>
          <w:p w14:paraId="6384550D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66BFAD43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268,215</w:t>
            </w:r>
          </w:p>
        </w:tc>
        <w:tc>
          <w:tcPr>
            <w:tcW w:w="237" w:type="dxa"/>
          </w:tcPr>
          <w:p w14:paraId="6266BF80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CD7B60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/>
                <w:sz w:val="28"/>
                <w:szCs w:val="28"/>
              </w:rPr>
              <w:t>7,655</w:t>
            </w:r>
          </w:p>
        </w:tc>
        <w:tc>
          <w:tcPr>
            <w:tcW w:w="236" w:type="dxa"/>
          </w:tcPr>
          <w:p w14:paraId="5802DE9A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12293CA" w14:textId="77777777" w:rsidR="00D65188" w:rsidRPr="008F2A3E" w:rsidRDefault="00D65188" w:rsidP="00D65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268,215</w:t>
            </w:r>
          </w:p>
        </w:tc>
      </w:tr>
      <w:tr w:rsidR="0085086A" w:rsidRPr="008F2A3E" w14:paraId="13E52300" w14:textId="77777777" w:rsidTr="001A0039">
        <w:trPr>
          <w:cantSplit/>
        </w:trPr>
        <w:tc>
          <w:tcPr>
            <w:tcW w:w="3786" w:type="dxa"/>
          </w:tcPr>
          <w:p w14:paraId="710CFAB0" w14:textId="77777777" w:rsidR="0085086A" w:rsidRPr="008F2A3E" w:rsidRDefault="0085086A" w:rsidP="0085086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19FA3208" w14:textId="77777777" w:rsidR="0085086A" w:rsidRPr="008F2A3E" w:rsidRDefault="00177947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28,566</w:t>
            </w:r>
          </w:p>
        </w:tc>
        <w:tc>
          <w:tcPr>
            <w:tcW w:w="242" w:type="dxa"/>
          </w:tcPr>
          <w:p w14:paraId="2E5E10FC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69BE503D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  <w:tc>
          <w:tcPr>
            <w:tcW w:w="237" w:type="dxa"/>
          </w:tcPr>
          <w:p w14:paraId="451912F2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F89F22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28,566</w:t>
            </w:r>
          </w:p>
        </w:tc>
        <w:tc>
          <w:tcPr>
            <w:tcW w:w="236" w:type="dxa"/>
          </w:tcPr>
          <w:p w14:paraId="75FDD7A8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6472F0F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47,683</w:t>
            </w:r>
          </w:p>
        </w:tc>
      </w:tr>
      <w:tr w:rsidR="0085086A" w:rsidRPr="008F2A3E" w14:paraId="38207A44" w14:textId="77777777" w:rsidTr="001A0039">
        <w:trPr>
          <w:cantSplit/>
        </w:trPr>
        <w:tc>
          <w:tcPr>
            <w:tcW w:w="3786" w:type="dxa"/>
          </w:tcPr>
          <w:p w14:paraId="587C7497" w14:textId="77777777" w:rsidR="0085086A" w:rsidRPr="008F2A3E" w:rsidRDefault="0085086A" w:rsidP="0085086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1107" w:type="dxa"/>
          </w:tcPr>
          <w:p w14:paraId="3991AA89" w14:textId="77777777" w:rsidR="0085086A" w:rsidRPr="008F2A3E" w:rsidRDefault="001719D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2,</w:t>
            </w:r>
            <w:r w:rsidR="00B13F8D" w:rsidRPr="008F2A3E">
              <w:rPr>
                <w:rFonts w:ascii="Browallia New" w:hAnsi="Browallia New" w:cs="Browallia New"/>
                <w:sz w:val="28"/>
                <w:szCs w:val="28"/>
              </w:rPr>
              <w:t>343</w:t>
            </w:r>
          </w:p>
        </w:tc>
        <w:tc>
          <w:tcPr>
            <w:tcW w:w="242" w:type="dxa"/>
          </w:tcPr>
          <w:p w14:paraId="24480FE8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7B96EB5A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31,973</w:t>
            </w:r>
          </w:p>
        </w:tc>
        <w:tc>
          <w:tcPr>
            <w:tcW w:w="237" w:type="dxa"/>
          </w:tcPr>
          <w:p w14:paraId="67CFE51D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D956879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color w:val="FF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7D5A2C0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39D193D1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5086A" w:rsidRPr="008F2A3E" w14:paraId="6D3A71D3" w14:textId="77777777" w:rsidTr="001A0039">
        <w:trPr>
          <w:cantSplit/>
        </w:trPr>
        <w:tc>
          <w:tcPr>
            <w:tcW w:w="3786" w:type="dxa"/>
          </w:tcPr>
          <w:p w14:paraId="50FF452A" w14:textId="77777777" w:rsidR="0085086A" w:rsidRPr="008F2A3E" w:rsidRDefault="0085086A" w:rsidP="0085086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1107" w:type="dxa"/>
          </w:tcPr>
          <w:p w14:paraId="6C0D3A84" w14:textId="77777777" w:rsidR="0085086A" w:rsidRPr="008F2A3E" w:rsidRDefault="00D65188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20,132</w:t>
            </w:r>
          </w:p>
        </w:tc>
        <w:tc>
          <w:tcPr>
            <w:tcW w:w="242" w:type="dxa"/>
          </w:tcPr>
          <w:p w14:paraId="528AC71F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3105E321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40,732</w:t>
            </w:r>
          </w:p>
        </w:tc>
        <w:tc>
          <w:tcPr>
            <w:tcW w:w="237" w:type="dxa"/>
          </w:tcPr>
          <w:p w14:paraId="49E72DEC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4D994C5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2D21D4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6077C12B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5086A" w:rsidRPr="008F2A3E" w14:paraId="15B2AAF3" w14:textId="77777777" w:rsidTr="001A0039">
        <w:trPr>
          <w:cantSplit/>
        </w:trPr>
        <w:tc>
          <w:tcPr>
            <w:tcW w:w="3786" w:type="dxa"/>
          </w:tcPr>
          <w:p w14:paraId="762D985F" w14:textId="77777777" w:rsidR="0085086A" w:rsidRPr="008F2A3E" w:rsidRDefault="0085086A" w:rsidP="0085086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3B63EE" w14:textId="77777777" w:rsidR="0085086A" w:rsidRPr="008F2A3E" w:rsidRDefault="00D65188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13,735</w:t>
            </w:r>
          </w:p>
        </w:tc>
        <w:tc>
          <w:tcPr>
            <w:tcW w:w="242" w:type="dxa"/>
          </w:tcPr>
          <w:p w14:paraId="57757F32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519D83EB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11,457</w:t>
            </w:r>
          </w:p>
        </w:tc>
        <w:tc>
          <w:tcPr>
            <w:tcW w:w="237" w:type="dxa"/>
          </w:tcPr>
          <w:p w14:paraId="22DAB7A6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BC416A6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8,139</w:t>
            </w:r>
          </w:p>
        </w:tc>
        <w:tc>
          <w:tcPr>
            <w:tcW w:w="236" w:type="dxa"/>
          </w:tcPr>
          <w:p w14:paraId="6CA5B2BF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BC73E6D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8,065</w:t>
            </w:r>
          </w:p>
        </w:tc>
      </w:tr>
      <w:tr w:rsidR="00296434" w:rsidRPr="008F2A3E" w14:paraId="685CB5F4" w14:textId="77777777" w:rsidTr="001A0039">
        <w:trPr>
          <w:cantSplit/>
        </w:trPr>
        <w:tc>
          <w:tcPr>
            <w:tcW w:w="3786" w:type="dxa"/>
          </w:tcPr>
          <w:p w14:paraId="0254ED78" w14:textId="77777777" w:rsidR="00296434" w:rsidRPr="008F2A3E" w:rsidRDefault="00296434" w:rsidP="0029643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1107" w:type="dxa"/>
          </w:tcPr>
          <w:p w14:paraId="0F26C91F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45,114</w:t>
            </w:r>
          </w:p>
        </w:tc>
        <w:tc>
          <w:tcPr>
            <w:tcW w:w="242" w:type="dxa"/>
          </w:tcPr>
          <w:p w14:paraId="5DFE6A67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0444CE7C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30,688</w:t>
            </w:r>
          </w:p>
        </w:tc>
        <w:tc>
          <w:tcPr>
            <w:tcW w:w="237" w:type="dxa"/>
          </w:tcPr>
          <w:p w14:paraId="5EB20F16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FF9A6FD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45,114</w:t>
            </w:r>
          </w:p>
        </w:tc>
        <w:tc>
          <w:tcPr>
            <w:tcW w:w="236" w:type="dxa"/>
          </w:tcPr>
          <w:p w14:paraId="57883C9B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2089FA86" w14:textId="77777777" w:rsidR="00296434" w:rsidRPr="008F2A3E" w:rsidRDefault="00296434" w:rsidP="00296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30,688</w:t>
            </w:r>
          </w:p>
        </w:tc>
      </w:tr>
      <w:tr w:rsidR="0085086A" w:rsidRPr="008F2A3E" w14:paraId="49633D31" w14:textId="77777777" w:rsidTr="001A0039">
        <w:trPr>
          <w:cantSplit/>
        </w:trPr>
        <w:tc>
          <w:tcPr>
            <w:tcW w:w="3786" w:type="dxa"/>
          </w:tcPr>
          <w:p w14:paraId="47BD3239" w14:textId="77777777" w:rsidR="0085086A" w:rsidRPr="008F2A3E" w:rsidRDefault="0085086A" w:rsidP="0085086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07" w:type="dxa"/>
          </w:tcPr>
          <w:p w14:paraId="403C93B7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65188">
              <w:rPr>
                <w:rFonts w:ascii="Browallia New" w:hAnsi="Browallia New" w:cs="Browallia New"/>
                <w:sz w:val="28"/>
                <w:szCs w:val="28"/>
              </w:rPr>
              <w:t>7,345</w:t>
            </w:r>
          </w:p>
        </w:tc>
        <w:tc>
          <w:tcPr>
            <w:tcW w:w="242" w:type="dxa"/>
          </w:tcPr>
          <w:p w14:paraId="6EFBB99B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4A0C5F40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40,156</w:t>
            </w:r>
          </w:p>
        </w:tc>
        <w:tc>
          <w:tcPr>
            <w:tcW w:w="237" w:type="dxa"/>
          </w:tcPr>
          <w:p w14:paraId="57AF0279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FFECF32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6518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65188">
              <w:rPr>
                <w:rFonts w:ascii="Browallia New" w:hAnsi="Browallia New" w:cs="Browallia New"/>
                <w:sz w:val="28"/>
                <w:szCs w:val="28"/>
              </w:rPr>
              <w:t>614</w:t>
            </w:r>
          </w:p>
        </w:tc>
        <w:tc>
          <w:tcPr>
            <w:tcW w:w="236" w:type="dxa"/>
          </w:tcPr>
          <w:p w14:paraId="1D5F98F1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777B1F0D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38,723</w:t>
            </w:r>
          </w:p>
        </w:tc>
      </w:tr>
      <w:tr w:rsidR="0085086A" w:rsidRPr="008F2A3E" w14:paraId="7FF83BB0" w14:textId="77777777" w:rsidTr="001A0039">
        <w:trPr>
          <w:cantSplit/>
        </w:trPr>
        <w:tc>
          <w:tcPr>
            <w:tcW w:w="3786" w:type="dxa"/>
          </w:tcPr>
          <w:p w14:paraId="7F2F6A39" w14:textId="77777777" w:rsidR="0085086A" w:rsidRPr="008F2A3E" w:rsidRDefault="0085086A" w:rsidP="0085086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590AFC59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13F8D" w:rsidRPr="008F2A3E">
              <w:rPr>
                <w:rFonts w:ascii="Browallia New" w:hAnsi="Browallia New" w:cs="Browallia New"/>
                <w:sz w:val="28"/>
                <w:szCs w:val="28"/>
              </w:rPr>
              <w:t>64,890</w:t>
            </w:r>
          </w:p>
        </w:tc>
        <w:tc>
          <w:tcPr>
            <w:tcW w:w="242" w:type="dxa"/>
          </w:tcPr>
          <w:p w14:paraId="157FD50D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641D0AB8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470,904</w:t>
            </w:r>
          </w:p>
        </w:tc>
        <w:tc>
          <w:tcPr>
            <w:tcW w:w="237" w:type="dxa"/>
          </w:tcPr>
          <w:p w14:paraId="49311B1F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7BEA4BC6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435,088</w:t>
            </w:r>
          </w:p>
        </w:tc>
        <w:tc>
          <w:tcPr>
            <w:tcW w:w="236" w:type="dxa"/>
          </w:tcPr>
          <w:p w14:paraId="6669F120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</w:tcPr>
          <w:p w14:paraId="09543EC2" w14:textId="77777777" w:rsidR="0085086A" w:rsidRPr="008F2A3E" w:rsidRDefault="0085086A" w:rsidP="00850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393,374</w:t>
            </w:r>
          </w:p>
        </w:tc>
      </w:tr>
    </w:tbl>
    <w:p w14:paraId="7116DD60" w14:textId="6CD173E8" w:rsidR="004F7754" w:rsidRDefault="004F7754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A5881BE" w14:textId="610E857D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2401AD" w14:textId="480E5ED9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5995FA" w14:textId="21A00EAF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460212D" w14:textId="3A862E71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8B07380" w14:textId="0784D687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26AE2C" w14:textId="34CC2307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66891D9" w14:textId="0A67ADEA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68795FE" w14:textId="32CC0120" w:rsidR="001A0039" w:rsidRDefault="001A0039" w:rsidP="00C015F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5379142" w14:textId="77777777" w:rsidR="00D911E3" w:rsidRPr="008F2A3E" w:rsidRDefault="00D911E3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เงินกู้ยืมระยะยาวจากสถาบันการเงิน</w:t>
      </w:r>
      <w:r w:rsidR="002D614A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2D614A"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–</w:t>
      </w:r>
      <w:r w:rsidR="00173756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73756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สุทธิ</w:t>
      </w:r>
    </w:p>
    <w:p w14:paraId="0FCC3B50" w14:textId="77777777" w:rsidR="00D911E3" w:rsidRPr="00437549" w:rsidRDefault="00D911E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</w:rPr>
      </w:pPr>
    </w:p>
    <w:tbl>
      <w:tblPr>
        <w:tblW w:w="88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7"/>
        <w:gridCol w:w="1098"/>
        <w:gridCol w:w="236"/>
        <w:gridCol w:w="1123"/>
        <w:gridCol w:w="237"/>
        <w:gridCol w:w="1131"/>
        <w:gridCol w:w="236"/>
        <w:gridCol w:w="1132"/>
      </w:tblGrid>
      <w:tr w:rsidR="00845A05" w:rsidRPr="008F2A3E" w14:paraId="03E2F922" w14:textId="77777777" w:rsidTr="001A0039">
        <w:trPr>
          <w:cantSplit/>
        </w:trPr>
        <w:tc>
          <w:tcPr>
            <w:tcW w:w="3687" w:type="dxa"/>
          </w:tcPr>
          <w:p w14:paraId="290C3798" w14:textId="77777777" w:rsidR="00845A05" w:rsidRPr="008F2A3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93" w:type="dxa"/>
            <w:gridSpan w:val="7"/>
          </w:tcPr>
          <w:p w14:paraId="54BD794A" w14:textId="77777777" w:rsidR="00845A05" w:rsidRPr="008F2A3E" w:rsidRDefault="00845A05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45A05" w:rsidRPr="008F2A3E" w14:paraId="73550DE9" w14:textId="77777777" w:rsidTr="001A0039">
        <w:trPr>
          <w:cantSplit/>
        </w:trPr>
        <w:tc>
          <w:tcPr>
            <w:tcW w:w="3687" w:type="dxa"/>
          </w:tcPr>
          <w:p w14:paraId="357C3A62" w14:textId="77777777" w:rsidR="00845A05" w:rsidRPr="008F2A3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57" w:type="dxa"/>
            <w:gridSpan w:val="3"/>
          </w:tcPr>
          <w:p w14:paraId="79D8A1CE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06C464BC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7592E61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45A05" w:rsidRPr="008F2A3E" w14:paraId="488D1D87" w14:textId="77777777" w:rsidTr="001A0039">
        <w:trPr>
          <w:cantSplit/>
        </w:trPr>
        <w:tc>
          <w:tcPr>
            <w:tcW w:w="3687" w:type="dxa"/>
          </w:tcPr>
          <w:p w14:paraId="21039936" w14:textId="77777777" w:rsidR="00845A05" w:rsidRPr="008F2A3E" w:rsidRDefault="00845A05" w:rsidP="00936F8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5FF2" w14:textId="77777777" w:rsidR="00845A05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31</w:t>
            </w:r>
            <w:r w:rsidR="00845A05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45A05"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828AA6" w14:textId="77777777" w:rsidR="00845A05" w:rsidRPr="008F2A3E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E3F0" w14:textId="77777777" w:rsidR="00845A05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845A05"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7" w:type="dxa"/>
            <w:vAlign w:val="bottom"/>
          </w:tcPr>
          <w:p w14:paraId="20EE3BAA" w14:textId="77777777" w:rsidR="00845A05" w:rsidRPr="008F2A3E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E73BB8D" w14:textId="77777777" w:rsidR="00845A05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31</w:t>
            </w:r>
            <w:r w:rsidR="00845A05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45A05"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EF0569" w14:textId="77777777" w:rsidR="00845A05" w:rsidRPr="008F2A3E" w:rsidRDefault="00845A05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6A48" w14:textId="77777777" w:rsidR="00845A05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845A05"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45A05" w:rsidRPr="008F2A3E" w14:paraId="7DC90876" w14:textId="77777777" w:rsidTr="001A0039">
        <w:trPr>
          <w:cantSplit/>
          <w:trHeight w:val="300"/>
        </w:trPr>
        <w:tc>
          <w:tcPr>
            <w:tcW w:w="3687" w:type="dxa"/>
          </w:tcPr>
          <w:p w14:paraId="68B2A7EC" w14:textId="77777777" w:rsidR="00845A05" w:rsidRPr="008F2A3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098" w:type="dxa"/>
          </w:tcPr>
          <w:p w14:paraId="28E0E772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</w:tcPr>
          <w:p w14:paraId="571BCAAB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23" w:type="dxa"/>
          </w:tcPr>
          <w:p w14:paraId="603ADC2F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</w:rPr>
            </w:pPr>
          </w:p>
        </w:tc>
        <w:tc>
          <w:tcPr>
            <w:tcW w:w="237" w:type="dxa"/>
          </w:tcPr>
          <w:p w14:paraId="4D1DDDA7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1" w:type="dxa"/>
          </w:tcPr>
          <w:p w14:paraId="0DCD1CB3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</w:tcPr>
          <w:p w14:paraId="10D2A804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32" w:type="dxa"/>
          </w:tcPr>
          <w:p w14:paraId="7C8462A3" w14:textId="77777777" w:rsidR="00845A05" w:rsidRPr="008F2A3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</w:tr>
      <w:tr w:rsidR="00A367DF" w:rsidRPr="008F2A3E" w14:paraId="03F93D61" w14:textId="77777777" w:rsidTr="001A0039">
        <w:trPr>
          <w:cantSplit/>
        </w:trPr>
        <w:tc>
          <w:tcPr>
            <w:tcW w:w="3687" w:type="dxa"/>
            <w:vAlign w:val="bottom"/>
          </w:tcPr>
          <w:p w14:paraId="2456A3CF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98" w:type="dxa"/>
          </w:tcPr>
          <w:p w14:paraId="2AD7094D" w14:textId="77777777" w:rsidR="00A367DF" w:rsidRPr="008F2A3E" w:rsidRDefault="00F21A1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737,555</w:t>
            </w:r>
          </w:p>
        </w:tc>
        <w:tc>
          <w:tcPr>
            <w:tcW w:w="236" w:type="dxa"/>
          </w:tcPr>
          <w:p w14:paraId="168CA54B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2CADEB50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237" w:type="dxa"/>
          </w:tcPr>
          <w:p w14:paraId="27293754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33C4E21" w14:textId="77777777" w:rsidR="00A367DF" w:rsidRPr="008F2A3E" w:rsidRDefault="00747E2A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367,179</w:t>
            </w:r>
          </w:p>
        </w:tc>
        <w:tc>
          <w:tcPr>
            <w:tcW w:w="236" w:type="dxa"/>
          </w:tcPr>
          <w:p w14:paraId="6B8E462A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C26B4F7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A367DF" w:rsidRPr="008F2A3E" w14:paraId="46734E58" w14:textId="77777777" w:rsidTr="001A0039">
        <w:trPr>
          <w:cantSplit/>
        </w:trPr>
        <w:tc>
          <w:tcPr>
            <w:tcW w:w="3687" w:type="dxa"/>
            <w:vAlign w:val="bottom"/>
          </w:tcPr>
          <w:p w14:paraId="0BB456F5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98" w:type="dxa"/>
            <w:vAlign w:val="bottom"/>
          </w:tcPr>
          <w:p w14:paraId="2078A8A2" w14:textId="77777777" w:rsidR="00A367DF" w:rsidRPr="008F2A3E" w:rsidRDefault="00F21A1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(175,000)</w:t>
            </w:r>
          </w:p>
        </w:tc>
        <w:tc>
          <w:tcPr>
            <w:tcW w:w="236" w:type="dxa"/>
          </w:tcPr>
          <w:p w14:paraId="4FEA0819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vAlign w:val="bottom"/>
          </w:tcPr>
          <w:p w14:paraId="6045783A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432,979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7" w:type="dxa"/>
          </w:tcPr>
          <w:p w14:paraId="64223E68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0C106DB" w14:textId="77777777" w:rsidR="00A367DF" w:rsidRPr="008F2A3E" w:rsidRDefault="00A367DF" w:rsidP="00747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  <w:tc>
          <w:tcPr>
            <w:tcW w:w="236" w:type="dxa"/>
          </w:tcPr>
          <w:p w14:paraId="5830C8B0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vAlign w:val="bottom"/>
          </w:tcPr>
          <w:p w14:paraId="628FEC90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386,679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A367DF" w:rsidRPr="008F2A3E" w14:paraId="0B5445D3" w14:textId="77777777" w:rsidTr="001A0039">
        <w:trPr>
          <w:cantSplit/>
        </w:trPr>
        <w:tc>
          <w:tcPr>
            <w:tcW w:w="3687" w:type="dxa"/>
            <w:vAlign w:val="center"/>
          </w:tcPr>
          <w:p w14:paraId="50914D60" w14:textId="77777777" w:rsidR="00A367DF" w:rsidRPr="008F2A3E" w:rsidRDefault="00A367DF" w:rsidP="00A367D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12" w:space="0" w:color="auto"/>
            </w:tcBorders>
          </w:tcPr>
          <w:p w14:paraId="715239AF" w14:textId="77777777" w:rsidR="00A367DF" w:rsidRPr="008F2A3E" w:rsidRDefault="003A49F9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562,555</w:t>
            </w:r>
          </w:p>
        </w:tc>
        <w:tc>
          <w:tcPr>
            <w:tcW w:w="236" w:type="dxa"/>
          </w:tcPr>
          <w:p w14:paraId="7A7BD84B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12" w:space="0" w:color="auto"/>
            </w:tcBorders>
          </w:tcPr>
          <w:p w14:paraId="7C25C0D6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237" w:type="dxa"/>
          </w:tcPr>
          <w:p w14:paraId="4F63BADE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12" w:space="0" w:color="auto"/>
            </w:tcBorders>
          </w:tcPr>
          <w:p w14:paraId="4004AA7E" w14:textId="77777777" w:rsidR="00A367DF" w:rsidRPr="008F2A3E" w:rsidRDefault="00747E2A" w:rsidP="00747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255,579</w:t>
            </w:r>
          </w:p>
        </w:tc>
        <w:tc>
          <w:tcPr>
            <w:tcW w:w="236" w:type="dxa"/>
          </w:tcPr>
          <w:p w14:paraId="0E0D876E" w14:textId="77777777" w:rsidR="00A367DF" w:rsidRPr="008F2A3E" w:rsidRDefault="00A367DF" w:rsidP="00A3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12" w:space="0" w:color="auto"/>
            </w:tcBorders>
          </w:tcPr>
          <w:p w14:paraId="381150C4" w14:textId="77777777" w:rsidR="00A367DF" w:rsidRPr="008F2A3E" w:rsidRDefault="00747E2A" w:rsidP="00747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A367DF" w:rsidRPr="008F2A3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B07623B" w14:textId="77777777" w:rsidR="00747163" w:rsidRPr="001A0039" w:rsidRDefault="0074716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</w:p>
    <w:p w14:paraId="25503C37" w14:textId="77777777" w:rsidR="00173756" w:rsidRPr="008F2A3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รายการเคลื่อนไหวของเงินกู้ยืมระยะยาวจากสถาบันการเงิน มี</w:t>
      </w:r>
      <w:r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22C819" w14:textId="77777777" w:rsidR="00173756" w:rsidRPr="008F1AAC" w:rsidRDefault="00173756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</w:rPr>
      </w:pPr>
    </w:p>
    <w:tbl>
      <w:tblPr>
        <w:tblW w:w="88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14"/>
        <w:gridCol w:w="1107"/>
        <w:gridCol w:w="236"/>
        <w:gridCol w:w="1123"/>
        <w:gridCol w:w="236"/>
        <w:gridCol w:w="1114"/>
        <w:gridCol w:w="239"/>
        <w:gridCol w:w="1129"/>
      </w:tblGrid>
      <w:tr w:rsidR="00FC7A44" w:rsidRPr="008F2A3E" w14:paraId="4CA1D3AD" w14:textId="77777777" w:rsidTr="001A0039">
        <w:trPr>
          <w:cantSplit/>
        </w:trPr>
        <w:tc>
          <w:tcPr>
            <w:tcW w:w="3714" w:type="dxa"/>
          </w:tcPr>
          <w:p w14:paraId="5B6330CF" w14:textId="77777777" w:rsidR="00FC7A44" w:rsidRPr="008F2A3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84" w:type="dxa"/>
            <w:gridSpan w:val="7"/>
          </w:tcPr>
          <w:p w14:paraId="07546B37" w14:textId="77777777" w:rsidR="00FC7A44" w:rsidRPr="008F2A3E" w:rsidRDefault="00FC7A44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C7A44" w:rsidRPr="008F2A3E" w14:paraId="31F31A4D" w14:textId="77777777" w:rsidTr="001A0039">
        <w:trPr>
          <w:cantSplit/>
        </w:trPr>
        <w:tc>
          <w:tcPr>
            <w:tcW w:w="3714" w:type="dxa"/>
          </w:tcPr>
          <w:p w14:paraId="7742849D" w14:textId="77777777" w:rsidR="00FC7A44" w:rsidRPr="008F2A3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66" w:type="dxa"/>
            <w:gridSpan w:val="3"/>
          </w:tcPr>
          <w:p w14:paraId="4DE66309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722E9B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972BE16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C7A44" w:rsidRPr="008F2A3E" w14:paraId="5BDF4C6F" w14:textId="77777777" w:rsidTr="001A0039">
        <w:trPr>
          <w:cantSplit/>
        </w:trPr>
        <w:tc>
          <w:tcPr>
            <w:tcW w:w="3714" w:type="dxa"/>
          </w:tcPr>
          <w:p w14:paraId="5644BA50" w14:textId="77777777" w:rsidR="00FC7A44" w:rsidRPr="008F2A3E" w:rsidRDefault="00FC7A44" w:rsidP="00936F8E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6DB3" w14:textId="77777777" w:rsidR="00FC7A44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31</w:t>
            </w:r>
            <w:r w:rsidR="00FC7A44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C7A44"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92F50" w14:textId="77777777" w:rsidR="00FC7A44" w:rsidRPr="008F2A3E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EE40" w14:textId="77777777" w:rsidR="00FC7A44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C7A44"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vAlign w:val="bottom"/>
          </w:tcPr>
          <w:p w14:paraId="61F8CD16" w14:textId="77777777" w:rsidR="00FC7A44" w:rsidRPr="008F2A3E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0E0BBE8" w14:textId="77777777" w:rsidR="00FC7A44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>31</w:t>
            </w:r>
            <w:r w:rsidR="00FC7A44" w:rsidRPr="008F2A3E">
              <w:rPr>
                <w:rFonts w:ascii="Browallia New" w:eastAsia="SimSu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C7A44" w:rsidRPr="008F2A3E">
              <w:rPr>
                <w:rFonts w:ascii="Browallia New" w:eastAsia="SimSun" w:hAnsi="Browallia New" w:cs="Browallia New"/>
                <w:sz w:val="28"/>
                <w:szCs w:val="28"/>
                <w:cs/>
                <w:lang w:val="en-GB"/>
              </w:rPr>
              <w:t xml:space="preserve">มีนาคม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89570DF" w14:textId="77777777" w:rsidR="00FC7A44" w:rsidRPr="008F2A3E" w:rsidRDefault="00FC7A44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800B0" w14:textId="77777777" w:rsidR="00FC7A44" w:rsidRPr="008F2A3E" w:rsidRDefault="00BD6F20" w:rsidP="00936F8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C7A44"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FC7A44" w:rsidRPr="008F2A3E" w14:paraId="15029539" w14:textId="77777777" w:rsidTr="001A0039">
        <w:trPr>
          <w:cantSplit/>
          <w:trHeight w:val="300"/>
        </w:trPr>
        <w:tc>
          <w:tcPr>
            <w:tcW w:w="3714" w:type="dxa"/>
          </w:tcPr>
          <w:p w14:paraId="208418C4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06B6D3E6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EEBD6FA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3" w:type="dxa"/>
          </w:tcPr>
          <w:p w14:paraId="28A3060B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2BA9F1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3234323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0AD38596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</w:tcPr>
          <w:p w14:paraId="6FB8863C" w14:textId="77777777" w:rsidR="00FC7A44" w:rsidRPr="008F2A3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6F8E" w:rsidRPr="008F2A3E" w14:paraId="7132B626" w14:textId="77777777" w:rsidTr="001A0039">
        <w:trPr>
          <w:cantSplit/>
        </w:trPr>
        <w:tc>
          <w:tcPr>
            <w:tcW w:w="3714" w:type="dxa"/>
          </w:tcPr>
          <w:p w14:paraId="1F237510" w14:textId="77777777" w:rsidR="00936F8E" w:rsidRPr="008F2A3E" w:rsidRDefault="00936F8E" w:rsidP="00936F8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วันต้นงวด/ปี</w:t>
            </w:r>
          </w:p>
        </w:tc>
        <w:tc>
          <w:tcPr>
            <w:tcW w:w="1107" w:type="dxa"/>
          </w:tcPr>
          <w:p w14:paraId="2E4EB9FC" w14:textId="77777777" w:rsidR="00936F8E" w:rsidRPr="008F2A3E" w:rsidRDefault="00BC6D3C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236" w:type="dxa"/>
          </w:tcPr>
          <w:p w14:paraId="1D41C3DA" w14:textId="77777777" w:rsidR="00936F8E" w:rsidRPr="008F2A3E" w:rsidRDefault="00936F8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7F034AB9" w14:textId="77777777" w:rsidR="00936F8E" w:rsidRPr="008F2A3E" w:rsidRDefault="00BD6F20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936F8E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236" w:type="dxa"/>
          </w:tcPr>
          <w:p w14:paraId="3C5694D1" w14:textId="77777777" w:rsidR="00936F8E" w:rsidRPr="008F2A3E" w:rsidRDefault="00936F8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97E845" w14:textId="77777777" w:rsidR="00936F8E" w:rsidRPr="008F2A3E" w:rsidRDefault="00747E2A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  <w:tc>
          <w:tcPr>
            <w:tcW w:w="239" w:type="dxa"/>
          </w:tcPr>
          <w:p w14:paraId="3EB690CF" w14:textId="77777777" w:rsidR="00936F8E" w:rsidRPr="008F2A3E" w:rsidRDefault="00936F8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CDE24B2" w14:textId="77777777" w:rsidR="00936F8E" w:rsidRPr="008F2A3E" w:rsidRDefault="00BD6F20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936F8E"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</w:p>
        </w:tc>
      </w:tr>
      <w:tr w:rsidR="00854033" w:rsidRPr="008F2A3E" w14:paraId="26032FE8" w14:textId="77777777" w:rsidTr="001A0039">
        <w:trPr>
          <w:cantSplit/>
        </w:trPr>
        <w:tc>
          <w:tcPr>
            <w:tcW w:w="3714" w:type="dxa"/>
          </w:tcPr>
          <w:p w14:paraId="4182C8D0" w14:textId="77777777" w:rsidR="00854033" w:rsidRPr="008F2A3E" w:rsidRDefault="00854033" w:rsidP="00854033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กู้ระหว่างงวด/ปี</w:t>
            </w:r>
          </w:p>
        </w:tc>
        <w:tc>
          <w:tcPr>
            <w:tcW w:w="1107" w:type="dxa"/>
          </w:tcPr>
          <w:p w14:paraId="515EBAE3" w14:textId="77777777" w:rsidR="00854033" w:rsidRPr="008F2A3E" w:rsidRDefault="00BC6D3C" w:rsidP="00BC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46,969</w:t>
            </w:r>
          </w:p>
        </w:tc>
        <w:tc>
          <w:tcPr>
            <w:tcW w:w="236" w:type="dxa"/>
          </w:tcPr>
          <w:p w14:paraId="3A3482D0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0B8B3211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</w:p>
        </w:tc>
        <w:tc>
          <w:tcPr>
            <w:tcW w:w="236" w:type="dxa"/>
          </w:tcPr>
          <w:p w14:paraId="760C7B1B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BBF35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  <w:tc>
          <w:tcPr>
            <w:tcW w:w="239" w:type="dxa"/>
          </w:tcPr>
          <w:p w14:paraId="24432C99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012A2FA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854033" w:rsidRPr="008F2A3E" w14:paraId="62212A37" w14:textId="77777777" w:rsidTr="001A0039">
        <w:trPr>
          <w:cantSplit/>
        </w:trPr>
        <w:tc>
          <w:tcPr>
            <w:tcW w:w="3714" w:type="dxa"/>
            <w:vAlign w:val="bottom"/>
          </w:tcPr>
          <w:p w14:paraId="63519E03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07" w:type="dxa"/>
          </w:tcPr>
          <w:p w14:paraId="4D27C4E9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(19,500)</w:t>
            </w:r>
          </w:p>
        </w:tc>
        <w:tc>
          <w:tcPr>
            <w:tcW w:w="236" w:type="dxa"/>
          </w:tcPr>
          <w:p w14:paraId="09BA0719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</w:tcPr>
          <w:p w14:paraId="40AF0580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572DAEA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450D8F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(19,500)</w:t>
            </w:r>
          </w:p>
        </w:tc>
        <w:tc>
          <w:tcPr>
            <w:tcW w:w="239" w:type="dxa"/>
          </w:tcPr>
          <w:p w14:paraId="5E261CE3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72F06B4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54033" w:rsidRPr="008F2A3E" w14:paraId="162D0849" w14:textId="77777777" w:rsidTr="001A0039">
        <w:trPr>
          <w:cantSplit/>
        </w:trPr>
        <w:tc>
          <w:tcPr>
            <w:tcW w:w="3714" w:type="dxa"/>
            <w:vAlign w:val="center"/>
          </w:tcPr>
          <w:p w14:paraId="2D5D5F84" w14:textId="77777777" w:rsidR="00854033" w:rsidRPr="008F2A3E" w:rsidRDefault="00854033" w:rsidP="00854033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วันสิ้นงวด/ปี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72261521" w14:textId="77777777" w:rsidR="00854033" w:rsidRPr="008F2A3E" w:rsidRDefault="00BC6D3C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737,555</w:t>
            </w:r>
          </w:p>
        </w:tc>
        <w:tc>
          <w:tcPr>
            <w:tcW w:w="236" w:type="dxa"/>
          </w:tcPr>
          <w:p w14:paraId="3A058C73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12" w:space="0" w:color="auto"/>
            </w:tcBorders>
          </w:tcPr>
          <w:p w14:paraId="01E9DC31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236" w:type="dxa"/>
          </w:tcPr>
          <w:p w14:paraId="03B0F110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</w:tcPr>
          <w:p w14:paraId="361C9B34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367,179</w:t>
            </w:r>
          </w:p>
        </w:tc>
        <w:tc>
          <w:tcPr>
            <w:tcW w:w="239" w:type="dxa"/>
          </w:tcPr>
          <w:p w14:paraId="027AE0B1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12" w:space="0" w:color="auto"/>
            </w:tcBorders>
          </w:tcPr>
          <w:p w14:paraId="3F0AA371" w14:textId="77777777" w:rsidR="00854033" w:rsidRPr="008F2A3E" w:rsidRDefault="00854033" w:rsidP="008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</w:tr>
    </w:tbl>
    <w:p w14:paraId="58A3A804" w14:textId="77777777" w:rsidR="008F1AAC" w:rsidRPr="001A0039" w:rsidRDefault="008F1AAC" w:rsidP="008F1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6B462E23" w14:textId="77777777" w:rsidR="00437549" w:rsidRDefault="00046118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วงเงินสินเชื่อดังกล่าวค้ำประกันโดยการจดจำนองเครื่องจักรและที่ดินพร้อมสิ่งปลูกสร้าง (หมายเหตุ </w:t>
      </w:r>
      <w:r>
        <w:rPr>
          <w:rFonts w:ascii="Browallia New" w:hAnsi="Browallia New" w:cs="Browallia New"/>
          <w:sz w:val="28"/>
          <w:szCs w:val="28"/>
        </w:rPr>
        <w:t>11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)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และเงินฝากธนาคาร</w:t>
      </w:r>
      <w:r w:rsidR="001A003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1EE5CBCD" w14:textId="77777777" w:rsidR="00437549" w:rsidRPr="00437549" w:rsidRDefault="00437549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B86E33" w14:textId="3A09A403" w:rsidR="006B28A3" w:rsidRPr="006B28A3" w:rsidRDefault="006B28A3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6B28A3">
        <w:rPr>
          <w:rFonts w:ascii="Browallia New" w:hAnsi="Browallia New" w:cs="Browallia New"/>
          <w:sz w:val="28"/>
          <w:szCs w:val="28"/>
          <w:lang w:val="en-GB"/>
        </w:rPr>
        <w:t xml:space="preserve"> 31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</w:t>
      </w:r>
      <w:r w:rsidRPr="006B28A3">
        <w:rPr>
          <w:rFonts w:ascii="Browallia New" w:hAnsi="Browallia New" w:cs="Browallia New"/>
          <w:sz w:val="28"/>
          <w:szCs w:val="28"/>
          <w:lang w:val="en-GB"/>
        </w:rPr>
        <w:t xml:space="preserve"> 2560 </w:t>
      </w:r>
      <w:r w:rsidRPr="006B28A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ไม่สามารถดำรงอัตราส่วนความสามารถในการชำระหนี้ตามที่ระบุไว้ในสัญญากู้ยืมกับสถาบันการเงินได้ ซึ่งไม่เป็นไปตามเงื่อนไขของสัญญาเงินกู้ยืม ดังนั้น บริษัทจึงได้จัดประเภทเงินกู้ยืมดังกล่าวเป็นหนี้สินหมุนเวียนในงบแสดงฐานะการเงิน ทั้งนี้ ในระหว่างงวดสามเดือนสิ้นสุดวันที่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2561 </w:t>
      </w:r>
      <w:r w:rsidRPr="006B28A3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บริษัทได้รับหนังสือผ่อนผันเงื่อนไขดังกล่าวจากสถาบันการเงินแล้ว บริษัทจึงได้จัดประเภทเงินกู้ยืมดังกล่าวเป็นหนี้สินไม่หมุนเวียนในงบแสดงฐานะการเงิน</w:t>
      </w:r>
    </w:p>
    <w:p w14:paraId="7F685B69" w14:textId="77777777" w:rsidR="00893D63" w:rsidRDefault="00893D63" w:rsidP="0089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87D6E2" w14:textId="77777777" w:rsidR="00371706" w:rsidRPr="008F2A3E" w:rsidRDefault="00371706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การเปิดเผยข้อมูลเครื่องมือทางการเงิน</w:t>
      </w:r>
    </w:p>
    <w:p w14:paraId="334B932A" w14:textId="77777777" w:rsidR="00CA3DC0" w:rsidRPr="0043754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75597DC8" w14:textId="77777777" w:rsidR="00CA3DC0" w:rsidRPr="008F2A3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8F2A3E">
        <w:rPr>
          <w:rFonts w:ascii="Browallia New" w:hAnsi="Browallia New" w:cs="Browallia New"/>
          <w:i/>
          <w:i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053B6576" w14:textId="77777777" w:rsidR="00CA3DC0" w:rsidRPr="00437549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2B00076" w14:textId="77777777" w:rsidR="00DE069E" w:rsidRPr="008F2A3E" w:rsidRDefault="00CA3DC0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</w:t>
      </w:r>
      <w:r w:rsidR="004F7754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</w:t>
      </w:r>
      <w:r w:rsidRPr="008F2A3E">
        <w:rPr>
          <w:rFonts w:ascii="Browallia New" w:hAnsi="Browallia New" w:cs="Browallia New"/>
          <w:sz w:val="28"/>
          <w:szCs w:val="28"/>
          <w:cs/>
        </w:rPr>
        <w:t>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50E893B" w14:textId="3FF613EF" w:rsidR="004E53AA" w:rsidRDefault="004E53AA" w:rsidP="008F1AAC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59B37885" w14:textId="648670A7" w:rsidR="00371706" w:rsidRPr="008F2A3E" w:rsidRDefault="00371706" w:rsidP="00FC227D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8F2A3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lastRenderedPageBreak/>
        <w:t xml:space="preserve">ณ วันที่ </w:t>
      </w:r>
      <w:r w:rsidR="00BD6F20" w:rsidRPr="008F2A3E">
        <w:rPr>
          <w:rFonts w:ascii="Browallia New" w:eastAsia="SimSun" w:hAnsi="Browallia New" w:cs="Browallia New"/>
          <w:sz w:val="28"/>
          <w:szCs w:val="28"/>
          <w:lang w:val="en-GB"/>
        </w:rPr>
        <w:t>31</w:t>
      </w:r>
      <w:r w:rsidR="00F601D4" w:rsidRPr="008F2A3E">
        <w:rPr>
          <w:rFonts w:ascii="Browallia New" w:eastAsia="SimSun" w:hAnsi="Browallia New" w:cs="Browallia New"/>
          <w:sz w:val="28"/>
          <w:szCs w:val="28"/>
          <w:lang w:val="en-GB"/>
        </w:rPr>
        <w:t xml:space="preserve"> </w:t>
      </w:r>
      <w:r w:rsidR="00F601D4" w:rsidRPr="008F2A3E">
        <w:rPr>
          <w:rFonts w:ascii="Browallia New" w:eastAsia="SimSun" w:hAnsi="Browallia New" w:cs="Browallia New" w:hint="cs"/>
          <w:sz w:val="28"/>
          <w:szCs w:val="28"/>
          <w:cs/>
          <w:lang w:val="en-GB"/>
        </w:rPr>
        <w:t>มีนาคม</w:t>
      </w:r>
      <w:r w:rsidR="00F601D4" w:rsidRPr="008F2A3E">
        <w:rPr>
          <w:rFonts w:ascii="Browallia New" w:eastAsia="SimSun" w:hAnsi="Browallia New" w:cs="Browallia New"/>
          <w:sz w:val="28"/>
          <w:szCs w:val="28"/>
          <w:cs/>
          <w:lang w:val="en-GB"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F601D4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บริษัท</w:t>
      </w:r>
      <w:r w:rsidR="002324F3" w:rsidRPr="008F2A3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8F2A3E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</w:t>
      </w:r>
      <w:r w:rsidRPr="008F2A3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ที่ไม่ได้</w:t>
      </w:r>
      <w:r w:rsidR="001A0039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          </w:t>
      </w:r>
      <w:r w:rsidRPr="008F2A3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ทำการป้องกันความเสี่ยง</w:t>
      </w:r>
      <w:r w:rsidR="00A14A44" w:rsidRPr="008F2A3E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ดังนี้  </w:t>
      </w:r>
    </w:p>
    <w:p w14:paraId="55236939" w14:textId="77777777" w:rsidR="00FC7663" w:rsidRPr="008F2A3E" w:rsidRDefault="00FC7663" w:rsidP="00530D0F">
      <w:pPr>
        <w:tabs>
          <w:tab w:val="clear" w:pos="454"/>
          <w:tab w:val="clear" w:pos="907"/>
          <w:tab w:val="left" w:pos="2160"/>
          <w:tab w:val="left" w:pos="6120"/>
          <w:tab w:val="left" w:pos="6480"/>
        </w:tabs>
        <w:spacing w:line="240" w:lineRule="auto"/>
        <w:ind w:left="990" w:firstLine="6"/>
        <w:jc w:val="thaiDistribute"/>
        <w:rPr>
          <w:rFonts w:ascii="Browallia New" w:hAnsi="Browallia New" w:cs="Browallia New"/>
          <w:color w:val="000000"/>
          <w:spacing w:val="-8"/>
          <w:sz w:val="20"/>
          <w:szCs w:val="20"/>
        </w:rPr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59"/>
        <w:gridCol w:w="1559"/>
        <w:gridCol w:w="1560"/>
        <w:gridCol w:w="1525"/>
      </w:tblGrid>
      <w:tr w:rsidR="00FC7663" w:rsidRPr="008F2A3E" w14:paraId="58EBB314" w14:textId="77777777" w:rsidTr="0010595F">
        <w:trPr>
          <w:cantSplit/>
        </w:trPr>
        <w:tc>
          <w:tcPr>
            <w:tcW w:w="2669" w:type="dxa"/>
            <w:vAlign w:val="bottom"/>
          </w:tcPr>
          <w:p w14:paraId="4A88808E" w14:textId="77777777" w:rsidR="00FC7663" w:rsidRPr="008F2A3E" w:rsidRDefault="00FC7663" w:rsidP="005C4E3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1B8A10C" w14:textId="77777777" w:rsidR="00FC7663" w:rsidRPr="008F2A3E" w:rsidRDefault="00E44889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85" w:type="dxa"/>
            <w:gridSpan w:val="2"/>
            <w:vAlign w:val="bottom"/>
          </w:tcPr>
          <w:p w14:paraId="530744EA" w14:textId="77777777" w:rsidR="00FC7663" w:rsidRPr="008F2A3E" w:rsidRDefault="00FC7663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8F2A3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E44889" w:rsidRPr="008F2A3E" w14:paraId="0E858525" w14:textId="77777777" w:rsidTr="006312E6">
        <w:tc>
          <w:tcPr>
            <w:tcW w:w="2669" w:type="dxa"/>
            <w:vAlign w:val="bottom"/>
          </w:tcPr>
          <w:p w14:paraId="6541D995" w14:textId="77777777" w:rsidR="00E44889" w:rsidRPr="008F2A3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A4528BC" w14:textId="77777777" w:rsidR="00E44889" w:rsidRPr="008F2A3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3A387496" w14:textId="77777777" w:rsidR="00E44889" w:rsidRPr="008F2A3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60" w:type="dxa"/>
            <w:vAlign w:val="bottom"/>
          </w:tcPr>
          <w:p w14:paraId="22DD727D" w14:textId="77777777" w:rsidR="00E44889" w:rsidRPr="008F2A3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25" w:type="dxa"/>
            <w:vAlign w:val="bottom"/>
          </w:tcPr>
          <w:p w14:paraId="247DF0A4" w14:textId="77777777" w:rsidR="00E44889" w:rsidRPr="008F2A3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E44889" w:rsidRPr="008F2A3E" w14:paraId="6D1A25A6" w14:textId="77777777" w:rsidTr="0010595F">
        <w:tc>
          <w:tcPr>
            <w:tcW w:w="2669" w:type="dxa"/>
            <w:vAlign w:val="bottom"/>
          </w:tcPr>
          <w:p w14:paraId="33518D72" w14:textId="77777777" w:rsidR="00E44889" w:rsidRPr="008F2A3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59" w:type="dxa"/>
            <w:vAlign w:val="bottom"/>
          </w:tcPr>
          <w:p w14:paraId="5AAC204F" w14:textId="77777777" w:rsidR="00E44889" w:rsidRPr="008F2A3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186064FF" w14:textId="77777777" w:rsidR="00E44889" w:rsidRPr="008F2A3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60" w:type="dxa"/>
            <w:vAlign w:val="bottom"/>
          </w:tcPr>
          <w:p w14:paraId="450F4C80" w14:textId="77777777" w:rsidR="00E44889" w:rsidRPr="008F2A3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25" w:type="dxa"/>
            <w:vAlign w:val="bottom"/>
          </w:tcPr>
          <w:p w14:paraId="76F69760" w14:textId="77777777" w:rsidR="00E44889" w:rsidRPr="008F2A3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E44889" w:rsidRPr="008F2A3E" w14:paraId="68D1C045" w14:textId="77777777" w:rsidTr="0010595F">
        <w:tc>
          <w:tcPr>
            <w:tcW w:w="2669" w:type="dxa"/>
            <w:vAlign w:val="bottom"/>
          </w:tcPr>
          <w:p w14:paraId="1F23412D" w14:textId="77777777" w:rsidR="00E44889" w:rsidRPr="008F2A3E" w:rsidRDefault="00E44889" w:rsidP="00E44889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vAlign w:val="bottom"/>
          </w:tcPr>
          <w:p w14:paraId="2688162B" w14:textId="77777777" w:rsidR="00E44889" w:rsidRPr="008F2A3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4DC739A6" w14:textId="77777777" w:rsidR="00E44889" w:rsidRPr="008F2A3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6EFB80D3" w14:textId="77777777" w:rsidR="00E44889" w:rsidRPr="008F2A3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25" w:type="dxa"/>
            <w:vAlign w:val="bottom"/>
          </w:tcPr>
          <w:p w14:paraId="418A1198" w14:textId="77777777" w:rsidR="00E44889" w:rsidRPr="008F2A3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9147C" w:rsidRPr="008F2A3E" w14:paraId="6AA01B29" w14:textId="77777777" w:rsidTr="001F6306">
        <w:tc>
          <w:tcPr>
            <w:tcW w:w="2669" w:type="dxa"/>
            <w:vAlign w:val="bottom"/>
          </w:tcPr>
          <w:p w14:paraId="51C9FEEB" w14:textId="77777777" w:rsidR="00D9147C" w:rsidRPr="008F2A3E" w:rsidRDefault="00D9147C" w:rsidP="00D9147C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i/>
                <w:iCs/>
                <w:color w:val="000000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59" w:type="dxa"/>
            <w:vAlign w:val="bottom"/>
          </w:tcPr>
          <w:p w14:paraId="4D454DC5" w14:textId="77777777" w:rsidR="00D9147C" w:rsidRPr="008F2A3E" w:rsidRDefault="00795322" w:rsidP="00D9147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10,836</w:t>
            </w:r>
          </w:p>
        </w:tc>
        <w:tc>
          <w:tcPr>
            <w:tcW w:w="1559" w:type="dxa"/>
          </w:tcPr>
          <w:p w14:paraId="76C55495" w14:textId="77777777" w:rsidR="00D9147C" w:rsidRPr="008F2A3E" w:rsidRDefault="00795322" w:rsidP="00D9147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1,287,083</w:t>
            </w:r>
          </w:p>
        </w:tc>
        <w:tc>
          <w:tcPr>
            <w:tcW w:w="1560" w:type="dxa"/>
            <w:vAlign w:val="bottom"/>
          </w:tcPr>
          <w:p w14:paraId="0B4AC60D" w14:textId="77777777" w:rsidR="00D9147C" w:rsidRPr="008F2A3E" w:rsidRDefault="008E687F" w:rsidP="00D9147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10,836</w:t>
            </w:r>
          </w:p>
        </w:tc>
        <w:tc>
          <w:tcPr>
            <w:tcW w:w="1525" w:type="dxa"/>
          </w:tcPr>
          <w:p w14:paraId="4E9CA62E" w14:textId="77777777" w:rsidR="00D9147C" w:rsidRPr="008F2A3E" w:rsidRDefault="00942BE4" w:rsidP="00942BE4">
            <w:pPr>
              <w:ind w:left="-1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</w:t>
            </w:r>
            <w:r w:rsidR="00D9147C"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B3ED5AE" w14:textId="77777777" w:rsidR="0020035F" w:rsidRDefault="0020035F" w:rsidP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4982942" w14:textId="77777777" w:rsidR="003251F5" w:rsidRPr="008F2A3E" w:rsidRDefault="003251F5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ส่วนงานดำเนินงาน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C73B9E4" w14:textId="77777777" w:rsidR="00EE66CF" w:rsidRPr="008F1AAC" w:rsidRDefault="00EE66CF" w:rsidP="00EE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EAF55C4" w14:textId="6F076627" w:rsidR="00854033" w:rsidRDefault="00EE66CF" w:rsidP="001A0039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บริษัทดำเนินธุรกิจหลักในส่วนงานดำเนินงานที่รายงานเพียงส่วนงานเดียว คือส่วนงานธุรกิจผลิตและขายผลิตภัณฑ์คอนกรีต</w:t>
      </w:r>
      <w:r w:rsidR="00FB53CD" w:rsidRPr="008F2A3E">
        <w:rPr>
          <w:rFonts w:ascii="Browallia New" w:hAnsi="Browallia New" w:cs="Browallia New" w:hint="cs"/>
          <w:sz w:val="28"/>
          <w:szCs w:val="28"/>
          <w:cs/>
        </w:rPr>
        <w:t>สำเร็จรูป</w:t>
      </w:r>
      <w:r w:rsidR="00521181" w:rsidRPr="008F2A3E">
        <w:rPr>
          <w:rFonts w:ascii="Browallia New" w:hAnsi="Browallia New" w:cs="Browallia New" w:hint="cs"/>
          <w:sz w:val="28"/>
          <w:szCs w:val="28"/>
          <w:cs/>
        </w:rPr>
        <w:t>เพื่อใช้ในการก่อสร้าง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ดำเนินธุรกิจในเขตภูมิศาสตร์ในประเทศไทย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1A0039">
        <w:rPr>
          <w:rFonts w:ascii="Browallia New" w:hAnsi="Browallia New" w:cs="Browallia New"/>
          <w:sz w:val="28"/>
          <w:szCs w:val="28"/>
        </w:rPr>
        <w:t xml:space="preserve">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77A1673" w14:textId="77777777" w:rsidR="00942BE4" w:rsidRPr="008F2A3E" w:rsidRDefault="00942BE4" w:rsidP="00942BE4">
      <w:pPr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1BBEFE0" w14:textId="77777777" w:rsidR="008A5461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ภาระผูกพันและหนี้สินที่อาจเกิดขึ้น</w:t>
      </w:r>
    </w:p>
    <w:p w14:paraId="61EE43C2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0CAA4C16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7C359CF7" w14:textId="77777777" w:rsidR="00D95F0B" w:rsidRPr="008F2A3E" w:rsidRDefault="00D95F0B" w:rsidP="0015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FD399AE" w14:textId="5567AFBC" w:rsidR="00D83556" w:rsidRPr="008F2A3E" w:rsidRDefault="00D95F0B" w:rsidP="00274C49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>มีสัญญาขายสินค้าและให้บริการกับลูกค้าซึ่งยังไม่ได้ส่งมอบสินค้าหรือยังไม่ได้ส่งมอบงานบริการ</w:t>
      </w:r>
      <w:r w:rsidR="001A0039">
        <w:rPr>
          <w:rFonts w:ascii="Browallia New" w:hAnsi="Browallia New" w:cs="Browallia New"/>
          <w:spacing w:val="-4"/>
          <w:sz w:val="28"/>
          <w:szCs w:val="28"/>
        </w:rPr>
        <w:t xml:space="preserve">           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เป็นจำนวนเงินรวม </w:t>
      </w:r>
      <w:r w:rsidR="002861FF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2,044</w:t>
      </w:r>
      <w:r w:rsidR="002861FF" w:rsidRPr="008F2A3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.</w:t>
      </w:r>
      <w:r w:rsidR="002861FF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83</w:t>
      </w:r>
      <w:r w:rsidR="002861FF"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>ล้านบา</w:t>
      </w:r>
      <w:r w:rsidR="00C95748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ท</w:t>
      </w:r>
    </w:p>
    <w:p w14:paraId="2A9308BE" w14:textId="77777777" w:rsidR="008E28F0" w:rsidRPr="008F1AAC" w:rsidRDefault="008E28F0" w:rsidP="00D8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2"/>
        </w:rPr>
      </w:pPr>
    </w:p>
    <w:p w14:paraId="65C32AD3" w14:textId="77777777" w:rsidR="00D83556" w:rsidRPr="008F2A3E" w:rsidRDefault="00371706" w:rsidP="00274C49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</w:t>
      </w:r>
      <w:r w:rsidR="00E1048D" w:rsidRPr="008F2A3E">
        <w:rPr>
          <w:rFonts w:ascii="Browallia New" w:hAnsi="Browallia New" w:cs="Browallia New"/>
          <w:spacing w:val="-4"/>
          <w:sz w:val="28"/>
          <w:szCs w:val="28"/>
          <w:cs/>
        </w:rPr>
        <w:t>สำหรับการปฏิบัติตามสัญญาและการใช้ไฟฟ้า พร้อมทั้งได้นำเงินฝากประจำของบริษัท และที่ดินบางส่วนพร้อมสิ่งปลูกสร้างของบริษัทไปเป็นหลักประกันหนังสือค้ำประกันดังกล</w:t>
      </w:r>
      <w:r w:rsidR="008E687F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่าว ดังต่อไปนี้</w:t>
      </w:r>
    </w:p>
    <w:p w14:paraId="0B4EDDA3" w14:textId="77777777" w:rsidR="0020035F" w:rsidRPr="001A0039" w:rsidRDefault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277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67"/>
        <w:gridCol w:w="1620"/>
        <w:gridCol w:w="270"/>
        <w:gridCol w:w="1620"/>
      </w:tblGrid>
      <w:tr w:rsidR="008E687F" w:rsidRPr="008F2A3E" w14:paraId="65BF6A6C" w14:textId="77777777" w:rsidTr="001A0039">
        <w:trPr>
          <w:cantSplit/>
          <w:trHeight w:val="240"/>
        </w:trPr>
        <w:tc>
          <w:tcPr>
            <w:tcW w:w="476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9968CA" w14:textId="77777777" w:rsidR="008E687F" w:rsidRPr="008F2A3E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513819362"/>
          </w:p>
        </w:tc>
        <w:tc>
          <w:tcPr>
            <w:tcW w:w="1620" w:type="dxa"/>
          </w:tcPr>
          <w:p w14:paraId="7755FE86" w14:textId="77777777" w:rsidR="008E687F" w:rsidRPr="008F2A3E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9123F4F" w14:textId="77777777" w:rsidR="008E687F" w:rsidRPr="008F2A3E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C139172" w14:textId="77777777" w:rsidR="008E687F" w:rsidRPr="008F2A3E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E687F" w:rsidRPr="008F2A3E" w14:paraId="6A098C65" w14:textId="77777777" w:rsidTr="001A0039">
        <w:trPr>
          <w:cantSplit/>
        </w:trPr>
        <w:tc>
          <w:tcPr>
            <w:tcW w:w="476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62B149" w14:textId="77777777" w:rsidR="008E687F" w:rsidRPr="008F2A3E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438279F" w14:textId="77777777" w:rsidR="008E687F" w:rsidRPr="008F2A3E" w:rsidRDefault="008E687F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54BA08" w14:textId="77777777" w:rsidR="008E687F" w:rsidRPr="008F2A3E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19262" w14:textId="77777777" w:rsidR="008E687F" w:rsidRPr="008F2A3E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E687F" w:rsidRPr="008F2A3E" w14:paraId="62C1DF7C" w14:textId="77777777" w:rsidTr="001A0039">
        <w:trPr>
          <w:cantSplit/>
          <w:trHeight w:val="345"/>
        </w:trPr>
        <w:tc>
          <w:tcPr>
            <w:tcW w:w="476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B5BF3E2" w14:textId="77777777" w:rsidR="008E687F" w:rsidRPr="008F2A3E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1A7DBDF" w14:textId="77777777" w:rsidR="008E687F" w:rsidRPr="008F2A3E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AAF1BE" w14:textId="77777777" w:rsidR="008E687F" w:rsidRPr="008F2A3E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091044" w14:textId="77777777" w:rsidR="008E687F" w:rsidRPr="008F2A3E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8E687F" w:rsidRPr="008F2A3E" w14:paraId="27289B84" w14:textId="77777777" w:rsidTr="001A0039">
        <w:trPr>
          <w:cantSplit/>
          <w:trHeight w:val="355"/>
        </w:trPr>
        <w:tc>
          <w:tcPr>
            <w:tcW w:w="476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2A78FA2" w14:textId="77777777" w:rsidR="008E687F" w:rsidRPr="008F2A3E" w:rsidRDefault="008E687F" w:rsidP="008C2ED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1620" w:type="dxa"/>
          </w:tcPr>
          <w:p w14:paraId="313E0FCC" w14:textId="77777777" w:rsidR="008E687F" w:rsidRPr="008F2A3E" w:rsidRDefault="008E687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270" w:type="dxa"/>
          </w:tcPr>
          <w:p w14:paraId="34F0C5B3" w14:textId="77777777" w:rsidR="008E687F" w:rsidRPr="008F2A3E" w:rsidRDefault="008E687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DD2D89" w14:textId="77777777" w:rsidR="008E687F" w:rsidRPr="008F2A3E" w:rsidRDefault="008E687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bookmarkEnd w:id="3"/>
    </w:tbl>
    <w:p w14:paraId="5BE2DA03" w14:textId="4F8D2AA1" w:rsidR="008E687F" w:rsidRDefault="008E6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75A9458A" w14:textId="2B05EE5E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1D964D7D" w14:textId="53F929C0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18C3959A" w14:textId="67A6DF04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07C67A31" w14:textId="22923160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5D7D07EA" w14:textId="28728FA0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4DFCA3E6" w14:textId="0ACE14F2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1F065132" w14:textId="29DE730E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55F09702" w14:textId="483EC38A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2AE05CCD" w14:textId="1E385C30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73356AFC" w14:textId="124FEE20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1F6EF575" w14:textId="77777777" w:rsidR="001A0039" w:rsidRDefault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14"/>
          <w:szCs w:val="14"/>
        </w:rPr>
      </w:pPr>
    </w:p>
    <w:p w14:paraId="28D294BC" w14:textId="4948C8CB" w:rsidR="00371706" w:rsidRDefault="00371706" w:rsidP="00274C49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บริษัทมีภาระผูกพันเกี่ยวกับสัญญาเช่า</w:t>
      </w:r>
      <w:r w:rsidR="007C1BAE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ที่ดิน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>และรถยนต์ จำนวนเงินที่ต้องจ่ายในอนาคตตามสัญญาเช่าดำเนินงานที่ไม่สามารถยกเลิกได้ มีดังนี้</w:t>
      </w:r>
    </w:p>
    <w:p w14:paraId="084BF2FC" w14:textId="77777777" w:rsidR="001A0039" w:rsidRPr="001A0039" w:rsidRDefault="001A0039" w:rsidP="001A0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1A0BC80" w14:textId="77777777" w:rsidR="00371706" w:rsidRPr="003562D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6"/>
          <w:szCs w:val="6"/>
          <w:cs/>
        </w:rPr>
      </w:pPr>
    </w:p>
    <w:tbl>
      <w:tblPr>
        <w:tblW w:w="8376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66"/>
        <w:gridCol w:w="1620"/>
        <w:gridCol w:w="270"/>
        <w:gridCol w:w="1620"/>
      </w:tblGrid>
      <w:tr w:rsidR="002861FF" w:rsidRPr="008F2A3E" w14:paraId="2005A454" w14:textId="77777777" w:rsidTr="001A0039">
        <w:trPr>
          <w:cantSplit/>
          <w:trHeight w:val="240"/>
        </w:trPr>
        <w:tc>
          <w:tcPr>
            <w:tcW w:w="4866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6C49EC" w14:textId="77777777" w:rsidR="002861FF" w:rsidRPr="008F2A3E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4" w:name="_Hlk513819592"/>
          </w:p>
        </w:tc>
        <w:tc>
          <w:tcPr>
            <w:tcW w:w="1620" w:type="dxa"/>
          </w:tcPr>
          <w:p w14:paraId="1B5CD142" w14:textId="77777777" w:rsidR="002861FF" w:rsidRPr="008F2A3E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2D48174" w14:textId="77777777" w:rsidR="002861FF" w:rsidRPr="008F2A3E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3D772CFC" w14:textId="77777777" w:rsidR="002861FF" w:rsidRPr="008F2A3E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861FF" w:rsidRPr="008F2A3E" w14:paraId="1F440977" w14:textId="77777777" w:rsidTr="001A0039">
        <w:trPr>
          <w:cantSplit/>
        </w:trPr>
        <w:tc>
          <w:tcPr>
            <w:tcW w:w="4866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7DE9C2" w14:textId="77777777" w:rsidR="002861FF" w:rsidRPr="008F2A3E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07D76A4" w14:textId="77777777" w:rsidR="002861FF" w:rsidRPr="008F2A3E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  <w:p w14:paraId="483D5023" w14:textId="77777777" w:rsidR="002861FF" w:rsidRPr="008F2A3E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383165" w14:textId="77777777" w:rsidR="002861FF" w:rsidRPr="008F2A3E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BD1FF" w14:textId="77777777" w:rsidR="002861FF" w:rsidRPr="008F2A3E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861FF" w:rsidRPr="008F2A3E" w14:paraId="4049165E" w14:textId="77777777" w:rsidTr="001A0039">
        <w:trPr>
          <w:cantSplit/>
          <w:trHeight w:val="309"/>
        </w:trPr>
        <w:tc>
          <w:tcPr>
            <w:tcW w:w="4866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02BEE4E" w14:textId="77777777" w:rsidR="002861FF" w:rsidRPr="008F2A3E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61D22C" w14:textId="77777777" w:rsidR="002861FF" w:rsidRPr="008F2A3E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C89F6D" w14:textId="77777777" w:rsidR="002861FF" w:rsidRPr="008F2A3E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98F058" w14:textId="77777777" w:rsidR="002861FF" w:rsidRPr="008F2A3E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2861FF" w:rsidRPr="008F2A3E" w14:paraId="30DF0D25" w14:textId="77777777" w:rsidTr="001A0039">
        <w:trPr>
          <w:cantSplit/>
          <w:trHeight w:val="80"/>
        </w:trPr>
        <w:tc>
          <w:tcPr>
            <w:tcW w:w="4866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BE90B" w14:textId="77777777" w:rsidR="002861FF" w:rsidRPr="008F2A3E" w:rsidRDefault="002861FF" w:rsidP="008C2ED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4B58341F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>16,425</w:t>
            </w:r>
          </w:p>
        </w:tc>
        <w:tc>
          <w:tcPr>
            <w:tcW w:w="270" w:type="dxa"/>
          </w:tcPr>
          <w:p w14:paraId="11D45D09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1D898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15,671</w:t>
            </w:r>
          </w:p>
        </w:tc>
      </w:tr>
      <w:tr w:rsidR="002861FF" w:rsidRPr="008F2A3E" w14:paraId="2E88718D" w14:textId="77777777" w:rsidTr="001A0039">
        <w:trPr>
          <w:cantSplit/>
        </w:trPr>
        <w:tc>
          <w:tcPr>
            <w:tcW w:w="4866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8081AAE" w14:textId="77777777" w:rsidR="002861FF" w:rsidRPr="008F2A3E" w:rsidRDefault="002861FF" w:rsidP="008C2EDA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F48809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27,347</w:t>
            </w:r>
          </w:p>
        </w:tc>
        <w:tc>
          <w:tcPr>
            <w:tcW w:w="270" w:type="dxa"/>
          </w:tcPr>
          <w:p w14:paraId="6513A0CD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0CC904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26,388</w:t>
            </w:r>
          </w:p>
        </w:tc>
      </w:tr>
      <w:tr w:rsidR="002861FF" w:rsidRPr="008F2A3E" w14:paraId="0410E0DD" w14:textId="77777777" w:rsidTr="001A0039">
        <w:trPr>
          <w:cantSplit/>
        </w:trPr>
        <w:tc>
          <w:tcPr>
            <w:tcW w:w="4866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378F28F" w14:textId="77777777" w:rsidR="002861FF" w:rsidRPr="008F2A3E" w:rsidRDefault="002861FF" w:rsidP="008C2EDA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FE249B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43,772</w:t>
            </w:r>
          </w:p>
        </w:tc>
        <w:tc>
          <w:tcPr>
            <w:tcW w:w="270" w:type="dxa"/>
          </w:tcPr>
          <w:p w14:paraId="5DCEFAD1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  <w:vAlign w:val="center"/>
          </w:tcPr>
          <w:p w14:paraId="6878F9B7" w14:textId="77777777" w:rsidR="002861FF" w:rsidRPr="008F2A3E" w:rsidRDefault="002861FF" w:rsidP="008C2EDA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42,059</w:t>
            </w:r>
          </w:p>
        </w:tc>
      </w:tr>
      <w:bookmarkEnd w:id="4"/>
    </w:tbl>
    <w:p w14:paraId="168F29AC" w14:textId="77777777" w:rsidR="00630B01" w:rsidRPr="001A0039" w:rsidRDefault="00630B01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3E657B" w14:textId="77777777" w:rsidR="00371706" w:rsidRPr="008F2A3E" w:rsidRDefault="007A4E5F" w:rsidP="00274C49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มีนาคม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บริษัทและบริษัทย่อยมีวงเงินสินเชื่อ ดังต่อไปนี้</w:t>
      </w:r>
    </w:p>
    <w:p w14:paraId="2DC7E9CA" w14:textId="77777777" w:rsidR="00371706" w:rsidRPr="001A0039" w:rsidRDefault="00371706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5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900"/>
        <w:gridCol w:w="900"/>
        <w:gridCol w:w="900"/>
        <w:gridCol w:w="810"/>
      </w:tblGrid>
      <w:tr w:rsidR="00371706" w:rsidRPr="008F2A3E" w14:paraId="32DE00A3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960B682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880C" w14:textId="77777777" w:rsidR="00371706" w:rsidRPr="008F2A3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71706" w:rsidRPr="008F2A3E" w14:paraId="12AFA5E6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09CB439C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7BB5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1706" w:rsidRPr="008F2A3E" w14:paraId="19028A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7C258B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4027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FF59" w14:textId="77777777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มีนาคม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B174" w14:textId="77777777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371706" w:rsidRPr="008F2A3E" w14:paraId="6830371E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1195B3A0" w14:textId="77777777" w:rsidR="00371706" w:rsidRPr="008F2A3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C03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D592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28D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209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C9E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C213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233A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371706" w:rsidRPr="008F2A3E" w14:paraId="111E8224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1CBF6BF1" w14:textId="77777777" w:rsidR="00371706" w:rsidRPr="008F2A3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C18F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6FF3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5B7C8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734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A91A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1A1A2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129D05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2075" w:rsidRPr="008F2A3E" w14:paraId="59E2919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5A7350D4" w14:textId="77777777" w:rsidR="00D42075" w:rsidRPr="008F2A3E" w:rsidRDefault="00D42075" w:rsidP="00D4207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C63C" w14:textId="77777777" w:rsidR="00D42075" w:rsidRPr="008F2A3E" w:rsidRDefault="00D42075" w:rsidP="00D4207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1B0E1" w14:textId="77777777" w:rsidR="00D42075" w:rsidRPr="008F2A3E" w:rsidRDefault="009D0C73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601,502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B93B6" w14:textId="77777777" w:rsidR="00D42075" w:rsidRPr="008F2A3E" w:rsidRDefault="009D0C73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(255,268)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7D38" w14:textId="77777777" w:rsidR="00D42075" w:rsidRPr="008F2A3E" w:rsidRDefault="009D0C73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346,234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877C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89E74" w14:textId="77777777" w:rsidR="00D42075" w:rsidRPr="008F2A3E" w:rsidRDefault="00D42075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38C1A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D42075" w:rsidRPr="008F2A3E" w14:paraId="387EB8E6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63F941DF" w14:textId="77777777" w:rsidR="00D42075" w:rsidRPr="008F2A3E" w:rsidRDefault="00D42075" w:rsidP="00D4207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</w:t>
            </w:r>
            <w:proofErr w:type="spellStart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61024B" w14:textId="77777777" w:rsidR="00D42075" w:rsidRPr="008F2A3E" w:rsidRDefault="00D42075" w:rsidP="00D4207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1E1DE" w14:textId="77777777" w:rsidR="00D42075" w:rsidRPr="008F2A3E" w:rsidRDefault="009D0C73" w:rsidP="00DD5F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1,9</w:t>
            </w:r>
            <w:r w:rsidR="00F071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23,617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62EDC5" w14:textId="77777777" w:rsidR="00D42075" w:rsidRPr="008F2A3E" w:rsidRDefault="009D0C73" w:rsidP="00DD5F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(1,</w:t>
            </w:r>
            <w:r w:rsidR="00F071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121,139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87C87" w14:textId="77777777" w:rsidR="00D42075" w:rsidRPr="008F2A3E" w:rsidRDefault="009D0C73" w:rsidP="00DD5F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802,4</w:t>
            </w:r>
            <w:r w:rsidR="00F071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1857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89E85" w14:textId="77777777" w:rsidR="00D42075" w:rsidRPr="008F2A3E" w:rsidRDefault="00D42075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C610C9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C073E3" w:rsidRPr="008F2A3E" w14:paraId="333892E6" w14:textId="77777777" w:rsidTr="009D0C73">
        <w:trPr>
          <w:trHeight w:val="287"/>
        </w:trPr>
        <w:tc>
          <w:tcPr>
            <w:tcW w:w="8457" w:type="dxa"/>
            <w:gridSpan w:val="8"/>
            <w:tcBorders>
              <w:top w:val="nil"/>
              <w:left w:val="nil"/>
              <w:bottom w:val="nil"/>
            </w:tcBorders>
          </w:tcPr>
          <w:p w14:paraId="5424B802" w14:textId="77777777" w:rsidR="00F53501" w:rsidRPr="001A0039" w:rsidRDefault="00F53501" w:rsidP="00501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firstLine="284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0882D23" w14:textId="44DFAE0B" w:rsidR="001A0039" w:rsidRPr="001A0039" w:rsidRDefault="001A0039" w:rsidP="00501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firstLine="284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073E3" w:rsidRPr="008F2A3E" w14:paraId="6AAFCD9A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1C684CB6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9CB5" w14:textId="77777777" w:rsidR="00C073E3" w:rsidRPr="008F2A3E" w:rsidRDefault="00C073E3" w:rsidP="00C073E3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C073E3" w:rsidRPr="008F2A3E" w14:paraId="227183EC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56F84D4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AD5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073E3" w:rsidRPr="008F2A3E" w14:paraId="3C862D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DEC6B4" w14:textId="77777777" w:rsidR="00C073E3" w:rsidRPr="008F2A3E" w:rsidRDefault="00C073E3" w:rsidP="00C073E3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DCA7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2D6D9" w14:textId="77777777" w:rsidR="00C073E3" w:rsidRPr="008F2A3E" w:rsidRDefault="00BD6F20" w:rsidP="0020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C073E3"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073E3" w:rsidRPr="008F2A3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9170E" w14:textId="77777777" w:rsidR="00C073E3" w:rsidRPr="008F2A3E" w:rsidRDefault="00BD6F20" w:rsidP="00200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C073E3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C073E3" w:rsidRPr="008F2A3E" w14:paraId="690E7A33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029A0620" w14:textId="77777777" w:rsidR="00C073E3" w:rsidRPr="008F2A3E" w:rsidRDefault="00C073E3" w:rsidP="00C073E3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BC0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273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4D42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C1C2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EEB8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803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D349" w14:textId="77777777" w:rsidR="00C073E3" w:rsidRPr="008F2A3E" w:rsidRDefault="00C073E3" w:rsidP="00C073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C073E3" w:rsidRPr="008F2A3E" w14:paraId="59A1D15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6B72D8D5" w14:textId="77777777" w:rsidR="00C073E3" w:rsidRPr="008F2A3E" w:rsidRDefault="00C073E3" w:rsidP="00C073E3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935" w14:textId="77777777" w:rsidR="00C073E3" w:rsidRPr="008F2A3E" w:rsidRDefault="00C073E3" w:rsidP="00C073E3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4A65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10438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BB82D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57C67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23E2E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83E7B" w14:textId="77777777" w:rsidR="00C073E3" w:rsidRPr="008F2A3E" w:rsidRDefault="00C073E3" w:rsidP="00C07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42075" w:rsidRPr="008F2A3E" w14:paraId="7842EDB0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2FE9F770" w14:textId="77777777" w:rsidR="00D42075" w:rsidRPr="008F2A3E" w:rsidRDefault="00D42075" w:rsidP="00D4207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9EE" w14:textId="77777777" w:rsidR="00D42075" w:rsidRPr="008F2A3E" w:rsidRDefault="00D42075" w:rsidP="00D4207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4DBEB" w14:textId="77777777" w:rsidR="00D42075" w:rsidRPr="008F2A3E" w:rsidRDefault="009D0C73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B44DA7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5CC1F" w14:textId="77777777" w:rsidR="00D42075" w:rsidRPr="008F2A3E" w:rsidRDefault="00B44DA7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D0C73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252,26</w:t>
            </w:r>
            <w:r w:rsidR="002861FF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47D94" w14:textId="77777777" w:rsidR="00D42075" w:rsidRPr="008F2A3E" w:rsidRDefault="009D0C73" w:rsidP="009D0C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79,23</w:t>
            </w:r>
            <w:r w:rsidR="002861FF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27912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B8D5D" w14:textId="77777777" w:rsidR="00D42075" w:rsidRPr="008F2A3E" w:rsidRDefault="00D42075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B2337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D42075" w:rsidRPr="008F2A3E" w14:paraId="04A704FE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3AA56AC1" w14:textId="77777777" w:rsidR="00D42075" w:rsidRPr="008F2A3E" w:rsidRDefault="00D42075" w:rsidP="00D42075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</w:t>
            </w:r>
            <w:proofErr w:type="spellStart"/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D44A7" w14:textId="77777777" w:rsidR="00D42075" w:rsidRPr="008F2A3E" w:rsidRDefault="00D42075" w:rsidP="00D4207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3FB300" w14:textId="77777777" w:rsidR="00D42075" w:rsidRPr="008F2A3E" w:rsidRDefault="009D0C73" w:rsidP="00DD5F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="00B44DA7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2FC6A" w14:textId="77777777" w:rsidR="00D42075" w:rsidRPr="008F2A3E" w:rsidRDefault="00B44DA7" w:rsidP="00DD5F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D0C73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715,5</w:t>
            </w:r>
            <w:r w:rsidR="00C360C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A3A43" w14:textId="77777777" w:rsidR="00D42075" w:rsidRPr="008F2A3E" w:rsidRDefault="009D0C73" w:rsidP="00DD5F8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179,43</w:t>
            </w:r>
            <w:r w:rsidR="00F071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9E851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4C4E" w14:textId="77777777" w:rsidR="00D42075" w:rsidRPr="008F2A3E" w:rsidRDefault="00D42075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D6F20"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64738" w14:textId="77777777" w:rsidR="00D42075" w:rsidRPr="008F2A3E" w:rsidRDefault="00BD6F20" w:rsidP="00D420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D42075" w:rsidRPr="008F2A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2A3E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</w:tr>
    </w:tbl>
    <w:p w14:paraId="167728FE" w14:textId="77777777" w:rsidR="00371706" w:rsidRPr="008F2A3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746C4BE5" w14:textId="77777777" w:rsidR="002857C4" w:rsidRPr="001A0039" w:rsidRDefault="002857C4" w:rsidP="0050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firstLine="284"/>
        <w:jc w:val="thaiDistribute"/>
        <w:rPr>
          <w:rFonts w:ascii="Browallia New" w:hAnsi="Browallia New" w:cs="Browallia New"/>
          <w:sz w:val="28"/>
          <w:szCs w:val="28"/>
        </w:rPr>
      </w:pPr>
    </w:p>
    <w:p w14:paraId="79A89629" w14:textId="2053DC5C" w:rsidR="00D77E40" w:rsidRPr="008F2A3E" w:rsidRDefault="00AA5653" w:rsidP="00D77E4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บริษัทมีภาระผูกพันจากการออกหนังสือค้ำประกัน </w:t>
      </w:r>
      <w:r w:rsidR="00A45C66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(</w:t>
      </w:r>
      <w:r w:rsidR="00A45C66" w:rsidRPr="008F2A3E">
        <w:rPr>
          <w:rFonts w:ascii="Browallia New" w:hAnsi="Browallia New" w:cs="Browallia New"/>
          <w:spacing w:val="-4"/>
          <w:sz w:val="28"/>
          <w:szCs w:val="28"/>
        </w:rPr>
        <w:t>Letter of credit</w:t>
      </w:r>
      <w:r w:rsidR="00A45C66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)</w:t>
      </w:r>
      <w:r w:rsidRPr="008F2A3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กับธนาคาร</w:t>
      </w:r>
      <w:r w:rsidR="005E3E96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แห่งหนึ่งร่วมกับบริษัท</w:t>
      </w:r>
      <w:r w:rsidR="001A0039">
        <w:rPr>
          <w:rFonts w:ascii="Browallia New" w:hAnsi="Browallia New" w:cs="Browallia New"/>
          <w:spacing w:val="-4"/>
          <w:sz w:val="28"/>
          <w:szCs w:val="28"/>
        </w:rPr>
        <w:t xml:space="preserve">                     </w:t>
      </w:r>
      <w:r w:rsidR="005E3E96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ที่เกี่ยวข้อง</w:t>
      </w:r>
      <w:r w:rsidR="00706884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กันจำนวน </w:t>
      </w:r>
      <w:r w:rsidR="009F53C7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6.07</w:t>
      </w:r>
      <w:r w:rsidR="002861FF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706884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ล้านเหรียญสหรัฐ เพื่อค้ำประกันวงเงินสินเชื่อของการร่วมค้า</w:t>
      </w:r>
      <w:r w:rsidR="00411ABF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วงเงินดังกล่าว</w:t>
      </w:r>
      <w:r w:rsidR="001A0039">
        <w:rPr>
          <w:rFonts w:ascii="Browallia New" w:hAnsi="Browallia New" w:cs="Browallia New"/>
          <w:spacing w:val="-4"/>
          <w:sz w:val="28"/>
          <w:szCs w:val="28"/>
        </w:rPr>
        <w:t xml:space="preserve">                   </w:t>
      </w:r>
      <w:r w:rsidR="00411ABF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ค้ำประกันโดย</w:t>
      </w:r>
      <w:r w:rsidR="00F2418A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หุ้น</w:t>
      </w:r>
      <w:r w:rsidR="00A45C66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สามัญ</w:t>
      </w:r>
      <w:r w:rsidR="00F2418A"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ของบริษัท</w:t>
      </w:r>
    </w:p>
    <w:p w14:paraId="53959A67" w14:textId="77777777" w:rsidR="00D77E40" w:rsidRDefault="00D77E40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D5156D5" w14:textId="552C685C" w:rsidR="008E28F0" w:rsidRDefault="008E28F0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3AC6E09" w14:textId="01E55140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56AC3F0" w14:textId="6CD13F01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26AF017" w14:textId="79E2AF8A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87530DB" w14:textId="69DE4748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F6194EA" w14:textId="24896182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56E85C7" w14:textId="268975B0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274AAE5" w14:textId="37309543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DDAF72A" w14:textId="7D751223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F45D0B7" w14:textId="172A3AC7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A1D93F2" w14:textId="6D4F0B6C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761C9B" w14:textId="77777777" w:rsidR="001A0039" w:rsidRDefault="001A0039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47CF50F" w14:textId="77777777" w:rsidR="008E28F0" w:rsidRPr="001A3EB1" w:rsidRDefault="008E28F0" w:rsidP="00D77E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8D20575" w14:textId="77777777" w:rsidR="00D77E40" w:rsidRDefault="00D77E40" w:rsidP="00D77E4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lastRenderedPageBreak/>
        <w:t>บริษัทและบริษัทย่อย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>มีภาระผูกพันในการจ่ายชำระค่า</w:t>
      </w:r>
      <w:r w:rsidRPr="008F2A3E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สินทรัพย์ดังนี้</w:t>
      </w:r>
    </w:p>
    <w:p w14:paraId="5C283E81" w14:textId="77777777" w:rsidR="008E28F0" w:rsidRPr="008F2A3E" w:rsidRDefault="008E28F0" w:rsidP="008E2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5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172"/>
        <w:gridCol w:w="180"/>
        <w:gridCol w:w="1893"/>
        <w:gridCol w:w="180"/>
        <w:gridCol w:w="2138"/>
      </w:tblGrid>
      <w:tr w:rsidR="00D77E40" w:rsidRPr="008F2A3E" w14:paraId="4534312B" w14:textId="77777777" w:rsidTr="0045302F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F2D560" w14:textId="77777777" w:rsidR="00D77E40" w:rsidRPr="008F2A3E" w:rsidRDefault="00D77E40" w:rsidP="0045302F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076AE" w14:textId="77777777" w:rsidR="00D77E40" w:rsidRPr="008F2A3E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  <w:r w:rsidR="003562D3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562D3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80" w:type="dxa"/>
          </w:tcPr>
          <w:p w14:paraId="6805AA87" w14:textId="77777777" w:rsidR="00D77E40" w:rsidRPr="008F2A3E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BFB86" w14:textId="77777777" w:rsidR="00D77E40" w:rsidRPr="008F2A3E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9D0E89" w14:textId="77777777" w:rsidR="00D77E40" w:rsidRPr="008F2A3E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4362DA" w14:textId="77777777" w:rsidR="00D77E40" w:rsidRPr="008F2A3E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77E40" w:rsidRPr="008F2A3E" w14:paraId="0DBCCEE8" w14:textId="77777777" w:rsidTr="0045302F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4F0EA4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F1A97B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6FFAFED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0CBB37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76F595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B855B4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7E40" w:rsidRPr="008F2A3E" w14:paraId="236A6407" w14:textId="77777777" w:rsidTr="0045302F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5A5F25" w14:textId="77777777" w:rsidR="00D77E40" w:rsidRPr="008F2A3E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2" w:type="dxa"/>
            <w:hideMark/>
          </w:tcPr>
          <w:p w14:paraId="6900BF25" w14:textId="77777777" w:rsidR="00D77E40" w:rsidRPr="008F2A3E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CB1CAD4" w14:textId="77777777" w:rsidR="00D77E40" w:rsidRPr="008F2A3E" w:rsidRDefault="00D77E40" w:rsidP="0045302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BBEFF6F" w14:textId="77777777" w:rsidR="00D77E40" w:rsidRPr="008F2A3E" w:rsidRDefault="00D77E40" w:rsidP="0045302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lang w:val="en-GB"/>
              </w:rPr>
              <w:t>60.92</w:t>
            </w:r>
          </w:p>
        </w:tc>
        <w:tc>
          <w:tcPr>
            <w:tcW w:w="180" w:type="dxa"/>
          </w:tcPr>
          <w:p w14:paraId="595A05B0" w14:textId="77777777" w:rsidR="00D77E40" w:rsidRPr="008F2A3E" w:rsidRDefault="00D77E40" w:rsidP="0045302F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38" w:type="dxa"/>
          </w:tcPr>
          <w:p w14:paraId="6D990BE6" w14:textId="77777777" w:rsidR="00D77E40" w:rsidRPr="008F2A3E" w:rsidRDefault="003562D3" w:rsidP="003562D3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 w:rsidR="00D77E40"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62D3" w:rsidRPr="008F2A3E" w14:paraId="4063FAE7" w14:textId="77777777" w:rsidTr="0045302F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38C228E" w14:textId="77777777" w:rsidR="003562D3" w:rsidRPr="008F2A3E" w:rsidRDefault="003562D3" w:rsidP="003562D3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ค่าที่ปรึกษาการก่อสร้างโรงงาน</w:t>
            </w:r>
          </w:p>
        </w:tc>
        <w:tc>
          <w:tcPr>
            <w:tcW w:w="1172" w:type="dxa"/>
            <w:hideMark/>
          </w:tcPr>
          <w:p w14:paraId="72167C65" w14:textId="77777777" w:rsidR="003562D3" w:rsidRPr="008F2A3E" w:rsidRDefault="003562D3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เยน</w:t>
            </w:r>
          </w:p>
        </w:tc>
        <w:tc>
          <w:tcPr>
            <w:tcW w:w="180" w:type="dxa"/>
          </w:tcPr>
          <w:p w14:paraId="63AF3496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814F1C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14:paraId="22C4BF3D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</w:tcPr>
          <w:p w14:paraId="70E9475F" w14:textId="77777777" w:rsidR="003562D3" w:rsidRPr="008F2A3E" w:rsidRDefault="003562D3" w:rsidP="003562D3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62D3" w:rsidRPr="008F2A3E" w14:paraId="0790A671" w14:textId="77777777" w:rsidTr="0045302F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9D3F44" w14:textId="77777777" w:rsidR="003562D3" w:rsidRPr="008F2A3E" w:rsidRDefault="003562D3" w:rsidP="003562D3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2" w:type="dxa"/>
            <w:hideMark/>
          </w:tcPr>
          <w:p w14:paraId="6990FB40" w14:textId="77777777" w:rsidR="003562D3" w:rsidRPr="008F2A3E" w:rsidRDefault="003562D3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A03C780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96000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57.93</w:t>
            </w:r>
          </w:p>
        </w:tc>
        <w:tc>
          <w:tcPr>
            <w:tcW w:w="180" w:type="dxa"/>
          </w:tcPr>
          <w:p w14:paraId="48B4CC6C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5B131EC7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3.83</w:t>
            </w:r>
          </w:p>
        </w:tc>
      </w:tr>
      <w:tr w:rsidR="003562D3" w:rsidRPr="008F2A3E" w14:paraId="000F8775" w14:textId="77777777" w:rsidTr="0045302F">
        <w:trPr>
          <w:cantSplit/>
          <w:trHeight w:val="344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4DF0FA" w14:textId="77777777" w:rsidR="003562D3" w:rsidRPr="008F2A3E" w:rsidRDefault="003562D3" w:rsidP="003562D3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70227BF0" w14:textId="77777777" w:rsidR="003562D3" w:rsidRPr="008F2A3E" w:rsidRDefault="003562D3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ดอลลาร์</w:t>
            </w:r>
          </w:p>
        </w:tc>
        <w:tc>
          <w:tcPr>
            <w:tcW w:w="180" w:type="dxa"/>
          </w:tcPr>
          <w:p w14:paraId="75F98D36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AB4788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2.21</w:t>
            </w:r>
          </w:p>
        </w:tc>
        <w:tc>
          <w:tcPr>
            <w:tcW w:w="180" w:type="dxa"/>
          </w:tcPr>
          <w:p w14:paraId="22E3EA13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1C97A131" w14:textId="77777777" w:rsidR="003562D3" w:rsidRPr="008F2A3E" w:rsidRDefault="003562D3" w:rsidP="003562D3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62D3" w:rsidRPr="008F2A3E" w14:paraId="32B581D8" w14:textId="77777777" w:rsidTr="0045302F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C3EE3" w14:textId="77777777" w:rsidR="003562D3" w:rsidRPr="008F2A3E" w:rsidRDefault="003562D3" w:rsidP="003562D3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2C956AD3" w14:textId="77777777" w:rsidR="003562D3" w:rsidRPr="008F2A3E" w:rsidRDefault="003562D3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ยู</w:t>
            </w:r>
            <w:proofErr w:type="spellStart"/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0" w:type="dxa"/>
          </w:tcPr>
          <w:p w14:paraId="7B2FF88A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5EC8CE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 w:hint="cs"/>
                <w:sz w:val="28"/>
                <w:szCs w:val="28"/>
                <w:cs/>
              </w:rPr>
              <w:t>0.1</w:t>
            </w:r>
            <w:r w:rsidRPr="008F2A3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14A7EA6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41E96ADD" w14:textId="77777777" w:rsidR="003562D3" w:rsidRPr="008F2A3E" w:rsidRDefault="003562D3" w:rsidP="003562D3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562D3" w:rsidRPr="008F2A3E" w14:paraId="66D1A51C" w14:textId="77777777" w:rsidTr="0045302F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84301F9" w14:textId="77777777" w:rsidR="003562D3" w:rsidRPr="008F2A3E" w:rsidRDefault="003562D3" w:rsidP="003562D3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2" w:type="dxa"/>
            <w:hideMark/>
          </w:tcPr>
          <w:p w14:paraId="3DAFAABD" w14:textId="77777777" w:rsidR="003562D3" w:rsidRPr="008F2A3E" w:rsidRDefault="003562D3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1735E31D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95689D5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0.37</w:t>
            </w:r>
          </w:p>
        </w:tc>
        <w:tc>
          <w:tcPr>
            <w:tcW w:w="180" w:type="dxa"/>
          </w:tcPr>
          <w:p w14:paraId="57F26FFE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0ABF4549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>0.37</w:t>
            </w:r>
          </w:p>
        </w:tc>
      </w:tr>
      <w:tr w:rsidR="003562D3" w:rsidRPr="008F2A3E" w14:paraId="2D89435E" w14:textId="77777777" w:rsidTr="0045302F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B807BB" w14:textId="77777777" w:rsidR="003562D3" w:rsidRPr="008F2A3E" w:rsidRDefault="003562D3" w:rsidP="003562D3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วัตถุดิบ</w:t>
            </w:r>
            <w:r w:rsidRPr="008F2A3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1172" w:type="dxa"/>
          </w:tcPr>
          <w:p w14:paraId="160D3B45" w14:textId="77777777" w:rsidR="003562D3" w:rsidRPr="008F2A3E" w:rsidRDefault="003562D3" w:rsidP="00B6086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ยู</w:t>
            </w:r>
            <w:proofErr w:type="spellStart"/>
            <w:r w:rsidRPr="008F2A3E">
              <w:rPr>
                <w:rFonts w:ascii="Browallia New" w:hAnsi="Browallia New" w:cs="Browalli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80" w:type="dxa"/>
          </w:tcPr>
          <w:p w14:paraId="14A79199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8951A7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F2A3E">
              <w:rPr>
                <w:rFonts w:ascii="Browallia New" w:hAnsi="Browallia New" w:cs="Browallia New"/>
                <w:sz w:val="28"/>
                <w:szCs w:val="28"/>
              </w:rPr>
              <w:t xml:space="preserve">    0.01</w:t>
            </w:r>
          </w:p>
        </w:tc>
        <w:tc>
          <w:tcPr>
            <w:tcW w:w="180" w:type="dxa"/>
          </w:tcPr>
          <w:p w14:paraId="5E0E60E9" w14:textId="77777777" w:rsidR="003562D3" w:rsidRPr="008F2A3E" w:rsidRDefault="003562D3" w:rsidP="003562D3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68A8C48D" w14:textId="77777777" w:rsidR="003562D3" w:rsidRPr="008F2A3E" w:rsidRDefault="003562D3" w:rsidP="003562D3">
            <w:pPr>
              <w:spacing w:line="240" w:lineRule="auto"/>
              <w:ind w:left="426" w:right="7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  </w:t>
            </w:r>
            <w:r w:rsidRPr="008F2A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05EA4771" w14:textId="77777777" w:rsidR="008E28F0" w:rsidRDefault="008E28F0" w:rsidP="008E2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7C368CF" w14:textId="5F687C30" w:rsidR="000B0875" w:rsidRDefault="000B0875" w:rsidP="000B087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การจัดประเภทรายการบัญชีใหม่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46712C42" w14:textId="77777777" w:rsidR="001A0039" w:rsidRPr="008F2A3E" w:rsidRDefault="001A0039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E988DDC" w14:textId="6BFC5F87" w:rsidR="000B0875" w:rsidRDefault="000B0875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both"/>
        <w:textAlignment w:val="baselin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บริษัทจัดประเภทงบกำไรขาดทุนสำหรับ</w:t>
      </w:r>
      <w:r w:rsidR="0059497F" w:rsidRPr="008F2A3E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Pr="008F2A3E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8F2A3E">
        <w:rPr>
          <w:rFonts w:ascii="Browallia New" w:hAnsi="Browallia New" w:cs="Browallia New"/>
          <w:sz w:val="28"/>
          <w:szCs w:val="28"/>
        </w:rPr>
        <w:t xml:space="preserve"> 31 </w:t>
      </w:r>
      <w:r w:rsidR="0059497F" w:rsidRPr="008F2A3E">
        <w:rPr>
          <w:rFonts w:ascii="Browallia New" w:hAnsi="Browallia New" w:cs="Browallia New" w:hint="cs"/>
          <w:sz w:val="28"/>
          <w:szCs w:val="28"/>
          <w:cs/>
        </w:rPr>
        <w:t>มีน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าคม </w:t>
      </w:r>
      <w:r w:rsidR="0059497F" w:rsidRPr="008F2A3E">
        <w:rPr>
          <w:rFonts w:ascii="Browallia New" w:hAnsi="Browallia New" w:cs="Browallia New"/>
          <w:sz w:val="28"/>
          <w:szCs w:val="28"/>
        </w:rPr>
        <w:t>2560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ใหม่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เพื่อให้สอดคล้อ</w:t>
      </w:r>
      <w:r w:rsidR="009E5B4F" w:rsidRPr="008F2A3E">
        <w:rPr>
          <w:rFonts w:ascii="Browallia New" w:hAnsi="Browallia New" w:cs="Browallia New"/>
          <w:sz w:val="28"/>
          <w:szCs w:val="28"/>
          <w:cs/>
        </w:rPr>
        <w:t>งกับรายการในงบกำไรขาดทุนสำหรับ</w:t>
      </w:r>
      <w:r w:rsidR="009E5B4F" w:rsidRPr="008F2A3E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8F2A3E">
        <w:rPr>
          <w:rFonts w:ascii="Browallia New" w:hAnsi="Browallia New" w:cs="Browallia New"/>
          <w:sz w:val="28"/>
          <w:szCs w:val="28"/>
          <w:cs/>
        </w:rPr>
        <w:t>ปัจจุบัน โดยมีผลกระทบต่องบการเงินดังนี้</w:t>
      </w:r>
      <w:r w:rsidRPr="008F2A3E">
        <w:rPr>
          <w:rFonts w:ascii="Browallia New" w:hAnsi="Browallia New" w:cs="Browallia New"/>
          <w:sz w:val="28"/>
          <w:szCs w:val="28"/>
        </w:rPr>
        <w:t> </w:t>
      </w:r>
    </w:p>
    <w:p w14:paraId="4BE9B9AD" w14:textId="77777777" w:rsidR="001A0039" w:rsidRPr="008F2A3E" w:rsidRDefault="001A0039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40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1350"/>
        <w:gridCol w:w="270"/>
        <w:gridCol w:w="1260"/>
        <w:gridCol w:w="270"/>
        <w:gridCol w:w="1350"/>
        <w:gridCol w:w="277"/>
        <w:gridCol w:w="1343"/>
      </w:tblGrid>
      <w:tr w:rsidR="00230D62" w:rsidRPr="008F2A3E" w14:paraId="12C2CA7C" w14:textId="77777777" w:rsidTr="004955EE">
        <w:tc>
          <w:tcPr>
            <w:tcW w:w="2820" w:type="dxa"/>
          </w:tcPr>
          <w:p w14:paraId="6D8727C1" w14:textId="77777777" w:rsidR="00230D62" w:rsidRPr="008F2A3E" w:rsidRDefault="000B0875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 </w:t>
            </w:r>
          </w:p>
        </w:tc>
        <w:tc>
          <w:tcPr>
            <w:tcW w:w="6120" w:type="dxa"/>
            <w:gridSpan w:val="7"/>
          </w:tcPr>
          <w:p w14:paraId="750D1A9C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230D62" w:rsidRPr="008F2A3E" w14:paraId="5CB9403A" w14:textId="77777777" w:rsidTr="00230D62">
        <w:tc>
          <w:tcPr>
            <w:tcW w:w="2820" w:type="dxa"/>
          </w:tcPr>
          <w:p w14:paraId="55DEBB9B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CD00ADD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3DAD28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D28AE73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230D62" w:rsidRPr="008F2A3E" w14:paraId="5346A890" w14:textId="77777777" w:rsidTr="00230D62">
        <w:tc>
          <w:tcPr>
            <w:tcW w:w="2820" w:type="dxa"/>
          </w:tcPr>
          <w:p w14:paraId="49E1D1BA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37B28B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86DE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47BC9B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  <w:tc>
          <w:tcPr>
            <w:tcW w:w="270" w:type="dxa"/>
          </w:tcPr>
          <w:p w14:paraId="4F1B4480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1FB332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277" w:type="dxa"/>
          </w:tcPr>
          <w:p w14:paraId="2F2A770E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B263186" w14:textId="77777777" w:rsidR="00230D62" w:rsidRPr="008F2A3E" w:rsidRDefault="00230D62" w:rsidP="00230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หลังจัดประเภท</w:t>
            </w:r>
          </w:p>
        </w:tc>
      </w:tr>
      <w:tr w:rsidR="00230D62" w:rsidRPr="008F2A3E" w14:paraId="7EA30B3E" w14:textId="77777777" w:rsidTr="00230D62">
        <w:tc>
          <w:tcPr>
            <w:tcW w:w="2820" w:type="dxa"/>
          </w:tcPr>
          <w:p w14:paraId="58BD6FB5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352F5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289E6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B11100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E5FBAD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4EB0B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7" w:type="dxa"/>
          </w:tcPr>
          <w:p w14:paraId="66EA04F9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CDA796" w14:textId="77777777" w:rsidR="00230D62" w:rsidRPr="008F2A3E" w:rsidRDefault="00230D62" w:rsidP="000B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1983" w:rsidRPr="008F2A3E" w14:paraId="414A25B1" w14:textId="77777777" w:rsidTr="00230D62">
        <w:tc>
          <w:tcPr>
            <w:tcW w:w="2820" w:type="dxa"/>
          </w:tcPr>
          <w:p w14:paraId="4FF33CFD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41778C4D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420,258</w:t>
            </w:r>
          </w:p>
        </w:tc>
        <w:tc>
          <w:tcPr>
            <w:tcW w:w="270" w:type="dxa"/>
          </w:tcPr>
          <w:p w14:paraId="224E505F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6E23A8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449,113</w:t>
            </w:r>
          </w:p>
        </w:tc>
        <w:tc>
          <w:tcPr>
            <w:tcW w:w="270" w:type="dxa"/>
          </w:tcPr>
          <w:p w14:paraId="695AA105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E03779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420,258</w:t>
            </w:r>
          </w:p>
        </w:tc>
        <w:tc>
          <w:tcPr>
            <w:tcW w:w="277" w:type="dxa"/>
          </w:tcPr>
          <w:p w14:paraId="38BD040F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6518AE4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449,113</w:t>
            </w:r>
          </w:p>
        </w:tc>
      </w:tr>
      <w:tr w:rsidR="00011983" w:rsidRPr="008F2A3E" w14:paraId="491E9EE6" w14:textId="77777777" w:rsidTr="00230D62">
        <w:tc>
          <w:tcPr>
            <w:tcW w:w="2820" w:type="dxa"/>
          </w:tcPr>
          <w:p w14:paraId="5494E179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6E9AC78E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3,230</w:t>
            </w:r>
          </w:p>
        </w:tc>
        <w:tc>
          <w:tcPr>
            <w:tcW w:w="270" w:type="dxa"/>
          </w:tcPr>
          <w:p w14:paraId="42E6824E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21BD95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10,132</w:t>
            </w:r>
          </w:p>
        </w:tc>
        <w:tc>
          <w:tcPr>
            <w:tcW w:w="270" w:type="dxa"/>
          </w:tcPr>
          <w:p w14:paraId="4972CF66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8B66D4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3,230</w:t>
            </w:r>
          </w:p>
        </w:tc>
        <w:tc>
          <w:tcPr>
            <w:tcW w:w="277" w:type="dxa"/>
          </w:tcPr>
          <w:p w14:paraId="02F4A6A4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EA989F6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10,132</w:t>
            </w:r>
          </w:p>
        </w:tc>
      </w:tr>
      <w:tr w:rsidR="00011983" w:rsidRPr="008F2A3E" w14:paraId="7112BC66" w14:textId="77777777" w:rsidTr="00230D62">
        <w:tc>
          <w:tcPr>
            <w:tcW w:w="2820" w:type="dxa"/>
          </w:tcPr>
          <w:p w14:paraId="36C2CA20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69D10F08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67,</w:t>
            </w:r>
            <w:r w:rsidR="000E38D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562D3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143A84D8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070B44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31,943</w:t>
            </w:r>
          </w:p>
        </w:tc>
        <w:tc>
          <w:tcPr>
            <w:tcW w:w="270" w:type="dxa"/>
          </w:tcPr>
          <w:p w14:paraId="3D47FD67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both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D1401F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67,003</w:t>
            </w:r>
          </w:p>
        </w:tc>
        <w:tc>
          <w:tcPr>
            <w:tcW w:w="277" w:type="dxa"/>
          </w:tcPr>
          <w:p w14:paraId="2F95A7B9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B504278" w14:textId="77777777" w:rsidR="00011983" w:rsidRPr="008F2A3E" w:rsidRDefault="00011983" w:rsidP="0001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</w:rPr>
              <w:t>31,246</w:t>
            </w:r>
          </w:p>
        </w:tc>
      </w:tr>
    </w:tbl>
    <w:p w14:paraId="76D287D8" w14:textId="77777777" w:rsidR="00011983" w:rsidRPr="008F2A3E" w:rsidRDefault="00011983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5B24DCD" w14:textId="77777777" w:rsidR="00DD37F7" w:rsidRPr="008F2A3E" w:rsidRDefault="00DE0853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245F6D58" w14:textId="77777777" w:rsidR="0057620A" w:rsidRPr="008F2A3E" w:rsidRDefault="0057620A" w:rsidP="00576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BF28176" w14:textId="77777777" w:rsidR="00964F37" w:rsidRDefault="0086763E" w:rsidP="00964F37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5" w:name="_Hlk513820561"/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ตามรายงานการประชุม</w:t>
      </w:r>
      <w:r w:rsidR="000358C4" w:rsidRPr="008F2A3E">
        <w:rPr>
          <w:rFonts w:ascii="Browallia New" w:hAnsi="Browallia New" w:cs="Browallia New"/>
          <w:sz w:val="28"/>
          <w:szCs w:val="28"/>
          <w:cs/>
          <w:lang w:val="en-GB"/>
        </w:rPr>
        <w:t>คณะกรรมการบริษัท</w:t>
      </w:r>
      <w:r w:rsidR="00850D21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0358C4"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ครั้งที่ </w:t>
      </w:r>
      <w:r w:rsidR="008910B3">
        <w:rPr>
          <w:rFonts w:ascii="Browallia New" w:hAnsi="Browallia New" w:cs="Browallia New"/>
          <w:sz w:val="28"/>
          <w:szCs w:val="28"/>
        </w:rPr>
        <w:t>4</w:t>
      </w:r>
      <w:r w:rsidR="000358C4" w:rsidRPr="008F2A3E">
        <w:rPr>
          <w:rFonts w:ascii="Browallia New" w:hAnsi="Browallia New" w:cs="Browallia New"/>
          <w:sz w:val="28"/>
          <w:szCs w:val="28"/>
          <w:lang w:val="en-GB"/>
        </w:rPr>
        <w:t>/25</w:t>
      </w:r>
      <w:r w:rsidR="000358C4" w:rsidRPr="008F2A3E">
        <w:rPr>
          <w:rFonts w:ascii="Browallia New" w:hAnsi="Browallia New" w:cs="Browallia New"/>
          <w:sz w:val="28"/>
          <w:szCs w:val="28"/>
        </w:rPr>
        <w:t>61</w:t>
      </w:r>
      <w:r w:rsidR="000358C4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358C4" w:rsidRPr="008F2A3E">
        <w:rPr>
          <w:rFonts w:ascii="Browallia New" w:hAnsi="Browallia New" w:cs="Browallia New"/>
          <w:sz w:val="28"/>
          <w:szCs w:val="28"/>
          <w:cs/>
          <w:lang w:val="en-GB"/>
        </w:rPr>
        <w:t>เมื่อวันที่</w:t>
      </w:r>
      <w:r w:rsidR="008910B3">
        <w:rPr>
          <w:rFonts w:ascii="Browallia New" w:hAnsi="Browallia New" w:cs="Browallia New"/>
          <w:sz w:val="28"/>
          <w:szCs w:val="28"/>
          <w:lang w:val="en-GB"/>
        </w:rPr>
        <w:t xml:space="preserve"> 30</w:t>
      </w:r>
      <w:r w:rsidR="00934727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34727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เมษายน</w:t>
      </w:r>
      <w:r w:rsidR="000358C4" w:rsidRPr="008F2A3E">
        <w:rPr>
          <w:rFonts w:ascii="Browallia New" w:hAnsi="Browallia New" w:cs="Browallia New"/>
          <w:sz w:val="28"/>
          <w:szCs w:val="28"/>
          <w:lang w:val="en-GB"/>
        </w:rPr>
        <w:t xml:space="preserve"> 25</w:t>
      </w:r>
      <w:r w:rsidR="000358C4" w:rsidRPr="008F2A3E">
        <w:rPr>
          <w:rFonts w:ascii="Browallia New" w:hAnsi="Browallia New" w:cs="Browallia New"/>
          <w:sz w:val="28"/>
          <w:szCs w:val="28"/>
        </w:rPr>
        <w:t>61</w:t>
      </w:r>
      <w:r w:rsidR="000358C4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A7C4A">
        <w:rPr>
          <w:rFonts w:ascii="Browallia New" w:hAnsi="Browallia New" w:cs="Browallia New" w:hint="cs"/>
          <w:sz w:val="28"/>
          <w:szCs w:val="28"/>
          <w:cs/>
          <w:lang w:val="en-GB"/>
        </w:rPr>
        <w:t>มีมติ</w:t>
      </w:r>
      <w:r w:rsidR="000358C4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>อนุมัติ</w:t>
      </w:r>
      <w:r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>ให้</w:t>
      </w:r>
      <w:r w:rsidR="00934727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>จำหน่าย</w:t>
      </w:r>
      <w:r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>เงินลงทุน</w:t>
      </w:r>
      <w:r w:rsidR="00934727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ในบริษัท ปรินดา จำกัด (มหาชน) </w:t>
      </w:r>
      <w:r w:rsidR="00850D21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>ทั้ง</w:t>
      </w:r>
      <w:r w:rsidR="006A7C4A">
        <w:rPr>
          <w:rFonts w:ascii="Browallia New" w:hAnsi="Browallia New" w:cs="Browallia New" w:hint="cs"/>
          <w:sz w:val="28"/>
          <w:szCs w:val="28"/>
          <w:cs/>
          <w:lang w:val="en-GB"/>
        </w:rPr>
        <w:t>หมด</w:t>
      </w:r>
      <w:r w:rsidR="00174682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แก่ห้างหุ้นส่วนจำกัด เม็ดทรายค้าวัสดุก่อสร้าง </w:t>
      </w:r>
      <w:r w:rsidR="00934727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จำนวน </w:t>
      </w:r>
      <w:r w:rsidR="00934727" w:rsidRPr="00A77D6B">
        <w:rPr>
          <w:rFonts w:ascii="Browallia New" w:hAnsi="Browallia New" w:cs="Browallia New"/>
          <w:sz w:val="28"/>
          <w:szCs w:val="28"/>
        </w:rPr>
        <w:t xml:space="preserve">4 </w:t>
      </w:r>
      <w:r w:rsidR="00934727" w:rsidRPr="00A77D6B">
        <w:rPr>
          <w:rFonts w:ascii="Browallia New" w:hAnsi="Browallia New" w:cs="Browallia New" w:hint="cs"/>
          <w:sz w:val="28"/>
          <w:szCs w:val="28"/>
          <w:cs/>
        </w:rPr>
        <w:t>ล้านหุ้น</w:t>
      </w:r>
      <w:r w:rsidR="00850D21" w:rsidRPr="00A77D6B">
        <w:rPr>
          <w:rFonts w:ascii="Browallia New" w:hAnsi="Browallia New" w:cs="Browallia New" w:hint="cs"/>
          <w:sz w:val="28"/>
          <w:szCs w:val="28"/>
          <w:cs/>
        </w:rPr>
        <w:t xml:space="preserve"> มูลค่าหุ้นละ</w:t>
      </w:r>
      <w:r w:rsidR="00174682" w:rsidRPr="00A77D6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74682" w:rsidRPr="00A77D6B">
        <w:rPr>
          <w:rFonts w:ascii="Browallia New" w:hAnsi="Browallia New" w:cs="Browallia New"/>
          <w:sz w:val="28"/>
          <w:szCs w:val="28"/>
        </w:rPr>
        <w:t xml:space="preserve">10.50 </w:t>
      </w:r>
      <w:r w:rsidR="00174682" w:rsidRPr="00A77D6B">
        <w:rPr>
          <w:rFonts w:ascii="Browallia New" w:hAnsi="Browallia New" w:cs="Browallia New" w:hint="cs"/>
          <w:sz w:val="28"/>
          <w:szCs w:val="28"/>
          <w:cs/>
        </w:rPr>
        <w:t xml:space="preserve">บาท เป็นเงิน </w:t>
      </w:r>
      <w:r w:rsidR="00174682" w:rsidRPr="00A77D6B">
        <w:rPr>
          <w:rFonts w:ascii="Browallia New" w:hAnsi="Browallia New" w:cs="Browallia New"/>
          <w:sz w:val="28"/>
          <w:szCs w:val="28"/>
        </w:rPr>
        <w:t xml:space="preserve">42 </w:t>
      </w:r>
      <w:r w:rsidR="00174682" w:rsidRPr="00A77D6B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850D21" w:rsidRPr="00A77D6B"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="001A3EB1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850D21" w:rsidRPr="00A77D6B">
        <w:rPr>
          <w:rFonts w:ascii="Browallia New" w:hAnsi="Browallia New" w:cs="Browallia New" w:hint="cs"/>
          <w:sz w:val="28"/>
          <w:szCs w:val="28"/>
          <w:cs/>
        </w:rPr>
        <w:t>ลงนามในหนังสือสัญญาขายหุ้น</w:t>
      </w:r>
      <w:r w:rsidR="001A3EB1">
        <w:rPr>
          <w:rFonts w:ascii="Browallia New" w:hAnsi="Browallia New" w:cs="Browallia New" w:hint="cs"/>
          <w:sz w:val="28"/>
          <w:szCs w:val="28"/>
          <w:cs/>
        </w:rPr>
        <w:t>แล้ว</w:t>
      </w:r>
      <w:r w:rsidR="00630B01">
        <w:rPr>
          <w:rFonts w:ascii="Browallia New" w:hAnsi="Browallia New" w:cs="Browallia New" w:hint="cs"/>
          <w:sz w:val="28"/>
          <w:szCs w:val="28"/>
          <w:cs/>
          <w:lang w:val="en-GB"/>
        </w:rPr>
        <w:t>เมื่อ</w:t>
      </w:r>
      <w:r w:rsidR="00174682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174682" w:rsidRPr="00A77D6B">
        <w:rPr>
          <w:rFonts w:ascii="Browallia New" w:hAnsi="Browallia New" w:cs="Browallia New"/>
          <w:sz w:val="28"/>
          <w:szCs w:val="28"/>
        </w:rPr>
        <w:t xml:space="preserve">9 </w:t>
      </w:r>
      <w:r w:rsidR="00174682" w:rsidRPr="00A77D6B">
        <w:rPr>
          <w:rFonts w:ascii="Browallia New" w:hAnsi="Browallia New" w:cs="Browallia New" w:hint="cs"/>
          <w:sz w:val="28"/>
          <w:szCs w:val="28"/>
          <w:cs/>
        </w:rPr>
        <w:t xml:space="preserve">พฤษภาคม </w:t>
      </w:r>
      <w:r w:rsidR="00174682" w:rsidRPr="00A77D6B">
        <w:rPr>
          <w:rFonts w:ascii="Browallia New" w:hAnsi="Browallia New" w:cs="Browallia New"/>
          <w:sz w:val="28"/>
          <w:szCs w:val="28"/>
        </w:rPr>
        <w:t>2561</w:t>
      </w:r>
      <w:r w:rsidR="000358C4" w:rsidRPr="00A77D6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bookmarkEnd w:id="5"/>
    </w:p>
    <w:p w14:paraId="215D8A6C" w14:textId="77777777" w:rsidR="00964F37" w:rsidRDefault="00964F37" w:rsidP="00964F37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C942322" w14:textId="7288C16E" w:rsidR="00A77D6B" w:rsidRPr="00964F37" w:rsidRDefault="00A77D6B" w:rsidP="00964F37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964F37">
        <w:rPr>
          <w:rFonts w:ascii="Browallia New" w:hAnsi="Browallia New" w:cs="Browallia New" w:hint="cs"/>
          <w:sz w:val="28"/>
          <w:szCs w:val="28"/>
          <w:cs/>
          <w:lang w:val="en-GB"/>
        </w:rPr>
        <w:t>ตามรายงาน</w:t>
      </w:r>
      <w:r w:rsidR="006A7C4A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964F3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ประชุมผู้ถือหุ้นประจำปีของบริษัท มิลล์คอนสตีล จำกัด (มหาชน) ครั้งที่ </w:t>
      </w:r>
      <w:r w:rsidRPr="00964F37">
        <w:rPr>
          <w:rFonts w:ascii="Browallia New" w:hAnsi="Browallia New" w:cs="Browallia New"/>
          <w:sz w:val="28"/>
          <w:szCs w:val="28"/>
        </w:rPr>
        <w:t>1/2561</w:t>
      </w:r>
      <w:r w:rsidRPr="00964F37">
        <w:rPr>
          <w:rFonts w:ascii="Browallia New" w:hAnsi="Browallia New" w:cs="Browallia New" w:hint="cs"/>
          <w:sz w:val="28"/>
          <w:szCs w:val="28"/>
          <w:cs/>
        </w:rPr>
        <w:t xml:space="preserve"> เมื่อวันที่ </w:t>
      </w:r>
      <w:r w:rsidR="001A0039">
        <w:rPr>
          <w:rFonts w:ascii="Browallia New" w:hAnsi="Browallia New" w:cs="Browallia New"/>
          <w:sz w:val="28"/>
          <w:szCs w:val="28"/>
        </w:rPr>
        <w:t xml:space="preserve">             </w:t>
      </w:r>
      <w:r w:rsidRPr="00964F37">
        <w:rPr>
          <w:rFonts w:ascii="Browallia New" w:hAnsi="Browallia New" w:cs="Browallia New"/>
          <w:sz w:val="28"/>
          <w:szCs w:val="28"/>
        </w:rPr>
        <w:t xml:space="preserve">27 </w:t>
      </w:r>
      <w:r w:rsidRPr="00964F37">
        <w:rPr>
          <w:rFonts w:ascii="Browallia New" w:hAnsi="Browallia New" w:cs="Browallia New" w:hint="cs"/>
          <w:sz w:val="28"/>
          <w:szCs w:val="28"/>
          <w:cs/>
        </w:rPr>
        <w:t xml:space="preserve">เมษายน </w:t>
      </w:r>
      <w:r w:rsidRPr="00964F37">
        <w:rPr>
          <w:rFonts w:ascii="Browallia New" w:hAnsi="Browallia New" w:cs="Browallia New"/>
          <w:sz w:val="28"/>
          <w:szCs w:val="28"/>
        </w:rPr>
        <w:t xml:space="preserve">2561 </w:t>
      </w:r>
      <w:r w:rsidR="00842480">
        <w:rPr>
          <w:rFonts w:ascii="Browallia New" w:hAnsi="Browallia New" w:cs="Browallia New" w:hint="cs"/>
          <w:sz w:val="28"/>
          <w:szCs w:val="28"/>
          <w:cs/>
        </w:rPr>
        <w:t>อนุมัติให้</w:t>
      </w:r>
      <w:r w:rsidRPr="00964F37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842480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Pr="00964F37">
        <w:rPr>
          <w:rFonts w:ascii="Browallia New" w:hAnsi="Browallia New" w:cs="Browallia New" w:hint="cs"/>
          <w:sz w:val="28"/>
          <w:szCs w:val="28"/>
          <w:cs/>
        </w:rPr>
        <w:t>ปันผลให้ผู้ถือหุ้นสามัญ</w:t>
      </w:r>
      <w:r w:rsidR="00964F37" w:rsidRPr="00964F37">
        <w:rPr>
          <w:rFonts w:ascii="Browallia New" w:hAnsi="Browallia New" w:cs="Browallia New" w:hint="cs"/>
          <w:sz w:val="28"/>
          <w:szCs w:val="28"/>
          <w:cs/>
        </w:rPr>
        <w:t>ในอัตรา</w:t>
      </w:r>
      <w:r w:rsidR="00DD1A3B">
        <w:rPr>
          <w:rFonts w:ascii="Browallia New" w:hAnsi="Browallia New" w:cs="Browallia New" w:hint="cs"/>
          <w:sz w:val="28"/>
          <w:szCs w:val="28"/>
          <w:cs/>
        </w:rPr>
        <w:t xml:space="preserve">หุ้นละ </w:t>
      </w:r>
      <w:r w:rsidR="00DD1A3B">
        <w:rPr>
          <w:rFonts w:ascii="Browallia New" w:hAnsi="Browallia New" w:cs="Browallia New"/>
          <w:sz w:val="28"/>
          <w:szCs w:val="28"/>
        </w:rPr>
        <w:t xml:space="preserve">0.0267 </w:t>
      </w:r>
      <w:r w:rsidR="00DD1A3B">
        <w:rPr>
          <w:rFonts w:ascii="Browallia New" w:hAnsi="Browallia New" w:cs="Browallia New" w:hint="cs"/>
          <w:sz w:val="28"/>
          <w:szCs w:val="28"/>
          <w:cs/>
        </w:rPr>
        <w:t>บาท ให้แก่ผู้ถือหุ้นเดิมในอัตรา</w:t>
      </w:r>
      <w:r w:rsidR="00964F37" w:rsidRPr="00964F3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A0039">
        <w:rPr>
          <w:rFonts w:ascii="Browallia New" w:hAnsi="Browallia New" w:cs="Browallia New"/>
          <w:sz w:val="28"/>
          <w:szCs w:val="28"/>
        </w:rPr>
        <w:t xml:space="preserve">           </w:t>
      </w:r>
      <w:r w:rsidR="00964F37" w:rsidRPr="00964F37">
        <w:rPr>
          <w:rFonts w:ascii="Browallia New" w:hAnsi="Browallia New" w:cs="Browallia New"/>
          <w:sz w:val="28"/>
          <w:szCs w:val="28"/>
        </w:rPr>
        <w:t xml:space="preserve">15 </w:t>
      </w:r>
      <w:r w:rsidR="00964F37" w:rsidRPr="00964F37">
        <w:rPr>
          <w:rFonts w:ascii="Browallia New" w:hAnsi="Browallia New" w:cs="Browallia New" w:hint="cs"/>
          <w:sz w:val="28"/>
          <w:szCs w:val="28"/>
          <w:cs/>
        </w:rPr>
        <w:t xml:space="preserve">หุ้นสามัญต่อ </w:t>
      </w:r>
      <w:r w:rsidR="00964F37" w:rsidRPr="00964F37">
        <w:rPr>
          <w:rFonts w:ascii="Browallia New" w:hAnsi="Browallia New" w:cs="Browallia New"/>
          <w:sz w:val="28"/>
          <w:szCs w:val="28"/>
        </w:rPr>
        <w:t xml:space="preserve">1 </w:t>
      </w:r>
      <w:r w:rsidR="00964F37" w:rsidRPr="00964F3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="00DD1A3B">
        <w:rPr>
          <w:rFonts w:ascii="Browallia New" w:hAnsi="Browallia New" w:cs="Browallia New" w:hint="cs"/>
          <w:sz w:val="28"/>
          <w:szCs w:val="28"/>
          <w:cs/>
        </w:rPr>
        <w:t>ปันผล</w:t>
      </w:r>
      <w:r w:rsidR="00246999">
        <w:rPr>
          <w:rFonts w:ascii="Browallia New" w:hAnsi="Browallia New" w:cs="Browallia New" w:hint="cs"/>
          <w:sz w:val="28"/>
          <w:szCs w:val="28"/>
          <w:cs/>
        </w:rPr>
        <w:t xml:space="preserve"> รวมเฉพาะส่วนของบริษัทที่ลงทุน</w:t>
      </w:r>
      <w:r w:rsidR="00964F37" w:rsidRPr="00964F37">
        <w:rPr>
          <w:rFonts w:ascii="Browallia New" w:hAnsi="Browallia New" w:cs="Browallia New" w:hint="cs"/>
          <w:sz w:val="28"/>
          <w:szCs w:val="28"/>
          <w:cs/>
        </w:rPr>
        <w:t xml:space="preserve">เป็นจำนวน </w:t>
      </w:r>
      <w:r w:rsidR="00246999">
        <w:rPr>
          <w:rFonts w:ascii="Browallia New" w:hAnsi="Browallia New" w:cs="Browallia New"/>
          <w:sz w:val="28"/>
          <w:szCs w:val="28"/>
        </w:rPr>
        <w:t>48.66</w:t>
      </w:r>
      <w:r w:rsidR="00964F37" w:rsidRPr="00964F37">
        <w:rPr>
          <w:rFonts w:ascii="Browallia New" w:hAnsi="Browallia New" w:cs="Browallia New"/>
          <w:sz w:val="28"/>
          <w:szCs w:val="28"/>
        </w:rPr>
        <w:t xml:space="preserve"> </w:t>
      </w:r>
      <w:r w:rsidR="00964F37" w:rsidRPr="00964F37">
        <w:rPr>
          <w:rFonts w:ascii="Browallia New" w:hAnsi="Browallia New" w:cs="Browallia New" w:hint="cs"/>
          <w:sz w:val="28"/>
          <w:szCs w:val="28"/>
          <w:cs/>
        </w:rPr>
        <w:t>ล้านหุ้น</w:t>
      </w:r>
      <w:r w:rsidR="00246999">
        <w:rPr>
          <w:rFonts w:ascii="Browallia New" w:hAnsi="Browallia New" w:cs="Browallia New"/>
          <w:sz w:val="28"/>
          <w:szCs w:val="28"/>
        </w:rPr>
        <w:t xml:space="preserve"> </w:t>
      </w:r>
      <w:r w:rsidR="002C26E6">
        <w:rPr>
          <w:rFonts w:ascii="Browallia New" w:hAnsi="Browallia New" w:cs="Browallia New" w:hint="cs"/>
          <w:sz w:val="28"/>
          <w:szCs w:val="28"/>
          <w:cs/>
        </w:rPr>
        <w:t xml:space="preserve">มูลค่าที่ตราไว้หุ้นละ </w:t>
      </w:r>
      <w:r w:rsidR="002C26E6">
        <w:rPr>
          <w:rFonts w:ascii="Browallia New" w:hAnsi="Browallia New" w:cs="Browallia New"/>
          <w:sz w:val="28"/>
          <w:szCs w:val="28"/>
        </w:rPr>
        <w:t xml:space="preserve">0.40 </w:t>
      </w:r>
      <w:r w:rsidR="002C26E6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="00246999">
        <w:rPr>
          <w:rFonts w:ascii="Browallia New" w:hAnsi="Browallia New" w:cs="Browallia New" w:hint="cs"/>
          <w:sz w:val="28"/>
          <w:szCs w:val="28"/>
          <w:cs/>
        </w:rPr>
        <w:t xml:space="preserve">มูลค่า </w:t>
      </w:r>
      <w:r w:rsidR="00246999">
        <w:rPr>
          <w:rFonts w:ascii="Browallia New" w:hAnsi="Browallia New" w:cs="Browallia New"/>
          <w:sz w:val="28"/>
          <w:szCs w:val="28"/>
        </w:rPr>
        <w:t xml:space="preserve">19.46 </w:t>
      </w:r>
      <w:r w:rsidR="00246999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BF41EC">
        <w:rPr>
          <w:rFonts w:ascii="Browallia New" w:hAnsi="Browallia New" w:cs="Browallia New"/>
          <w:sz w:val="28"/>
          <w:szCs w:val="28"/>
        </w:rPr>
        <w:t xml:space="preserve"> </w:t>
      </w:r>
      <w:r w:rsidR="00BF41EC">
        <w:rPr>
          <w:rFonts w:ascii="Browallia New" w:hAnsi="Browallia New" w:cs="Browallia New" w:hint="cs"/>
          <w:sz w:val="28"/>
          <w:szCs w:val="28"/>
          <w:cs/>
        </w:rPr>
        <w:t xml:space="preserve">และจ่ายเงินปันผลในอัตราหุ้นละ </w:t>
      </w:r>
      <w:r w:rsidR="00BF41EC">
        <w:rPr>
          <w:rFonts w:ascii="Browallia New" w:hAnsi="Browallia New" w:cs="Browallia New"/>
          <w:sz w:val="28"/>
          <w:szCs w:val="28"/>
        </w:rPr>
        <w:t xml:space="preserve">0.0033 </w:t>
      </w:r>
      <w:r w:rsidR="00BF41EC">
        <w:rPr>
          <w:rFonts w:ascii="Browallia New" w:hAnsi="Browallia New" w:cs="Browallia New" w:hint="cs"/>
          <w:sz w:val="28"/>
          <w:szCs w:val="28"/>
          <w:cs/>
        </w:rPr>
        <w:t xml:space="preserve">บาท เพื่อรองรับภาษีหัก ณ ที่จ่าย </w:t>
      </w:r>
      <w:r w:rsidR="001A0039">
        <w:rPr>
          <w:rFonts w:ascii="Browallia New" w:hAnsi="Browallia New" w:cs="Browallia New"/>
          <w:sz w:val="28"/>
          <w:szCs w:val="28"/>
        </w:rPr>
        <w:t xml:space="preserve">              </w:t>
      </w:r>
      <w:r w:rsidR="00BF41EC">
        <w:rPr>
          <w:rFonts w:ascii="Browallia New" w:hAnsi="Browallia New" w:cs="Browallia New" w:hint="cs"/>
          <w:sz w:val="28"/>
          <w:szCs w:val="28"/>
          <w:cs/>
        </w:rPr>
        <w:t xml:space="preserve">รวมปันผลจ่าย </w:t>
      </w:r>
      <w:r w:rsidR="00BF41EC">
        <w:rPr>
          <w:rFonts w:ascii="Browallia New" w:hAnsi="Browallia New" w:cs="Browallia New"/>
          <w:sz w:val="28"/>
          <w:szCs w:val="28"/>
        </w:rPr>
        <w:t xml:space="preserve">0.03 </w:t>
      </w:r>
      <w:r w:rsidR="00BF41E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="007B60FD">
        <w:rPr>
          <w:rFonts w:ascii="Browallia New" w:hAnsi="Browallia New" w:cs="Browallia New" w:hint="cs"/>
          <w:sz w:val="28"/>
          <w:szCs w:val="28"/>
          <w:cs/>
        </w:rPr>
        <w:t xml:space="preserve"> นอกจากนี้ </w:t>
      </w:r>
      <w:r w:rsidR="00BC5F3F">
        <w:rPr>
          <w:rFonts w:ascii="Browallia New" w:hAnsi="Browallia New" w:cs="Browallia New" w:hint="cs"/>
          <w:sz w:val="28"/>
          <w:szCs w:val="28"/>
          <w:cs/>
        </w:rPr>
        <w:t xml:space="preserve">ได้อนุมัติให้ออกใบสำคัญแสดงสิทธิที่จะซื้อหุ้นสามัญของบริษัทครั้งที่ </w:t>
      </w:r>
      <w:r w:rsidR="00BC5F3F">
        <w:rPr>
          <w:rFonts w:ascii="Browallia New" w:hAnsi="Browallia New" w:cs="Browallia New"/>
          <w:sz w:val="28"/>
          <w:szCs w:val="28"/>
        </w:rPr>
        <w:t xml:space="preserve">5 </w:t>
      </w:r>
      <w:r w:rsidR="00BC5F3F">
        <w:rPr>
          <w:rFonts w:ascii="Browallia New" w:hAnsi="Browallia New" w:cs="Browallia New" w:hint="cs"/>
          <w:sz w:val="28"/>
          <w:szCs w:val="28"/>
          <w:cs/>
        </w:rPr>
        <w:t xml:space="preserve">หรือ </w:t>
      </w:r>
      <w:r w:rsidR="00BC5F3F">
        <w:rPr>
          <w:rFonts w:ascii="Browallia New" w:hAnsi="Browallia New" w:cs="Browallia New"/>
          <w:sz w:val="28"/>
          <w:szCs w:val="28"/>
        </w:rPr>
        <w:t xml:space="preserve">MILL-W5 </w:t>
      </w:r>
      <w:r w:rsidR="00BC5F3F">
        <w:rPr>
          <w:rFonts w:ascii="Browallia New" w:hAnsi="Browallia New" w:cs="Browallia New" w:hint="cs"/>
          <w:sz w:val="28"/>
          <w:szCs w:val="28"/>
          <w:cs/>
        </w:rPr>
        <w:t xml:space="preserve">ให้แก่ผู้ถือหุ้นเดิมโดยไม่คิดมูลค่าในอัตรา </w:t>
      </w:r>
      <w:r w:rsidR="00BC5F3F">
        <w:rPr>
          <w:rFonts w:ascii="Browallia New" w:hAnsi="Browallia New" w:cs="Browallia New"/>
          <w:sz w:val="28"/>
          <w:szCs w:val="28"/>
        </w:rPr>
        <w:t xml:space="preserve">5 </w:t>
      </w:r>
      <w:r w:rsidR="00BC5F3F">
        <w:rPr>
          <w:rFonts w:ascii="Browallia New" w:hAnsi="Browallia New" w:cs="Browallia New" w:hint="cs"/>
          <w:sz w:val="28"/>
          <w:szCs w:val="28"/>
          <w:cs/>
        </w:rPr>
        <w:t xml:space="preserve">หุ้นเดิมต่อใบสำคัญแสดงสิทธิ </w:t>
      </w:r>
      <w:r w:rsidR="00BC5F3F">
        <w:rPr>
          <w:rFonts w:ascii="Browallia New" w:hAnsi="Browallia New" w:cs="Browallia New"/>
          <w:sz w:val="28"/>
          <w:szCs w:val="28"/>
        </w:rPr>
        <w:t xml:space="preserve">1 </w:t>
      </w:r>
      <w:r w:rsidR="00BC5F3F">
        <w:rPr>
          <w:rFonts w:ascii="Browallia New" w:hAnsi="Browallia New" w:cs="Browallia New" w:hint="cs"/>
          <w:sz w:val="28"/>
          <w:szCs w:val="28"/>
          <w:cs/>
        </w:rPr>
        <w:t>หน่วย ราคาใช้สิทธิ</w:t>
      </w:r>
      <w:r w:rsidR="001A0039">
        <w:rPr>
          <w:rFonts w:ascii="Browallia New" w:hAnsi="Browallia New" w:cs="Browallia New"/>
          <w:sz w:val="28"/>
          <w:szCs w:val="28"/>
        </w:rPr>
        <w:t xml:space="preserve">          </w:t>
      </w:r>
      <w:r w:rsidR="00BC5F3F">
        <w:rPr>
          <w:rFonts w:ascii="Browallia New" w:hAnsi="Browallia New" w:cs="Browallia New" w:hint="cs"/>
          <w:sz w:val="28"/>
          <w:szCs w:val="28"/>
          <w:cs/>
        </w:rPr>
        <w:t xml:space="preserve">หุ้นละ </w:t>
      </w:r>
      <w:r w:rsidR="00BC5F3F">
        <w:rPr>
          <w:rFonts w:ascii="Browallia New" w:hAnsi="Browallia New" w:cs="Browallia New"/>
          <w:sz w:val="28"/>
          <w:szCs w:val="28"/>
        </w:rPr>
        <w:t xml:space="preserve">1.80 </w:t>
      </w:r>
      <w:r w:rsidR="00BC5F3F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7A149748" w14:textId="77777777" w:rsidR="00A77D6B" w:rsidRDefault="00A77D6B" w:rsidP="003562D3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FC8D63" w14:textId="77777777" w:rsidR="00A77D6B" w:rsidRPr="00A77D6B" w:rsidRDefault="00A77D6B" w:rsidP="003562D3">
      <w:pPr>
        <w:tabs>
          <w:tab w:val="clear" w:pos="227"/>
          <w:tab w:val="clear" w:pos="454"/>
          <w:tab w:val="clear" w:pos="907"/>
          <w:tab w:val="clear" w:pos="5387"/>
          <w:tab w:val="left" w:pos="709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sectPr w:rsidR="00A77D6B" w:rsidRPr="00A77D6B" w:rsidSect="007D0773">
      <w:footerReference w:type="even" r:id="rId11"/>
      <w:footerReference w:type="default" r:id="rId12"/>
      <w:footerReference w:type="first" r:id="rId13"/>
      <w:pgSz w:w="11909" w:h="16834" w:code="9"/>
      <w:pgMar w:top="1616" w:right="1134" w:bottom="709" w:left="1440" w:header="992" w:footer="473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ED742" w14:textId="77777777" w:rsidR="00FF16FF" w:rsidRDefault="00FF16FF">
      <w:r>
        <w:separator/>
      </w:r>
    </w:p>
  </w:endnote>
  <w:endnote w:type="continuationSeparator" w:id="0">
    <w:p w14:paraId="6E2AAE29" w14:textId="77777777" w:rsidR="00FF16FF" w:rsidRDefault="00FF1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D0F9" w14:textId="77777777" w:rsidR="000D1D4B" w:rsidRDefault="000D1D4B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0D1D4B" w:rsidRDefault="000D1D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CCEB" w14:textId="3ADC5B3A" w:rsidR="000D1D4B" w:rsidRPr="004D5A33" w:rsidRDefault="000D1D4B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3535BB">
      <w:rPr>
        <w:rStyle w:val="PageNumber"/>
        <w:rFonts w:ascii="Browallia New" w:hAnsi="Browallia New" w:cs="Browallia New"/>
        <w:noProof/>
        <w:sz w:val="28"/>
        <w:szCs w:val="28"/>
      </w:rPr>
      <w:t>23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8A02E1C" w14:textId="77777777" w:rsidR="000D1D4B" w:rsidRDefault="000D1D4B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</w:t>
    </w:r>
    <w:r>
      <w:rPr>
        <w:rFonts w:ascii="Browallia New" w:hAnsi="Browallia New" w:cs="Browallia New"/>
        <w:sz w:val="28"/>
        <w:szCs w:val="28"/>
        <w:cs/>
      </w:rPr>
      <w:t>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1415C0BD" w14:textId="77777777" w:rsidR="000D1D4B" w:rsidRDefault="000D1D4B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1017" w14:textId="77777777" w:rsidR="000D1D4B" w:rsidRDefault="000D1D4B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A2AD5" w14:textId="77777777" w:rsidR="00FF16FF" w:rsidRDefault="00FF16FF">
      <w:r>
        <w:separator/>
      </w:r>
    </w:p>
  </w:footnote>
  <w:footnote w:type="continuationSeparator" w:id="0">
    <w:p w14:paraId="19FD1753" w14:textId="77777777" w:rsidR="00FF16FF" w:rsidRDefault="00FF1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46079BC"/>
    <w:multiLevelType w:val="hybridMultilevel"/>
    <w:tmpl w:val="F03A606C"/>
    <w:lvl w:ilvl="0" w:tplc="90687C38">
      <w:start w:val="1"/>
      <w:numFmt w:val="bullet"/>
      <w:lvlText w:val="-"/>
      <w:lvlJc w:val="left"/>
      <w:pPr>
        <w:ind w:left="81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0C93224D"/>
    <w:multiLevelType w:val="multilevel"/>
    <w:tmpl w:val="A2E6F1E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F276C80"/>
    <w:multiLevelType w:val="multilevel"/>
    <w:tmpl w:val="8B3C22D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BA10C62"/>
    <w:multiLevelType w:val="hybridMultilevel"/>
    <w:tmpl w:val="EA72D322"/>
    <w:lvl w:ilvl="0" w:tplc="444CA6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19" w15:restartNumberingAfterBreak="0">
    <w:nsid w:val="54BC6843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B6877D1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AA32DB2"/>
    <w:multiLevelType w:val="multilevel"/>
    <w:tmpl w:val="A4E68E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1"/>
  </w:num>
  <w:num w:numId="14">
    <w:abstractNumId w:val="16"/>
  </w:num>
  <w:num w:numId="15">
    <w:abstractNumId w:val="18"/>
  </w:num>
  <w:num w:numId="16">
    <w:abstractNumId w:val="20"/>
  </w:num>
  <w:num w:numId="17">
    <w:abstractNumId w:val="19"/>
  </w:num>
  <w:num w:numId="18">
    <w:abstractNumId w:val="22"/>
  </w:num>
  <w:num w:numId="19">
    <w:abstractNumId w:val="14"/>
  </w:num>
  <w:num w:numId="20">
    <w:abstractNumId w:val="12"/>
  </w:num>
  <w:num w:numId="21">
    <w:abstractNumId w:val="11"/>
  </w:num>
  <w:num w:numId="22">
    <w:abstractNumId w:val="15"/>
  </w:num>
  <w:num w:numId="23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17F7"/>
    <w:rsid w:val="000030A8"/>
    <w:rsid w:val="00004FD8"/>
    <w:rsid w:val="0000608E"/>
    <w:rsid w:val="00006E8A"/>
    <w:rsid w:val="00010346"/>
    <w:rsid w:val="00010873"/>
    <w:rsid w:val="0001139C"/>
    <w:rsid w:val="0001196A"/>
    <w:rsid w:val="00011983"/>
    <w:rsid w:val="00011A1D"/>
    <w:rsid w:val="0001213A"/>
    <w:rsid w:val="0001223E"/>
    <w:rsid w:val="000128FA"/>
    <w:rsid w:val="00012ECC"/>
    <w:rsid w:val="00013288"/>
    <w:rsid w:val="0001339E"/>
    <w:rsid w:val="000138E1"/>
    <w:rsid w:val="00013AE1"/>
    <w:rsid w:val="00014838"/>
    <w:rsid w:val="00014C5F"/>
    <w:rsid w:val="00015D59"/>
    <w:rsid w:val="00016131"/>
    <w:rsid w:val="000164BD"/>
    <w:rsid w:val="00016777"/>
    <w:rsid w:val="0002025E"/>
    <w:rsid w:val="000207D1"/>
    <w:rsid w:val="00021167"/>
    <w:rsid w:val="00021371"/>
    <w:rsid w:val="00021705"/>
    <w:rsid w:val="0002174D"/>
    <w:rsid w:val="0002208E"/>
    <w:rsid w:val="0002228C"/>
    <w:rsid w:val="0002245C"/>
    <w:rsid w:val="00023CCC"/>
    <w:rsid w:val="000244F1"/>
    <w:rsid w:val="00024602"/>
    <w:rsid w:val="00024B4F"/>
    <w:rsid w:val="00026D0D"/>
    <w:rsid w:val="0002720A"/>
    <w:rsid w:val="00027654"/>
    <w:rsid w:val="000276EA"/>
    <w:rsid w:val="000277DA"/>
    <w:rsid w:val="00027E09"/>
    <w:rsid w:val="0003038B"/>
    <w:rsid w:val="00030743"/>
    <w:rsid w:val="00030E46"/>
    <w:rsid w:val="00031350"/>
    <w:rsid w:val="00031ABC"/>
    <w:rsid w:val="000325C3"/>
    <w:rsid w:val="000326E3"/>
    <w:rsid w:val="000327EE"/>
    <w:rsid w:val="00032BA4"/>
    <w:rsid w:val="00033041"/>
    <w:rsid w:val="000346AC"/>
    <w:rsid w:val="00034741"/>
    <w:rsid w:val="00034CA0"/>
    <w:rsid w:val="00034F52"/>
    <w:rsid w:val="00034F7A"/>
    <w:rsid w:val="00035042"/>
    <w:rsid w:val="00035678"/>
    <w:rsid w:val="000357CE"/>
    <w:rsid w:val="000358C4"/>
    <w:rsid w:val="00036C74"/>
    <w:rsid w:val="00036DA0"/>
    <w:rsid w:val="00037249"/>
    <w:rsid w:val="000373FF"/>
    <w:rsid w:val="00041946"/>
    <w:rsid w:val="000423CB"/>
    <w:rsid w:val="00042F8E"/>
    <w:rsid w:val="000435DE"/>
    <w:rsid w:val="0004361D"/>
    <w:rsid w:val="00043DF3"/>
    <w:rsid w:val="00044D68"/>
    <w:rsid w:val="00044FCA"/>
    <w:rsid w:val="00045146"/>
    <w:rsid w:val="00045633"/>
    <w:rsid w:val="00045A67"/>
    <w:rsid w:val="00046118"/>
    <w:rsid w:val="0004618D"/>
    <w:rsid w:val="00046865"/>
    <w:rsid w:val="00047995"/>
    <w:rsid w:val="00047D04"/>
    <w:rsid w:val="00050A67"/>
    <w:rsid w:val="00050C70"/>
    <w:rsid w:val="00052A28"/>
    <w:rsid w:val="0005390F"/>
    <w:rsid w:val="00053C98"/>
    <w:rsid w:val="00053F76"/>
    <w:rsid w:val="00054AE8"/>
    <w:rsid w:val="00055141"/>
    <w:rsid w:val="00055B4C"/>
    <w:rsid w:val="000563D7"/>
    <w:rsid w:val="000565C3"/>
    <w:rsid w:val="00056791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D2B"/>
    <w:rsid w:val="0006359D"/>
    <w:rsid w:val="00063BFE"/>
    <w:rsid w:val="00064E6C"/>
    <w:rsid w:val="0006628D"/>
    <w:rsid w:val="0006699D"/>
    <w:rsid w:val="000676DF"/>
    <w:rsid w:val="000676F0"/>
    <w:rsid w:val="00067E17"/>
    <w:rsid w:val="000703DC"/>
    <w:rsid w:val="000704D4"/>
    <w:rsid w:val="00070F21"/>
    <w:rsid w:val="0007175C"/>
    <w:rsid w:val="00071B38"/>
    <w:rsid w:val="00071DB4"/>
    <w:rsid w:val="000729E9"/>
    <w:rsid w:val="000737B8"/>
    <w:rsid w:val="000739A4"/>
    <w:rsid w:val="00073B12"/>
    <w:rsid w:val="00074AA5"/>
    <w:rsid w:val="00074BC4"/>
    <w:rsid w:val="00075711"/>
    <w:rsid w:val="0007590C"/>
    <w:rsid w:val="000767F0"/>
    <w:rsid w:val="000768AA"/>
    <w:rsid w:val="00076A22"/>
    <w:rsid w:val="00076A94"/>
    <w:rsid w:val="0008140E"/>
    <w:rsid w:val="00081CC2"/>
    <w:rsid w:val="00081D62"/>
    <w:rsid w:val="00081E2D"/>
    <w:rsid w:val="00082258"/>
    <w:rsid w:val="00082E8A"/>
    <w:rsid w:val="00083752"/>
    <w:rsid w:val="00085CEC"/>
    <w:rsid w:val="000863BC"/>
    <w:rsid w:val="00086B5D"/>
    <w:rsid w:val="000877B8"/>
    <w:rsid w:val="000900E7"/>
    <w:rsid w:val="00090913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A0782"/>
    <w:rsid w:val="000A0CA4"/>
    <w:rsid w:val="000A135D"/>
    <w:rsid w:val="000A23A5"/>
    <w:rsid w:val="000A2427"/>
    <w:rsid w:val="000A2B1F"/>
    <w:rsid w:val="000A378D"/>
    <w:rsid w:val="000A3AE8"/>
    <w:rsid w:val="000A5333"/>
    <w:rsid w:val="000A54BE"/>
    <w:rsid w:val="000A5B86"/>
    <w:rsid w:val="000A5C2F"/>
    <w:rsid w:val="000A6BFF"/>
    <w:rsid w:val="000A6C85"/>
    <w:rsid w:val="000A6E21"/>
    <w:rsid w:val="000A73B5"/>
    <w:rsid w:val="000A7505"/>
    <w:rsid w:val="000A7826"/>
    <w:rsid w:val="000A78CD"/>
    <w:rsid w:val="000B0875"/>
    <w:rsid w:val="000B17D5"/>
    <w:rsid w:val="000B1828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B47"/>
    <w:rsid w:val="000B5042"/>
    <w:rsid w:val="000B5278"/>
    <w:rsid w:val="000B5E03"/>
    <w:rsid w:val="000B6C35"/>
    <w:rsid w:val="000B741C"/>
    <w:rsid w:val="000B7A68"/>
    <w:rsid w:val="000B7B9E"/>
    <w:rsid w:val="000C0D06"/>
    <w:rsid w:val="000C0F26"/>
    <w:rsid w:val="000C1122"/>
    <w:rsid w:val="000C11A2"/>
    <w:rsid w:val="000C1804"/>
    <w:rsid w:val="000C24FC"/>
    <w:rsid w:val="000C2707"/>
    <w:rsid w:val="000C2CCE"/>
    <w:rsid w:val="000C3AA1"/>
    <w:rsid w:val="000C3E61"/>
    <w:rsid w:val="000C3FDE"/>
    <w:rsid w:val="000C3FE3"/>
    <w:rsid w:val="000C4167"/>
    <w:rsid w:val="000C4301"/>
    <w:rsid w:val="000C6751"/>
    <w:rsid w:val="000C6898"/>
    <w:rsid w:val="000C6A8F"/>
    <w:rsid w:val="000C6B88"/>
    <w:rsid w:val="000D00E2"/>
    <w:rsid w:val="000D0132"/>
    <w:rsid w:val="000D1D4B"/>
    <w:rsid w:val="000D2B79"/>
    <w:rsid w:val="000D2E75"/>
    <w:rsid w:val="000D326E"/>
    <w:rsid w:val="000D3400"/>
    <w:rsid w:val="000D3BA6"/>
    <w:rsid w:val="000D3D7F"/>
    <w:rsid w:val="000D5DD3"/>
    <w:rsid w:val="000D710F"/>
    <w:rsid w:val="000D7E4A"/>
    <w:rsid w:val="000E0A70"/>
    <w:rsid w:val="000E21A2"/>
    <w:rsid w:val="000E2571"/>
    <w:rsid w:val="000E38D6"/>
    <w:rsid w:val="000E3920"/>
    <w:rsid w:val="000E4441"/>
    <w:rsid w:val="000E4A00"/>
    <w:rsid w:val="000E682A"/>
    <w:rsid w:val="000E6B33"/>
    <w:rsid w:val="000E6E34"/>
    <w:rsid w:val="000E7D98"/>
    <w:rsid w:val="000F07D5"/>
    <w:rsid w:val="000F0925"/>
    <w:rsid w:val="000F0D4D"/>
    <w:rsid w:val="000F1BB6"/>
    <w:rsid w:val="000F2B1E"/>
    <w:rsid w:val="000F2E76"/>
    <w:rsid w:val="000F3567"/>
    <w:rsid w:val="000F35F6"/>
    <w:rsid w:val="000F3C9A"/>
    <w:rsid w:val="000F3F08"/>
    <w:rsid w:val="000F4FF5"/>
    <w:rsid w:val="000F527F"/>
    <w:rsid w:val="000F6BCF"/>
    <w:rsid w:val="000F72E9"/>
    <w:rsid w:val="00100BC2"/>
    <w:rsid w:val="00100C8A"/>
    <w:rsid w:val="001017E2"/>
    <w:rsid w:val="001019BA"/>
    <w:rsid w:val="001020AE"/>
    <w:rsid w:val="00102292"/>
    <w:rsid w:val="001022F0"/>
    <w:rsid w:val="0010401C"/>
    <w:rsid w:val="00104843"/>
    <w:rsid w:val="00104E6C"/>
    <w:rsid w:val="0010595F"/>
    <w:rsid w:val="0010616D"/>
    <w:rsid w:val="001064A4"/>
    <w:rsid w:val="00107012"/>
    <w:rsid w:val="0010750F"/>
    <w:rsid w:val="001079FC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BE7"/>
    <w:rsid w:val="00115E65"/>
    <w:rsid w:val="001162E6"/>
    <w:rsid w:val="001167AA"/>
    <w:rsid w:val="00116B6C"/>
    <w:rsid w:val="001172BA"/>
    <w:rsid w:val="0011757D"/>
    <w:rsid w:val="001206FF"/>
    <w:rsid w:val="001214C8"/>
    <w:rsid w:val="00122876"/>
    <w:rsid w:val="00122B86"/>
    <w:rsid w:val="00123ED6"/>
    <w:rsid w:val="00125243"/>
    <w:rsid w:val="00125834"/>
    <w:rsid w:val="001259F6"/>
    <w:rsid w:val="001261CD"/>
    <w:rsid w:val="0012690B"/>
    <w:rsid w:val="001303A2"/>
    <w:rsid w:val="00130E65"/>
    <w:rsid w:val="00130ED8"/>
    <w:rsid w:val="0013121A"/>
    <w:rsid w:val="001312C0"/>
    <w:rsid w:val="001324FA"/>
    <w:rsid w:val="00132BB8"/>
    <w:rsid w:val="00133EC9"/>
    <w:rsid w:val="001344BB"/>
    <w:rsid w:val="00134679"/>
    <w:rsid w:val="0013476A"/>
    <w:rsid w:val="001367CD"/>
    <w:rsid w:val="00136966"/>
    <w:rsid w:val="00141202"/>
    <w:rsid w:val="00141AE3"/>
    <w:rsid w:val="00142225"/>
    <w:rsid w:val="00142529"/>
    <w:rsid w:val="0014258D"/>
    <w:rsid w:val="00142DB5"/>
    <w:rsid w:val="0014388D"/>
    <w:rsid w:val="00143E1A"/>
    <w:rsid w:val="00144A02"/>
    <w:rsid w:val="00144C14"/>
    <w:rsid w:val="001460BA"/>
    <w:rsid w:val="001466C1"/>
    <w:rsid w:val="0014696A"/>
    <w:rsid w:val="00146980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5EE"/>
    <w:rsid w:val="0015277E"/>
    <w:rsid w:val="00152B1F"/>
    <w:rsid w:val="00152EEC"/>
    <w:rsid w:val="00153858"/>
    <w:rsid w:val="00153DC0"/>
    <w:rsid w:val="0015478B"/>
    <w:rsid w:val="00154C8A"/>
    <w:rsid w:val="00154E5A"/>
    <w:rsid w:val="00155252"/>
    <w:rsid w:val="00155BF8"/>
    <w:rsid w:val="00155CE4"/>
    <w:rsid w:val="0015753B"/>
    <w:rsid w:val="00157DF3"/>
    <w:rsid w:val="00160642"/>
    <w:rsid w:val="00163984"/>
    <w:rsid w:val="00163A4F"/>
    <w:rsid w:val="00164266"/>
    <w:rsid w:val="00165649"/>
    <w:rsid w:val="00165810"/>
    <w:rsid w:val="00165D71"/>
    <w:rsid w:val="00166860"/>
    <w:rsid w:val="00166BBB"/>
    <w:rsid w:val="001672C5"/>
    <w:rsid w:val="001674A5"/>
    <w:rsid w:val="00167C7C"/>
    <w:rsid w:val="00170378"/>
    <w:rsid w:val="001719DA"/>
    <w:rsid w:val="00172874"/>
    <w:rsid w:val="00172897"/>
    <w:rsid w:val="001729DF"/>
    <w:rsid w:val="00172D62"/>
    <w:rsid w:val="00172F56"/>
    <w:rsid w:val="00173756"/>
    <w:rsid w:val="00173B7C"/>
    <w:rsid w:val="00174665"/>
    <w:rsid w:val="00174682"/>
    <w:rsid w:val="0017472A"/>
    <w:rsid w:val="001749F4"/>
    <w:rsid w:val="00174B27"/>
    <w:rsid w:val="001757FE"/>
    <w:rsid w:val="00176E7D"/>
    <w:rsid w:val="00177947"/>
    <w:rsid w:val="00180700"/>
    <w:rsid w:val="00180A4B"/>
    <w:rsid w:val="00180A9E"/>
    <w:rsid w:val="00181AFB"/>
    <w:rsid w:val="00181B99"/>
    <w:rsid w:val="0018286A"/>
    <w:rsid w:val="00182BB7"/>
    <w:rsid w:val="00183A02"/>
    <w:rsid w:val="00183C98"/>
    <w:rsid w:val="001845FA"/>
    <w:rsid w:val="00186C51"/>
    <w:rsid w:val="001879B4"/>
    <w:rsid w:val="001905CA"/>
    <w:rsid w:val="00190DAF"/>
    <w:rsid w:val="001912C3"/>
    <w:rsid w:val="0019167C"/>
    <w:rsid w:val="00192001"/>
    <w:rsid w:val="001923F1"/>
    <w:rsid w:val="0019260E"/>
    <w:rsid w:val="00192AA2"/>
    <w:rsid w:val="00192B1F"/>
    <w:rsid w:val="00192CCD"/>
    <w:rsid w:val="00193700"/>
    <w:rsid w:val="00194342"/>
    <w:rsid w:val="00194431"/>
    <w:rsid w:val="00194917"/>
    <w:rsid w:val="00195295"/>
    <w:rsid w:val="00195673"/>
    <w:rsid w:val="001964ED"/>
    <w:rsid w:val="0019677F"/>
    <w:rsid w:val="00197450"/>
    <w:rsid w:val="0019781A"/>
    <w:rsid w:val="001978B5"/>
    <w:rsid w:val="001A0039"/>
    <w:rsid w:val="001A00D2"/>
    <w:rsid w:val="001A14DB"/>
    <w:rsid w:val="001A16B9"/>
    <w:rsid w:val="001A30E4"/>
    <w:rsid w:val="001A357F"/>
    <w:rsid w:val="001A3EB1"/>
    <w:rsid w:val="001A4651"/>
    <w:rsid w:val="001A47EF"/>
    <w:rsid w:val="001A5344"/>
    <w:rsid w:val="001A535B"/>
    <w:rsid w:val="001A596B"/>
    <w:rsid w:val="001A59BF"/>
    <w:rsid w:val="001A5A62"/>
    <w:rsid w:val="001A68E1"/>
    <w:rsid w:val="001A729A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3801"/>
    <w:rsid w:val="001B3926"/>
    <w:rsid w:val="001B3B99"/>
    <w:rsid w:val="001B760D"/>
    <w:rsid w:val="001B7D47"/>
    <w:rsid w:val="001C247A"/>
    <w:rsid w:val="001C30B4"/>
    <w:rsid w:val="001C376E"/>
    <w:rsid w:val="001C3C2B"/>
    <w:rsid w:val="001C5070"/>
    <w:rsid w:val="001C6799"/>
    <w:rsid w:val="001C68D1"/>
    <w:rsid w:val="001C6B26"/>
    <w:rsid w:val="001C6D0C"/>
    <w:rsid w:val="001C6E99"/>
    <w:rsid w:val="001C6FD5"/>
    <w:rsid w:val="001D06B8"/>
    <w:rsid w:val="001D08BF"/>
    <w:rsid w:val="001D0A17"/>
    <w:rsid w:val="001D164E"/>
    <w:rsid w:val="001D3232"/>
    <w:rsid w:val="001D41B6"/>
    <w:rsid w:val="001D4A8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E05B8"/>
    <w:rsid w:val="001E0DE2"/>
    <w:rsid w:val="001E0E8A"/>
    <w:rsid w:val="001E1334"/>
    <w:rsid w:val="001E1C8E"/>
    <w:rsid w:val="001E25B3"/>
    <w:rsid w:val="001E288E"/>
    <w:rsid w:val="001E298E"/>
    <w:rsid w:val="001E2D0D"/>
    <w:rsid w:val="001E316F"/>
    <w:rsid w:val="001E3CE0"/>
    <w:rsid w:val="001E3F8A"/>
    <w:rsid w:val="001E482B"/>
    <w:rsid w:val="001E55CD"/>
    <w:rsid w:val="001E5B56"/>
    <w:rsid w:val="001E618D"/>
    <w:rsid w:val="001E624C"/>
    <w:rsid w:val="001E70F6"/>
    <w:rsid w:val="001E76B3"/>
    <w:rsid w:val="001F17AC"/>
    <w:rsid w:val="001F3227"/>
    <w:rsid w:val="001F41C7"/>
    <w:rsid w:val="001F4F82"/>
    <w:rsid w:val="001F537F"/>
    <w:rsid w:val="001F55D3"/>
    <w:rsid w:val="001F56AB"/>
    <w:rsid w:val="001F5B22"/>
    <w:rsid w:val="001F5C6C"/>
    <w:rsid w:val="001F6306"/>
    <w:rsid w:val="001F6595"/>
    <w:rsid w:val="001F6619"/>
    <w:rsid w:val="001F6877"/>
    <w:rsid w:val="001F6DE8"/>
    <w:rsid w:val="001F70FF"/>
    <w:rsid w:val="001F767B"/>
    <w:rsid w:val="0020035F"/>
    <w:rsid w:val="0020040C"/>
    <w:rsid w:val="002005CD"/>
    <w:rsid w:val="00200709"/>
    <w:rsid w:val="0020141A"/>
    <w:rsid w:val="002020F0"/>
    <w:rsid w:val="00203569"/>
    <w:rsid w:val="00203B20"/>
    <w:rsid w:val="00203DFB"/>
    <w:rsid w:val="00204B57"/>
    <w:rsid w:val="00204D0D"/>
    <w:rsid w:val="00205083"/>
    <w:rsid w:val="00205CB8"/>
    <w:rsid w:val="00205F5E"/>
    <w:rsid w:val="00205FC5"/>
    <w:rsid w:val="00207575"/>
    <w:rsid w:val="00207CAF"/>
    <w:rsid w:val="00210AF8"/>
    <w:rsid w:val="00210E5D"/>
    <w:rsid w:val="00210F4A"/>
    <w:rsid w:val="002122CF"/>
    <w:rsid w:val="00212AF1"/>
    <w:rsid w:val="00212B0B"/>
    <w:rsid w:val="00213CAF"/>
    <w:rsid w:val="00214286"/>
    <w:rsid w:val="00214446"/>
    <w:rsid w:val="00214B27"/>
    <w:rsid w:val="00215873"/>
    <w:rsid w:val="002158DC"/>
    <w:rsid w:val="002160B1"/>
    <w:rsid w:val="00216185"/>
    <w:rsid w:val="002161F7"/>
    <w:rsid w:val="00216919"/>
    <w:rsid w:val="00216B1A"/>
    <w:rsid w:val="00217681"/>
    <w:rsid w:val="0022016C"/>
    <w:rsid w:val="00220765"/>
    <w:rsid w:val="0022173B"/>
    <w:rsid w:val="00221807"/>
    <w:rsid w:val="002223F0"/>
    <w:rsid w:val="00222B2C"/>
    <w:rsid w:val="00223799"/>
    <w:rsid w:val="0022391D"/>
    <w:rsid w:val="00225FD6"/>
    <w:rsid w:val="00226B3B"/>
    <w:rsid w:val="00227F07"/>
    <w:rsid w:val="002301B7"/>
    <w:rsid w:val="00230D62"/>
    <w:rsid w:val="00230E6A"/>
    <w:rsid w:val="00230F6F"/>
    <w:rsid w:val="00231F1C"/>
    <w:rsid w:val="00232276"/>
    <w:rsid w:val="002324F3"/>
    <w:rsid w:val="0023259D"/>
    <w:rsid w:val="00232940"/>
    <w:rsid w:val="00232CDF"/>
    <w:rsid w:val="00233F66"/>
    <w:rsid w:val="0023415F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C9A"/>
    <w:rsid w:val="0024216A"/>
    <w:rsid w:val="0024276A"/>
    <w:rsid w:val="00242D43"/>
    <w:rsid w:val="002430D4"/>
    <w:rsid w:val="002434E1"/>
    <w:rsid w:val="002440D8"/>
    <w:rsid w:val="0024419B"/>
    <w:rsid w:val="002453EB"/>
    <w:rsid w:val="002466C5"/>
    <w:rsid w:val="00246999"/>
    <w:rsid w:val="0024699E"/>
    <w:rsid w:val="002471D8"/>
    <w:rsid w:val="00247E09"/>
    <w:rsid w:val="0025043D"/>
    <w:rsid w:val="002508AE"/>
    <w:rsid w:val="00251B22"/>
    <w:rsid w:val="00251EAF"/>
    <w:rsid w:val="0025212C"/>
    <w:rsid w:val="0025247A"/>
    <w:rsid w:val="00252BA8"/>
    <w:rsid w:val="00252CF1"/>
    <w:rsid w:val="002546C6"/>
    <w:rsid w:val="0025524A"/>
    <w:rsid w:val="0025619B"/>
    <w:rsid w:val="002562C7"/>
    <w:rsid w:val="002568BB"/>
    <w:rsid w:val="00256FE1"/>
    <w:rsid w:val="00257805"/>
    <w:rsid w:val="00260DDF"/>
    <w:rsid w:val="00261650"/>
    <w:rsid w:val="00262034"/>
    <w:rsid w:val="00262496"/>
    <w:rsid w:val="00262AC5"/>
    <w:rsid w:val="00262DD2"/>
    <w:rsid w:val="002632A0"/>
    <w:rsid w:val="00264119"/>
    <w:rsid w:val="00264265"/>
    <w:rsid w:val="0026485C"/>
    <w:rsid w:val="0026488C"/>
    <w:rsid w:val="00264DAD"/>
    <w:rsid w:val="00265138"/>
    <w:rsid w:val="00265797"/>
    <w:rsid w:val="00265E75"/>
    <w:rsid w:val="00266CC1"/>
    <w:rsid w:val="00267235"/>
    <w:rsid w:val="00267373"/>
    <w:rsid w:val="0026765F"/>
    <w:rsid w:val="00267792"/>
    <w:rsid w:val="00267A03"/>
    <w:rsid w:val="00267BF4"/>
    <w:rsid w:val="00271CBC"/>
    <w:rsid w:val="0027268F"/>
    <w:rsid w:val="00272A07"/>
    <w:rsid w:val="00272C30"/>
    <w:rsid w:val="00273A12"/>
    <w:rsid w:val="00273E57"/>
    <w:rsid w:val="002749F4"/>
    <w:rsid w:val="00274C49"/>
    <w:rsid w:val="0027510B"/>
    <w:rsid w:val="002757DE"/>
    <w:rsid w:val="00275B21"/>
    <w:rsid w:val="00276311"/>
    <w:rsid w:val="00276B2B"/>
    <w:rsid w:val="0027762B"/>
    <w:rsid w:val="002777F1"/>
    <w:rsid w:val="00280382"/>
    <w:rsid w:val="00280E18"/>
    <w:rsid w:val="002822E3"/>
    <w:rsid w:val="00282878"/>
    <w:rsid w:val="00282CEF"/>
    <w:rsid w:val="002836E1"/>
    <w:rsid w:val="002857C4"/>
    <w:rsid w:val="002858EA"/>
    <w:rsid w:val="00285CD0"/>
    <w:rsid w:val="00286091"/>
    <w:rsid w:val="002861FF"/>
    <w:rsid w:val="00286DD5"/>
    <w:rsid w:val="00287070"/>
    <w:rsid w:val="00287225"/>
    <w:rsid w:val="00287457"/>
    <w:rsid w:val="002874E7"/>
    <w:rsid w:val="00287D7F"/>
    <w:rsid w:val="002906AE"/>
    <w:rsid w:val="00290739"/>
    <w:rsid w:val="002907DE"/>
    <w:rsid w:val="0029106F"/>
    <w:rsid w:val="00292211"/>
    <w:rsid w:val="00292AE1"/>
    <w:rsid w:val="00292CCC"/>
    <w:rsid w:val="0029326C"/>
    <w:rsid w:val="0029340D"/>
    <w:rsid w:val="00293ED1"/>
    <w:rsid w:val="0029459D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A0E1B"/>
    <w:rsid w:val="002A0EE1"/>
    <w:rsid w:val="002A1406"/>
    <w:rsid w:val="002A29AB"/>
    <w:rsid w:val="002A2A6A"/>
    <w:rsid w:val="002A2E4A"/>
    <w:rsid w:val="002A2F35"/>
    <w:rsid w:val="002A4AA4"/>
    <w:rsid w:val="002A4CF6"/>
    <w:rsid w:val="002A519D"/>
    <w:rsid w:val="002A5D62"/>
    <w:rsid w:val="002A66B0"/>
    <w:rsid w:val="002A6840"/>
    <w:rsid w:val="002A6C4D"/>
    <w:rsid w:val="002A6F10"/>
    <w:rsid w:val="002A7C83"/>
    <w:rsid w:val="002B0071"/>
    <w:rsid w:val="002B0240"/>
    <w:rsid w:val="002B070C"/>
    <w:rsid w:val="002B0933"/>
    <w:rsid w:val="002B1218"/>
    <w:rsid w:val="002B23A0"/>
    <w:rsid w:val="002B272D"/>
    <w:rsid w:val="002B2B49"/>
    <w:rsid w:val="002B38DC"/>
    <w:rsid w:val="002B4408"/>
    <w:rsid w:val="002B447C"/>
    <w:rsid w:val="002B4775"/>
    <w:rsid w:val="002B48E2"/>
    <w:rsid w:val="002B4A58"/>
    <w:rsid w:val="002B4F4E"/>
    <w:rsid w:val="002B4FEA"/>
    <w:rsid w:val="002B57E8"/>
    <w:rsid w:val="002B5937"/>
    <w:rsid w:val="002B5D33"/>
    <w:rsid w:val="002B6CD0"/>
    <w:rsid w:val="002B73D1"/>
    <w:rsid w:val="002B7A95"/>
    <w:rsid w:val="002C0052"/>
    <w:rsid w:val="002C104A"/>
    <w:rsid w:val="002C1903"/>
    <w:rsid w:val="002C2122"/>
    <w:rsid w:val="002C26E6"/>
    <w:rsid w:val="002C31EA"/>
    <w:rsid w:val="002C3232"/>
    <w:rsid w:val="002C4D4C"/>
    <w:rsid w:val="002C5351"/>
    <w:rsid w:val="002C551D"/>
    <w:rsid w:val="002C557B"/>
    <w:rsid w:val="002C5AE4"/>
    <w:rsid w:val="002C5DED"/>
    <w:rsid w:val="002C5E13"/>
    <w:rsid w:val="002C6A80"/>
    <w:rsid w:val="002C6FED"/>
    <w:rsid w:val="002D02EA"/>
    <w:rsid w:val="002D121C"/>
    <w:rsid w:val="002D127D"/>
    <w:rsid w:val="002D32F8"/>
    <w:rsid w:val="002D3C42"/>
    <w:rsid w:val="002D4E1E"/>
    <w:rsid w:val="002D58D4"/>
    <w:rsid w:val="002D5F51"/>
    <w:rsid w:val="002D5F73"/>
    <w:rsid w:val="002D614A"/>
    <w:rsid w:val="002D6299"/>
    <w:rsid w:val="002D7AE0"/>
    <w:rsid w:val="002E003D"/>
    <w:rsid w:val="002E0986"/>
    <w:rsid w:val="002E0D1B"/>
    <w:rsid w:val="002E1438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54B2"/>
    <w:rsid w:val="002E5BE5"/>
    <w:rsid w:val="002E5C0C"/>
    <w:rsid w:val="002E5C25"/>
    <w:rsid w:val="002E6832"/>
    <w:rsid w:val="002E7306"/>
    <w:rsid w:val="002E7AE1"/>
    <w:rsid w:val="002E7D0E"/>
    <w:rsid w:val="002E7D7C"/>
    <w:rsid w:val="002E7DE6"/>
    <w:rsid w:val="002F1EE3"/>
    <w:rsid w:val="002F3311"/>
    <w:rsid w:val="002F33D8"/>
    <w:rsid w:val="002F4050"/>
    <w:rsid w:val="002F40B6"/>
    <w:rsid w:val="002F42E6"/>
    <w:rsid w:val="002F4606"/>
    <w:rsid w:val="002F50BD"/>
    <w:rsid w:val="002F52F8"/>
    <w:rsid w:val="002F607C"/>
    <w:rsid w:val="002F6346"/>
    <w:rsid w:val="002F7665"/>
    <w:rsid w:val="002F775E"/>
    <w:rsid w:val="003003B1"/>
    <w:rsid w:val="00300E2B"/>
    <w:rsid w:val="00301C46"/>
    <w:rsid w:val="0030289B"/>
    <w:rsid w:val="00303A7A"/>
    <w:rsid w:val="0030413C"/>
    <w:rsid w:val="00304903"/>
    <w:rsid w:val="003049B6"/>
    <w:rsid w:val="00304BD5"/>
    <w:rsid w:val="00304F83"/>
    <w:rsid w:val="00306B2C"/>
    <w:rsid w:val="00306F66"/>
    <w:rsid w:val="0030731E"/>
    <w:rsid w:val="0030749E"/>
    <w:rsid w:val="00307733"/>
    <w:rsid w:val="00307FCA"/>
    <w:rsid w:val="0031050C"/>
    <w:rsid w:val="00310DD0"/>
    <w:rsid w:val="003119C1"/>
    <w:rsid w:val="00311E99"/>
    <w:rsid w:val="00313F4A"/>
    <w:rsid w:val="00315594"/>
    <w:rsid w:val="00316029"/>
    <w:rsid w:val="003167F6"/>
    <w:rsid w:val="00317FB8"/>
    <w:rsid w:val="003206D5"/>
    <w:rsid w:val="00320735"/>
    <w:rsid w:val="0032114C"/>
    <w:rsid w:val="00321F47"/>
    <w:rsid w:val="00322B72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30D23"/>
    <w:rsid w:val="00330D27"/>
    <w:rsid w:val="003321FA"/>
    <w:rsid w:val="003329DC"/>
    <w:rsid w:val="00332F60"/>
    <w:rsid w:val="00333047"/>
    <w:rsid w:val="00334296"/>
    <w:rsid w:val="00334FFC"/>
    <w:rsid w:val="003358DF"/>
    <w:rsid w:val="00335FF0"/>
    <w:rsid w:val="00336489"/>
    <w:rsid w:val="0033692E"/>
    <w:rsid w:val="00337512"/>
    <w:rsid w:val="003376AC"/>
    <w:rsid w:val="00337D1A"/>
    <w:rsid w:val="003403A1"/>
    <w:rsid w:val="0034140C"/>
    <w:rsid w:val="003427EE"/>
    <w:rsid w:val="00342DDC"/>
    <w:rsid w:val="0034423E"/>
    <w:rsid w:val="00344405"/>
    <w:rsid w:val="003448A8"/>
    <w:rsid w:val="00345647"/>
    <w:rsid w:val="00345BEE"/>
    <w:rsid w:val="003463C2"/>
    <w:rsid w:val="003471AC"/>
    <w:rsid w:val="003507ED"/>
    <w:rsid w:val="00350A20"/>
    <w:rsid w:val="00350E5A"/>
    <w:rsid w:val="00351129"/>
    <w:rsid w:val="00352695"/>
    <w:rsid w:val="00352EAB"/>
    <w:rsid w:val="003535BB"/>
    <w:rsid w:val="003542A3"/>
    <w:rsid w:val="00354A66"/>
    <w:rsid w:val="0035542B"/>
    <w:rsid w:val="00355512"/>
    <w:rsid w:val="0035587D"/>
    <w:rsid w:val="003562D3"/>
    <w:rsid w:val="00356AAB"/>
    <w:rsid w:val="00357324"/>
    <w:rsid w:val="003575D4"/>
    <w:rsid w:val="00357EBA"/>
    <w:rsid w:val="003607AB"/>
    <w:rsid w:val="00360EFB"/>
    <w:rsid w:val="00361283"/>
    <w:rsid w:val="00361A57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A5F"/>
    <w:rsid w:val="003671C3"/>
    <w:rsid w:val="00367226"/>
    <w:rsid w:val="00367348"/>
    <w:rsid w:val="00371706"/>
    <w:rsid w:val="003723F3"/>
    <w:rsid w:val="00372573"/>
    <w:rsid w:val="00372894"/>
    <w:rsid w:val="00373042"/>
    <w:rsid w:val="003733BD"/>
    <w:rsid w:val="00373B2A"/>
    <w:rsid w:val="00374430"/>
    <w:rsid w:val="003751DB"/>
    <w:rsid w:val="00375416"/>
    <w:rsid w:val="0037560F"/>
    <w:rsid w:val="0037594E"/>
    <w:rsid w:val="00376051"/>
    <w:rsid w:val="0037646D"/>
    <w:rsid w:val="003764AE"/>
    <w:rsid w:val="00376631"/>
    <w:rsid w:val="00376A1E"/>
    <w:rsid w:val="003771E3"/>
    <w:rsid w:val="00377627"/>
    <w:rsid w:val="00377B12"/>
    <w:rsid w:val="00377DAE"/>
    <w:rsid w:val="003801A2"/>
    <w:rsid w:val="003804EB"/>
    <w:rsid w:val="003807C6"/>
    <w:rsid w:val="00380839"/>
    <w:rsid w:val="003821A1"/>
    <w:rsid w:val="00382442"/>
    <w:rsid w:val="00382F12"/>
    <w:rsid w:val="00382F46"/>
    <w:rsid w:val="003831B3"/>
    <w:rsid w:val="00383E64"/>
    <w:rsid w:val="003841D5"/>
    <w:rsid w:val="00384E78"/>
    <w:rsid w:val="003906FB"/>
    <w:rsid w:val="003907FD"/>
    <w:rsid w:val="00391960"/>
    <w:rsid w:val="003926F9"/>
    <w:rsid w:val="00393EF5"/>
    <w:rsid w:val="003950A0"/>
    <w:rsid w:val="00395948"/>
    <w:rsid w:val="00396059"/>
    <w:rsid w:val="003965DF"/>
    <w:rsid w:val="0039684A"/>
    <w:rsid w:val="00396AC5"/>
    <w:rsid w:val="003978E3"/>
    <w:rsid w:val="003A0C9F"/>
    <w:rsid w:val="003A14D7"/>
    <w:rsid w:val="003A2CBD"/>
    <w:rsid w:val="003A2CFB"/>
    <w:rsid w:val="003A3494"/>
    <w:rsid w:val="003A49F9"/>
    <w:rsid w:val="003A4D7F"/>
    <w:rsid w:val="003A5A94"/>
    <w:rsid w:val="003A6A62"/>
    <w:rsid w:val="003A6C7E"/>
    <w:rsid w:val="003A76CA"/>
    <w:rsid w:val="003A7D69"/>
    <w:rsid w:val="003B0464"/>
    <w:rsid w:val="003B08B0"/>
    <w:rsid w:val="003B0FE9"/>
    <w:rsid w:val="003B22B8"/>
    <w:rsid w:val="003B2368"/>
    <w:rsid w:val="003B2987"/>
    <w:rsid w:val="003B2FAE"/>
    <w:rsid w:val="003B37A2"/>
    <w:rsid w:val="003B37C3"/>
    <w:rsid w:val="003B454D"/>
    <w:rsid w:val="003B612E"/>
    <w:rsid w:val="003B726D"/>
    <w:rsid w:val="003B7AF8"/>
    <w:rsid w:val="003B7EFA"/>
    <w:rsid w:val="003C0401"/>
    <w:rsid w:val="003C0C27"/>
    <w:rsid w:val="003C0DDB"/>
    <w:rsid w:val="003C187D"/>
    <w:rsid w:val="003C25DE"/>
    <w:rsid w:val="003C433D"/>
    <w:rsid w:val="003C43B0"/>
    <w:rsid w:val="003C4537"/>
    <w:rsid w:val="003C48EF"/>
    <w:rsid w:val="003C4A3E"/>
    <w:rsid w:val="003C5A04"/>
    <w:rsid w:val="003C61E4"/>
    <w:rsid w:val="003C6615"/>
    <w:rsid w:val="003C68E2"/>
    <w:rsid w:val="003C6D5D"/>
    <w:rsid w:val="003C7607"/>
    <w:rsid w:val="003D0ED1"/>
    <w:rsid w:val="003D102E"/>
    <w:rsid w:val="003D122B"/>
    <w:rsid w:val="003D1578"/>
    <w:rsid w:val="003D1A9F"/>
    <w:rsid w:val="003D27F8"/>
    <w:rsid w:val="003D3665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1EBC"/>
    <w:rsid w:val="003E21D1"/>
    <w:rsid w:val="003E28AF"/>
    <w:rsid w:val="003E338E"/>
    <w:rsid w:val="003E345A"/>
    <w:rsid w:val="003E34F2"/>
    <w:rsid w:val="003E3F07"/>
    <w:rsid w:val="003E4154"/>
    <w:rsid w:val="003E46B2"/>
    <w:rsid w:val="003E51B1"/>
    <w:rsid w:val="003E782B"/>
    <w:rsid w:val="003F0B0F"/>
    <w:rsid w:val="003F0FB4"/>
    <w:rsid w:val="003F1067"/>
    <w:rsid w:val="003F1496"/>
    <w:rsid w:val="003F1D03"/>
    <w:rsid w:val="003F1F7F"/>
    <w:rsid w:val="003F417F"/>
    <w:rsid w:val="003F5EEA"/>
    <w:rsid w:val="003F6CA7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4550"/>
    <w:rsid w:val="004051D9"/>
    <w:rsid w:val="00405D46"/>
    <w:rsid w:val="0040639E"/>
    <w:rsid w:val="00410B6E"/>
    <w:rsid w:val="004113BA"/>
    <w:rsid w:val="00411ABF"/>
    <w:rsid w:val="00412382"/>
    <w:rsid w:val="004132D8"/>
    <w:rsid w:val="00413C07"/>
    <w:rsid w:val="004146C3"/>
    <w:rsid w:val="0041481D"/>
    <w:rsid w:val="00415194"/>
    <w:rsid w:val="00415300"/>
    <w:rsid w:val="004153B6"/>
    <w:rsid w:val="00415690"/>
    <w:rsid w:val="004159E0"/>
    <w:rsid w:val="00416829"/>
    <w:rsid w:val="00417B00"/>
    <w:rsid w:val="00417B0A"/>
    <w:rsid w:val="0042027D"/>
    <w:rsid w:val="00420310"/>
    <w:rsid w:val="00420530"/>
    <w:rsid w:val="00420ACC"/>
    <w:rsid w:val="004223BB"/>
    <w:rsid w:val="00422A69"/>
    <w:rsid w:val="00422F7C"/>
    <w:rsid w:val="004237CB"/>
    <w:rsid w:val="00423977"/>
    <w:rsid w:val="0042414E"/>
    <w:rsid w:val="00424791"/>
    <w:rsid w:val="00424DEA"/>
    <w:rsid w:val="004252FF"/>
    <w:rsid w:val="0042565D"/>
    <w:rsid w:val="004259CB"/>
    <w:rsid w:val="00426972"/>
    <w:rsid w:val="004272B7"/>
    <w:rsid w:val="00427ACB"/>
    <w:rsid w:val="00427FF3"/>
    <w:rsid w:val="00430335"/>
    <w:rsid w:val="00430CFD"/>
    <w:rsid w:val="00432D49"/>
    <w:rsid w:val="004334F7"/>
    <w:rsid w:val="0043435D"/>
    <w:rsid w:val="00435805"/>
    <w:rsid w:val="0043612A"/>
    <w:rsid w:val="00436523"/>
    <w:rsid w:val="00436AB4"/>
    <w:rsid w:val="00436E3C"/>
    <w:rsid w:val="00437549"/>
    <w:rsid w:val="00437965"/>
    <w:rsid w:val="00437F9B"/>
    <w:rsid w:val="004403CB"/>
    <w:rsid w:val="004408B3"/>
    <w:rsid w:val="00440D17"/>
    <w:rsid w:val="00442AF2"/>
    <w:rsid w:val="00442D84"/>
    <w:rsid w:val="004454D1"/>
    <w:rsid w:val="00445BC6"/>
    <w:rsid w:val="00445C51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61F"/>
    <w:rsid w:val="0045167E"/>
    <w:rsid w:val="0045288A"/>
    <w:rsid w:val="0045302F"/>
    <w:rsid w:val="00454234"/>
    <w:rsid w:val="004546B0"/>
    <w:rsid w:val="004546BC"/>
    <w:rsid w:val="00454A81"/>
    <w:rsid w:val="00454DC5"/>
    <w:rsid w:val="004554A9"/>
    <w:rsid w:val="004556F0"/>
    <w:rsid w:val="00455C11"/>
    <w:rsid w:val="00455C9D"/>
    <w:rsid w:val="00457798"/>
    <w:rsid w:val="0045799C"/>
    <w:rsid w:val="00457AF4"/>
    <w:rsid w:val="0046027F"/>
    <w:rsid w:val="0046034D"/>
    <w:rsid w:val="004608C2"/>
    <w:rsid w:val="00460910"/>
    <w:rsid w:val="0046098A"/>
    <w:rsid w:val="00460DD5"/>
    <w:rsid w:val="00461389"/>
    <w:rsid w:val="00461F67"/>
    <w:rsid w:val="00462420"/>
    <w:rsid w:val="00462642"/>
    <w:rsid w:val="0046406B"/>
    <w:rsid w:val="00464BC6"/>
    <w:rsid w:val="004664BD"/>
    <w:rsid w:val="00466563"/>
    <w:rsid w:val="00466765"/>
    <w:rsid w:val="00466F93"/>
    <w:rsid w:val="00467263"/>
    <w:rsid w:val="004673D3"/>
    <w:rsid w:val="0046773B"/>
    <w:rsid w:val="00467A5F"/>
    <w:rsid w:val="0047018B"/>
    <w:rsid w:val="004709E9"/>
    <w:rsid w:val="004711AE"/>
    <w:rsid w:val="004713E4"/>
    <w:rsid w:val="00471748"/>
    <w:rsid w:val="00471F9F"/>
    <w:rsid w:val="0047280C"/>
    <w:rsid w:val="004732BD"/>
    <w:rsid w:val="00473FAF"/>
    <w:rsid w:val="00474C9B"/>
    <w:rsid w:val="00475B19"/>
    <w:rsid w:val="00476628"/>
    <w:rsid w:val="00476ED1"/>
    <w:rsid w:val="00477470"/>
    <w:rsid w:val="00477B1F"/>
    <w:rsid w:val="00477C94"/>
    <w:rsid w:val="00477FA3"/>
    <w:rsid w:val="00480988"/>
    <w:rsid w:val="00480A16"/>
    <w:rsid w:val="00481A60"/>
    <w:rsid w:val="0048286D"/>
    <w:rsid w:val="00483577"/>
    <w:rsid w:val="00483E27"/>
    <w:rsid w:val="00484140"/>
    <w:rsid w:val="0048438F"/>
    <w:rsid w:val="0048500F"/>
    <w:rsid w:val="00485335"/>
    <w:rsid w:val="004857E1"/>
    <w:rsid w:val="004859BA"/>
    <w:rsid w:val="004860EE"/>
    <w:rsid w:val="00486B2F"/>
    <w:rsid w:val="00486C0A"/>
    <w:rsid w:val="00486CE2"/>
    <w:rsid w:val="00487DA8"/>
    <w:rsid w:val="00487F98"/>
    <w:rsid w:val="004918E5"/>
    <w:rsid w:val="004921EF"/>
    <w:rsid w:val="0049224D"/>
    <w:rsid w:val="00493095"/>
    <w:rsid w:val="0049374F"/>
    <w:rsid w:val="00494678"/>
    <w:rsid w:val="00495483"/>
    <w:rsid w:val="004955EE"/>
    <w:rsid w:val="004956DC"/>
    <w:rsid w:val="00495E2E"/>
    <w:rsid w:val="0049600D"/>
    <w:rsid w:val="00496AD3"/>
    <w:rsid w:val="00497BF5"/>
    <w:rsid w:val="004A043C"/>
    <w:rsid w:val="004A0874"/>
    <w:rsid w:val="004A0BB3"/>
    <w:rsid w:val="004A1214"/>
    <w:rsid w:val="004A15CA"/>
    <w:rsid w:val="004A20CA"/>
    <w:rsid w:val="004A366E"/>
    <w:rsid w:val="004A3DC0"/>
    <w:rsid w:val="004A4EA2"/>
    <w:rsid w:val="004A5142"/>
    <w:rsid w:val="004A51DA"/>
    <w:rsid w:val="004A6723"/>
    <w:rsid w:val="004A6798"/>
    <w:rsid w:val="004A67BA"/>
    <w:rsid w:val="004A6B50"/>
    <w:rsid w:val="004A7625"/>
    <w:rsid w:val="004A7DBE"/>
    <w:rsid w:val="004B0800"/>
    <w:rsid w:val="004B09D7"/>
    <w:rsid w:val="004B0C01"/>
    <w:rsid w:val="004B2524"/>
    <w:rsid w:val="004B25E4"/>
    <w:rsid w:val="004B26BC"/>
    <w:rsid w:val="004B2D9C"/>
    <w:rsid w:val="004B2DFC"/>
    <w:rsid w:val="004B42DB"/>
    <w:rsid w:val="004B443F"/>
    <w:rsid w:val="004B445E"/>
    <w:rsid w:val="004B470F"/>
    <w:rsid w:val="004B48BB"/>
    <w:rsid w:val="004B4AB9"/>
    <w:rsid w:val="004B629F"/>
    <w:rsid w:val="004B69A6"/>
    <w:rsid w:val="004B6CA0"/>
    <w:rsid w:val="004B6DE2"/>
    <w:rsid w:val="004B74BB"/>
    <w:rsid w:val="004B75D4"/>
    <w:rsid w:val="004B7FEF"/>
    <w:rsid w:val="004C016A"/>
    <w:rsid w:val="004C1115"/>
    <w:rsid w:val="004C185E"/>
    <w:rsid w:val="004C1F70"/>
    <w:rsid w:val="004C2A51"/>
    <w:rsid w:val="004C2AF7"/>
    <w:rsid w:val="004C3057"/>
    <w:rsid w:val="004C498D"/>
    <w:rsid w:val="004C4B41"/>
    <w:rsid w:val="004C4F23"/>
    <w:rsid w:val="004C52BD"/>
    <w:rsid w:val="004C53FB"/>
    <w:rsid w:val="004C560F"/>
    <w:rsid w:val="004C62CA"/>
    <w:rsid w:val="004C6FF1"/>
    <w:rsid w:val="004D00B3"/>
    <w:rsid w:val="004D0BD5"/>
    <w:rsid w:val="004D0DAC"/>
    <w:rsid w:val="004D1C79"/>
    <w:rsid w:val="004D2096"/>
    <w:rsid w:val="004D243F"/>
    <w:rsid w:val="004D25B8"/>
    <w:rsid w:val="004D3070"/>
    <w:rsid w:val="004D3344"/>
    <w:rsid w:val="004D3424"/>
    <w:rsid w:val="004D4064"/>
    <w:rsid w:val="004D4172"/>
    <w:rsid w:val="004D4D7C"/>
    <w:rsid w:val="004D5A33"/>
    <w:rsid w:val="004D60A5"/>
    <w:rsid w:val="004D6A06"/>
    <w:rsid w:val="004D6B1A"/>
    <w:rsid w:val="004D6E92"/>
    <w:rsid w:val="004D7B40"/>
    <w:rsid w:val="004D7C4F"/>
    <w:rsid w:val="004E04E3"/>
    <w:rsid w:val="004E0C49"/>
    <w:rsid w:val="004E150E"/>
    <w:rsid w:val="004E25CD"/>
    <w:rsid w:val="004E2AA4"/>
    <w:rsid w:val="004E2CDE"/>
    <w:rsid w:val="004E2FFB"/>
    <w:rsid w:val="004E3B38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769D"/>
    <w:rsid w:val="004E7836"/>
    <w:rsid w:val="004F0A58"/>
    <w:rsid w:val="004F1CE2"/>
    <w:rsid w:val="004F2F3B"/>
    <w:rsid w:val="004F4607"/>
    <w:rsid w:val="004F46F6"/>
    <w:rsid w:val="004F4D4E"/>
    <w:rsid w:val="004F58A8"/>
    <w:rsid w:val="004F6904"/>
    <w:rsid w:val="004F7754"/>
    <w:rsid w:val="004F7A88"/>
    <w:rsid w:val="004F7AB1"/>
    <w:rsid w:val="005004AC"/>
    <w:rsid w:val="00500C65"/>
    <w:rsid w:val="00500D79"/>
    <w:rsid w:val="00501F8D"/>
    <w:rsid w:val="005022C5"/>
    <w:rsid w:val="00502798"/>
    <w:rsid w:val="00503EB9"/>
    <w:rsid w:val="0050414D"/>
    <w:rsid w:val="005042CD"/>
    <w:rsid w:val="005042F1"/>
    <w:rsid w:val="005043FB"/>
    <w:rsid w:val="00504980"/>
    <w:rsid w:val="00505041"/>
    <w:rsid w:val="005052C0"/>
    <w:rsid w:val="0050547F"/>
    <w:rsid w:val="00507075"/>
    <w:rsid w:val="00507178"/>
    <w:rsid w:val="0050720D"/>
    <w:rsid w:val="0051280E"/>
    <w:rsid w:val="005139EC"/>
    <w:rsid w:val="00513AA1"/>
    <w:rsid w:val="00513F2C"/>
    <w:rsid w:val="005145A0"/>
    <w:rsid w:val="00514939"/>
    <w:rsid w:val="00514980"/>
    <w:rsid w:val="00514CDB"/>
    <w:rsid w:val="00515261"/>
    <w:rsid w:val="00515930"/>
    <w:rsid w:val="00515AB0"/>
    <w:rsid w:val="005172DC"/>
    <w:rsid w:val="00517429"/>
    <w:rsid w:val="005174E7"/>
    <w:rsid w:val="005204D6"/>
    <w:rsid w:val="005208C4"/>
    <w:rsid w:val="00520BC0"/>
    <w:rsid w:val="00520FF6"/>
    <w:rsid w:val="00521181"/>
    <w:rsid w:val="00521942"/>
    <w:rsid w:val="00521CFE"/>
    <w:rsid w:val="00521F09"/>
    <w:rsid w:val="0052203F"/>
    <w:rsid w:val="005230CE"/>
    <w:rsid w:val="005233E3"/>
    <w:rsid w:val="0052368B"/>
    <w:rsid w:val="0052394A"/>
    <w:rsid w:val="005241AA"/>
    <w:rsid w:val="005245CE"/>
    <w:rsid w:val="00524803"/>
    <w:rsid w:val="0052496C"/>
    <w:rsid w:val="00524B40"/>
    <w:rsid w:val="005261CA"/>
    <w:rsid w:val="00527261"/>
    <w:rsid w:val="00527FC2"/>
    <w:rsid w:val="0053094D"/>
    <w:rsid w:val="00530C48"/>
    <w:rsid w:val="00530D0F"/>
    <w:rsid w:val="005314CD"/>
    <w:rsid w:val="00531B0E"/>
    <w:rsid w:val="00531E2B"/>
    <w:rsid w:val="00532479"/>
    <w:rsid w:val="0053345E"/>
    <w:rsid w:val="005336F3"/>
    <w:rsid w:val="00533B3F"/>
    <w:rsid w:val="005342B5"/>
    <w:rsid w:val="00534647"/>
    <w:rsid w:val="00535890"/>
    <w:rsid w:val="00535D8D"/>
    <w:rsid w:val="00535D9D"/>
    <w:rsid w:val="005379C7"/>
    <w:rsid w:val="00537AE6"/>
    <w:rsid w:val="005428A8"/>
    <w:rsid w:val="005428BB"/>
    <w:rsid w:val="00542EEA"/>
    <w:rsid w:val="00542F62"/>
    <w:rsid w:val="00543B79"/>
    <w:rsid w:val="005441BB"/>
    <w:rsid w:val="00544278"/>
    <w:rsid w:val="00544C47"/>
    <w:rsid w:val="00544CAA"/>
    <w:rsid w:val="00545A2B"/>
    <w:rsid w:val="00546214"/>
    <w:rsid w:val="00546380"/>
    <w:rsid w:val="00547E13"/>
    <w:rsid w:val="005507E5"/>
    <w:rsid w:val="00550D7A"/>
    <w:rsid w:val="00550E4D"/>
    <w:rsid w:val="00551988"/>
    <w:rsid w:val="00553062"/>
    <w:rsid w:val="00553495"/>
    <w:rsid w:val="005537AE"/>
    <w:rsid w:val="00553FC9"/>
    <w:rsid w:val="0055468E"/>
    <w:rsid w:val="00554750"/>
    <w:rsid w:val="00554AAB"/>
    <w:rsid w:val="005554F1"/>
    <w:rsid w:val="005557EF"/>
    <w:rsid w:val="0055582D"/>
    <w:rsid w:val="00555A3D"/>
    <w:rsid w:val="00556CF0"/>
    <w:rsid w:val="005575D8"/>
    <w:rsid w:val="00557616"/>
    <w:rsid w:val="00557B08"/>
    <w:rsid w:val="00557DC6"/>
    <w:rsid w:val="00557EEB"/>
    <w:rsid w:val="00557FCC"/>
    <w:rsid w:val="00560554"/>
    <w:rsid w:val="0056103E"/>
    <w:rsid w:val="005610D3"/>
    <w:rsid w:val="005648D0"/>
    <w:rsid w:val="00564D65"/>
    <w:rsid w:val="00566128"/>
    <w:rsid w:val="0056742A"/>
    <w:rsid w:val="00570427"/>
    <w:rsid w:val="00572677"/>
    <w:rsid w:val="00572C0C"/>
    <w:rsid w:val="00572E8C"/>
    <w:rsid w:val="005733C6"/>
    <w:rsid w:val="00573EB6"/>
    <w:rsid w:val="005745E2"/>
    <w:rsid w:val="0057472A"/>
    <w:rsid w:val="00574A8F"/>
    <w:rsid w:val="00574BA7"/>
    <w:rsid w:val="0057549E"/>
    <w:rsid w:val="0057620A"/>
    <w:rsid w:val="00576290"/>
    <w:rsid w:val="005765A2"/>
    <w:rsid w:val="005771A2"/>
    <w:rsid w:val="0057740D"/>
    <w:rsid w:val="005776B7"/>
    <w:rsid w:val="00577C94"/>
    <w:rsid w:val="00577F4D"/>
    <w:rsid w:val="0058380D"/>
    <w:rsid w:val="00583C18"/>
    <w:rsid w:val="00583FA3"/>
    <w:rsid w:val="00584A64"/>
    <w:rsid w:val="00584FA8"/>
    <w:rsid w:val="00584FF5"/>
    <w:rsid w:val="00585322"/>
    <w:rsid w:val="005855EC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7B8"/>
    <w:rsid w:val="00591D2E"/>
    <w:rsid w:val="00593897"/>
    <w:rsid w:val="00594722"/>
    <w:rsid w:val="0059497F"/>
    <w:rsid w:val="00594AF2"/>
    <w:rsid w:val="00594EFD"/>
    <w:rsid w:val="00594F95"/>
    <w:rsid w:val="00595257"/>
    <w:rsid w:val="0059607E"/>
    <w:rsid w:val="00596831"/>
    <w:rsid w:val="00596CA8"/>
    <w:rsid w:val="00597552"/>
    <w:rsid w:val="00597E60"/>
    <w:rsid w:val="005A08DC"/>
    <w:rsid w:val="005A0D99"/>
    <w:rsid w:val="005A1084"/>
    <w:rsid w:val="005A13DF"/>
    <w:rsid w:val="005A13E8"/>
    <w:rsid w:val="005A23FB"/>
    <w:rsid w:val="005A27D8"/>
    <w:rsid w:val="005A32F0"/>
    <w:rsid w:val="005A405B"/>
    <w:rsid w:val="005A417A"/>
    <w:rsid w:val="005A450C"/>
    <w:rsid w:val="005A4BC2"/>
    <w:rsid w:val="005A50E4"/>
    <w:rsid w:val="005A5162"/>
    <w:rsid w:val="005A53E1"/>
    <w:rsid w:val="005A6573"/>
    <w:rsid w:val="005A6F22"/>
    <w:rsid w:val="005A73F7"/>
    <w:rsid w:val="005A787E"/>
    <w:rsid w:val="005B0302"/>
    <w:rsid w:val="005B04B0"/>
    <w:rsid w:val="005B06F9"/>
    <w:rsid w:val="005B0AA1"/>
    <w:rsid w:val="005B0E35"/>
    <w:rsid w:val="005B21E6"/>
    <w:rsid w:val="005B2470"/>
    <w:rsid w:val="005B2594"/>
    <w:rsid w:val="005B2953"/>
    <w:rsid w:val="005B2D8C"/>
    <w:rsid w:val="005B305C"/>
    <w:rsid w:val="005B344F"/>
    <w:rsid w:val="005B3846"/>
    <w:rsid w:val="005B4137"/>
    <w:rsid w:val="005B4159"/>
    <w:rsid w:val="005B42F6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C02F7"/>
    <w:rsid w:val="005C21C0"/>
    <w:rsid w:val="005C2850"/>
    <w:rsid w:val="005C2919"/>
    <w:rsid w:val="005C329D"/>
    <w:rsid w:val="005C3768"/>
    <w:rsid w:val="005C42C5"/>
    <w:rsid w:val="005C44EA"/>
    <w:rsid w:val="005C471E"/>
    <w:rsid w:val="005C4E38"/>
    <w:rsid w:val="005C605A"/>
    <w:rsid w:val="005C6DFE"/>
    <w:rsid w:val="005C7455"/>
    <w:rsid w:val="005C7469"/>
    <w:rsid w:val="005D17D8"/>
    <w:rsid w:val="005D19C4"/>
    <w:rsid w:val="005D1F5B"/>
    <w:rsid w:val="005D2524"/>
    <w:rsid w:val="005D295D"/>
    <w:rsid w:val="005D381E"/>
    <w:rsid w:val="005D3913"/>
    <w:rsid w:val="005D4D0D"/>
    <w:rsid w:val="005D565D"/>
    <w:rsid w:val="005D576C"/>
    <w:rsid w:val="005D6040"/>
    <w:rsid w:val="005D6361"/>
    <w:rsid w:val="005D6580"/>
    <w:rsid w:val="005D759F"/>
    <w:rsid w:val="005E14BC"/>
    <w:rsid w:val="005E24DB"/>
    <w:rsid w:val="005E24F2"/>
    <w:rsid w:val="005E2E27"/>
    <w:rsid w:val="005E3E1A"/>
    <w:rsid w:val="005E3E96"/>
    <w:rsid w:val="005E3FE8"/>
    <w:rsid w:val="005E4416"/>
    <w:rsid w:val="005E4D8A"/>
    <w:rsid w:val="005E4F3A"/>
    <w:rsid w:val="005E5BA1"/>
    <w:rsid w:val="005E6D61"/>
    <w:rsid w:val="005E75F8"/>
    <w:rsid w:val="005E76D8"/>
    <w:rsid w:val="005E790E"/>
    <w:rsid w:val="005E7E18"/>
    <w:rsid w:val="005F14FB"/>
    <w:rsid w:val="005F216E"/>
    <w:rsid w:val="005F35DE"/>
    <w:rsid w:val="005F362E"/>
    <w:rsid w:val="005F3B0B"/>
    <w:rsid w:val="005F4450"/>
    <w:rsid w:val="005F475E"/>
    <w:rsid w:val="005F5245"/>
    <w:rsid w:val="005F59DA"/>
    <w:rsid w:val="005F6681"/>
    <w:rsid w:val="005F67D0"/>
    <w:rsid w:val="005F6BD1"/>
    <w:rsid w:val="005F709B"/>
    <w:rsid w:val="005F7491"/>
    <w:rsid w:val="005F76F3"/>
    <w:rsid w:val="005F7C82"/>
    <w:rsid w:val="005F7DC2"/>
    <w:rsid w:val="005F7F12"/>
    <w:rsid w:val="006003CA"/>
    <w:rsid w:val="00600EB4"/>
    <w:rsid w:val="00601071"/>
    <w:rsid w:val="00601324"/>
    <w:rsid w:val="00601410"/>
    <w:rsid w:val="00601619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822"/>
    <w:rsid w:val="00610213"/>
    <w:rsid w:val="0061023F"/>
    <w:rsid w:val="0061034E"/>
    <w:rsid w:val="00610C64"/>
    <w:rsid w:val="00612DA7"/>
    <w:rsid w:val="0061341C"/>
    <w:rsid w:val="0061358B"/>
    <w:rsid w:val="00613CB6"/>
    <w:rsid w:val="00613F63"/>
    <w:rsid w:val="00615094"/>
    <w:rsid w:val="006151B5"/>
    <w:rsid w:val="00615808"/>
    <w:rsid w:val="00616113"/>
    <w:rsid w:val="00616A53"/>
    <w:rsid w:val="00616A61"/>
    <w:rsid w:val="00617442"/>
    <w:rsid w:val="0062019E"/>
    <w:rsid w:val="00620A95"/>
    <w:rsid w:val="0062159C"/>
    <w:rsid w:val="0062209B"/>
    <w:rsid w:val="0062268A"/>
    <w:rsid w:val="00622BE7"/>
    <w:rsid w:val="00622FB4"/>
    <w:rsid w:val="006252AD"/>
    <w:rsid w:val="006264C8"/>
    <w:rsid w:val="00627113"/>
    <w:rsid w:val="0062745B"/>
    <w:rsid w:val="00627860"/>
    <w:rsid w:val="00627D79"/>
    <w:rsid w:val="00630B01"/>
    <w:rsid w:val="00631281"/>
    <w:rsid w:val="00631298"/>
    <w:rsid w:val="006312E6"/>
    <w:rsid w:val="0063184C"/>
    <w:rsid w:val="00631DC0"/>
    <w:rsid w:val="00631E83"/>
    <w:rsid w:val="006328FC"/>
    <w:rsid w:val="00634D75"/>
    <w:rsid w:val="006362DA"/>
    <w:rsid w:val="0063632E"/>
    <w:rsid w:val="00637246"/>
    <w:rsid w:val="00637942"/>
    <w:rsid w:val="0064005E"/>
    <w:rsid w:val="00640608"/>
    <w:rsid w:val="0064162C"/>
    <w:rsid w:val="0064163A"/>
    <w:rsid w:val="006416AA"/>
    <w:rsid w:val="00641819"/>
    <w:rsid w:val="0064230E"/>
    <w:rsid w:val="006425F3"/>
    <w:rsid w:val="00643B5B"/>
    <w:rsid w:val="00644343"/>
    <w:rsid w:val="0064460F"/>
    <w:rsid w:val="00644A69"/>
    <w:rsid w:val="00644E16"/>
    <w:rsid w:val="006451FD"/>
    <w:rsid w:val="00645926"/>
    <w:rsid w:val="00646255"/>
    <w:rsid w:val="00646CE9"/>
    <w:rsid w:val="00646F12"/>
    <w:rsid w:val="00647DC2"/>
    <w:rsid w:val="00647E70"/>
    <w:rsid w:val="0065009E"/>
    <w:rsid w:val="00650DE0"/>
    <w:rsid w:val="00651780"/>
    <w:rsid w:val="006520CB"/>
    <w:rsid w:val="00652A9F"/>
    <w:rsid w:val="006530CD"/>
    <w:rsid w:val="00653B2C"/>
    <w:rsid w:val="00653FB1"/>
    <w:rsid w:val="00653FEF"/>
    <w:rsid w:val="006560BD"/>
    <w:rsid w:val="00656254"/>
    <w:rsid w:val="0065737E"/>
    <w:rsid w:val="006573CE"/>
    <w:rsid w:val="006577EA"/>
    <w:rsid w:val="00660016"/>
    <w:rsid w:val="0066012B"/>
    <w:rsid w:val="00660596"/>
    <w:rsid w:val="0066073B"/>
    <w:rsid w:val="00663EAB"/>
    <w:rsid w:val="006644E8"/>
    <w:rsid w:val="00664616"/>
    <w:rsid w:val="00664F3D"/>
    <w:rsid w:val="00666662"/>
    <w:rsid w:val="00667A0B"/>
    <w:rsid w:val="006708F0"/>
    <w:rsid w:val="00670979"/>
    <w:rsid w:val="00670FE5"/>
    <w:rsid w:val="00671319"/>
    <w:rsid w:val="00671329"/>
    <w:rsid w:val="006715A2"/>
    <w:rsid w:val="00672B99"/>
    <w:rsid w:val="00672F40"/>
    <w:rsid w:val="00674E06"/>
    <w:rsid w:val="00675DEE"/>
    <w:rsid w:val="00675DF5"/>
    <w:rsid w:val="00675E47"/>
    <w:rsid w:val="00677983"/>
    <w:rsid w:val="006804B2"/>
    <w:rsid w:val="00680C40"/>
    <w:rsid w:val="006811F2"/>
    <w:rsid w:val="00681AA9"/>
    <w:rsid w:val="00681B8F"/>
    <w:rsid w:val="00681F80"/>
    <w:rsid w:val="006820CA"/>
    <w:rsid w:val="006824D9"/>
    <w:rsid w:val="006827F3"/>
    <w:rsid w:val="00683502"/>
    <w:rsid w:val="00683E1F"/>
    <w:rsid w:val="006846AC"/>
    <w:rsid w:val="006853A6"/>
    <w:rsid w:val="00690055"/>
    <w:rsid w:val="006915DD"/>
    <w:rsid w:val="006916A3"/>
    <w:rsid w:val="006916CB"/>
    <w:rsid w:val="00693907"/>
    <w:rsid w:val="006942C1"/>
    <w:rsid w:val="00694510"/>
    <w:rsid w:val="00694E0A"/>
    <w:rsid w:val="0069596C"/>
    <w:rsid w:val="00695B24"/>
    <w:rsid w:val="00695D48"/>
    <w:rsid w:val="006967B5"/>
    <w:rsid w:val="00696D40"/>
    <w:rsid w:val="00697220"/>
    <w:rsid w:val="006A0111"/>
    <w:rsid w:val="006A099F"/>
    <w:rsid w:val="006A0FA2"/>
    <w:rsid w:val="006A16F8"/>
    <w:rsid w:val="006A2096"/>
    <w:rsid w:val="006A2A18"/>
    <w:rsid w:val="006A2B03"/>
    <w:rsid w:val="006A41E8"/>
    <w:rsid w:val="006A5B9D"/>
    <w:rsid w:val="006A66B4"/>
    <w:rsid w:val="006A691F"/>
    <w:rsid w:val="006A7230"/>
    <w:rsid w:val="006A761C"/>
    <w:rsid w:val="006A7771"/>
    <w:rsid w:val="006A7C4A"/>
    <w:rsid w:val="006B0FF6"/>
    <w:rsid w:val="006B23DC"/>
    <w:rsid w:val="006B28A3"/>
    <w:rsid w:val="006B2B6A"/>
    <w:rsid w:val="006B2EC0"/>
    <w:rsid w:val="006B4A06"/>
    <w:rsid w:val="006B53AD"/>
    <w:rsid w:val="006B5886"/>
    <w:rsid w:val="006B66F0"/>
    <w:rsid w:val="006C0215"/>
    <w:rsid w:val="006C03B0"/>
    <w:rsid w:val="006C06F0"/>
    <w:rsid w:val="006C17F4"/>
    <w:rsid w:val="006C1C97"/>
    <w:rsid w:val="006C29B2"/>
    <w:rsid w:val="006C3763"/>
    <w:rsid w:val="006C38DA"/>
    <w:rsid w:val="006C3DC4"/>
    <w:rsid w:val="006C3E23"/>
    <w:rsid w:val="006C40A9"/>
    <w:rsid w:val="006C4E0C"/>
    <w:rsid w:val="006C54BA"/>
    <w:rsid w:val="006C576F"/>
    <w:rsid w:val="006C5E2B"/>
    <w:rsid w:val="006C6167"/>
    <w:rsid w:val="006C6E53"/>
    <w:rsid w:val="006C71C5"/>
    <w:rsid w:val="006C72E3"/>
    <w:rsid w:val="006C750A"/>
    <w:rsid w:val="006C7772"/>
    <w:rsid w:val="006D2C98"/>
    <w:rsid w:val="006D4E8A"/>
    <w:rsid w:val="006D5260"/>
    <w:rsid w:val="006D54BE"/>
    <w:rsid w:val="006D5AD2"/>
    <w:rsid w:val="006D6036"/>
    <w:rsid w:val="006D6181"/>
    <w:rsid w:val="006D6638"/>
    <w:rsid w:val="006D6A63"/>
    <w:rsid w:val="006D746A"/>
    <w:rsid w:val="006D77B2"/>
    <w:rsid w:val="006E1C21"/>
    <w:rsid w:val="006E1D81"/>
    <w:rsid w:val="006E1E6C"/>
    <w:rsid w:val="006E21C7"/>
    <w:rsid w:val="006E22E5"/>
    <w:rsid w:val="006E3681"/>
    <w:rsid w:val="006E3D11"/>
    <w:rsid w:val="006E5B19"/>
    <w:rsid w:val="006E679A"/>
    <w:rsid w:val="006E67E6"/>
    <w:rsid w:val="006E7830"/>
    <w:rsid w:val="006F0042"/>
    <w:rsid w:val="006F0438"/>
    <w:rsid w:val="006F0A5C"/>
    <w:rsid w:val="006F0BED"/>
    <w:rsid w:val="006F0D04"/>
    <w:rsid w:val="006F2051"/>
    <w:rsid w:val="006F22F5"/>
    <w:rsid w:val="006F34A3"/>
    <w:rsid w:val="006F3749"/>
    <w:rsid w:val="006F4070"/>
    <w:rsid w:val="006F4772"/>
    <w:rsid w:val="006F4E7F"/>
    <w:rsid w:val="006F5855"/>
    <w:rsid w:val="006F6738"/>
    <w:rsid w:val="006F6CFB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CC0"/>
    <w:rsid w:val="007033AF"/>
    <w:rsid w:val="007033C5"/>
    <w:rsid w:val="007043D4"/>
    <w:rsid w:val="00704760"/>
    <w:rsid w:val="0070614D"/>
    <w:rsid w:val="00706884"/>
    <w:rsid w:val="00706A6D"/>
    <w:rsid w:val="00706B18"/>
    <w:rsid w:val="00707311"/>
    <w:rsid w:val="00707629"/>
    <w:rsid w:val="00710040"/>
    <w:rsid w:val="007104F7"/>
    <w:rsid w:val="0071057F"/>
    <w:rsid w:val="00710D23"/>
    <w:rsid w:val="00711079"/>
    <w:rsid w:val="007116F1"/>
    <w:rsid w:val="00711EBB"/>
    <w:rsid w:val="00713FA4"/>
    <w:rsid w:val="00713FD5"/>
    <w:rsid w:val="00713FD6"/>
    <w:rsid w:val="0071598F"/>
    <w:rsid w:val="00716774"/>
    <w:rsid w:val="007213C2"/>
    <w:rsid w:val="007215A3"/>
    <w:rsid w:val="0072183D"/>
    <w:rsid w:val="007219DD"/>
    <w:rsid w:val="00722859"/>
    <w:rsid w:val="007228A1"/>
    <w:rsid w:val="00723443"/>
    <w:rsid w:val="00725062"/>
    <w:rsid w:val="00725334"/>
    <w:rsid w:val="00725652"/>
    <w:rsid w:val="0072576D"/>
    <w:rsid w:val="00727A1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4564"/>
    <w:rsid w:val="00734A5F"/>
    <w:rsid w:val="007356D9"/>
    <w:rsid w:val="00736042"/>
    <w:rsid w:val="00736ABE"/>
    <w:rsid w:val="00736DBB"/>
    <w:rsid w:val="007373B0"/>
    <w:rsid w:val="00737957"/>
    <w:rsid w:val="00737EF0"/>
    <w:rsid w:val="0074092A"/>
    <w:rsid w:val="00740D2A"/>
    <w:rsid w:val="00742A62"/>
    <w:rsid w:val="00742DA8"/>
    <w:rsid w:val="007430C9"/>
    <w:rsid w:val="00744358"/>
    <w:rsid w:val="00745029"/>
    <w:rsid w:val="0074574E"/>
    <w:rsid w:val="00745CE0"/>
    <w:rsid w:val="00745FA2"/>
    <w:rsid w:val="00747163"/>
    <w:rsid w:val="00747E2A"/>
    <w:rsid w:val="007500BB"/>
    <w:rsid w:val="00750705"/>
    <w:rsid w:val="00750BB3"/>
    <w:rsid w:val="0075223A"/>
    <w:rsid w:val="00752F8B"/>
    <w:rsid w:val="00753FF9"/>
    <w:rsid w:val="007543D8"/>
    <w:rsid w:val="00754BA6"/>
    <w:rsid w:val="0075588B"/>
    <w:rsid w:val="0075672B"/>
    <w:rsid w:val="00756971"/>
    <w:rsid w:val="00756ADE"/>
    <w:rsid w:val="00756AEE"/>
    <w:rsid w:val="0076176B"/>
    <w:rsid w:val="007617D5"/>
    <w:rsid w:val="00761DDD"/>
    <w:rsid w:val="00761ED1"/>
    <w:rsid w:val="00762526"/>
    <w:rsid w:val="00764DE5"/>
    <w:rsid w:val="007660E0"/>
    <w:rsid w:val="00766258"/>
    <w:rsid w:val="0076652F"/>
    <w:rsid w:val="00766C64"/>
    <w:rsid w:val="00767DE4"/>
    <w:rsid w:val="00771004"/>
    <w:rsid w:val="007715B9"/>
    <w:rsid w:val="00773E30"/>
    <w:rsid w:val="00774182"/>
    <w:rsid w:val="00774D48"/>
    <w:rsid w:val="007755FF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BFF"/>
    <w:rsid w:val="0078495D"/>
    <w:rsid w:val="007856BD"/>
    <w:rsid w:val="007859C3"/>
    <w:rsid w:val="00785E62"/>
    <w:rsid w:val="00785FCE"/>
    <w:rsid w:val="00786E6B"/>
    <w:rsid w:val="0078774C"/>
    <w:rsid w:val="00790050"/>
    <w:rsid w:val="00790393"/>
    <w:rsid w:val="00790664"/>
    <w:rsid w:val="00791148"/>
    <w:rsid w:val="00791F2B"/>
    <w:rsid w:val="00791F35"/>
    <w:rsid w:val="00793317"/>
    <w:rsid w:val="00793410"/>
    <w:rsid w:val="00793D36"/>
    <w:rsid w:val="00794D60"/>
    <w:rsid w:val="00795322"/>
    <w:rsid w:val="007955D0"/>
    <w:rsid w:val="00796628"/>
    <w:rsid w:val="00796723"/>
    <w:rsid w:val="00796973"/>
    <w:rsid w:val="00796A72"/>
    <w:rsid w:val="00796D14"/>
    <w:rsid w:val="00796DC0"/>
    <w:rsid w:val="00797DF4"/>
    <w:rsid w:val="007A0470"/>
    <w:rsid w:val="007A0FCB"/>
    <w:rsid w:val="007A1373"/>
    <w:rsid w:val="007A2251"/>
    <w:rsid w:val="007A28BF"/>
    <w:rsid w:val="007A2BBE"/>
    <w:rsid w:val="007A2CBA"/>
    <w:rsid w:val="007A2F06"/>
    <w:rsid w:val="007A30BE"/>
    <w:rsid w:val="007A4045"/>
    <w:rsid w:val="007A4E5F"/>
    <w:rsid w:val="007A5627"/>
    <w:rsid w:val="007A5C32"/>
    <w:rsid w:val="007A5CC3"/>
    <w:rsid w:val="007A6C51"/>
    <w:rsid w:val="007A783E"/>
    <w:rsid w:val="007B194E"/>
    <w:rsid w:val="007B21B1"/>
    <w:rsid w:val="007B2875"/>
    <w:rsid w:val="007B28DE"/>
    <w:rsid w:val="007B4CA7"/>
    <w:rsid w:val="007B4EC3"/>
    <w:rsid w:val="007B60FD"/>
    <w:rsid w:val="007B7980"/>
    <w:rsid w:val="007C0B8A"/>
    <w:rsid w:val="007C122E"/>
    <w:rsid w:val="007C131A"/>
    <w:rsid w:val="007C173A"/>
    <w:rsid w:val="007C1BAE"/>
    <w:rsid w:val="007C2083"/>
    <w:rsid w:val="007C3188"/>
    <w:rsid w:val="007C3BFD"/>
    <w:rsid w:val="007C3E1C"/>
    <w:rsid w:val="007C3EF5"/>
    <w:rsid w:val="007C4CEB"/>
    <w:rsid w:val="007C51C9"/>
    <w:rsid w:val="007C5229"/>
    <w:rsid w:val="007C5384"/>
    <w:rsid w:val="007C6033"/>
    <w:rsid w:val="007C63F3"/>
    <w:rsid w:val="007C6A6F"/>
    <w:rsid w:val="007C6E88"/>
    <w:rsid w:val="007C71E2"/>
    <w:rsid w:val="007C7D00"/>
    <w:rsid w:val="007D00C6"/>
    <w:rsid w:val="007D017C"/>
    <w:rsid w:val="007D0478"/>
    <w:rsid w:val="007D070E"/>
    <w:rsid w:val="007D0730"/>
    <w:rsid w:val="007D0773"/>
    <w:rsid w:val="007D0E6C"/>
    <w:rsid w:val="007D0F72"/>
    <w:rsid w:val="007D196E"/>
    <w:rsid w:val="007D243D"/>
    <w:rsid w:val="007D2F75"/>
    <w:rsid w:val="007D2FB6"/>
    <w:rsid w:val="007D469E"/>
    <w:rsid w:val="007D46B3"/>
    <w:rsid w:val="007D49F6"/>
    <w:rsid w:val="007D602B"/>
    <w:rsid w:val="007D6BB4"/>
    <w:rsid w:val="007D75E7"/>
    <w:rsid w:val="007D7E62"/>
    <w:rsid w:val="007E00E0"/>
    <w:rsid w:val="007E02EE"/>
    <w:rsid w:val="007E0522"/>
    <w:rsid w:val="007E1646"/>
    <w:rsid w:val="007E1858"/>
    <w:rsid w:val="007E26C0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A71"/>
    <w:rsid w:val="007E7682"/>
    <w:rsid w:val="007E7A9B"/>
    <w:rsid w:val="007E7EEB"/>
    <w:rsid w:val="007F17D8"/>
    <w:rsid w:val="007F2E47"/>
    <w:rsid w:val="007F3ABF"/>
    <w:rsid w:val="007F3D6F"/>
    <w:rsid w:val="007F3D82"/>
    <w:rsid w:val="007F3E06"/>
    <w:rsid w:val="007F41CD"/>
    <w:rsid w:val="007F4BE8"/>
    <w:rsid w:val="007F4D35"/>
    <w:rsid w:val="007F579C"/>
    <w:rsid w:val="007F671B"/>
    <w:rsid w:val="007F707E"/>
    <w:rsid w:val="007F7529"/>
    <w:rsid w:val="008009B4"/>
    <w:rsid w:val="0080111D"/>
    <w:rsid w:val="008018CA"/>
    <w:rsid w:val="00801AFD"/>
    <w:rsid w:val="00801B6E"/>
    <w:rsid w:val="00802BDB"/>
    <w:rsid w:val="00802E41"/>
    <w:rsid w:val="008031F0"/>
    <w:rsid w:val="00803527"/>
    <w:rsid w:val="00804A19"/>
    <w:rsid w:val="008053B8"/>
    <w:rsid w:val="00805BBB"/>
    <w:rsid w:val="008061C7"/>
    <w:rsid w:val="008064D9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F3D"/>
    <w:rsid w:val="00811C0D"/>
    <w:rsid w:val="00811DCD"/>
    <w:rsid w:val="00811F4B"/>
    <w:rsid w:val="00812325"/>
    <w:rsid w:val="00812CA0"/>
    <w:rsid w:val="00812DD8"/>
    <w:rsid w:val="00813B47"/>
    <w:rsid w:val="00813E45"/>
    <w:rsid w:val="0081450C"/>
    <w:rsid w:val="00814BC0"/>
    <w:rsid w:val="00815105"/>
    <w:rsid w:val="00815B24"/>
    <w:rsid w:val="00816A73"/>
    <w:rsid w:val="00816DA4"/>
    <w:rsid w:val="00820CE1"/>
    <w:rsid w:val="00820FB9"/>
    <w:rsid w:val="00821B08"/>
    <w:rsid w:val="00821BB9"/>
    <w:rsid w:val="008235A4"/>
    <w:rsid w:val="00823B96"/>
    <w:rsid w:val="008242AA"/>
    <w:rsid w:val="008259D8"/>
    <w:rsid w:val="008262B8"/>
    <w:rsid w:val="00826EAC"/>
    <w:rsid w:val="00827172"/>
    <w:rsid w:val="0082721D"/>
    <w:rsid w:val="0082727A"/>
    <w:rsid w:val="0082791B"/>
    <w:rsid w:val="00830517"/>
    <w:rsid w:val="00830936"/>
    <w:rsid w:val="008314E3"/>
    <w:rsid w:val="0083234B"/>
    <w:rsid w:val="008323D0"/>
    <w:rsid w:val="00832E31"/>
    <w:rsid w:val="00833623"/>
    <w:rsid w:val="0083488A"/>
    <w:rsid w:val="008353FC"/>
    <w:rsid w:val="0083560C"/>
    <w:rsid w:val="00835835"/>
    <w:rsid w:val="00835A5A"/>
    <w:rsid w:val="00836752"/>
    <w:rsid w:val="00836908"/>
    <w:rsid w:val="00836FB2"/>
    <w:rsid w:val="008374D2"/>
    <w:rsid w:val="00837B67"/>
    <w:rsid w:val="00840528"/>
    <w:rsid w:val="00840887"/>
    <w:rsid w:val="0084135E"/>
    <w:rsid w:val="00841911"/>
    <w:rsid w:val="00842480"/>
    <w:rsid w:val="00842668"/>
    <w:rsid w:val="008438DE"/>
    <w:rsid w:val="00843B0E"/>
    <w:rsid w:val="00844821"/>
    <w:rsid w:val="0084574A"/>
    <w:rsid w:val="0084597E"/>
    <w:rsid w:val="00845A05"/>
    <w:rsid w:val="00845C23"/>
    <w:rsid w:val="0084644C"/>
    <w:rsid w:val="008468C1"/>
    <w:rsid w:val="00850034"/>
    <w:rsid w:val="0085086A"/>
    <w:rsid w:val="00850CF3"/>
    <w:rsid w:val="00850D21"/>
    <w:rsid w:val="008530C9"/>
    <w:rsid w:val="00853D4B"/>
    <w:rsid w:val="00854033"/>
    <w:rsid w:val="00855509"/>
    <w:rsid w:val="00855B1F"/>
    <w:rsid w:val="008561D2"/>
    <w:rsid w:val="0086029A"/>
    <w:rsid w:val="0086111C"/>
    <w:rsid w:val="0086120D"/>
    <w:rsid w:val="00861932"/>
    <w:rsid w:val="008623C0"/>
    <w:rsid w:val="008639C4"/>
    <w:rsid w:val="00864EF0"/>
    <w:rsid w:val="0086763E"/>
    <w:rsid w:val="0087002A"/>
    <w:rsid w:val="0087031D"/>
    <w:rsid w:val="0087198B"/>
    <w:rsid w:val="00871CDC"/>
    <w:rsid w:val="00871DDF"/>
    <w:rsid w:val="00871E0B"/>
    <w:rsid w:val="0087350B"/>
    <w:rsid w:val="008735C0"/>
    <w:rsid w:val="0087508A"/>
    <w:rsid w:val="008752AB"/>
    <w:rsid w:val="008755C4"/>
    <w:rsid w:val="00875A29"/>
    <w:rsid w:val="008764C7"/>
    <w:rsid w:val="008765B4"/>
    <w:rsid w:val="00876D26"/>
    <w:rsid w:val="008778A7"/>
    <w:rsid w:val="00881465"/>
    <w:rsid w:val="00881E96"/>
    <w:rsid w:val="008823E6"/>
    <w:rsid w:val="0088264E"/>
    <w:rsid w:val="00882A48"/>
    <w:rsid w:val="00883910"/>
    <w:rsid w:val="00883F66"/>
    <w:rsid w:val="008840EA"/>
    <w:rsid w:val="008852EE"/>
    <w:rsid w:val="00885699"/>
    <w:rsid w:val="00885943"/>
    <w:rsid w:val="00887A23"/>
    <w:rsid w:val="00890860"/>
    <w:rsid w:val="00890E91"/>
    <w:rsid w:val="008910B3"/>
    <w:rsid w:val="00891AD7"/>
    <w:rsid w:val="00891D4C"/>
    <w:rsid w:val="00892688"/>
    <w:rsid w:val="008926E0"/>
    <w:rsid w:val="00892943"/>
    <w:rsid w:val="0089304D"/>
    <w:rsid w:val="0089314D"/>
    <w:rsid w:val="00893D63"/>
    <w:rsid w:val="00894809"/>
    <w:rsid w:val="00895041"/>
    <w:rsid w:val="00895A92"/>
    <w:rsid w:val="00895E9C"/>
    <w:rsid w:val="008972DC"/>
    <w:rsid w:val="00897436"/>
    <w:rsid w:val="0089752F"/>
    <w:rsid w:val="008979D2"/>
    <w:rsid w:val="008A05BF"/>
    <w:rsid w:val="008A135E"/>
    <w:rsid w:val="008A1989"/>
    <w:rsid w:val="008A1FCA"/>
    <w:rsid w:val="008A3634"/>
    <w:rsid w:val="008A3927"/>
    <w:rsid w:val="008A3BAD"/>
    <w:rsid w:val="008A5461"/>
    <w:rsid w:val="008A6997"/>
    <w:rsid w:val="008B00F8"/>
    <w:rsid w:val="008B0206"/>
    <w:rsid w:val="008B0F8A"/>
    <w:rsid w:val="008B0FC7"/>
    <w:rsid w:val="008B0FEA"/>
    <w:rsid w:val="008B12E5"/>
    <w:rsid w:val="008B223E"/>
    <w:rsid w:val="008B2605"/>
    <w:rsid w:val="008B50C5"/>
    <w:rsid w:val="008B5107"/>
    <w:rsid w:val="008B601D"/>
    <w:rsid w:val="008B610A"/>
    <w:rsid w:val="008B6EC9"/>
    <w:rsid w:val="008B716D"/>
    <w:rsid w:val="008B730C"/>
    <w:rsid w:val="008C0229"/>
    <w:rsid w:val="008C0EB6"/>
    <w:rsid w:val="008C1157"/>
    <w:rsid w:val="008C141B"/>
    <w:rsid w:val="008C1521"/>
    <w:rsid w:val="008C1815"/>
    <w:rsid w:val="008C1B66"/>
    <w:rsid w:val="008C247A"/>
    <w:rsid w:val="008C2EDA"/>
    <w:rsid w:val="008C3D15"/>
    <w:rsid w:val="008C4F4E"/>
    <w:rsid w:val="008C617E"/>
    <w:rsid w:val="008C668B"/>
    <w:rsid w:val="008C718D"/>
    <w:rsid w:val="008C7ED1"/>
    <w:rsid w:val="008D0F86"/>
    <w:rsid w:val="008D1267"/>
    <w:rsid w:val="008D20C1"/>
    <w:rsid w:val="008D2256"/>
    <w:rsid w:val="008D2784"/>
    <w:rsid w:val="008D3879"/>
    <w:rsid w:val="008D453F"/>
    <w:rsid w:val="008D4B6A"/>
    <w:rsid w:val="008D58C8"/>
    <w:rsid w:val="008D5B86"/>
    <w:rsid w:val="008D5EE1"/>
    <w:rsid w:val="008D61FE"/>
    <w:rsid w:val="008D649E"/>
    <w:rsid w:val="008D676D"/>
    <w:rsid w:val="008D749B"/>
    <w:rsid w:val="008D7660"/>
    <w:rsid w:val="008E0785"/>
    <w:rsid w:val="008E084A"/>
    <w:rsid w:val="008E1AE6"/>
    <w:rsid w:val="008E236D"/>
    <w:rsid w:val="008E23D8"/>
    <w:rsid w:val="008E28F0"/>
    <w:rsid w:val="008E3644"/>
    <w:rsid w:val="008E3E44"/>
    <w:rsid w:val="008E3EC3"/>
    <w:rsid w:val="008E4B0F"/>
    <w:rsid w:val="008E5463"/>
    <w:rsid w:val="008E582E"/>
    <w:rsid w:val="008E5BA2"/>
    <w:rsid w:val="008E61C1"/>
    <w:rsid w:val="008E687F"/>
    <w:rsid w:val="008E7582"/>
    <w:rsid w:val="008E7634"/>
    <w:rsid w:val="008E7F38"/>
    <w:rsid w:val="008F0CBD"/>
    <w:rsid w:val="008F12BD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72C"/>
    <w:rsid w:val="008F67D3"/>
    <w:rsid w:val="008F74C4"/>
    <w:rsid w:val="008F7659"/>
    <w:rsid w:val="008F78CC"/>
    <w:rsid w:val="009000F0"/>
    <w:rsid w:val="00900347"/>
    <w:rsid w:val="00900620"/>
    <w:rsid w:val="00901A50"/>
    <w:rsid w:val="009022BA"/>
    <w:rsid w:val="00902612"/>
    <w:rsid w:val="00902818"/>
    <w:rsid w:val="00902B81"/>
    <w:rsid w:val="00903487"/>
    <w:rsid w:val="00904542"/>
    <w:rsid w:val="00904827"/>
    <w:rsid w:val="00904964"/>
    <w:rsid w:val="00904E04"/>
    <w:rsid w:val="00905788"/>
    <w:rsid w:val="00906938"/>
    <w:rsid w:val="00907F1B"/>
    <w:rsid w:val="0091017D"/>
    <w:rsid w:val="009106D3"/>
    <w:rsid w:val="00910D4C"/>
    <w:rsid w:val="00910DE9"/>
    <w:rsid w:val="00911068"/>
    <w:rsid w:val="00911C29"/>
    <w:rsid w:val="009120D0"/>
    <w:rsid w:val="0091210F"/>
    <w:rsid w:val="00912392"/>
    <w:rsid w:val="0091269B"/>
    <w:rsid w:val="00912898"/>
    <w:rsid w:val="009135C1"/>
    <w:rsid w:val="0091392C"/>
    <w:rsid w:val="00913B5E"/>
    <w:rsid w:val="0091420D"/>
    <w:rsid w:val="009142E9"/>
    <w:rsid w:val="00915444"/>
    <w:rsid w:val="0091589C"/>
    <w:rsid w:val="00915D3C"/>
    <w:rsid w:val="0091604E"/>
    <w:rsid w:val="00916230"/>
    <w:rsid w:val="00916A84"/>
    <w:rsid w:val="00916B13"/>
    <w:rsid w:val="00917856"/>
    <w:rsid w:val="009179E8"/>
    <w:rsid w:val="00917C75"/>
    <w:rsid w:val="009200A8"/>
    <w:rsid w:val="009203AF"/>
    <w:rsid w:val="00920A29"/>
    <w:rsid w:val="00920CED"/>
    <w:rsid w:val="0092154E"/>
    <w:rsid w:val="009219BF"/>
    <w:rsid w:val="00921E27"/>
    <w:rsid w:val="00922F3B"/>
    <w:rsid w:val="0092304B"/>
    <w:rsid w:val="00923194"/>
    <w:rsid w:val="0092323E"/>
    <w:rsid w:val="00923317"/>
    <w:rsid w:val="009239D7"/>
    <w:rsid w:val="009246E1"/>
    <w:rsid w:val="0092497F"/>
    <w:rsid w:val="00924BD8"/>
    <w:rsid w:val="00924E5B"/>
    <w:rsid w:val="00925B38"/>
    <w:rsid w:val="009271AB"/>
    <w:rsid w:val="00930733"/>
    <w:rsid w:val="00930951"/>
    <w:rsid w:val="0093121A"/>
    <w:rsid w:val="0093227B"/>
    <w:rsid w:val="009328AB"/>
    <w:rsid w:val="009329C3"/>
    <w:rsid w:val="00932BD5"/>
    <w:rsid w:val="009344C2"/>
    <w:rsid w:val="00934727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1F32"/>
    <w:rsid w:val="00942663"/>
    <w:rsid w:val="00942BE4"/>
    <w:rsid w:val="00942DD2"/>
    <w:rsid w:val="00944455"/>
    <w:rsid w:val="0094472C"/>
    <w:rsid w:val="00944965"/>
    <w:rsid w:val="0094577C"/>
    <w:rsid w:val="009458E7"/>
    <w:rsid w:val="009466D3"/>
    <w:rsid w:val="0094693A"/>
    <w:rsid w:val="0094786B"/>
    <w:rsid w:val="00947BAF"/>
    <w:rsid w:val="0095022A"/>
    <w:rsid w:val="00951532"/>
    <w:rsid w:val="00952891"/>
    <w:rsid w:val="009530CB"/>
    <w:rsid w:val="0095335F"/>
    <w:rsid w:val="009541F2"/>
    <w:rsid w:val="00954968"/>
    <w:rsid w:val="00955AD4"/>
    <w:rsid w:val="009564E3"/>
    <w:rsid w:val="0095667C"/>
    <w:rsid w:val="00957239"/>
    <w:rsid w:val="00957AC9"/>
    <w:rsid w:val="00957CFD"/>
    <w:rsid w:val="00957E7D"/>
    <w:rsid w:val="009600E7"/>
    <w:rsid w:val="0096091A"/>
    <w:rsid w:val="009609EF"/>
    <w:rsid w:val="0096195D"/>
    <w:rsid w:val="00961C14"/>
    <w:rsid w:val="009624C2"/>
    <w:rsid w:val="0096277B"/>
    <w:rsid w:val="00962982"/>
    <w:rsid w:val="0096392D"/>
    <w:rsid w:val="00963969"/>
    <w:rsid w:val="00963BF9"/>
    <w:rsid w:val="009646F4"/>
    <w:rsid w:val="009646FC"/>
    <w:rsid w:val="00964ABE"/>
    <w:rsid w:val="00964D26"/>
    <w:rsid w:val="00964E5C"/>
    <w:rsid w:val="00964F37"/>
    <w:rsid w:val="00965939"/>
    <w:rsid w:val="00965FCB"/>
    <w:rsid w:val="0096647E"/>
    <w:rsid w:val="00966B9C"/>
    <w:rsid w:val="00966F4E"/>
    <w:rsid w:val="00966FFD"/>
    <w:rsid w:val="00971D37"/>
    <w:rsid w:val="00973881"/>
    <w:rsid w:val="00974785"/>
    <w:rsid w:val="00974D35"/>
    <w:rsid w:val="009754FF"/>
    <w:rsid w:val="009778A3"/>
    <w:rsid w:val="009804E6"/>
    <w:rsid w:val="00980A8A"/>
    <w:rsid w:val="00980EF9"/>
    <w:rsid w:val="009811A0"/>
    <w:rsid w:val="009818D2"/>
    <w:rsid w:val="00981D7A"/>
    <w:rsid w:val="00982981"/>
    <w:rsid w:val="00982AC5"/>
    <w:rsid w:val="009835F0"/>
    <w:rsid w:val="00983A69"/>
    <w:rsid w:val="00984228"/>
    <w:rsid w:val="0098443D"/>
    <w:rsid w:val="00984C29"/>
    <w:rsid w:val="00985F51"/>
    <w:rsid w:val="009862CE"/>
    <w:rsid w:val="0098748E"/>
    <w:rsid w:val="009879A6"/>
    <w:rsid w:val="00990711"/>
    <w:rsid w:val="00990FEC"/>
    <w:rsid w:val="00991F4D"/>
    <w:rsid w:val="00992134"/>
    <w:rsid w:val="0099227A"/>
    <w:rsid w:val="009928E5"/>
    <w:rsid w:val="009936AF"/>
    <w:rsid w:val="009944EF"/>
    <w:rsid w:val="00994B0A"/>
    <w:rsid w:val="00994EE3"/>
    <w:rsid w:val="009950B6"/>
    <w:rsid w:val="009961FF"/>
    <w:rsid w:val="00997CE7"/>
    <w:rsid w:val="009A087B"/>
    <w:rsid w:val="009A0DEF"/>
    <w:rsid w:val="009A17D4"/>
    <w:rsid w:val="009A1DB3"/>
    <w:rsid w:val="009A217A"/>
    <w:rsid w:val="009A28A4"/>
    <w:rsid w:val="009A2A7F"/>
    <w:rsid w:val="009A32E5"/>
    <w:rsid w:val="009A37E0"/>
    <w:rsid w:val="009A3F0E"/>
    <w:rsid w:val="009A49FC"/>
    <w:rsid w:val="009A4B9F"/>
    <w:rsid w:val="009A5361"/>
    <w:rsid w:val="009A57EA"/>
    <w:rsid w:val="009A587C"/>
    <w:rsid w:val="009A5DA4"/>
    <w:rsid w:val="009A610C"/>
    <w:rsid w:val="009A61E5"/>
    <w:rsid w:val="009A67E0"/>
    <w:rsid w:val="009A796B"/>
    <w:rsid w:val="009A7ED9"/>
    <w:rsid w:val="009B0C9D"/>
    <w:rsid w:val="009B33A0"/>
    <w:rsid w:val="009B4C39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744"/>
    <w:rsid w:val="009C07AE"/>
    <w:rsid w:val="009C0994"/>
    <w:rsid w:val="009C0A2F"/>
    <w:rsid w:val="009C0FD6"/>
    <w:rsid w:val="009C1EF0"/>
    <w:rsid w:val="009C2B47"/>
    <w:rsid w:val="009C2C1D"/>
    <w:rsid w:val="009C2D91"/>
    <w:rsid w:val="009C3684"/>
    <w:rsid w:val="009C3C00"/>
    <w:rsid w:val="009C44F0"/>
    <w:rsid w:val="009C474B"/>
    <w:rsid w:val="009C4B4C"/>
    <w:rsid w:val="009C5477"/>
    <w:rsid w:val="009C59A9"/>
    <w:rsid w:val="009C6EA9"/>
    <w:rsid w:val="009C7DFC"/>
    <w:rsid w:val="009C7E27"/>
    <w:rsid w:val="009D0C73"/>
    <w:rsid w:val="009D1E6A"/>
    <w:rsid w:val="009D1F83"/>
    <w:rsid w:val="009D2686"/>
    <w:rsid w:val="009D33B2"/>
    <w:rsid w:val="009D35E1"/>
    <w:rsid w:val="009D3A7C"/>
    <w:rsid w:val="009D41F3"/>
    <w:rsid w:val="009D44CB"/>
    <w:rsid w:val="009D4A6A"/>
    <w:rsid w:val="009D4D36"/>
    <w:rsid w:val="009D4DAD"/>
    <w:rsid w:val="009D5270"/>
    <w:rsid w:val="009D5364"/>
    <w:rsid w:val="009D687D"/>
    <w:rsid w:val="009D7065"/>
    <w:rsid w:val="009D7477"/>
    <w:rsid w:val="009E04B8"/>
    <w:rsid w:val="009E18A7"/>
    <w:rsid w:val="009E1A43"/>
    <w:rsid w:val="009E1B94"/>
    <w:rsid w:val="009E1C46"/>
    <w:rsid w:val="009E35E5"/>
    <w:rsid w:val="009E3F3A"/>
    <w:rsid w:val="009E4354"/>
    <w:rsid w:val="009E4553"/>
    <w:rsid w:val="009E4684"/>
    <w:rsid w:val="009E5B4F"/>
    <w:rsid w:val="009E5ECB"/>
    <w:rsid w:val="009E6228"/>
    <w:rsid w:val="009E685B"/>
    <w:rsid w:val="009E6898"/>
    <w:rsid w:val="009E7BAF"/>
    <w:rsid w:val="009F0898"/>
    <w:rsid w:val="009F0AD4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71D6"/>
    <w:rsid w:val="00A013F2"/>
    <w:rsid w:val="00A01D1C"/>
    <w:rsid w:val="00A0293B"/>
    <w:rsid w:val="00A02CEE"/>
    <w:rsid w:val="00A030A7"/>
    <w:rsid w:val="00A035DF"/>
    <w:rsid w:val="00A03C84"/>
    <w:rsid w:val="00A04F96"/>
    <w:rsid w:val="00A05D24"/>
    <w:rsid w:val="00A0671D"/>
    <w:rsid w:val="00A06F22"/>
    <w:rsid w:val="00A0729C"/>
    <w:rsid w:val="00A101FC"/>
    <w:rsid w:val="00A10510"/>
    <w:rsid w:val="00A10649"/>
    <w:rsid w:val="00A10A09"/>
    <w:rsid w:val="00A10C43"/>
    <w:rsid w:val="00A11B63"/>
    <w:rsid w:val="00A124FD"/>
    <w:rsid w:val="00A125F1"/>
    <w:rsid w:val="00A13169"/>
    <w:rsid w:val="00A1391C"/>
    <w:rsid w:val="00A13EEE"/>
    <w:rsid w:val="00A143E1"/>
    <w:rsid w:val="00A14A44"/>
    <w:rsid w:val="00A14D38"/>
    <w:rsid w:val="00A14DBE"/>
    <w:rsid w:val="00A15C2E"/>
    <w:rsid w:val="00A15E45"/>
    <w:rsid w:val="00A161AE"/>
    <w:rsid w:val="00A20279"/>
    <w:rsid w:val="00A208D1"/>
    <w:rsid w:val="00A2104A"/>
    <w:rsid w:val="00A2122C"/>
    <w:rsid w:val="00A224DE"/>
    <w:rsid w:val="00A22899"/>
    <w:rsid w:val="00A22D65"/>
    <w:rsid w:val="00A24C4C"/>
    <w:rsid w:val="00A24E80"/>
    <w:rsid w:val="00A256D2"/>
    <w:rsid w:val="00A258D1"/>
    <w:rsid w:val="00A25D57"/>
    <w:rsid w:val="00A26193"/>
    <w:rsid w:val="00A27423"/>
    <w:rsid w:val="00A274AC"/>
    <w:rsid w:val="00A277EC"/>
    <w:rsid w:val="00A30EE0"/>
    <w:rsid w:val="00A320A3"/>
    <w:rsid w:val="00A32594"/>
    <w:rsid w:val="00A34612"/>
    <w:rsid w:val="00A367DF"/>
    <w:rsid w:val="00A36DE1"/>
    <w:rsid w:val="00A40CE3"/>
    <w:rsid w:val="00A40E96"/>
    <w:rsid w:val="00A4105D"/>
    <w:rsid w:val="00A41617"/>
    <w:rsid w:val="00A417DC"/>
    <w:rsid w:val="00A42673"/>
    <w:rsid w:val="00A44461"/>
    <w:rsid w:val="00A446E8"/>
    <w:rsid w:val="00A44C32"/>
    <w:rsid w:val="00A45C66"/>
    <w:rsid w:val="00A464AC"/>
    <w:rsid w:val="00A50406"/>
    <w:rsid w:val="00A50916"/>
    <w:rsid w:val="00A5099E"/>
    <w:rsid w:val="00A513DB"/>
    <w:rsid w:val="00A52611"/>
    <w:rsid w:val="00A52631"/>
    <w:rsid w:val="00A530FC"/>
    <w:rsid w:val="00A53D71"/>
    <w:rsid w:val="00A540D4"/>
    <w:rsid w:val="00A54500"/>
    <w:rsid w:val="00A54670"/>
    <w:rsid w:val="00A5496E"/>
    <w:rsid w:val="00A54DF3"/>
    <w:rsid w:val="00A554E7"/>
    <w:rsid w:val="00A55D14"/>
    <w:rsid w:val="00A55D81"/>
    <w:rsid w:val="00A56094"/>
    <w:rsid w:val="00A56289"/>
    <w:rsid w:val="00A5675C"/>
    <w:rsid w:val="00A56BD3"/>
    <w:rsid w:val="00A61A3A"/>
    <w:rsid w:val="00A62575"/>
    <w:rsid w:val="00A625AF"/>
    <w:rsid w:val="00A629E8"/>
    <w:rsid w:val="00A631AB"/>
    <w:rsid w:val="00A63483"/>
    <w:rsid w:val="00A63FCE"/>
    <w:rsid w:val="00A63FFA"/>
    <w:rsid w:val="00A64465"/>
    <w:rsid w:val="00A6447E"/>
    <w:rsid w:val="00A64B3E"/>
    <w:rsid w:val="00A64EE8"/>
    <w:rsid w:val="00A65237"/>
    <w:rsid w:val="00A66343"/>
    <w:rsid w:val="00A66E86"/>
    <w:rsid w:val="00A6700A"/>
    <w:rsid w:val="00A672EB"/>
    <w:rsid w:val="00A70ACB"/>
    <w:rsid w:val="00A70ECB"/>
    <w:rsid w:val="00A71344"/>
    <w:rsid w:val="00A71BBA"/>
    <w:rsid w:val="00A71F33"/>
    <w:rsid w:val="00A72927"/>
    <w:rsid w:val="00A72BAE"/>
    <w:rsid w:val="00A73BC2"/>
    <w:rsid w:val="00A73FCE"/>
    <w:rsid w:val="00A74714"/>
    <w:rsid w:val="00A74B6F"/>
    <w:rsid w:val="00A74D1F"/>
    <w:rsid w:val="00A75407"/>
    <w:rsid w:val="00A754A0"/>
    <w:rsid w:val="00A7581D"/>
    <w:rsid w:val="00A76E8E"/>
    <w:rsid w:val="00A7769C"/>
    <w:rsid w:val="00A77A30"/>
    <w:rsid w:val="00A77D6B"/>
    <w:rsid w:val="00A80213"/>
    <w:rsid w:val="00A81002"/>
    <w:rsid w:val="00A8102A"/>
    <w:rsid w:val="00A810E1"/>
    <w:rsid w:val="00A815C8"/>
    <w:rsid w:val="00A81A9B"/>
    <w:rsid w:val="00A82470"/>
    <w:rsid w:val="00A82471"/>
    <w:rsid w:val="00A828B1"/>
    <w:rsid w:val="00A83DC6"/>
    <w:rsid w:val="00A83DF1"/>
    <w:rsid w:val="00A856ED"/>
    <w:rsid w:val="00A8697F"/>
    <w:rsid w:val="00A86C89"/>
    <w:rsid w:val="00A86CE9"/>
    <w:rsid w:val="00A90220"/>
    <w:rsid w:val="00A910FF"/>
    <w:rsid w:val="00A911FA"/>
    <w:rsid w:val="00A922FF"/>
    <w:rsid w:val="00A934D7"/>
    <w:rsid w:val="00A93D71"/>
    <w:rsid w:val="00A941CF"/>
    <w:rsid w:val="00A94676"/>
    <w:rsid w:val="00A94BCC"/>
    <w:rsid w:val="00A94E8F"/>
    <w:rsid w:val="00A94EE6"/>
    <w:rsid w:val="00A950C9"/>
    <w:rsid w:val="00A95176"/>
    <w:rsid w:val="00A96A72"/>
    <w:rsid w:val="00A96C85"/>
    <w:rsid w:val="00A96F7E"/>
    <w:rsid w:val="00A97476"/>
    <w:rsid w:val="00AA0B53"/>
    <w:rsid w:val="00AA1C4E"/>
    <w:rsid w:val="00AA20F2"/>
    <w:rsid w:val="00AA28BD"/>
    <w:rsid w:val="00AA2ED2"/>
    <w:rsid w:val="00AA3CEF"/>
    <w:rsid w:val="00AA4364"/>
    <w:rsid w:val="00AA4F92"/>
    <w:rsid w:val="00AA5653"/>
    <w:rsid w:val="00AA65EA"/>
    <w:rsid w:val="00AA6AA4"/>
    <w:rsid w:val="00AA6E2E"/>
    <w:rsid w:val="00AB09D6"/>
    <w:rsid w:val="00AB151A"/>
    <w:rsid w:val="00AB188E"/>
    <w:rsid w:val="00AB1DE7"/>
    <w:rsid w:val="00AB3299"/>
    <w:rsid w:val="00AB4ED8"/>
    <w:rsid w:val="00AB5231"/>
    <w:rsid w:val="00AB5428"/>
    <w:rsid w:val="00AB558D"/>
    <w:rsid w:val="00AB6282"/>
    <w:rsid w:val="00AB6A13"/>
    <w:rsid w:val="00AB739E"/>
    <w:rsid w:val="00AB78B3"/>
    <w:rsid w:val="00AC0020"/>
    <w:rsid w:val="00AC02F9"/>
    <w:rsid w:val="00AC1BD3"/>
    <w:rsid w:val="00AC2FAA"/>
    <w:rsid w:val="00AC49F5"/>
    <w:rsid w:val="00AC4F9E"/>
    <w:rsid w:val="00AC5215"/>
    <w:rsid w:val="00AC5E8B"/>
    <w:rsid w:val="00AC5FBA"/>
    <w:rsid w:val="00AC600C"/>
    <w:rsid w:val="00AC6F27"/>
    <w:rsid w:val="00AC7570"/>
    <w:rsid w:val="00AC780D"/>
    <w:rsid w:val="00AC7D25"/>
    <w:rsid w:val="00AD18C9"/>
    <w:rsid w:val="00AD3221"/>
    <w:rsid w:val="00AD35F2"/>
    <w:rsid w:val="00AD361F"/>
    <w:rsid w:val="00AD3B4A"/>
    <w:rsid w:val="00AD4593"/>
    <w:rsid w:val="00AD514B"/>
    <w:rsid w:val="00AD558B"/>
    <w:rsid w:val="00AD56E3"/>
    <w:rsid w:val="00AD5805"/>
    <w:rsid w:val="00AD6410"/>
    <w:rsid w:val="00AD6929"/>
    <w:rsid w:val="00AD6E24"/>
    <w:rsid w:val="00AE06F7"/>
    <w:rsid w:val="00AE1684"/>
    <w:rsid w:val="00AE2A12"/>
    <w:rsid w:val="00AE2EB9"/>
    <w:rsid w:val="00AE3D75"/>
    <w:rsid w:val="00AE4292"/>
    <w:rsid w:val="00AE4D6C"/>
    <w:rsid w:val="00AE5094"/>
    <w:rsid w:val="00AE58F9"/>
    <w:rsid w:val="00AE5A54"/>
    <w:rsid w:val="00AE7071"/>
    <w:rsid w:val="00AE75B8"/>
    <w:rsid w:val="00AE7889"/>
    <w:rsid w:val="00AF1038"/>
    <w:rsid w:val="00AF113D"/>
    <w:rsid w:val="00AF17DC"/>
    <w:rsid w:val="00AF39DF"/>
    <w:rsid w:val="00AF3B2B"/>
    <w:rsid w:val="00AF48A9"/>
    <w:rsid w:val="00AF4BC4"/>
    <w:rsid w:val="00AF5463"/>
    <w:rsid w:val="00AF5D73"/>
    <w:rsid w:val="00AF63F6"/>
    <w:rsid w:val="00AF6479"/>
    <w:rsid w:val="00AF6DF7"/>
    <w:rsid w:val="00AF6FB1"/>
    <w:rsid w:val="00AF739E"/>
    <w:rsid w:val="00AF77B9"/>
    <w:rsid w:val="00AF7EC6"/>
    <w:rsid w:val="00B00EEA"/>
    <w:rsid w:val="00B016FC"/>
    <w:rsid w:val="00B019CD"/>
    <w:rsid w:val="00B027E6"/>
    <w:rsid w:val="00B02B81"/>
    <w:rsid w:val="00B02C8D"/>
    <w:rsid w:val="00B0311F"/>
    <w:rsid w:val="00B0560A"/>
    <w:rsid w:val="00B063A6"/>
    <w:rsid w:val="00B06896"/>
    <w:rsid w:val="00B07443"/>
    <w:rsid w:val="00B075C0"/>
    <w:rsid w:val="00B077D5"/>
    <w:rsid w:val="00B10830"/>
    <w:rsid w:val="00B10B37"/>
    <w:rsid w:val="00B12299"/>
    <w:rsid w:val="00B12681"/>
    <w:rsid w:val="00B13440"/>
    <w:rsid w:val="00B138AC"/>
    <w:rsid w:val="00B138B4"/>
    <w:rsid w:val="00B13BF6"/>
    <w:rsid w:val="00B13F8D"/>
    <w:rsid w:val="00B1481D"/>
    <w:rsid w:val="00B14D2B"/>
    <w:rsid w:val="00B15B78"/>
    <w:rsid w:val="00B161E1"/>
    <w:rsid w:val="00B168DA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73E"/>
    <w:rsid w:val="00B23D36"/>
    <w:rsid w:val="00B2413F"/>
    <w:rsid w:val="00B2509C"/>
    <w:rsid w:val="00B25309"/>
    <w:rsid w:val="00B2561F"/>
    <w:rsid w:val="00B25836"/>
    <w:rsid w:val="00B26D94"/>
    <w:rsid w:val="00B27B83"/>
    <w:rsid w:val="00B30378"/>
    <w:rsid w:val="00B333D0"/>
    <w:rsid w:val="00B337F0"/>
    <w:rsid w:val="00B343D0"/>
    <w:rsid w:val="00B34539"/>
    <w:rsid w:val="00B34BCD"/>
    <w:rsid w:val="00B34DC3"/>
    <w:rsid w:val="00B35C42"/>
    <w:rsid w:val="00B3678A"/>
    <w:rsid w:val="00B3688C"/>
    <w:rsid w:val="00B370CC"/>
    <w:rsid w:val="00B37C5F"/>
    <w:rsid w:val="00B37D93"/>
    <w:rsid w:val="00B40CF3"/>
    <w:rsid w:val="00B419EE"/>
    <w:rsid w:val="00B41BA4"/>
    <w:rsid w:val="00B425DB"/>
    <w:rsid w:val="00B427DD"/>
    <w:rsid w:val="00B44DA7"/>
    <w:rsid w:val="00B45FA1"/>
    <w:rsid w:val="00B4608C"/>
    <w:rsid w:val="00B4665F"/>
    <w:rsid w:val="00B473D9"/>
    <w:rsid w:val="00B4774A"/>
    <w:rsid w:val="00B47DDD"/>
    <w:rsid w:val="00B47EF4"/>
    <w:rsid w:val="00B51613"/>
    <w:rsid w:val="00B51854"/>
    <w:rsid w:val="00B51FCA"/>
    <w:rsid w:val="00B52465"/>
    <w:rsid w:val="00B535D5"/>
    <w:rsid w:val="00B536A9"/>
    <w:rsid w:val="00B5389E"/>
    <w:rsid w:val="00B53F63"/>
    <w:rsid w:val="00B546A9"/>
    <w:rsid w:val="00B5750D"/>
    <w:rsid w:val="00B57847"/>
    <w:rsid w:val="00B57D3A"/>
    <w:rsid w:val="00B57EBC"/>
    <w:rsid w:val="00B60863"/>
    <w:rsid w:val="00B60936"/>
    <w:rsid w:val="00B60E7C"/>
    <w:rsid w:val="00B60F75"/>
    <w:rsid w:val="00B61B5C"/>
    <w:rsid w:val="00B62468"/>
    <w:rsid w:val="00B62719"/>
    <w:rsid w:val="00B6373B"/>
    <w:rsid w:val="00B63E79"/>
    <w:rsid w:val="00B63E8B"/>
    <w:rsid w:val="00B64380"/>
    <w:rsid w:val="00B64D81"/>
    <w:rsid w:val="00B65476"/>
    <w:rsid w:val="00B65ECA"/>
    <w:rsid w:val="00B65FC6"/>
    <w:rsid w:val="00B6639D"/>
    <w:rsid w:val="00B665C7"/>
    <w:rsid w:val="00B667DA"/>
    <w:rsid w:val="00B671AA"/>
    <w:rsid w:val="00B700E4"/>
    <w:rsid w:val="00B706E7"/>
    <w:rsid w:val="00B714AF"/>
    <w:rsid w:val="00B71A5B"/>
    <w:rsid w:val="00B721F4"/>
    <w:rsid w:val="00B725F0"/>
    <w:rsid w:val="00B7269B"/>
    <w:rsid w:val="00B73B2A"/>
    <w:rsid w:val="00B73C6C"/>
    <w:rsid w:val="00B73D4F"/>
    <w:rsid w:val="00B74D92"/>
    <w:rsid w:val="00B750F7"/>
    <w:rsid w:val="00B75ADE"/>
    <w:rsid w:val="00B76CEB"/>
    <w:rsid w:val="00B776E7"/>
    <w:rsid w:val="00B77929"/>
    <w:rsid w:val="00B77B12"/>
    <w:rsid w:val="00B77B6E"/>
    <w:rsid w:val="00B77C60"/>
    <w:rsid w:val="00B80251"/>
    <w:rsid w:val="00B80B2A"/>
    <w:rsid w:val="00B80B31"/>
    <w:rsid w:val="00B81C01"/>
    <w:rsid w:val="00B822A3"/>
    <w:rsid w:val="00B8254F"/>
    <w:rsid w:val="00B83535"/>
    <w:rsid w:val="00B83584"/>
    <w:rsid w:val="00B83F2A"/>
    <w:rsid w:val="00B84340"/>
    <w:rsid w:val="00B8463E"/>
    <w:rsid w:val="00B875D3"/>
    <w:rsid w:val="00B87676"/>
    <w:rsid w:val="00B9095F"/>
    <w:rsid w:val="00B90F2D"/>
    <w:rsid w:val="00B91119"/>
    <w:rsid w:val="00B9160B"/>
    <w:rsid w:val="00B9179F"/>
    <w:rsid w:val="00B92525"/>
    <w:rsid w:val="00B9283C"/>
    <w:rsid w:val="00B92FCD"/>
    <w:rsid w:val="00B93A10"/>
    <w:rsid w:val="00B96016"/>
    <w:rsid w:val="00B9647D"/>
    <w:rsid w:val="00B964BD"/>
    <w:rsid w:val="00B96517"/>
    <w:rsid w:val="00B96B22"/>
    <w:rsid w:val="00B976D8"/>
    <w:rsid w:val="00BA0851"/>
    <w:rsid w:val="00BA0D39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87D"/>
    <w:rsid w:val="00BA5AC4"/>
    <w:rsid w:val="00BA5C3B"/>
    <w:rsid w:val="00BA63B2"/>
    <w:rsid w:val="00BA63EF"/>
    <w:rsid w:val="00BA7C54"/>
    <w:rsid w:val="00BB0790"/>
    <w:rsid w:val="00BB0DAE"/>
    <w:rsid w:val="00BB1136"/>
    <w:rsid w:val="00BB133F"/>
    <w:rsid w:val="00BB17CB"/>
    <w:rsid w:val="00BB252D"/>
    <w:rsid w:val="00BB2748"/>
    <w:rsid w:val="00BB2945"/>
    <w:rsid w:val="00BB2FAE"/>
    <w:rsid w:val="00BB4603"/>
    <w:rsid w:val="00BB46BF"/>
    <w:rsid w:val="00BB5635"/>
    <w:rsid w:val="00BB61CC"/>
    <w:rsid w:val="00BC02ED"/>
    <w:rsid w:val="00BC0650"/>
    <w:rsid w:val="00BC0C64"/>
    <w:rsid w:val="00BC2EE5"/>
    <w:rsid w:val="00BC3494"/>
    <w:rsid w:val="00BC3FF3"/>
    <w:rsid w:val="00BC45D7"/>
    <w:rsid w:val="00BC48B6"/>
    <w:rsid w:val="00BC4B8A"/>
    <w:rsid w:val="00BC4F50"/>
    <w:rsid w:val="00BC5F3F"/>
    <w:rsid w:val="00BC6A99"/>
    <w:rsid w:val="00BC6D3C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A1B"/>
    <w:rsid w:val="00BD245C"/>
    <w:rsid w:val="00BD2CEF"/>
    <w:rsid w:val="00BD316F"/>
    <w:rsid w:val="00BD3FA3"/>
    <w:rsid w:val="00BD43A5"/>
    <w:rsid w:val="00BD56F2"/>
    <w:rsid w:val="00BD59DF"/>
    <w:rsid w:val="00BD5B2A"/>
    <w:rsid w:val="00BD5D2E"/>
    <w:rsid w:val="00BD5E01"/>
    <w:rsid w:val="00BD6AC6"/>
    <w:rsid w:val="00BD6F20"/>
    <w:rsid w:val="00BD7ED7"/>
    <w:rsid w:val="00BE0002"/>
    <w:rsid w:val="00BE1614"/>
    <w:rsid w:val="00BE17A6"/>
    <w:rsid w:val="00BE19FE"/>
    <w:rsid w:val="00BE21EA"/>
    <w:rsid w:val="00BE328D"/>
    <w:rsid w:val="00BE361B"/>
    <w:rsid w:val="00BE3977"/>
    <w:rsid w:val="00BE3E2C"/>
    <w:rsid w:val="00BE4ADA"/>
    <w:rsid w:val="00BE586B"/>
    <w:rsid w:val="00BE5F2B"/>
    <w:rsid w:val="00BE5F37"/>
    <w:rsid w:val="00BE6038"/>
    <w:rsid w:val="00BE6822"/>
    <w:rsid w:val="00BE7255"/>
    <w:rsid w:val="00BF19EF"/>
    <w:rsid w:val="00BF1A33"/>
    <w:rsid w:val="00BF2A45"/>
    <w:rsid w:val="00BF305E"/>
    <w:rsid w:val="00BF3F76"/>
    <w:rsid w:val="00BF41EC"/>
    <w:rsid w:val="00BF45A6"/>
    <w:rsid w:val="00BF50D7"/>
    <w:rsid w:val="00BF5498"/>
    <w:rsid w:val="00BF5BE4"/>
    <w:rsid w:val="00BF653C"/>
    <w:rsid w:val="00BF7DBD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96"/>
    <w:rsid w:val="00C02CC7"/>
    <w:rsid w:val="00C03621"/>
    <w:rsid w:val="00C03C1B"/>
    <w:rsid w:val="00C04ACE"/>
    <w:rsid w:val="00C0534D"/>
    <w:rsid w:val="00C054F4"/>
    <w:rsid w:val="00C05CDD"/>
    <w:rsid w:val="00C0611D"/>
    <w:rsid w:val="00C065CB"/>
    <w:rsid w:val="00C06B0A"/>
    <w:rsid w:val="00C06C39"/>
    <w:rsid w:val="00C073E3"/>
    <w:rsid w:val="00C07AF1"/>
    <w:rsid w:val="00C10DBD"/>
    <w:rsid w:val="00C10E96"/>
    <w:rsid w:val="00C125A7"/>
    <w:rsid w:val="00C12BAC"/>
    <w:rsid w:val="00C138A5"/>
    <w:rsid w:val="00C14278"/>
    <w:rsid w:val="00C151B1"/>
    <w:rsid w:val="00C15807"/>
    <w:rsid w:val="00C15A11"/>
    <w:rsid w:val="00C15D5E"/>
    <w:rsid w:val="00C16952"/>
    <w:rsid w:val="00C17563"/>
    <w:rsid w:val="00C175B4"/>
    <w:rsid w:val="00C215B8"/>
    <w:rsid w:val="00C2202F"/>
    <w:rsid w:val="00C22736"/>
    <w:rsid w:val="00C23265"/>
    <w:rsid w:val="00C25137"/>
    <w:rsid w:val="00C252F2"/>
    <w:rsid w:val="00C256CC"/>
    <w:rsid w:val="00C25CF5"/>
    <w:rsid w:val="00C2614B"/>
    <w:rsid w:val="00C26A2D"/>
    <w:rsid w:val="00C27A45"/>
    <w:rsid w:val="00C27E81"/>
    <w:rsid w:val="00C3114E"/>
    <w:rsid w:val="00C31549"/>
    <w:rsid w:val="00C3184F"/>
    <w:rsid w:val="00C33661"/>
    <w:rsid w:val="00C33C93"/>
    <w:rsid w:val="00C3440B"/>
    <w:rsid w:val="00C351C3"/>
    <w:rsid w:val="00C360C0"/>
    <w:rsid w:val="00C36DE4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6AD0"/>
    <w:rsid w:val="00C471CC"/>
    <w:rsid w:val="00C47869"/>
    <w:rsid w:val="00C47DD1"/>
    <w:rsid w:val="00C47FD5"/>
    <w:rsid w:val="00C50F27"/>
    <w:rsid w:val="00C51256"/>
    <w:rsid w:val="00C51E6D"/>
    <w:rsid w:val="00C52066"/>
    <w:rsid w:val="00C527C6"/>
    <w:rsid w:val="00C545C4"/>
    <w:rsid w:val="00C56104"/>
    <w:rsid w:val="00C5651A"/>
    <w:rsid w:val="00C576ED"/>
    <w:rsid w:val="00C57C31"/>
    <w:rsid w:val="00C60066"/>
    <w:rsid w:val="00C60285"/>
    <w:rsid w:val="00C61E01"/>
    <w:rsid w:val="00C65764"/>
    <w:rsid w:val="00C66580"/>
    <w:rsid w:val="00C669AB"/>
    <w:rsid w:val="00C67288"/>
    <w:rsid w:val="00C67410"/>
    <w:rsid w:val="00C6749E"/>
    <w:rsid w:val="00C67CDC"/>
    <w:rsid w:val="00C70809"/>
    <w:rsid w:val="00C71E7F"/>
    <w:rsid w:val="00C72304"/>
    <w:rsid w:val="00C72AEC"/>
    <w:rsid w:val="00C73009"/>
    <w:rsid w:val="00C73AA8"/>
    <w:rsid w:val="00C744B9"/>
    <w:rsid w:val="00C74DC4"/>
    <w:rsid w:val="00C74F59"/>
    <w:rsid w:val="00C76341"/>
    <w:rsid w:val="00C76377"/>
    <w:rsid w:val="00C763B1"/>
    <w:rsid w:val="00C766C9"/>
    <w:rsid w:val="00C77082"/>
    <w:rsid w:val="00C77919"/>
    <w:rsid w:val="00C77B4F"/>
    <w:rsid w:val="00C8145E"/>
    <w:rsid w:val="00C81A62"/>
    <w:rsid w:val="00C81B1A"/>
    <w:rsid w:val="00C8209D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62A0"/>
    <w:rsid w:val="00C86CC4"/>
    <w:rsid w:val="00C86F02"/>
    <w:rsid w:val="00C90778"/>
    <w:rsid w:val="00C919B6"/>
    <w:rsid w:val="00C91BEB"/>
    <w:rsid w:val="00C92048"/>
    <w:rsid w:val="00C929F9"/>
    <w:rsid w:val="00C931E9"/>
    <w:rsid w:val="00C93FC3"/>
    <w:rsid w:val="00C9407B"/>
    <w:rsid w:val="00C941FC"/>
    <w:rsid w:val="00C94320"/>
    <w:rsid w:val="00C94735"/>
    <w:rsid w:val="00C94742"/>
    <w:rsid w:val="00C95748"/>
    <w:rsid w:val="00C95CE3"/>
    <w:rsid w:val="00C95E53"/>
    <w:rsid w:val="00C96EB3"/>
    <w:rsid w:val="00C971ED"/>
    <w:rsid w:val="00C97503"/>
    <w:rsid w:val="00CA070A"/>
    <w:rsid w:val="00CA0A3D"/>
    <w:rsid w:val="00CA0CE8"/>
    <w:rsid w:val="00CA1BD6"/>
    <w:rsid w:val="00CA20EB"/>
    <w:rsid w:val="00CA3DC0"/>
    <w:rsid w:val="00CA3F77"/>
    <w:rsid w:val="00CA5940"/>
    <w:rsid w:val="00CA5D28"/>
    <w:rsid w:val="00CA62E8"/>
    <w:rsid w:val="00CA6607"/>
    <w:rsid w:val="00CA6B43"/>
    <w:rsid w:val="00CA7465"/>
    <w:rsid w:val="00CA79C0"/>
    <w:rsid w:val="00CA7AA1"/>
    <w:rsid w:val="00CA7DF7"/>
    <w:rsid w:val="00CB0CDA"/>
    <w:rsid w:val="00CB2526"/>
    <w:rsid w:val="00CB3157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76D6"/>
    <w:rsid w:val="00CB78E5"/>
    <w:rsid w:val="00CC03A0"/>
    <w:rsid w:val="00CC1995"/>
    <w:rsid w:val="00CC1E31"/>
    <w:rsid w:val="00CC4115"/>
    <w:rsid w:val="00CC467B"/>
    <w:rsid w:val="00CC4962"/>
    <w:rsid w:val="00CC536E"/>
    <w:rsid w:val="00CC5D64"/>
    <w:rsid w:val="00CC5FA0"/>
    <w:rsid w:val="00CC6735"/>
    <w:rsid w:val="00CC6EAD"/>
    <w:rsid w:val="00CC6F2D"/>
    <w:rsid w:val="00CC7AB3"/>
    <w:rsid w:val="00CC7E4D"/>
    <w:rsid w:val="00CD11D3"/>
    <w:rsid w:val="00CD1456"/>
    <w:rsid w:val="00CD14E8"/>
    <w:rsid w:val="00CD2AEE"/>
    <w:rsid w:val="00CD2EDE"/>
    <w:rsid w:val="00CD2F2B"/>
    <w:rsid w:val="00CD302A"/>
    <w:rsid w:val="00CD31DE"/>
    <w:rsid w:val="00CD4384"/>
    <w:rsid w:val="00CD44C6"/>
    <w:rsid w:val="00CD4F0B"/>
    <w:rsid w:val="00CD5561"/>
    <w:rsid w:val="00CD5859"/>
    <w:rsid w:val="00CD61CB"/>
    <w:rsid w:val="00CD70EB"/>
    <w:rsid w:val="00CE0CCA"/>
    <w:rsid w:val="00CE0EA2"/>
    <w:rsid w:val="00CE2310"/>
    <w:rsid w:val="00CE2BE0"/>
    <w:rsid w:val="00CE4688"/>
    <w:rsid w:val="00CE4EEC"/>
    <w:rsid w:val="00CE6752"/>
    <w:rsid w:val="00CE7152"/>
    <w:rsid w:val="00CE76FD"/>
    <w:rsid w:val="00CE7F89"/>
    <w:rsid w:val="00CF02F5"/>
    <w:rsid w:val="00CF1FC3"/>
    <w:rsid w:val="00CF22E4"/>
    <w:rsid w:val="00CF2D46"/>
    <w:rsid w:val="00CF2F3A"/>
    <w:rsid w:val="00CF3698"/>
    <w:rsid w:val="00CF3DC4"/>
    <w:rsid w:val="00CF4A26"/>
    <w:rsid w:val="00CF546F"/>
    <w:rsid w:val="00CF5CEB"/>
    <w:rsid w:val="00CF6735"/>
    <w:rsid w:val="00CF682F"/>
    <w:rsid w:val="00CF7521"/>
    <w:rsid w:val="00D00839"/>
    <w:rsid w:val="00D00A0C"/>
    <w:rsid w:val="00D00E1A"/>
    <w:rsid w:val="00D0181F"/>
    <w:rsid w:val="00D01962"/>
    <w:rsid w:val="00D0257F"/>
    <w:rsid w:val="00D02CF2"/>
    <w:rsid w:val="00D04AFA"/>
    <w:rsid w:val="00D04C9D"/>
    <w:rsid w:val="00D04F5C"/>
    <w:rsid w:val="00D05294"/>
    <w:rsid w:val="00D05308"/>
    <w:rsid w:val="00D057F2"/>
    <w:rsid w:val="00D064E9"/>
    <w:rsid w:val="00D10140"/>
    <w:rsid w:val="00D1090C"/>
    <w:rsid w:val="00D109A0"/>
    <w:rsid w:val="00D10F2E"/>
    <w:rsid w:val="00D1170A"/>
    <w:rsid w:val="00D12227"/>
    <w:rsid w:val="00D123D7"/>
    <w:rsid w:val="00D12AB3"/>
    <w:rsid w:val="00D12F1F"/>
    <w:rsid w:val="00D14184"/>
    <w:rsid w:val="00D142FB"/>
    <w:rsid w:val="00D159FD"/>
    <w:rsid w:val="00D1618E"/>
    <w:rsid w:val="00D17528"/>
    <w:rsid w:val="00D17610"/>
    <w:rsid w:val="00D17802"/>
    <w:rsid w:val="00D2078C"/>
    <w:rsid w:val="00D21704"/>
    <w:rsid w:val="00D21B11"/>
    <w:rsid w:val="00D21F75"/>
    <w:rsid w:val="00D2326F"/>
    <w:rsid w:val="00D2385E"/>
    <w:rsid w:val="00D23B78"/>
    <w:rsid w:val="00D23E22"/>
    <w:rsid w:val="00D2411B"/>
    <w:rsid w:val="00D24F1C"/>
    <w:rsid w:val="00D25487"/>
    <w:rsid w:val="00D2558C"/>
    <w:rsid w:val="00D25653"/>
    <w:rsid w:val="00D25C70"/>
    <w:rsid w:val="00D3045E"/>
    <w:rsid w:val="00D30F74"/>
    <w:rsid w:val="00D31E3A"/>
    <w:rsid w:val="00D32F7D"/>
    <w:rsid w:val="00D33528"/>
    <w:rsid w:val="00D33556"/>
    <w:rsid w:val="00D33C60"/>
    <w:rsid w:val="00D33D4C"/>
    <w:rsid w:val="00D34086"/>
    <w:rsid w:val="00D34CE2"/>
    <w:rsid w:val="00D35578"/>
    <w:rsid w:val="00D35E9A"/>
    <w:rsid w:val="00D36DFA"/>
    <w:rsid w:val="00D42005"/>
    <w:rsid w:val="00D42075"/>
    <w:rsid w:val="00D42452"/>
    <w:rsid w:val="00D43FE3"/>
    <w:rsid w:val="00D44E65"/>
    <w:rsid w:val="00D45408"/>
    <w:rsid w:val="00D468C2"/>
    <w:rsid w:val="00D473C8"/>
    <w:rsid w:val="00D47E11"/>
    <w:rsid w:val="00D47F22"/>
    <w:rsid w:val="00D50976"/>
    <w:rsid w:val="00D50ACE"/>
    <w:rsid w:val="00D50C4D"/>
    <w:rsid w:val="00D50E4D"/>
    <w:rsid w:val="00D50E67"/>
    <w:rsid w:val="00D5162A"/>
    <w:rsid w:val="00D51EBE"/>
    <w:rsid w:val="00D51EE3"/>
    <w:rsid w:val="00D53622"/>
    <w:rsid w:val="00D543A1"/>
    <w:rsid w:val="00D543A5"/>
    <w:rsid w:val="00D54403"/>
    <w:rsid w:val="00D55768"/>
    <w:rsid w:val="00D55A54"/>
    <w:rsid w:val="00D57ABA"/>
    <w:rsid w:val="00D6033B"/>
    <w:rsid w:val="00D60669"/>
    <w:rsid w:val="00D60C3F"/>
    <w:rsid w:val="00D61598"/>
    <w:rsid w:val="00D63B60"/>
    <w:rsid w:val="00D63BD4"/>
    <w:rsid w:val="00D63D18"/>
    <w:rsid w:val="00D65188"/>
    <w:rsid w:val="00D65207"/>
    <w:rsid w:val="00D665C2"/>
    <w:rsid w:val="00D673BF"/>
    <w:rsid w:val="00D67430"/>
    <w:rsid w:val="00D67F94"/>
    <w:rsid w:val="00D70A0D"/>
    <w:rsid w:val="00D70B7E"/>
    <w:rsid w:val="00D70FCC"/>
    <w:rsid w:val="00D710DC"/>
    <w:rsid w:val="00D7164A"/>
    <w:rsid w:val="00D71F19"/>
    <w:rsid w:val="00D72110"/>
    <w:rsid w:val="00D72796"/>
    <w:rsid w:val="00D73A7C"/>
    <w:rsid w:val="00D7404C"/>
    <w:rsid w:val="00D74CF3"/>
    <w:rsid w:val="00D7592A"/>
    <w:rsid w:val="00D76CC2"/>
    <w:rsid w:val="00D77096"/>
    <w:rsid w:val="00D77E40"/>
    <w:rsid w:val="00D8217A"/>
    <w:rsid w:val="00D829F1"/>
    <w:rsid w:val="00D82A2C"/>
    <w:rsid w:val="00D8343D"/>
    <w:rsid w:val="00D83556"/>
    <w:rsid w:val="00D8489A"/>
    <w:rsid w:val="00D84E8B"/>
    <w:rsid w:val="00D85624"/>
    <w:rsid w:val="00D85EA7"/>
    <w:rsid w:val="00D86A98"/>
    <w:rsid w:val="00D86CC7"/>
    <w:rsid w:val="00D8705A"/>
    <w:rsid w:val="00D874E7"/>
    <w:rsid w:val="00D904B1"/>
    <w:rsid w:val="00D909C4"/>
    <w:rsid w:val="00D90B6E"/>
    <w:rsid w:val="00D90C99"/>
    <w:rsid w:val="00D911E3"/>
    <w:rsid w:val="00D912D1"/>
    <w:rsid w:val="00D9147C"/>
    <w:rsid w:val="00D9184A"/>
    <w:rsid w:val="00D91DFF"/>
    <w:rsid w:val="00D928C9"/>
    <w:rsid w:val="00D92B61"/>
    <w:rsid w:val="00D92B95"/>
    <w:rsid w:val="00D92F37"/>
    <w:rsid w:val="00D939C7"/>
    <w:rsid w:val="00D93F4D"/>
    <w:rsid w:val="00D9472D"/>
    <w:rsid w:val="00D94A2C"/>
    <w:rsid w:val="00D94DDB"/>
    <w:rsid w:val="00D94F50"/>
    <w:rsid w:val="00D95A05"/>
    <w:rsid w:val="00D95F0B"/>
    <w:rsid w:val="00D97ABE"/>
    <w:rsid w:val="00D97D68"/>
    <w:rsid w:val="00DA12D8"/>
    <w:rsid w:val="00DA15D9"/>
    <w:rsid w:val="00DA178A"/>
    <w:rsid w:val="00DA2012"/>
    <w:rsid w:val="00DA406E"/>
    <w:rsid w:val="00DA45E3"/>
    <w:rsid w:val="00DA4CA3"/>
    <w:rsid w:val="00DA5867"/>
    <w:rsid w:val="00DA5A35"/>
    <w:rsid w:val="00DA5BBF"/>
    <w:rsid w:val="00DA5E72"/>
    <w:rsid w:val="00DA6F01"/>
    <w:rsid w:val="00DA7E0C"/>
    <w:rsid w:val="00DB0561"/>
    <w:rsid w:val="00DB0A5B"/>
    <w:rsid w:val="00DB3489"/>
    <w:rsid w:val="00DB3C8E"/>
    <w:rsid w:val="00DB4263"/>
    <w:rsid w:val="00DB4A6B"/>
    <w:rsid w:val="00DB592E"/>
    <w:rsid w:val="00DB5EFE"/>
    <w:rsid w:val="00DB6591"/>
    <w:rsid w:val="00DB6DBB"/>
    <w:rsid w:val="00DB70D2"/>
    <w:rsid w:val="00DB7136"/>
    <w:rsid w:val="00DB7358"/>
    <w:rsid w:val="00DB75CD"/>
    <w:rsid w:val="00DB76A0"/>
    <w:rsid w:val="00DB7E80"/>
    <w:rsid w:val="00DB7F03"/>
    <w:rsid w:val="00DC095F"/>
    <w:rsid w:val="00DC0BB9"/>
    <w:rsid w:val="00DC12D8"/>
    <w:rsid w:val="00DC2C04"/>
    <w:rsid w:val="00DC3329"/>
    <w:rsid w:val="00DC4809"/>
    <w:rsid w:val="00DC4A94"/>
    <w:rsid w:val="00DC5917"/>
    <w:rsid w:val="00DC5EF3"/>
    <w:rsid w:val="00DC6727"/>
    <w:rsid w:val="00DC711D"/>
    <w:rsid w:val="00DC7A02"/>
    <w:rsid w:val="00DD0C60"/>
    <w:rsid w:val="00DD1A3B"/>
    <w:rsid w:val="00DD1C9E"/>
    <w:rsid w:val="00DD1E84"/>
    <w:rsid w:val="00DD2133"/>
    <w:rsid w:val="00DD235F"/>
    <w:rsid w:val="00DD2AC0"/>
    <w:rsid w:val="00DD30AB"/>
    <w:rsid w:val="00DD37E9"/>
    <w:rsid w:val="00DD37F7"/>
    <w:rsid w:val="00DD3BAE"/>
    <w:rsid w:val="00DD3CD1"/>
    <w:rsid w:val="00DD46B7"/>
    <w:rsid w:val="00DD5172"/>
    <w:rsid w:val="00DD529B"/>
    <w:rsid w:val="00DD5F83"/>
    <w:rsid w:val="00DD6DA6"/>
    <w:rsid w:val="00DD7455"/>
    <w:rsid w:val="00DE009C"/>
    <w:rsid w:val="00DE069E"/>
    <w:rsid w:val="00DE0853"/>
    <w:rsid w:val="00DE10C1"/>
    <w:rsid w:val="00DE149F"/>
    <w:rsid w:val="00DE1ECC"/>
    <w:rsid w:val="00DE2A30"/>
    <w:rsid w:val="00DE3559"/>
    <w:rsid w:val="00DE3A30"/>
    <w:rsid w:val="00DE4ACC"/>
    <w:rsid w:val="00DE4D7A"/>
    <w:rsid w:val="00DE5ABE"/>
    <w:rsid w:val="00DE6AF9"/>
    <w:rsid w:val="00DE6CD2"/>
    <w:rsid w:val="00DE758D"/>
    <w:rsid w:val="00DE7D03"/>
    <w:rsid w:val="00DF13D8"/>
    <w:rsid w:val="00DF1679"/>
    <w:rsid w:val="00DF1F02"/>
    <w:rsid w:val="00DF227E"/>
    <w:rsid w:val="00DF315E"/>
    <w:rsid w:val="00DF325F"/>
    <w:rsid w:val="00DF346E"/>
    <w:rsid w:val="00DF3552"/>
    <w:rsid w:val="00DF35A4"/>
    <w:rsid w:val="00DF3BDD"/>
    <w:rsid w:val="00DF4335"/>
    <w:rsid w:val="00DF6685"/>
    <w:rsid w:val="00DF668A"/>
    <w:rsid w:val="00DF6A11"/>
    <w:rsid w:val="00DF6B2B"/>
    <w:rsid w:val="00DF6EEB"/>
    <w:rsid w:val="00E0177F"/>
    <w:rsid w:val="00E0183E"/>
    <w:rsid w:val="00E01A5F"/>
    <w:rsid w:val="00E01BAD"/>
    <w:rsid w:val="00E01ECF"/>
    <w:rsid w:val="00E022B2"/>
    <w:rsid w:val="00E02711"/>
    <w:rsid w:val="00E02B1A"/>
    <w:rsid w:val="00E0348D"/>
    <w:rsid w:val="00E03A72"/>
    <w:rsid w:val="00E03AC5"/>
    <w:rsid w:val="00E0514D"/>
    <w:rsid w:val="00E0529C"/>
    <w:rsid w:val="00E065AA"/>
    <w:rsid w:val="00E0667B"/>
    <w:rsid w:val="00E06899"/>
    <w:rsid w:val="00E070B5"/>
    <w:rsid w:val="00E079A1"/>
    <w:rsid w:val="00E07F19"/>
    <w:rsid w:val="00E1048D"/>
    <w:rsid w:val="00E10C4E"/>
    <w:rsid w:val="00E1241D"/>
    <w:rsid w:val="00E137AC"/>
    <w:rsid w:val="00E13AA3"/>
    <w:rsid w:val="00E13BF1"/>
    <w:rsid w:val="00E14491"/>
    <w:rsid w:val="00E149D1"/>
    <w:rsid w:val="00E14A4F"/>
    <w:rsid w:val="00E15D0E"/>
    <w:rsid w:val="00E16D00"/>
    <w:rsid w:val="00E16D30"/>
    <w:rsid w:val="00E17135"/>
    <w:rsid w:val="00E2005B"/>
    <w:rsid w:val="00E21035"/>
    <w:rsid w:val="00E216A7"/>
    <w:rsid w:val="00E21AF4"/>
    <w:rsid w:val="00E221ED"/>
    <w:rsid w:val="00E22D06"/>
    <w:rsid w:val="00E23750"/>
    <w:rsid w:val="00E24BA5"/>
    <w:rsid w:val="00E25413"/>
    <w:rsid w:val="00E25A47"/>
    <w:rsid w:val="00E26A53"/>
    <w:rsid w:val="00E26B07"/>
    <w:rsid w:val="00E277FF"/>
    <w:rsid w:val="00E30060"/>
    <w:rsid w:val="00E30C96"/>
    <w:rsid w:val="00E30D4D"/>
    <w:rsid w:val="00E33316"/>
    <w:rsid w:val="00E33474"/>
    <w:rsid w:val="00E3483D"/>
    <w:rsid w:val="00E34B7E"/>
    <w:rsid w:val="00E35CD9"/>
    <w:rsid w:val="00E36E88"/>
    <w:rsid w:val="00E37423"/>
    <w:rsid w:val="00E409D2"/>
    <w:rsid w:val="00E40E26"/>
    <w:rsid w:val="00E41B18"/>
    <w:rsid w:val="00E41D20"/>
    <w:rsid w:val="00E41F91"/>
    <w:rsid w:val="00E421D7"/>
    <w:rsid w:val="00E4321F"/>
    <w:rsid w:val="00E43CF9"/>
    <w:rsid w:val="00E43D21"/>
    <w:rsid w:val="00E441E0"/>
    <w:rsid w:val="00E4436E"/>
    <w:rsid w:val="00E44889"/>
    <w:rsid w:val="00E44ABD"/>
    <w:rsid w:val="00E45297"/>
    <w:rsid w:val="00E4567D"/>
    <w:rsid w:val="00E460A1"/>
    <w:rsid w:val="00E462BF"/>
    <w:rsid w:val="00E46549"/>
    <w:rsid w:val="00E478E8"/>
    <w:rsid w:val="00E508A9"/>
    <w:rsid w:val="00E51BE3"/>
    <w:rsid w:val="00E52254"/>
    <w:rsid w:val="00E5277E"/>
    <w:rsid w:val="00E52C3B"/>
    <w:rsid w:val="00E532B2"/>
    <w:rsid w:val="00E5366F"/>
    <w:rsid w:val="00E53840"/>
    <w:rsid w:val="00E53F25"/>
    <w:rsid w:val="00E5524F"/>
    <w:rsid w:val="00E55669"/>
    <w:rsid w:val="00E5614D"/>
    <w:rsid w:val="00E56A11"/>
    <w:rsid w:val="00E56D4E"/>
    <w:rsid w:val="00E5731C"/>
    <w:rsid w:val="00E57768"/>
    <w:rsid w:val="00E57BF4"/>
    <w:rsid w:val="00E57E19"/>
    <w:rsid w:val="00E61000"/>
    <w:rsid w:val="00E61FB8"/>
    <w:rsid w:val="00E6251D"/>
    <w:rsid w:val="00E626B4"/>
    <w:rsid w:val="00E6394B"/>
    <w:rsid w:val="00E63BEC"/>
    <w:rsid w:val="00E63CCE"/>
    <w:rsid w:val="00E63E7D"/>
    <w:rsid w:val="00E64254"/>
    <w:rsid w:val="00E64546"/>
    <w:rsid w:val="00E649B5"/>
    <w:rsid w:val="00E649F3"/>
    <w:rsid w:val="00E6579F"/>
    <w:rsid w:val="00E66727"/>
    <w:rsid w:val="00E67257"/>
    <w:rsid w:val="00E67414"/>
    <w:rsid w:val="00E67498"/>
    <w:rsid w:val="00E676BB"/>
    <w:rsid w:val="00E6794B"/>
    <w:rsid w:val="00E679D0"/>
    <w:rsid w:val="00E70817"/>
    <w:rsid w:val="00E70AAC"/>
    <w:rsid w:val="00E70D80"/>
    <w:rsid w:val="00E70EFD"/>
    <w:rsid w:val="00E71BC5"/>
    <w:rsid w:val="00E72491"/>
    <w:rsid w:val="00E734B6"/>
    <w:rsid w:val="00E736B7"/>
    <w:rsid w:val="00E73ACA"/>
    <w:rsid w:val="00E742C5"/>
    <w:rsid w:val="00E743AB"/>
    <w:rsid w:val="00E744E0"/>
    <w:rsid w:val="00E744E5"/>
    <w:rsid w:val="00E7468E"/>
    <w:rsid w:val="00E74E7D"/>
    <w:rsid w:val="00E76121"/>
    <w:rsid w:val="00E76630"/>
    <w:rsid w:val="00E76BBF"/>
    <w:rsid w:val="00E77BE2"/>
    <w:rsid w:val="00E77C49"/>
    <w:rsid w:val="00E80797"/>
    <w:rsid w:val="00E819F6"/>
    <w:rsid w:val="00E822A2"/>
    <w:rsid w:val="00E82ADE"/>
    <w:rsid w:val="00E82D6F"/>
    <w:rsid w:val="00E82EAB"/>
    <w:rsid w:val="00E8357E"/>
    <w:rsid w:val="00E8451A"/>
    <w:rsid w:val="00E84903"/>
    <w:rsid w:val="00E84EEB"/>
    <w:rsid w:val="00E854B6"/>
    <w:rsid w:val="00E86200"/>
    <w:rsid w:val="00E86AA5"/>
    <w:rsid w:val="00E86E75"/>
    <w:rsid w:val="00E87719"/>
    <w:rsid w:val="00E9055B"/>
    <w:rsid w:val="00E905A9"/>
    <w:rsid w:val="00E90DDE"/>
    <w:rsid w:val="00E911C5"/>
    <w:rsid w:val="00E91403"/>
    <w:rsid w:val="00E914E1"/>
    <w:rsid w:val="00E914E5"/>
    <w:rsid w:val="00E92AC2"/>
    <w:rsid w:val="00E9348B"/>
    <w:rsid w:val="00E9469B"/>
    <w:rsid w:val="00E957D0"/>
    <w:rsid w:val="00E96185"/>
    <w:rsid w:val="00E96D43"/>
    <w:rsid w:val="00E96D82"/>
    <w:rsid w:val="00E970E7"/>
    <w:rsid w:val="00E97394"/>
    <w:rsid w:val="00E97E03"/>
    <w:rsid w:val="00EA0462"/>
    <w:rsid w:val="00EA0512"/>
    <w:rsid w:val="00EA14C7"/>
    <w:rsid w:val="00EA225D"/>
    <w:rsid w:val="00EA2A27"/>
    <w:rsid w:val="00EA361D"/>
    <w:rsid w:val="00EA3CB9"/>
    <w:rsid w:val="00EA427A"/>
    <w:rsid w:val="00EA44F3"/>
    <w:rsid w:val="00EA5F0F"/>
    <w:rsid w:val="00EA62E5"/>
    <w:rsid w:val="00EA6C17"/>
    <w:rsid w:val="00EA7994"/>
    <w:rsid w:val="00EA7EC2"/>
    <w:rsid w:val="00EB006B"/>
    <w:rsid w:val="00EB0582"/>
    <w:rsid w:val="00EB225B"/>
    <w:rsid w:val="00EB2A81"/>
    <w:rsid w:val="00EB38B2"/>
    <w:rsid w:val="00EB3E26"/>
    <w:rsid w:val="00EB3EFC"/>
    <w:rsid w:val="00EB4BCB"/>
    <w:rsid w:val="00EB4C3C"/>
    <w:rsid w:val="00EB5467"/>
    <w:rsid w:val="00EB69CA"/>
    <w:rsid w:val="00EB69D1"/>
    <w:rsid w:val="00EC2121"/>
    <w:rsid w:val="00EC2866"/>
    <w:rsid w:val="00EC2E87"/>
    <w:rsid w:val="00EC3742"/>
    <w:rsid w:val="00EC496C"/>
    <w:rsid w:val="00EC50BF"/>
    <w:rsid w:val="00EC5525"/>
    <w:rsid w:val="00EC58F1"/>
    <w:rsid w:val="00EC5C88"/>
    <w:rsid w:val="00EC6183"/>
    <w:rsid w:val="00EC64E0"/>
    <w:rsid w:val="00EC7217"/>
    <w:rsid w:val="00EC77E5"/>
    <w:rsid w:val="00EC7906"/>
    <w:rsid w:val="00EC79BC"/>
    <w:rsid w:val="00ED0ACA"/>
    <w:rsid w:val="00ED0B8D"/>
    <w:rsid w:val="00ED17A5"/>
    <w:rsid w:val="00ED22CE"/>
    <w:rsid w:val="00ED32A0"/>
    <w:rsid w:val="00ED408F"/>
    <w:rsid w:val="00ED4566"/>
    <w:rsid w:val="00ED564F"/>
    <w:rsid w:val="00ED5917"/>
    <w:rsid w:val="00ED61B3"/>
    <w:rsid w:val="00ED74B6"/>
    <w:rsid w:val="00ED79BA"/>
    <w:rsid w:val="00EE0743"/>
    <w:rsid w:val="00EE0A90"/>
    <w:rsid w:val="00EE0FAB"/>
    <w:rsid w:val="00EE1931"/>
    <w:rsid w:val="00EE2DE0"/>
    <w:rsid w:val="00EE386F"/>
    <w:rsid w:val="00EE3FF1"/>
    <w:rsid w:val="00EE50C2"/>
    <w:rsid w:val="00EE542D"/>
    <w:rsid w:val="00EE66CF"/>
    <w:rsid w:val="00EE6CAE"/>
    <w:rsid w:val="00EE6D6A"/>
    <w:rsid w:val="00EF05A6"/>
    <w:rsid w:val="00EF06A5"/>
    <w:rsid w:val="00EF0B1B"/>
    <w:rsid w:val="00EF14B7"/>
    <w:rsid w:val="00EF1B66"/>
    <w:rsid w:val="00EF229B"/>
    <w:rsid w:val="00EF2BE7"/>
    <w:rsid w:val="00EF30CD"/>
    <w:rsid w:val="00EF32F7"/>
    <w:rsid w:val="00EF450B"/>
    <w:rsid w:val="00EF4CB3"/>
    <w:rsid w:val="00EF5801"/>
    <w:rsid w:val="00EF5FD1"/>
    <w:rsid w:val="00EF612F"/>
    <w:rsid w:val="00EF66B8"/>
    <w:rsid w:val="00EF6C28"/>
    <w:rsid w:val="00EF7018"/>
    <w:rsid w:val="00F0050D"/>
    <w:rsid w:val="00F0075C"/>
    <w:rsid w:val="00F01707"/>
    <w:rsid w:val="00F02D03"/>
    <w:rsid w:val="00F03581"/>
    <w:rsid w:val="00F03B2F"/>
    <w:rsid w:val="00F03D38"/>
    <w:rsid w:val="00F0482B"/>
    <w:rsid w:val="00F0584E"/>
    <w:rsid w:val="00F0629B"/>
    <w:rsid w:val="00F069C7"/>
    <w:rsid w:val="00F07120"/>
    <w:rsid w:val="00F1043C"/>
    <w:rsid w:val="00F10CF2"/>
    <w:rsid w:val="00F10D87"/>
    <w:rsid w:val="00F115E8"/>
    <w:rsid w:val="00F11718"/>
    <w:rsid w:val="00F11AF5"/>
    <w:rsid w:val="00F129D4"/>
    <w:rsid w:val="00F12B2A"/>
    <w:rsid w:val="00F13936"/>
    <w:rsid w:val="00F13E1A"/>
    <w:rsid w:val="00F1565C"/>
    <w:rsid w:val="00F16DD2"/>
    <w:rsid w:val="00F17060"/>
    <w:rsid w:val="00F17072"/>
    <w:rsid w:val="00F17B20"/>
    <w:rsid w:val="00F17D8E"/>
    <w:rsid w:val="00F17E50"/>
    <w:rsid w:val="00F20448"/>
    <w:rsid w:val="00F20C40"/>
    <w:rsid w:val="00F210CF"/>
    <w:rsid w:val="00F214CF"/>
    <w:rsid w:val="00F2153B"/>
    <w:rsid w:val="00F217EA"/>
    <w:rsid w:val="00F21A1F"/>
    <w:rsid w:val="00F21AC8"/>
    <w:rsid w:val="00F222C2"/>
    <w:rsid w:val="00F23414"/>
    <w:rsid w:val="00F234EE"/>
    <w:rsid w:val="00F2418A"/>
    <w:rsid w:val="00F24F6D"/>
    <w:rsid w:val="00F2579C"/>
    <w:rsid w:val="00F25EC3"/>
    <w:rsid w:val="00F2613B"/>
    <w:rsid w:val="00F263FE"/>
    <w:rsid w:val="00F2643D"/>
    <w:rsid w:val="00F26D4E"/>
    <w:rsid w:val="00F27054"/>
    <w:rsid w:val="00F273B8"/>
    <w:rsid w:val="00F27E0D"/>
    <w:rsid w:val="00F27FF4"/>
    <w:rsid w:val="00F3050F"/>
    <w:rsid w:val="00F309BD"/>
    <w:rsid w:val="00F30DAC"/>
    <w:rsid w:val="00F311F8"/>
    <w:rsid w:val="00F31623"/>
    <w:rsid w:val="00F31BC7"/>
    <w:rsid w:val="00F32486"/>
    <w:rsid w:val="00F327B6"/>
    <w:rsid w:val="00F331B7"/>
    <w:rsid w:val="00F33532"/>
    <w:rsid w:val="00F3399E"/>
    <w:rsid w:val="00F349DF"/>
    <w:rsid w:val="00F34AEB"/>
    <w:rsid w:val="00F35125"/>
    <w:rsid w:val="00F35349"/>
    <w:rsid w:val="00F35A1E"/>
    <w:rsid w:val="00F372D5"/>
    <w:rsid w:val="00F37678"/>
    <w:rsid w:val="00F37C5C"/>
    <w:rsid w:val="00F37E5C"/>
    <w:rsid w:val="00F40FF9"/>
    <w:rsid w:val="00F4184B"/>
    <w:rsid w:val="00F4342D"/>
    <w:rsid w:val="00F43F86"/>
    <w:rsid w:val="00F464F2"/>
    <w:rsid w:val="00F46658"/>
    <w:rsid w:val="00F47004"/>
    <w:rsid w:val="00F500A5"/>
    <w:rsid w:val="00F503AB"/>
    <w:rsid w:val="00F50D00"/>
    <w:rsid w:val="00F52623"/>
    <w:rsid w:val="00F52C3E"/>
    <w:rsid w:val="00F52DFE"/>
    <w:rsid w:val="00F52E70"/>
    <w:rsid w:val="00F53501"/>
    <w:rsid w:val="00F53571"/>
    <w:rsid w:val="00F53593"/>
    <w:rsid w:val="00F5365A"/>
    <w:rsid w:val="00F54B67"/>
    <w:rsid w:val="00F56176"/>
    <w:rsid w:val="00F563EF"/>
    <w:rsid w:val="00F5643B"/>
    <w:rsid w:val="00F569D0"/>
    <w:rsid w:val="00F56A5A"/>
    <w:rsid w:val="00F57F6B"/>
    <w:rsid w:val="00F601D4"/>
    <w:rsid w:val="00F60A57"/>
    <w:rsid w:val="00F62218"/>
    <w:rsid w:val="00F62776"/>
    <w:rsid w:val="00F627E1"/>
    <w:rsid w:val="00F62863"/>
    <w:rsid w:val="00F62ECE"/>
    <w:rsid w:val="00F638C1"/>
    <w:rsid w:val="00F63E0B"/>
    <w:rsid w:val="00F65AA7"/>
    <w:rsid w:val="00F66C9F"/>
    <w:rsid w:val="00F66D57"/>
    <w:rsid w:val="00F67060"/>
    <w:rsid w:val="00F702B9"/>
    <w:rsid w:val="00F7034A"/>
    <w:rsid w:val="00F70F03"/>
    <w:rsid w:val="00F714EB"/>
    <w:rsid w:val="00F71BD5"/>
    <w:rsid w:val="00F72BC0"/>
    <w:rsid w:val="00F72D74"/>
    <w:rsid w:val="00F73087"/>
    <w:rsid w:val="00F7387F"/>
    <w:rsid w:val="00F74091"/>
    <w:rsid w:val="00F74859"/>
    <w:rsid w:val="00F74BC2"/>
    <w:rsid w:val="00F76157"/>
    <w:rsid w:val="00F76861"/>
    <w:rsid w:val="00F76C48"/>
    <w:rsid w:val="00F77B02"/>
    <w:rsid w:val="00F802CD"/>
    <w:rsid w:val="00F8036C"/>
    <w:rsid w:val="00F804C5"/>
    <w:rsid w:val="00F819F6"/>
    <w:rsid w:val="00F81AD6"/>
    <w:rsid w:val="00F81CA9"/>
    <w:rsid w:val="00F82CC1"/>
    <w:rsid w:val="00F8321B"/>
    <w:rsid w:val="00F83752"/>
    <w:rsid w:val="00F83786"/>
    <w:rsid w:val="00F83FAB"/>
    <w:rsid w:val="00F85378"/>
    <w:rsid w:val="00F8541C"/>
    <w:rsid w:val="00F8560D"/>
    <w:rsid w:val="00F858F3"/>
    <w:rsid w:val="00F86F59"/>
    <w:rsid w:val="00F87E4C"/>
    <w:rsid w:val="00F902C9"/>
    <w:rsid w:val="00F90334"/>
    <w:rsid w:val="00F92015"/>
    <w:rsid w:val="00F93488"/>
    <w:rsid w:val="00F9433F"/>
    <w:rsid w:val="00F944AC"/>
    <w:rsid w:val="00F95115"/>
    <w:rsid w:val="00F962EC"/>
    <w:rsid w:val="00F96421"/>
    <w:rsid w:val="00F96B56"/>
    <w:rsid w:val="00F97641"/>
    <w:rsid w:val="00F976C2"/>
    <w:rsid w:val="00FA0B01"/>
    <w:rsid w:val="00FA0D05"/>
    <w:rsid w:val="00FA0E87"/>
    <w:rsid w:val="00FA162E"/>
    <w:rsid w:val="00FA1900"/>
    <w:rsid w:val="00FA1A7B"/>
    <w:rsid w:val="00FA1AF0"/>
    <w:rsid w:val="00FA2AF2"/>
    <w:rsid w:val="00FA2DC0"/>
    <w:rsid w:val="00FA39D6"/>
    <w:rsid w:val="00FA3C32"/>
    <w:rsid w:val="00FA435B"/>
    <w:rsid w:val="00FA479B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ED2"/>
    <w:rsid w:val="00FB129E"/>
    <w:rsid w:val="00FB1B56"/>
    <w:rsid w:val="00FB1D54"/>
    <w:rsid w:val="00FB2599"/>
    <w:rsid w:val="00FB259D"/>
    <w:rsid w:val="00FB25BE"/>
    <w:rsid w:val="00FB2F06"/>
    <w:rsid w:val="00FB3284"/>
    <w:rsid w:val="00FB35D6"/>
    <w:rsid w:val="00FB3716"/>
    <w:rsid w:val="00FB37DE"/>
    <w:rsid w:val="00FB39A9"/>
    <w:rsid w:val="00FB40B2"/>
    <w:rsid w:val="00FB42F7"/>
    <w:rsid w:val="00FB47D2"/>
    <w:rsid w:val="00FB53CD"/>
    <w:rsid w:val="00FB55C2"/>
    <w:rsid w:val="00FB5D8A"/>
    <w:rsid w:val="00FB62B3"/>
    <w:rsid w:val="00FB7E62"/>
    <w:rsid w:val="00FB7F9B"/>
    <w:rsid w:val="00FC0442"/>
    <w:rsid w:val="00FC1F3E"/>
    <w:rsid w:val="00FC215E"/>
    <w:rsid w:val="00FC227D"/>
    <w:rsid w:val="00FC266C"/>
    <w:rsid w:val="00FC45B5"/>
    <w:rsid w:val="00FC4D38"/>
    <w:rsid w:val="00FC5078"/>
    <w:rsid w:val="00FC5E15"/>
    <w:rsid w:val="00FC63E6"/>
    <w:rsid w:val="00FC6457"/>
    <w:rsid w:val="00FC64BD"/>
    <w:rsid w:val="00FC7452"/>
    <w:rsid w:val="00FC7663"/>
    <w:rsid w:val="00FC771D"/>
    <w:rsid w:val="00FC7A44"/>
    <w:rsid w:val="00FD038E"/>
    <w:rsid w:val="00FD16F3"/>
    <w:rsid w:val="00FD26C5"/>
    <w:rsid w:val="00FD2C4A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6FC3"/>
    <w:rsid w:val="00FD7B63"/>
    <w:rsid w:val="00FE0158"/>
    <w:rsid w:val="00FE0538"/>
    <w:rsid w:val="00FE06AD"/>
    <w:rsid w:val="00FE0ABA"/>
    <w:rsid w:val="00FE10F1"/>
    <w:rsid w:val="00FE1113"/>
    <w:rsid w:val="00FE1344"/>
    <w:rsid w:val="00FE1519"/>
    <w:rsid w:val="00FE1DF5"/>
    <w:rsid w:val="00FE2F8B"/>
    <w:rsid w:val="00FE35F8"/>
    <w:rsid w:val="00FE3C47"/>
    <w:rsid w:val="00FE3EB4"/>
    <w:rsid w:val="00FE3F93"/>
    <w:rsid w:val="00FE3FB7"/>
    <w:rsid w:val="00FE494F"/>
    <w:rsid w:val="00FE5065"/>
    <w:rsid w:val="00FE54BC"/>
    <w:rsid w:val="00FE5608"/>
    <w:rsid w:val="00FE5EB8"/>
    <w:rsid w:val="00FE636D"/>
    <w:rsid w:val="00FE6EE0"/>
    <w:rsid w:val="00FE7B0F"/>
    <w:rsid w:val="00FF0372"/>
    <w:rsid w:val="00FF085F"/>
    <w:rsid w:val="00FF0C17"/>
    <w:rsid w:val="00FF16EB"/>
    <w:rsid w:val="00FF16FF"/>
    <w:rsid w:val="00FF1E7D"/>
    <w:rsid w:val="00FF206E"/>
    <w:rsid w:val="00FF2334"/>
    <w:rsid w:val="00FF26FA"/>
    <w:rsid w:val="00FF2961"/>
    <w:rsid w:val="00FF2F7B"/>
    <w:rsid w:val="00FF42F0"/>
    <w:rsid w:val="00FF4770"/>
    <w:rsid w:val="00FF48CA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9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2477D4-49A9-485F-9882-ED787691E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19AE8-D1AD-434F-A89C-C9C4854E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321</TotalTime>
  <Pages>15</Pages>
  <Words>3584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82</cp:revision>
  <cp:lastPrinted>2018-05-13T10:34:00Z</cp:lastPrinted>
  <dcterms:created xsi:type="dcterms:W3CDTF">2018-05-11T19:06:00Z</dcterms:created>
  <dcterms:modified xsi:type="dcterms:W3CDTF">2018-05-15T06:19:00Z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