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B7D0A" w:rsidRPr="00531252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3125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2208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B7D0A" w:rsidRPr="00531252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276D0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31252" w:rsidRPr="00A4230F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31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76D0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76D0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31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มีนาคม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25</w:t>
      </w:r>
      <w:r>
        <w:rPr>
          <w:rFonts w:ascii="Angsana New" w:hAnsi="Angsana New" w:cs="Angsana New"/>
          <w:spacing w:val="-2"/>
          <w:lang w:val="en-US"/>
        </w:rPr>
        <w:t>6</w:t>
      </w:r>
      <w:r w:rsidR="005438D7">
        <w:rPr>
          <w:rFonts w:ascii="Angsana New" w:hAnsi="Angsana New" w:cs="Angsana New"/>
          <w:spacing w:val="-2"/>
          <w:lang w:val="en-US"/>
        </w:rPr>
        <w:t>1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สำหรับงวดสามเดือนสิ้นสุดวัน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Pr="007F250C">
        <w:rPr>
          <w:rFonts w:ascii="Angsana New" w:hAnsi="Angsana New" w:cs="Angsana New"/>
          <w:spacing w:val="-2"/>
          <w:cs/>
        </w:rPr>
        <w:t xml:space="preserve">31 </w:t>
      </w:r>
      <w:r w:rsidRPr="007F250C">
        <w:rPr>
          <w:rFonts w:ascii="Angsana New" w:hAnsi="Angsana New" w:cs="Angsana New" w:hint="cs"/>
          <w:spacing w:val="-2"/>
          <w:cs/>
        </w:rPr>
        <w:t xml:space="preserve">มีนาคม </w:t>
      </w:r>
      <w:r w:rsidRPr="007F250C">
        <w:rPr>
          <w:rFonts w:ascii="Angsana New" w:hAnsi="Angsana New" w:cs="Angsana New"/>
          <w:spacing w:val="-2"/>
          <w:cs/>
        </w:rPr>
        <w:t>25</w:t>
      </w:r>
      <w:r w:rsidR="00B3493D">
        <w:rPr>
          <w:rFonts w:ascii="Angsana New" w:hAnsi="Angsana New" w:cs="Angsana New"/>
          <w:spacing w:val="-2"/>
          <w:lang w:val="en-US"/>
        </w:rPr>
        <w:t>61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Pr="004A6D64">
        <w:rPr>
          <w:rFonts w:ascii="Angsana New" w:hAnsi="Angsana New" w:cs="Angsana New"/>
          <w:spacing w:val="-2"/>
          <w:cs/>
        </w:rPr>
        <w:t xml:space="preserve">สุรพลฟู้ดส์ </w:t>
      </w:r>
      <w:r w:rsidRPr="007F250C">
        <w:rPr>
          <w:rFonts w:ascii="Angsana New" w:hAnsi="Angsana New" w:cs="Angsana New"/>
          <w:spacing w:val="-2"/>
          <w:cs/>
        </w:rPr>
        <w:t xml:space="preserve">จำกัด (มหาชน)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สุรพลฟู้ดส์</w:t>
      </w:r>
      <w:r w:rsidRPr="007F250C">
        <w:rPr>
          <w:rFonts w:ascii="Angsana New" w:hAnsi="Angsana New" w:cs="Angsana New"/>
          <w:spacing w:val="-2"/>
          <w:cs/>
        </w:rPr>
        <w:t xml:space="preserve"> จำกัด (มหาชน)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7F250C">
        <w:rPr>
          <w:rFonts w:ascii="Angsana New" w:hAnsi="Angsana New" w:cs="Angsana New"/>
          <w:spacing w:val="-2"/>
          <w:cs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4439E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Pr="001F1790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="0052360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="003B74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B45751">
        <w:rPr>
          <w:rFonts w:ascii="Angsana New" w:hAnsi="Angsana New" w:cs="Angsana New" w:hint="cs"/>
          <w:cs/>
        </w:rPr>
        <w:t>อรวรรณ ศิริรัตนวงศ์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C73756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438D7">
        <w:rPr>
          <w:rFonts w:ascii="Angsana New" w:hAnsi="Angsana New"/>
          <w:sz w:val="30"/>
          <w:szCs w:val="30"/>
        </w:rPr>
        <w:t>2561</w:t>
      </w:r>
    </w:p>
    <w:sectPr w:rsidR="005455AA" w:rsidSect="0072607A">
      <w:headerReference w:type="default" r:id="rId13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F7" w:rsidRDefault="00974EF7" w:rsidP="004956B4">
      <w:r>
        <w:separator/>
      </w:r>
    </w:p>
  </w:endnote>
  <w:endnote w:type="continuationSeparator" w:id="0">
    <w:p w:rsidR="00974EF7" w:rsidRDefault="00974EF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974EF7" w:rsidRDefault="00974EF7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6F59B5" w:rsidRDefault="00974EF7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909C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74EF7" w:rsidRPr="007661AC" w:rsidRDefault="00974EF7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661AC" w:rsidRDefault="00974EF7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F7" w:rsidRDefault="00974EF7" w:rsidP="004956B4">
      <w:r>
        <w:separator/>
      </w:r>
    </w:p>
  </w:footnote>
  <w:footnote w:type="continuationSeparator" w:id="0">
    <w:p w:rsidR="00974EF7" w:rsidRDefault="00974EF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74EF7" w:rsidRDefault="00974EF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74EF7" w:rsidRPr="006F59B5" w:rsidRDefault="00974EF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D74AD8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1"/>
  </w:num>
  <w:num w:numId="14">
    <w:abstractNumId w:val="16"/>
  </w:num>
  <w:num w:numId="15">
    <w:abstractNumId w:val="18"/>
  </w:num>
  <w:num w:numId="16">
    <w:abstractNumId w:val="22"/>
  </w:num>
  <w:num w:numId="17">
    <w:abstractNumId w:val="23"/>
  </w:num>
  <w:num w:numId="18">
    <w:abstractNumId w:val="20"/>
  </w:num>
  <w:num w:numId="19">
    <w:abstractNumId w:val="12"/>
  </w:num>
  <w:num w:numId="20">
    <w:abstractNumId w:val="14"/>
  </w:num>
  <w:num w:numId="21">
    <w:abstractNumId w:val="19"/>
  </w:num>
  <w:num w:numId="22">
    <w:abstractNumId w:val="13"/>
  </w:num>
  <w:num w:numId="23">
    <w:abstractNumId w:val="10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39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173"/>
    <w:rsid w:val="00043F38"/>
    <w:rsid w:val="000443D1"/>
    <w:rsid w:val="00044B2E"/>
    <w:rsid w:val="00044F10"/>
    <w:rsid w:val="000451CF"/>
    <w:rsid w:val="000455F1"/>
    <w:rsid w:val="00046995"/>
    <w:rsid w:val="00046BD1"/>
    <w:rsid w:val="00046C99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D63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E5A"/>
    <w:rsid w:val="000A4F2B"/>
    <w:rsid w:val="000A56A2"/>
    <w:rsid w:val="000A6C35"/>
    <w:rsid w:val="000A753F"/>
    <w:rsid w:val="000A755E"/>
    <w:rsid w:val="000A7F25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67"/>
    <w:rsid w:val="00103A65"/>
    <w:rsid w:val="001044D5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530E"/>
    <w:rsid w:val="001853F3"/>
    <w:rsid w:val="001855A3"/>
    <w:rsid w:val="00187060"/>
    <w:rsid w:val="00187A43"/>
    <w:rsid w:val="00187C37"/>
    <w:rsid w:val="00187CE3"/>
    <w:rsid w:val="0019079F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5BA8"/>
    <w:rsid w:val="001965F4"/>
    <w:rsid w:val="00196A5F"/>
    <w:rsid w:val="00196FB5"/>
    <w:rsid w:val="00197EC9"/>
    <w:rsid w:val="001A0443"/>
    <w:rsid w:val="001A0BCC"/>
    <w:rsid w:val="001A0BDA"/>
    <w:rsid w:val="001A0EEB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72D8"/>
    <w:rsid w:val="001A7E80"/>
    <w:rsid w:val="001B01A0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F51"/>
    <w:rsid w:val="001E4CE6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E49"/>
    <w:rsid w:val="0020178D"/>
    <w:rsid w:val="00201AF5"/>
    <w:rsid w:val="00201E87"/>
    <w:rsid w:val="00201F7D"/>
    <w:rsid w:val="002021D9"/>
    <w:rsid w:val="002023E2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46F2"/>
    <w:rsid w:val="002148F1"/>
    <w:rsid w:val="00214F5D"/>
    <w:rsid w:val="00215C32"/>
    <w:rsid w:val="00215EC2"/>
    <w:rsid w:val="00215F90"/>
    <w:rsid w:val="002160B3"/>
    <w:rsid w:val="0021696C"/>
    <w:rsid w:val="00216B83"/>
    <w:rsid w:val="0021784C"/>
    <w:rsid w:val="00217B1D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C"/>
    <w:rsid w:val="00227E54"/>
    <w:rsid w:val="00230166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5011"/>
    <w:rsid w:val="0027593E"/>
    <w:rsid w:val="00275F65"/>
    <w:rsid w:val="002764C1"/>
    <w:rsid w:val="0027651D"/>
    <w:rsid w:val="002766EB"/>
    <w:rsid w:val="00277827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3F0"/>
    <w:rsid w:val="002909C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FD7"/>
    <w:rsid w:val="002C2B87"/>
    <w:rsid w:val="002C40ED"/>
    <w:rsid w:val="002C46E5"/>
    <w:rsid w:val="002C4FE0"/>
    <w:rsid w:val="002C5093"/>
    <w:rsid w:val="002C5702"/>
    <w:rsid w:val="002C5D2A"/>
    <w:rsid w:val="002C5FC8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708B"/>
    <w:rsid w:val="00307988"/>
    <w:rsid w:val="00307A07"/>
    <w:rsid w:val="00310212"/>
    <w:rsid w:val="00310820"/>
    <w:rsid w:val="003108FE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5D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509F"/>
    <w:rsid w:val="0044558E"/>
    <w:rsid w:val="00445B70"/>
    <w:rsid w:val="00446005"/>
    <w:rsid w:val="00446619"/>
    <w:rsid w:val="00446FAC"/>
    <w:rsid w:val="00450265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4200"/>
    <w:rsid w:val="004642F9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8A4"/>
    <w:rsid w:val="00476A92"/>
    <w:rsid w:val="00480455"/>
    <w:rsid w:val="00480E51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6F0"/>
    <w:rsid w:val="0049131D"/>
    <w:rsid w:val="00491ADD"/>
    <w:rsid w:val="00491DCB"/>
    <w:rsid w:val="00491FE2"/>
    <w:rsid w:val="00492BF1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651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C4D"/>
    <w:rsid w:val="00504B67"/>
    <w:rsid w:val="00504C06"/>
    <w:rsid w:val="00504CF0"/>
    <w:rsid w:val="00504D4A"/>
    <w:rsid w:val="00505C98"/>
    <w:rsid w:val="00506A1D"/>
    <w:rsid w:val="00507D58"/>
    <w:rsid w:val="00507DD5"/>
    <w:rsid w:val="00510568"/>
    <w:rsid w:val="005109C7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6"/>
    <w:rsid w:val="00524527"/>
    <w:rsid w:val="00524C6F"/>
    <w:rsid w:val="005257B8"/>
    <w:rsid w:val="00525DCE"/>
    <w:rsid w:val="005263F2"/>
    <w:rsid w:val="00527C09"/>
    <w:rsid w:val="005301B7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D99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9D4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EA3"/>
    <w:rsid w:val="005E105A"/>
    <w:rsid w:val="005E15A6"/>
    <w:rsid w:val="005E16E7"/>
    <w:rsid w:val="005E21D9"/>
    <w:rsid w:val="005E25F0"/>
    <w:rsid w:val="005E274B"/>
    <w:rsid w:val="005E2F87"/>
    <w:rsid w:val="005E384A"/>
    <w:rsid w:val="005E3A30"/>
    <w:rsid w:val="005E3EEE"/>
    <w:rsid w:val="005E40F0"/>
    <w:rsid w:val="005E4ADB"/>
    <w:rsid w:val="005E5268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25B"/>
    <w:rsid w:val="00600225"/>
    <w:rsid w:val="006005C7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197"/>
    <w:rsid w:val="006047E1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72F1"/>
    <w:rsid w:val="00640938"/>
    <w:rsid w:val="00640D03"/>
    <w:rsid w:val="00641D33"/>
    <w:rsid w:val="00642154"/>
    <w:rsid w:val="00643127"/>
    <w:rsid w:val="00643AF9"/>
    <w:rsid w:val="00643F46"/>
    <w:rsid w:val="00644003"/>
    <w:rsid w:val="006442D0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5D7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4E8"/>
    <w:rsid w:val="00683CBF"/>
    <w:rsid w:val="0068409B"/>
    <w:rsid w:val="00684150"/>
    <w:rsid w:val="006842CD"/>
    <w:rsid w:val="00685444"/>
    <w:rsid w:val="0068573E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720"/>
    <w:rsid w:val="006A1BB8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6218"/>
    <w:rsid w:val="006C6AEA"/>
    <w:rsid w:val="006D009D"/>
    <w:rsid w:val="006D10CE"/>
    <w:rsid w:val="006D15EA"/>
    <w:rsid w:val="006D194A"/>
    <w:rsid w:val="006D2488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D75"/>
    <w:rsid w:val="006E1309"/>
    <w:rsid w:val="006E17B5"/>
    <w:rsid w:val="006E25E6"/>
    <w:rsid w:val="006E2DF3"/>
    <w:rsid w:val="006E31A3"/>
    <w:rsid w:val="006E41D5"/>
    <w:rsid w:val="006E433D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D84"/>
    <w:rsid w:val="00725DED"/>
    <w:rsid w:val="0072607A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13"/>
    <w:rsid w:val="00740E8A"/>
    <w:rsid w:val="007412B1"/>
    <w:rsid w:val="007419CB"/>
    <w:rsid w:val="00741FAE"/>
    <w:rsid w:val="007421DF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AA3"/>
    <w:rsid w:val="00774528"/>
    <w:rsid w:val="007746F5"/>
    <w:rsid w:val="007750BC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BDC"/>
    <w:rsid w:val="007B7ECE"/>
    <w:rsid w:val="007C0355"/>
    <w:rsid w:val="007C089C"/>
    <w:rsid w:val="007C1A6E"/>
    <w:rsid w:val="007C1C67"/>
    <w:rsid w:val="007C2B0B"/>
    <w:rsid w:val="007C2DC2"/>
    <w:rsid w:val="007C2E19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CF5"/>
    <w:rsid w:val="007D34DF"/>
    <w:rsid w:val="007D4351"/>
    <w:rsid w:val="007D4FA6"/>
    <w:rsid w:val="007D5164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36E"/>
    <w:rsid w:val="007F3615"/>
    <w:rsid w:val="007F4C5E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C97"/>
    <w:rsid w:val="00820004"/>
    <w:rsid w:val="00820178"/>
    <w:rsid w:val="008208E3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A36"/>
    <w:rsid w:val="00834205"/>
    <w:rsid w:val="0083422A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3086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6121"/>
    <w:rsid w:val="008B6367"/>
    <w:rsid w:val="008B6E98"/>
    <w:rsid w:val="008B7C98"/>
    <w:rsid w:val="008C0417"/>
    <w:rsid w:val="008C0478"/>
    <w:rsid w:val="008C1040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603B"/>
    <w:rsid w:val="008D6C8D"/>
    <w:rsid w:val="008D7E68"/>
    <w:rsid w:val="008E0671"/>
    <w:rsid w:val="008E0EDB"/>
    <w:rsid w:val="008E1660"/>
    <w:rsid w:val="008E1A1F"/>
    <w:rsid w:val="008E295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3335"/>
    <w:rsid w:val="008F3E83"/>
    <w:rsid w:val="008F4E7E"/>
    <w:rsid w:val="008F5352"/>
    <w:rsid w:val="008F536E"/>
    <w:rsid w:val="008F5E4A"/>
    <w:rsid w:val="008F616A"/>
    <w:rsid w:val="008F65B5"/>
    <w:rsid w:val="008F6A6C"/>
    <w:rsid w:val="008F731A"/>
    <w:rsid w:val="008F749E"/>
    <w:rsid w:val="008F7A89"/>
    <w:rsid w:val="008F7EC9"/>
    <w:rsid w:val="00900693"/>
    <w:rsid w:val="009007E8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10496"/>
    <w:rsid w:val="00911950"/>
    <w:rsid w:val="00911CBA"/>
    <w:rsid w:val="009138BE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707"/>
    <w:rsid w:val="00925E9A"/>
    <w:rsid w:val="0092698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D74"/>
    <w:rsid w:val="00942DC2"/>
    <w:rsid w:val="0094306B"/>
    <w:rsid w:val="0094406D"/>
    <w:rsid w:val="009446A4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2193"/>
    <w:rsid w:val="0098260C"/>
    <w:rsid w:val="009827E5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03F"/>
    <w:rsid w:val="009D1C47"/>
    <w:rsid w:val="009D1ECC"/>
    <w:rsid w:val="009D1F22"/>
    <w:rsid w:val="009D2151"/>
    <w:rsid w:val="009D2389"/>
    <w:rsid w:val="009D309C"/>
    <w:rsid w:val="009D3E46"/>
    <w:rsid w:val="009D3EF2"/>
    <w:rsid w:val="009D3F20"/>
    <w:rsid w:val="009D3FDB"/>
    <w:rsid w:val="009D4CAD"/>
    <w:rsid w:val="009D539A"/>
    <w:rsid w:val="009D5D58"/>
    <w:rsid w:val="009D6039"/>
    <w:rsid w:val="009D6B6D"/>
    <w:rsid w:val="009D795E"/>
    <w:rsid w:val="009E039B"/>
    <w:rsid w:val="009E1374"/>
    <w:rsid w:val="009E15DC"/>
    <w:rsid w:val="009E4919"/>
    <w:rsid w:val="009E4C26"/>
    <w:rsid w:val="009E539C"/>
    <w:rsid w:val="009E542D"/>
    <w:rsid w:val="009E5C89"/>
    <w:rsid w:val="009E644F"/>
    <w:rsid w:val="009E6CFC"/>
    <w:rsid w:val="009E7165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FDF"/>
    <w:rsid w:val="00A0228B"/>
    <w:rsid w:val="00A0267B"/>
    <w:rsid w:val="00A02A92"/>
    <w:rsid w:val="00A03123"/>
    <w:rsid w:val="00A03298"/>
    <w:rsid w:val="00A03BB3"/>
    <w:rsid w:val="00A0447D"/>
    <w:rsid w:val="00A04BC4"/>
    <w:rsid w:val="00A05764"/>
    <w:rsid w:val="00A06EE2"/>
    <w:rsid w:val="00A07307"/>
    <w:rsid w:val="00A100A3"/>
    <w:rsid w:val="00A1117C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62D"/>
    <w:rsid w:val="00AE3BB6"/>
    <w:rsid w:val="00AE3F8B"/>
    <w:rsid w:val="00AE4453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61DD"/>
    <w:rsid w:val="00B26AC2"/>
    <w:rsid w:val="00B26E9E"/>
    <w:rsid w:val="00B2713A"/>
    <w:rsid w:val="00B275BA"/>
    <w:rsid w:val="00B27636"/>
    <w:rsid w:val="00B3158B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DBF"/>
    <w:rsid w:val="00B368F4"/>
    <w:rsid w:val="00B374E8"/>
    <w:rsid w:val="00B37616"/>
    <w:rsid w:val="00B37A94"/>
    <w:rsid w:val="00B400C4"/>
    <w:rsid w:val="00B400E9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C3"/>
    <w:rsid w:val="00BB0941"/>
    <w:rsid w:val="00BB1625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CF8"/>
    <w:rsid w:val="00BC1DC1"/>
    <w:rsid w:val="00BC310D"/>
    <w:rsid w:val="00BC44CB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20C1"/>
    <w:rsid w:val="00BD32FA"/>
    <w:rsid w:val="00BD3815"/>
    <w:rsid w:val="00BD4A05"/>
    <w:rsid w:val="00BD4D54"/>
    <w:rsid w:val="00BD503E"/>
    <w:rsid w:val="00BD5224"/>
    <w:rsid w:val="00BD5985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AB5"/>
    <w:rsid w:val="00C07FEE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601"/>
    <w:rsid w:val="00C258B4"/>
    <w:rsid w:val="00C26144"/>
    <w:rsid w:val="00C26466"/>
    <w:rsid w:val="00C26542"/>
    <w:rsid w:val="00C2693F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6537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61BE"/>
    <w:rsid w:val="00C76C8D"/>
    <w:rsid w:val="00C76CE2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447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1283"/>
    <w:rsid w:val="00CB1F55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436F"/>
    <w:rsid w:val="00CC4581"/>
    <w:rsid w:val="00CC47BF"/>
    <w:rsid w:val="00CC4CF3"/>
    <w:rsid w:val="00CC5404"/>
    <w:rsid w:val="00CC5535"/>
    <w:rsid w:val="00CC6065"/>
    <w:rsid w:val="00CC60EA"/>
    <w:rsid w:val="00CC62C8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722"/>
    <w:rsid w:val="00D46735"/>
    <w:rsid w:val="00D4680B"/>
    <w:rsid w:val="00D4768D"/>
    <w:rsid w:val="00D50026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6FE"/>
    <w:rsid w:val="00D659E0"/>
    <w:rsid w:val="00D669BE"/>
    <w:rsid w:val="00D66DEB"/>
    <w:rsid w:val="00D67414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C35"/>
    <w:rsid w:val="00D77D0C"/>
    <w:rsid w:val="00D80281"/>
    <w:rsid w:val="00D80BED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6617"/>
    <w:rsid w:val="00DC7615"/>
    <w:rsid w:val="00DC783E"/>
    <w:rsid w:val="00DC7B01"/>
    <w:rsid w:val="00DC7B31"/>
    <w:rsid w:val="00DD002E"/>
    <w:rsid w:val="00DD005E"/>
    <w:rsid w:val="00DD01AE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102D0"/>
    <w:rsid w:val="00E10643"/>
    <w:rsid w:val="00E10A81"/>
    <w:rsid w:val="00E10FD5"/>
    <w:rsid w:val="00E119BE"/>
    <w:rsid w:val="00E11AFD"/>
    <w:rsid w:val="00E11FEB"/>
    <w:rsid w:val="00E129DD"/>
    <w:rsid w:val="00E12FD2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C4F"/>
    <w:rsid w:val="00E21320"/>
    <w:rsid w:val="00E217DC"/>
    <w:rsid w:val="00E21CEC"/>
    <w:rsid w:val="00E2337A"/>
    <w:rsid w:val="00E233A7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E1C"/>
    <w:rsid w:val="00E3228D"/>
    <w:rsid w:val="00E32FD4"/>
    <w:rsid w:val="00E330DC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BD1"/>
    <w:rsid w:val="00E44DD0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D26"/>
    <w:rsid w:val="00E66292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4B8"/>
    <w:rsid w:val="00E75C82"/>
    <w:rsid w:val="00E7632E"/>
    <w:rsid w:val="00E76A41"/>
    <w:rsid w:val="00E774D3"/>
    <w:rsid w:val="00E77DB6"/>
    <w:rsid w:val="00E800CC"/>
    <w:rsid w:val="00E80539"/>
    <w:rsid w:val="00E80796"/>
    <w:rsid w:val="00E809EF"/>
    <w:rsid w:val="00E814CC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6172"/>
    <w:rsid w:val="00EC618A"/>
    <w:rsid w:val="00EC6291"/>
    <w:rsid w:val="00EC65D3"/>
    <w:rsid w:val="00EC6C07"/>
    <w:rsid w:val="00EC6CA1"/>
    <w:rsid w:val="00EC7DB1"/>
    <w:rsid w:val="00EC7E63"/>
    <w:rsid w:val="00ED0847"/>
    <w:rsid w:val="00ED085E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50E0"/>
    <w:rsid w:val="00ED59A9"/>
    <w:rsid w:val="00ED602F"/>
    <w:rsid w:val="00ED6425"/>
    <w:rsid w:val="00ED6859"/>
    <w:rsid w:val="00ED704B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904"/>
    <w:rsid w:val="00EF4C2B"/>
    <w:rsid w:val="00EF5ECE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605FF"/>
    <w:rsid w:val="00F60DA3"/>
    <w:rsid w:val="00F61983"/>
    <w:rsid w:val="00F61CD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D4D"/>
    <w:rsid w:val="00FC1E21"/>
    <w:rsid w:val="00FC1FAC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D12"/>
    <w:rsid w:val="00FD520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70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E93"/>
    <w:rsid w:val="00FF1CFB"/>
    <w:rsid w:val="00FF1E83"/>
    <w:rsid w:val="00FF1EA9"/>
    <w:rsid w:val="00FF249B"/>
    <w:rsid w:val="00FF28BF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3BB19-9958-4919-BC1F-CA1C79DA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399</Words>
  <Characters>1608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2</cp:revision>
  <cp:lastPrinted>2018-05-09T12:43:00Z</cp:lastPrinted>
  <dcterms:created xsi:type="dcterms:W3CDTF">2018-05-14T02:57:00Z</dcterms:created>
  <dcterms:modified xsi:type="dcterms:W3CDTF">2018-05-14T02:57:00Z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