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4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46993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9839E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:rsidR="005A1A67" w:rsidRPr="00246993" w:rsidRDefault="005A1A67" w:rsidP="002944D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:rsidR="005A1A67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5A1A67" w:rsidRPr="00246993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5A1A67" w:rsidRDefault="00CD10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83109C">
        <w:rPr>
          <w:rFonts w:ascii="Angsana New" w:hAnsi="Angsana New" w:hint="cs"/>
          <w:sz w:val="30"/>
          <w:szCs w:val="30"/>
          <w:cs/>
        </w:rPr>
        <w:t>ร่วม</w:t>
      </w:r>
    </w:p>
    <w:p w:rsidR="008E5F42" w:rsidRDefault="008E5F4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เงินลงทุนใน</w:t>
      </w:r>
      <w:r w:rsidR="0083109C">
        <w:rPr>
          <w:rFonts w:ascii="Angsana New" w:hAnsi="Angsana New" w:hint="cs"/>
          <w:sz w:val="30"/>
          <w:szCs w:val="30"/>
          <w:cs/>
        </w:rPr>
        <w:t>บริษัทย่อย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090486" w:rsidRPr="00E07D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สินทรัพย์ไม่หมุนเวียนอื่น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:rsidR="00182848" w:rsidRPr="00E07D86" w:rsidRDefault="00182848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182848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090486" w:rsidRDefault="00C974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:rsidR="00806EE9" w:rsidRDefault="00806EE9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DA3FD1">
        <w:rPr>
          <w:rFonts w:ascii="Angsana New" w:hAnsi="Angsana New"/>
          <w:sz w:val="30"/>
          <w:szCs w:val="30"/>
          <w:cs/>
          <w:lang w:val="th-TH"/>
        </w:rPr>
        <w:t>ภาษีเงินได้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008BF">
        <w:rPr>
          <w:rFonts w:ascii="Angsana New" w:hAnsi="Angsana New"/>
          <w:sz w:val="30"/>
          <w:szCs w:val="30"/>
          <w:cs/>
        </w:rPr>
        <w:t>กำไร</w:t>
      </w:r>
      <w:r w:rsidR="00DC257D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B008BF">
        <w:rPr>
          <w:rFonts w:ascii="Angsana New" w:hAnsi="Angsana New"/>
          <w:sz w:val="30"/>
          <w:szCs w:val="30"/>
          <w:cs/>
        </w:rPr>
        <w:t>ต่อหุ้นขั้นพื้นฐาน</w:t>
      </w:r>
    </w:p>
    <w:p w:rsidR="00F45474" w:rsidRPr="00F45474" w:rsidRDefault="00F45474" w:rsidP="00F4547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F45474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090486" w:rsidRPr="00B008BF" w:rsidRDefault="005C7D1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ภาระผูกพัน</w:t>
      </w:r>
      <w:r w:rsidR="00090486" w:rsidRPr="00B008BF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:rsidR="005A1A67" w:rsidRDefault="00FD3533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008BF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:rsidR="00151CAD" w:rsidRDefault="00FD3533" w:rsidP="00151CA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008BF">
        <w:rPr>
          <w:rFonts w:ascii="Angsana New" w:hAnsi="Angsana New"/>
          <w:sz w:val="30"/>
          <w:szCs w:val="30"/>
          <w:cs/>
        </w:rPr>
        <w:t>เหตุการณ์ภายหลัง</w:t>
      </w:r>
      <w:r w:rsidR="00670529">
        <w:rPr>
          <w:rFonts w:ascii="Angsana New" w:hAnsi="Angsana New" w:hint="cs"/>
          <w:sz w:val="30"/>
          <w:szCs w:val="30"/>
          <w:cs/>
        </w:rPr>
        <w:t>รอบระยะเวลา</w:t>
      </w:r>
      <w:r>
        <w:rPr>
          <w:rFonts w:ascii="Angsana New" w:hAnsi="Angsana New" w:hint="cs"/>
          <w:sz w:val="30"/>
          <w:szCs w:val="30"/>
          <w:cs/>
        </w:rPr>
        <w:t>รายงาน</w:t>
      </w:r>
    </w:p>
    <w:p w:rsidR="00CF0EEB" w:rsidRPr="00E9296D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CF0EEB" w:rsidRPr="00E9296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 w:rsidRPr="00E9296D">
        <w:rPr>
          <w:rFonts w:ascii="Angsana New" w:hAnsi="Angsana New"/>
          <w:sz w:val="30"/>
          <w:szCs w:val="30"/>
          <w:cs/>
        </w:rPr>
        <w:t>ระหว่างกาล</w:t>
      </w:r>
      <w:r w:rsidR="00CF0EEB" w:rsidRPr="00E9296D">
        <w:rPr>
          <w:rFonts w:ascii="Angsana New" w:hAnsi="Angsana New"/>
          <w:sz w:val="30"/>
          <w:szCs w:val="30"/>
          <w:cs/>
        </w:rPr>
        <w:t>นี้</w:t>
      </w:r>
      <w:r w:rsidR="00EE0753">
        <w:rPr>
          <w:rFonts w:ascii="Angsana New" w:hAnsi="Angsana New"/>
          <w:sz w:val="30"/>
          <w:szCs w:val="30"/>
        </w:rPr>
        <w:t xml:space="preserve"> 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2C4FE0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E9296D">
        <w:rPr>
          <w:rFonts w:ascii="Angsana New" w:hAnsi="Angsana New"/>
          <w:sz w:val="30"/>
          <w:szCs w:val="30"/>
          <w:cs/>
        </w:rPr>
        <w:t>นี้</w:t>
      </w:r>
      <w:r w:rsidRPr="00E9296D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E9296D">
        <w:rPr>
          <w:rFonts w:ascii="Angsana New" w:hAnsi="Angsana New"/>
          <w:sz w:val="30"/>
          <w:szCs w:val="30"/>
          <w:cs/>
        </w:rPr>
        <w:t>คณะ</w:t>
      </w:r>
      <w:r w:rsidRPr="00E9296D">
        <w:rPr>
          <w:rFonts w:ascii="Angsana New" w:hAnsi="Angsana New"/>
          <w:sz w:val="30"/>
          <w:szCs w:val="30"/>
          <w:cs/>
        </w:rPr>
        <w:t>กรรมการเมื่อ</w:t>
      </w:r>
      <w:r w:rsidRPr="00B81608">
        <w:rPr>
          <w:rFonts w:ascii="Angsana New" w:hAnsi="Angsana New"/>
          <w:sz w:val="30"/>
          <w:szCs w:val="30"/>
          <w:cs/>
        </w:rPr>
        <w:t>วันที่</w:t>
      </w:r>
      <w:r w:rsidR="008F65B5" w:rsidRPr="00B81608">
        <w:rPr>
          <w:rFonts w:ascii="Angsana New" w:hAnsi="Angsana New"/>
          <w:sz w:val="30"/>
          <w:szCs w:val="30"/>
        </w:rPr>
        <w:t xml:space="preserve"> </w:t>
      </w:r>
      <w:r w:rsidR="00106797">
        <w:rPr>
          <w:rFonts w:ascii="Angsana New" w:hAnsi="Angsana New"/>
          <w:sz w:val="30"/>
          <w:szCs w:val="30"/>
        </w:rPr>
        <w:t xml:space="preserve">15 </w:t>
      </w:r>
      <w:r w:rsidR="0010679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438D7">
        <w:rPr>
          <w:rFonts w:ascii="Angsana New" w:hAnsi="Angsana New"/>
          <w:sz w:val="30"/>
          <w:szCs w:val="30"/>
        </w:rPr>
        <w:t>2561</w:t>
      </w:r>
      <w:r w:rsidR="00EE0753">
        <w:rPr>
          <w:rFonts w:ascii="Angsana New" w:hAnsi="Angsana New"/>
          <w:sz w:val="30"/>
          <w:szCs w:val="30"/>
        </w:rPr>
        <w:t xml:space="preserve"> </w:t>
      </w:r>
    </w:p>
    <w:p w:rsidR="001C41B1" w:rsidRPr="00E9296D" w:rsidRDefault="001C41B1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E9296D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ข้อมูลทั่วไป</w:t>
      </w:r>
      <w:r w:rsidR="00EE0753">
        <w:rPr>
          <w:rFonts w:ascii="Angsana New" w:hAnsi="Angsana New" w:hint="cs"/>
          <w:b/>
          <w:bCs/>
          <w:sz w:val="30"/>
          <w:szCs w:val="30"/>
          <w:rtl/>
          <w:lang w:val="th-TH"/>
        </w:rPr>
        <w:t xml:space="preserve"> 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 xml:space="preserve">บริษัท สุรพลฟู้ดส์ จำกัด (มหาชน)  </w:t>
      </w:r>
      <w:r w:rsidRPr="00E9296D">
        <w:rPr>
          <w:rFonts w:ascii="Angsana New" w:hAnsi="Angsana New"/>
          <w:sz w:val="30"/>
          <w:szCs w:val="30"/>
        </w:rPr>
        <w:t>“</w:t>
      </w:r>
      <w:r w:rsidRPr="00E9296D">
        <w:rPr>
          <w:rFonts w:ascii="Angsana New" w:hAnsi="Angsana New"/>
          <w:sz w:val="30"/>
          <w:szCs w:val="30"/>
          <w:cs/>
        </w:rPr>
        <w:t>บริษัท</w:t>
      </w:r>
      <w:r w:rsidRPr="00E9296D">
        <w:rPr>
          <w:rFonts w:ascii="Angsana New" w:hAnsi="Angsana New"/>
          <w:sz w:val="30"/>
          <w:szCs w:val="30"/>
        </w:rPr>
        <w:t>”</w:t>
      </w:r>
      <w:r w:rsidRPr="00E9296D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F0EEB" w:rsidRPr="00E9296D" w:rsidRDefault="00CF0EEB" w:rsidP="00CF0EEB">
      <w:pPr>
        <w:pStyle w:val="a0"/>
        <w:tabs>
          <w:tab w:val="clear" w:pos="1080"/>
        </w:tabs>
        <w:ind w:left="540"/>
        <w:rPr>
          <w:rFonts w:ascii="Angsana New" w:hAnsi="Angsana New" w:cs="Angsana New"/>
          <w:cs/>
        </w:rPr>
      </w:pPr>
      <w:r w:rsidRPr="00E9296D">
        <w:rPr>
          <w:rFonts w:ascii="Angsana New" w:hAnsi="Angsana New" w:cs="Angsana New"/>
          <w:cs/>
        </w:rPr>
        <w:t>บริษัทมีสถานที่ตั้งปัจจุบัน ดังนี้</w:t>
      </w:r>
      <w:r w:rsidR="00EE0753">
        <w:rPr>
          <w:rFonts w:ascii="Angsana New" w:hAnsi="Angsana New" w:cs="Angsana New" w:hint="cs"/>
          <w:cs/>
        </w:rPr>
        <w:t xml:space="preserve"> </w:t>
      </w:r>
    </w:p>
    <w:p w:rsidR="00DF0464" w:rsidRDefault="00DF0464" w:rsidP="00CD1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335"/>
        <w:gridCol w:w="6845"/>
      </w:tblGrid>
      <w:tr w:rsidR="00E6383A" w:rsidTr="009F2BB1">
        <w:tc>
          <w:tcPr>
            <w:tcW w:w="2335" w:type="dxa"/>
            <w:shd w:val="clear" w:color="auto" w:fill="auto"/>
          </w:tcPr>
          <w:p w:rsidR="00E6383A" w:rsidRPr="00B0568D" w:rsidRDefault="00E6383A" w:rsidP="009F2BB1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0568D">
              <w:rPr>
                <w:rFonts w:ascii="Angsana New" w:hAnsi="Angsana New" w:cs="Angsana New"/>
                <w:cs/>
              </w:rPr>
              <w:t xml:space="preserve">(ก) </w:t>
            </w:r>
            <w:r w:rsidR="00CA18E6" w:rsidRPr="00B0568D">
              <w:rPr>
                <w:rFonts w:ascii="Angsana New" w:hAnsi="Angsana New" w:cs="Angsana New"/>
                <w:cs/>
              </w:rPr>
              <w:t xml:space="preserve">สำนักงานจดทะเบียน   </w:t>
            </w:r>
          </w:p>
        </w:tc>
        <w:tc>
          <w:tcPr>
            <w:tcW w:w="6845" w:type="dxa"/>
            <w:shd w:val="clear" w:color="auto" w:fill="auto"/>
          </w:tcPr>
          <w:p w:rsidR="00E6383A" w:rsidRPr="00EE0753" w:rsidRDefault="00F13EAF" w:rsidP="00F1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A18E6" w:rsidRPr="00EE0753">
              <w:rPr>
                <w:rFonts w:ascii="Angsana New" w:hAnsi="Angsana New"/>
                <w:sz w:val="30"/>
                <w:szCs w:val="30"/>
                <w:cs/>
              </w:rPr>
              <w:t>ตั้งอยู่ ณ</w:t>
            </w:r>
            <w:r w:rsidR="00CA18E6" w:rsidRPr="00EE075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เลขที่ </w:t>
            </w:r>
            <w:r w:rsidR="00EE0753" w:rsidRPr="00EE0753">
              <w:rPr>
                <w:rFonts w:ascii="Angsana New" w:hAnsi="Angsana New"/>
                <w:sz w:val="30"/>
                <w:szCs w:val="30"/>
              </w:rPr>
              <w:t>247</w:t>
            </w:r>
            <w:r w:rsidR="00EE0753" w:rsidRPr="00EE0753">
              <w:rPr>
                <w:rFonts w:ascii="Angsana New" w:hAnsi="Angsana New"/>
                <w:sz w:val="30"/>
                <w:szCs w:val="30"/>
                <w:cs/>
              </w:rPr>
              <w:t xml:space="preserve"> หมู่ </w:t>
            </w:r>
            <w:r w:rsidR="00EE0753" w:rsidRPr="00EE0753">
              <w:rPr>
                <w:rFonts w:ascii="Angsana New" w:hAnsi="Angsana New"/>
                <w:sz w:val="30"/>
                <w:szCs w:val="30"/>
              </w:rPr>
              <w:t>1</w:t>
            </w:r>
            <w:r w:rsidR="00CA18E6" w:rsidRPr="00EE0753">
              <w:rPr>
                <w:rFonts w:ascii="Angsana New" w:hAnsi="Angsana New"/>
                <w:sz w:val="30"/>
                <w:szCs w:val="30"/>
                <w:cs/>
              </w:rPr>
              <w:t xml:space="preserve"> ถนนเทพารักษ์</w:t>
            </w:r>
            <w:r w:rsidR="00EE075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CA18E6" w:rsidRPr="00EE0753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ตำบล</w:t>
            </w:r>
            <w:r w:rsidR="00CA18E6" w:rsidRPr="00EE0753">
              <w:rPr>
                <w:rFonts w:ascii="Angsana New" w:hAnsi="Angsana New"/>
                <w:sz w:val="30"/>
                <w:szCs w:val="30"/>
                <w:cs/>
              </w:rPr>
              <w:t>เทพารักษ์</w:t>
            </w:r>
            <w:r w:rsidR="00CA18E6" w:rsidRPr="00EE075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CA18E6" w:rsidRPr="00EE0753">
              <w:rPr>
                <w:rFonts w:ascii="Angsana New" w:hAnsi="Angsana New"/>
                <w:sz w:val="30"/>
                <w:szCs w:val="30"/>
                <w:cs/>
              </w:rPr>
              <w:t xml:space="preserve">อำเภอเมือง </w:t>
            </w:r>
            <w:r w:rsidR="00CA18E6" w:rsidRPr="00EE0753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="00CA18E6" w:rsidRPr="00EE0753">
              <w:rPr>
                <w:rFonts w:ascii="Angsana New" w:hAnsi="Angsana New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  <w:tr w:rsidR="00EE0753" w:rsidTr="009F2BB1">
        <w:tc>
          <w:tcPr>
            <w:tcW w:w="2335" w:type="dxa"/>
            <w:shd w:val="clear" w:color="auto" w:fill="auto"/>
          </w:tcPr>
          <w:p w:rsidR="00EE0753" w:rsidRPr="00B0568D" w:rsidRDefault="00EE0753" w:rsidP="00EE075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0568D">
              <w:rPr>
                <w:rFonts w:ascii="Angsana New" w:hAnsi="Angsana New" w:cs="Angsana New"/>
                <w:cs/>
              </w:rPr>
              <w:t xml:space="preserve">(ข) โรงงานแห่งที่หนึ่ง       </w:t>
            </w:r>
          </w:p>
        </w:tc>
        <w:tc>
          <w:tcPr>
            <w:tcW w:w="6845" w:type="dxa"/>
            <w:shd w:val="clear" w:color="auto" w:fill="auto"/>
          </w:tcPr>
          <w:p w:rsidR="00EE0753" w:rsidRPr="00EE0753" w:rsidRDefault="00F13EAF" w:rsidP="00F1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E0753" w:rsidRPr="00EE0753">
              <w:rPr>
                <w:rFonts w:ascii="Angsana New" w:hAnsi="Angsana New"/>
                <w:sz w:val="30"/>
                <w:szCs w:val="30"/>
                <w:cs/>
              </w:rPr>
              <w:t>ตั้งอยู่ ณ</w:t>
            </w:r>
            <w:r w:rsidR="00EE0753" w:rsidRPr="00EE075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เลขที่ </w:t>
            </w:r>
            <w:r w:rsidR="00EE0753" w:rsidRPr="00EE0753">
              <w:rPr>
                <w:rFonts w:ascii="Angsana New" w:hAnsi="Angsana New"/>
                <w:sz w:val="30"/>
                <w:szCs w:val="30"/>
              </w:rPr>
              <w:t>247</w:t>
            </w:r>
            <w:r w:rsidR="00EE0753" w:rsidRPr="00EE0753">
              <w:rPr>
                <w:rFonts w:ascii="Angsana New" w:hAnsi="Angsana New"/>
                <w:sz w:val="30"/>
                <w:szCs w:val="30"/>
                <w:cs/>
              </w:rPr>
              <w:t xml:space="preserve"> หมู่ </w:t>
            </w:r>
            <w:r w:rsidR="00EE0753" w:rsidRPr="00EE0753">
              <w:rPr>
                <w:rFonts w:ascii="Angsana New" w:hAnsi="Angsana New"/>
                <w:sz w:val="30"/>
                <w:szCs w:val="30"/>
              </w:rPr>
              <w:t>1</w:t>
            </w:r>
            <w:r w:rsidR="00EE0753" w:rsidRPr="00EE0753">
              <w:rPr>
                <w:rFonts w:ascii="Angsana New" w:hAnsi="Angsana New"/>
                <w:sz w:val="30"/>
                <w:szCs w:val="30"/>
                <w:cs/>
              </w:rPr>
              <w:t xml:space="preserve"> ถนนเทพารักษ์</w:t>
            </w:r>
            <w:r w:rsidR="00EE075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EE0753" w:rsidRPr="00EE0753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ตำบล</w:t>
            </w:r>
            <w:r w:rsidR="00EE0753" w:rsidRPr="00EE0753">
              <w:rPr>
                <w:rFonts w:ascii="Angsana New" w:hAnsi="Angsana New"/>
                <w:sz w:val="30"/>
                <w:szCs w:val="30"/>
                <w:cs/>
              </w:rPr>
              <w:t>เทพารักษ์</w:t>
            </w:r>
            <w:r w:rsidR="00EE0753" w:rsidRPr="00EE075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EE0753" w:rsidRPr="00EE0753">
              <w:rPr>
                <w:rFonts w:ascii="Angsana New" w:hAnsi="Angsana New"/>
                <w:sz w:val="30"/>
                <w:szCs w:val="30"/>
                <w:cs/>
              </w:rPr>
              <w:t xml:space="preserve">อำเภอเมือง </w:t>
            </w:r>
            <w:r w:rsidR="00EE0753" w:rsidRPr="00EE0753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="00EE0753" w:rsidRPr="00EE0753">
              <w:rPr>
                <w:rFonts w:ascii="Angsana New" w:hAnsi="Angsana New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  <w:tr w:rsidR="00E6383A" w:rsidTr="009F2BB1">
        <w:tc>
          <w:tcPr>
            <w:tcW w:w="2335" w:type="dxa"/>
            <w:shd w:val="clear" w:color="auto" w:fill="auto"/>
          </w:tcPr>
          <w:p w:rsidR="00E6383A" w:rsidRPr="00B0568D" w:rsidRDefault="00E6383A" w:rsidP="009F2BB1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0568D">
              <w:rPr>
                <w:rFonts w:ascii="Angsana New" w:hAnsi="Angsana New" w:cs="Angsana New"/>
                <w:cs/>
              </w:rPr>
              <w:t xml:space="preserve">(ค) โรงงานแห่งที่สอง        </w:t>
            </w:r>
          </w:p>
        </w:tc>
        <w:tc>
          <w:tcPr>
            <w:tcW w:w="6845" w:type="dxa"/>
            <w:shd w:val="clear" w:color="auto" w:fill="auto"/>
          </w:tcPr>
          <w:p w:rsidR="00CA18E6" w:rsidRPr="00EE0753" w:rsidRDefault="00EE0753" w:rsidP="00EE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E0753">
              <w:rPr>
                <w:rFonts w:ascii="Angsana New" w:hAnsi="Angsana New"/>
                <w:sz w:val="30"/>
                <w:szCs w:val="30"/>
                <w:cs/>
              </w:rPr>
              <w:t xml:space="preserve">ตั้งอยู่ ณ เลขที่ </w:t>
            </w:r>
            <w:r w:rsidRPr="00EE0753">
              <w:rPr>
                <w:rFonts w:ascii="Angsana New" w:hAnsi="Angsana New"/>
                <w:sz w:val="30"/>
                <w:szCs w:val="30"/>
              </w:rPr>
              <w:t>509</w:t>
            </w:r>
            <w:r w:rsidRPr="00EE0753">
              <w:rPr>
                <w:rFonts w:ascii="Angsana New" w:hAnsi="Angsana New"/>
                <w:sz w:val="30"/>
                <w:szCs w:val="30"/>
                <w:cs/>
              </w:rPr>
              <w:t xml:space="preserve"> หมู่ </w:t>
            </w:r>
            <w:r w:rsidRPr="00EE0753">
              <w:rPr>
                <w:rFonts w:ascii="Angsana New" w:hAnsi="Angsana New"/>
                <w:sz w:val="30"/>
                <w:szCs w:val="30"/>
              </w:rPr>
              <w:t>9</w:t>
            </w:r>
            <w:r w:rsidR="00CA18E6" w:rsidRPr="00EE0753">
              <w:rPr>
                <w:rFonts w:ascii="Angsana New" w:hAnsi="Angsana New"/>
                <w:sz w:val="30"/>
                <w:szCs w:val="30"/>
                <w:cs/>
              </w:rPr>
              <w:t xml:space="preserve">  ถนนกบินทร์บุรี</w:t>
            </w:r>
            <w:r w:rsidR="00CA18E6" w:rsidRPr="00EE0753">
              <w:rPr>
                <w:rFonts w:ascii="Angsana New" w:hAnsi="Angsana New"/>
                <w:sz w:val="30"/>
                <w:szCs w:val="30"/>
              </w:rPr>
              <w:t>-</w:t>
            </w:r>
            <w:r w:rsidR="00CA18E6" w:rsidRPr="00EE0753">
              <w:rPr>
                <w:rFonts w:ascii="Angsana New" w:hAnsi="Angsana New"/>
                <w:sz w:val="30"/>
                <w:szCs w:val="30"/>
                <w:cs/>
              </w:rPr>
              <w:t xml:space="preserve">โคราช ตำบลหนองกี่ อำเภอกบินทร์บุรี    </w:t>
            </w:r>
          </w:p>
          <w:p w:rsidR="00E6383A" w:rsidRPr="00EE0753" w:rsidRDefault="00CA18E6" w:rsidP="00CA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0753">
              <w:rPr>
                <w:rFonts w:ascii="Angsana New" w:hAnsi="Angsana New"/>
                <w:sz w:val="30"/>
                <w:szCs w:val="30"/>
                <w:cs/>
              </w:rPr>
              <w:t xml:space="preserve">   จังหวัดปราจีนบุรี</w:t>
            </w:r>
          </w:p>
        </w:tc>
      </w:tr>
    </w:tbl>
    <w:p w:rsidR="00E6383A" w:rsidRPr="00C51F69" w:rsidRDefault="00E6383A" w:rsidP="00E6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บริษัทจดทะเบียนกับตล</w:t>
      </w:r>
      <w:r w:rsidR="001E4CE6" w:rsidRPr="00E9296D">
        <w:rPr>
          <w:rFonts w:ascii="Angsana New" w:hAnsi="Angsana New"/>
          <w:sz w:val="30"/>
          <w:szCs w:val="30"/>
          <w:cs/>
        </w:rPr>
        <w:t>าดหลักทรัพย์แห่งประเทศไทยเมื่อ</w:t>
      </w:r>
      <w:r w:rsidRPr="00E9296D">
        <w:rPr>
          <w:rFonts w:ascii="Angsana New" w:hAnsi="Angsana New"/>
          <w:sz w:val="30"/>
          <w:szCs w:val="30"/>
          <w:cs/>
        </w:rPr>
        <w:t xml:space="preserve">เดือนกันยายน </w:t>
      </w:r>
      <w:r w:rsidRPr="00E9296D">
        <w:rPr>
          <w:rFonts w:ascii="Angsana New" w:hAnsi="Angsana New"/>
          <w:sz w:val="30"/>
          <w:szCs w:val="30"/>
        </w:rPr>
        <w:t>2532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611A2" w:rsidRDefault="00397462" w:rsidP="00FB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9296D">
        <w:rPr>
          <w:rFonts w:ascii="Angsana New" w:hAnsi="Angsana New"/>
          <w:spacing w:val="-4"/>
          <w:sz w:val="30"/>
          <w:szCs w:val="30"/>
          <w:cs/>
        </w:rPr>
        <w:t>ผู้</w:t>
      </w:r>
      <w:r w:rsidR="002C7B94" w:rsidRPr="00E9296D">
        <w:rPr>
          <w:rFonts w:ascii="Angsana New" w:hAnsi="Angsana New"/>
          <w:spacing w:val="-4"/>
          <w:sz w:val="30"/>
          <w:szCs w:val="30"/>
          <w:cs/>
        </w:rPr>
        <w:t>ถือหุ้นรายใหญ่ในระหว่าง</w:t>
      </w:r>
      <w:r w:rsidR="005C7D14" w:rsidRPr="00E9296D">
        <w:rPr>
          <w:rFonts w:ascii="Angsana New" w:hAnsi="Angsana New"/>
          <w:spacing w:val="-4"/>
          <w:sz w:val="30"/>
          <w:szCs w:val="30"/>
          <w:cs/>
        </w:rPr>
        <w:t>งวด</w:t>
      </w:r>
      <w:r w:rsidR="002C7B94" w:rsidRPr="00E9296D">
        <w:rPr>
          <w:rFonts w:ascii="Angsana New" w:hAnsi="Angsana New"/>
          <w:spacing w:val="-4"/>
          <w:sz w:val="30"/>
          <w:szCs w:val="30"/>
          <w:cs/>
        </w:rPr>
        <w:t xml:space="preserve">ได้แก่ </w:t>
      </w:r>
    </w:p>
    <w:p w:rsidR="00A611A2" w:rsidRPr="00215EC2" w:rsidRDefault="00215EC2" w:rsidP="00215EC2">
      <w:pPr>
        <w:pStyle w:val="ListParagraph"/>
        <w:numPr>
          <w:ilvl w:val="0"/>
          <w:numId w:val="24"/>
        </w:numPr>
        <w:rPr>
          <w:rFonts w:ascii="Angsana New" w:hAnsi="Angsana New"/>
          <w:spacing w:val="-4"/>
          <w:sz w:val="30"/>
          <w:szCs w:val="30"/>
        </w:rPr>
      </w:pPr>
      <w:r w:rsidRPr="00215EC2">
        <w:rPr>
          <w:rFonts w:ascii="Angsana New" w:hAnsi="Angsana New" w:hint="cs"/>
          <w:spacing w:val="-4"/>
          <w:sz w:val="30"/>
          <w:szCs w:val="30"/>
          <w:cs/>
        </w:rPr>
        <w:t>บริษัท โภไคย โฮลดิ้งส์ จำกัด</w:t>
      </w:r>
      <w:r w:rsidRPr="00215EC2">
        <w:rPr>
          <w:rFonts w:ascii="Angsana New" w:hAnsi="Angsana New"/>
          <w:spacing w:val="-4"/>
          <w:sz w:val="30"/>
          <w:szCs w:val="30"/>
          <w:cs/>
        </w:rPr>
        <w:t xml:space="preserve">           </w:t>
      </w:r>
      <w:r w:rsidRPr="00215EC2">
        <w:rPr>
          <w:rFonts w:ascii="Angsana New" w:hAnsi="Angsana New" w:hint="cs"/>
          <w:spacing w:val="-4"/>
          <w:sz w:val="30"/>
          <w:szCs w:val="30"/>
          <w:cs/>
        </w:rPr>
        <w:t xml:space="preserve">ถือหุ้นรวมร้อยละ </w:t>
      </w:r>
      <w:r w:rsidRPr="00215EC2">
        <w:rPr>
          <w:rFonts w:ascii="Angsana New" w:hAnsi="Angsana New"/>
          <w:spacing w:val="-4"/>
          <w:sz w:val="30"/>
          <w:szCs w:val="30"/>
        </w:rPr>
        <w:t>44</w:t>
      </w:r>
      <w:r w:rsidRPr="00215EC2">
        <w:rPr>
          <w:rFonts w:ascii="Angsana New" w:hAnsi="Angsana New" w:hint="cs"/>
          <w:spacing w:val="-4"/>
          <w:sz w:val="30"/>
          <w:szCs w:val="30"/>
          <w:cs/>
        </w:rPr>
        <w:t xml:space="preserve"> ซึ่งบริษัท โภไคย โฮลดิ้งส์ จำกัด เป็นนิติบุคคลที่จัดตั้ง                   และ</w:t>
      </w:r>
      <w:r w:rsidR="002C7B94" w:rsidRPr="00215EC2">
        <w:rPr>
          <w:rFonts w:ascii="Angsana New" w:hAnsi="Angsana New"/>
          <w:spacing w:val="-4"/>
          <w:sz w:val="30"/>
          <w:szCs w:val="30"/>
          <w:cs/>
        </w:rPr>
        <w:t>กลุ่มว่องวัฒนโรจน์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                   </w:t>
      </w:r>
      <w:r w:rsidRPr="00215EC2">
        <w:rPr>
          <w:rFonts w:ascii="Angsana New" w:hAnsi="Angsana New" w:hint="cs"/>
          <w:spacing w:val="-4"/>
          <w:sz w:val="30"/>
          <w:szCs w:val="30"/>
          <w:cs/>
        </w:rPr>
        <w:t>ขึ้นในประเทศไทย</w:t>
      </w:r>
      <w:r w:rsidR="002C7B94" w:rsidRPr="00215E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611A2" w:rsidRPr="00215EC2">
        <w:rPr>
          <w:rFonts w:ascii="Angsana New" w:hAnsi="Angsana New"/>
          <w:spacing w:val="-4"/>
          <w:sz w:val="30"/>
          <w:szCs w:val="30"/>
        </w:rPr>
        <w:t xml:space="preserve">       </w:t>
      </w:r>
      <w:r w:rsidR="00B92A88" w:rsidRPr="00215EC2">
        <w:rPr>
          <w:rFonts w:ascii="Angsana New" w:hAnsi="Angsana New"/>
          <w:spacing w:val="-4"/>
          <w:sz w:val="30"/>
          <w:szCs w:val="30"/>
        </w:rPr>
        <w:t xml:space="preserve">    </w:t>
      </w:r>
      <w:r w:rsidRPr="00215EC2">
        <w:rPr>
          <w:rFonts w:ascii="Angsana New" w:hAnsi="Angsana New"/>
          <w:spacing w:val="-4"/>
          <w:sz w:val="30"/>
          <w:szCs w:val="30"/>
          <w:cs/>
        </w:rPr>
        <w:tab/>
      </w:r>
    </w:p>
    <w:p w:rsidR="00A611A2" w:rsidRDefault="002C7B94" w:rsidP="00215EC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pacing w:val="-4"/>
          <w:sz w:val="30"/>
          <w:szCs w:val="30"/>
        </w:rPr>
      </w:pPr>
      <w:r w:rsidRPr="00A611A2">
        <w:rPr>
          <w:rFonts w:ascii="Angsana New" w:hAnsi="Angsana New"/>
          <w:spacing w:val="-4"/>
          <w:sz w:val="30"/>
          <w:szCs w:val="30"/>
          <w:cs/>
        </w:rPr>
        <w:t>กลุ่มไกรสิทธิศิรินทร</w:t>
      </w:r>
      <w:r w:rsidR="003402E2" w:rsidRPr="00A611A2">
        <w:rPr>
          <w:rFonts w:ascii="Angsana New" w:hAnsi="Angsana New"/>
          <w:spacing w:val="-4"/>
          <w:sz w:val="30"/>
          <w:szCs w:val="30"/>
        </w:rPr>
        <w:t xml:space="preserve"> </w:t>
      </w:r>
      <w:r w:rsidR="00A611A2">
        <w:rPr>
          <w:rFonts w:ascii="Angsana New" w:hAnsi="Angsana New"/>
          <w:spacing w:val="-4"/>
          <w:sz w:val="30"/>
          <w:szCs w:val="30"/>
        </w:rPr>
        <w:t xml:space="preserve">    </w:t>
      </w:r>
      <w:r w:rsidR="00B92A88">
        <w:rPr>
          <w:rFonts w:ascii="Angsana New" w:hAnsi="Angsana New"/>
          <w:spacing w:val="-4"/>
          <w:sz w:val="30"/>
          <w:szCs w:val="30"/>
        </w:rPr>
        <w:t xml:space="preserve">    </w:t>
      </w:r>
      <w:r w:rsidR="00215EC2">
        <w:rPr>
          <w:rFonts w:ascii="Angsana New" w:hAnsi="Angsana New"/>
          <w:spacing w:val="-4"/>
          <w:sz w:val="30"/>
          <w:szCs w:val="30"/>
          <w:cs/>
        </w:rPr>
        <w:tab/>
      </w:r>
      <w:r w:rsidR="00215EC2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="00761C9F">
        <w:rPr>
          <w:rFonts w:ascii="Angsana New" w:hAnsi="Angsana New" w:hint="cs"/>
          <w:spacing w:val="-4"/>
          <w:sz w:val="30"/>
          <w:szCs w:val="30"/>
          <w:cs/>
        </w:rPr>
        <w:t>ถือหุ้น</w:t>
      </w:r>
      <w:r w:rsidR="00A611A2" w:rsidRPr="00A611A2">
        <w:rPr>
          <w:rFonts w:ascii="Angsana New" w:hAnsi="Angsana New" w:hint="cs"/>
          <w:spacing w:val="-4"/>
          <w:sz w:val="30"/>
          <w:szCs w:val="30"/>
          <w:cs/>
        </w:rPr>
        <w:t xml:space="preserve">ร้อยละ </w:t>
      </w:r>
      <w:r w:rsidR="00A611A2">
        <w:rPr>
          <w:rFonts w:ascii="Angsana New" w:hAnsi="Angsana New"/>
          <w:spacing w:val="-4"/>
          <w:sz w:val="30"/>
          <w:szCs w:val="30"/>
        </w:rPr>
        <w:t>13</w:t>
      </w:r>
    </w:p>
    <w:p w:rsidR="00A611A2" w:rsidRDefault="00A611A2" w:rsidP="00215EC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กลุ่มเจียงวร</w:t>
      </w:r>
      <w:r>
        <w:rPr>
          <w:rFonts w:ascii="Angsana New" w:hAnsi="Angsana New" w:hint="cs"/>
          <w:spacing w:val="-4"/>
          <w:sz w:val="30"/>
          <w:szCs w:val="30"/>
          <w:cs/>
        </w:rPr>
        <w:t>ี</w:t>
      </w:r>
      <w:r w:rsidR="002C7B94" w:rsidRPr="00A611A2">
        <w:rPr>
          <w:rFonts w:ascii="Angsana New" w:hAnsi="Angsana New"/>
          <w:spacing w:val="-4"/>
          <w:sz w:val="30"/>
          <w:szCs w:val="30"/>
          <w:cs/>
        </w:rPr>
        <w:t>วงศ์</w:t>
      </w:r>
      <w:r w:rsidR="00775E22" w:rsidRPr="00A611A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             </w:t>
      </w:r>
      <w:r w:rsidR="00B92A88">
        <w:rPr>
          <w:rFonts w:ascii="Angsana New" w:hAnsi="Angsana New"/>
          <w:spacing w:val="-4"/>
          <w:sz w:val="30"/>
          <w:szCs w:val="30"/>
        </w:rPr>
        <w:t xml:space="preserve"> </w:t>
      </w:r>
      <w:r w:rsidR="00215EC2">
        <w:rPr>
          <w:rFonts w:ascii="Angsana New" w:hAnsi="Angsana New"/>
          <w:spacing w:val="-4"/>
          <w:sz w:val="30"/>
          <w:szCs w:val="30"/>
          <w:cs/>
        </w:rPr>
        <w:tab/>
      </w:r>
      <w:r w:rsidR="00B92A88">
        <w:rPr>
          <w:rFonts w:ascii="Angsana New" w:hAnsi="Angsana New"/>
          <w:spacing w:val="-4"/>
          <w:sz w:val="30"/>
          <w:szCs w:val="30"/>
        </w:rPr>
        <w:t xml:space="preserve">  </w:t>
      </w:r>
      <w:r w:rsidR="00215EC2">
        <w:rPr>
          <w:rFonts w:ascii="Angsana New" w:hAnsi="Angsana New"/>
          <w:spacing w:val="-4"/>
          <w:sz w:val="30"/>
          <w:szCs w:val="30"/>
          <w:cs/>
        </w:rPr>
        <w:tab/>
      </w:r>
      <w:r w:rsidR="00215EC2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="00761C9F">
        <w:rPr>
          <w:rFonts w:ascii="Angsana New" w:hAnsi="Angsana New" w:hint="cs"/>
          <w:spacing w:val="-4"/>
          <w:sz w:val="30"/>
          <w:szCs w:val="30"/>
          <w:cs/>
        </w:rPr>
        <w:t>ถือหุ้น</w:t>
      </w:r>
      <w:r w:rsidR="007C0355" w:rsidRPr="00A611A2">
        <w:rPr>
          <w:rFonts w:ascii="Angsana New" w:hAnsi="Angsana New" w:hint="cs"/>
          <w:spacing w:val="-4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pacing w:val="-4"/>
          <w:sz w:val="30"/>
          <w:szCs w:val="30"/>
        </w:rPr>
        <w:t>13</w:t>
      </w:r>
      <w:r w:rsidR="007C0355" w:rsidRPr="00A611A2">
        <w:rPr>
          <w:rFonts w:ascii="Angsana New" w:hAnsi="Angsana New"/>
          <w:spacing w:val="-4"/>
          <w:sz w:val="30"/>
          <w:szCs w:val="30"/>
        </w:rPr>
        <w:t xml:space="preserve"> </w:t>
      </w:r>
    </w:p>
    <w:p w:rsidR="00397462" w:rsidRPr="00E9296D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B56AC5" w:rsidRDefault="00CF0EEB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9296D">
        <w:rPr>
          <w:rFonts w:ascii="Angsana New" w:hAnsi="Angsana New"/>
          <w:sz w:val="30"/>
          <w:szCs w:val="30"/>
          <w:cs/>
        </w:rPr>
        <w:t>บริษัท</w:t>
      </w:r>
      <w:r w:rsidR="00A14A10" w:rsidRPr="00E9296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9296D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</w:t>
      </w:r>
      <w:r w:rsidR="00047325" w:rsidRPr="00E9296D">
        <w:rPr>
          <w:rFonts w:ascii="Angsana New" w:hAnsi="Angsana New"/>
          <w:sz w:val="30"/>
          <w:szCs w:val="30"/>
          <w:cs/>
        </w:rPr>
        <w:t>และจำหน่าย</w:t>
      </w:r>
      <w:r w:rsidRPr="00E9296D">
        <w:rPr>
          <w:rFonts w:ascii="Angsana New" w:hAnsi="Angsana New"/>
          <w:sz w:val="30"/>
          <w:szCs w:val="30"/>
          <w:cs/>
        </w:rPr>
        <w:t>อาหารทะเล อาหารสำเร็จรูปและอาหาร</w:t>
      </w:r>
      <w:r w:rsidR="00A14A10" w:rsidRPr="00E9296D">
        <w:rPr>
          <w:rFonts w:ascii="Angsana New" w:hAnsi="Angsana New" w:hint="cs"/>
          <w:sz w:val="30"/>
          <w:szCs w:val="30"/>
          <w:cs/>
        </w:rPr>
        <w:t xml:space="preserve">    </w:t>
      </w:r>
      <w:r w:rsidR="00AC7171" w:rsidRPr="00E9296D">
        <w:rPr>
          <w:rFonts w:ascii="Angsana New" w:hAnsi="Angsana New"/>
          <w:sz w:val="30"/>
          <w:szCs w:val="30"/>
        </w:rPr>
        <w:t xml:space="preserve">      </w:t>
      </w:r>
      <w:r w:rsidRPr="00E9296D">
        <w:rPr>
          <w:rFonts w:ascii="Angsana New" w:hAnsi="Angsana New"/>
          <w:sz w:val="30"/>
          <w:szCs w:val="30"/>
          <w:cs/>
        </w:rPr>
        <w:t>กึ่งสำเร็จรูปแช่</w:t>
      </w:r>
      <w:r w:rsidR="00A14A10" w:rsidRPr="00E9296D">
        <w:rPr>
          <w:rFonts w:ascii="Angsana New" w:hAnsi="Angsana New"/>
          <w:sz w:val="30"/>
          <w:szCs w:val="30"/>
          <w:cs/>
        </w:rPr>
        <w:t>แข็ง</w:t>
      </w:r>
      <w:r w:rsidR="00A14A10" w:rsidRPr="00E9296D">
        <w:rPr>
          <w:rFonts w:ascii="Angsana New" w:hAnsi="Angsana New" w:hint="cs"/>
          <w:sz w:val="30"/>
          <w:szCs w:val="30"/>
          <w:cs/>
        </w:rPr>
        <w:t xml:space="preserve"> </w:t>
      </w:r>
      <w:r w:rsidR="00B56AC5">
        <w:rPr>
          <w:rFonts w:ascii="Angsana New" w:hAnsi="Angsana New"/>
          <w:sz w:val="30"/>
          <w:szCs w:val="30"/>
          <w:cs/>
        </w:rPr>
        <w:br w:type="page"/>
      </w:r>
    </w:p>
    <w:p w:rsidR="00CF0EEB" w:rsidRPr="00E9296D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เก</w:t>
      </w:r>
      <w:r w:rsidR="008559AE"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:rsidR="00CF0EEB" w:rsidRPr="004349DE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bidi="ar-SA"/>
        </w:rPr>
      </w:pPr>
    </w:p>
    <w:p w:rsidR="00A33382" w:rsidRPr="00E9296D" w:rsidRDefault="00A3338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9296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2E164A" w:rsidRPr="004349DE" w:rsidRDefault="002E164A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AC0B92" w:rsidRPr="00712F07" w:rsidRDefault="00AC0B9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4230F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/>
          <w:sz w:val="30"/>
          <w:szCs w:val="30"/>
          <w:cs/>
        </w:rPr>
        <w:t>ระหว่างกาลนี้</w:t>
      </w:r>
      <w:r w:rsidRPr="00A4230F">
        <w:rPr>
          <w:rFonts w:ascii="Angsana New" w:hAnsi="Angsana New"/>
          <w:sz w:val="30"/>
          <w:szCs w:val="30"/>
          <w:cs/>
        </w:rPr>
        <w:t>จัดทำขึ้น</w:t>
      </w:r>
      <w:r>
        <w:rPr>
          <w:rFonts w:ascii="Angsana New" w:hAnsi="Angsana New"/>
          <w:sz w:val="30"/>
          <w:szCs w:val="30"/>
          <w:cs/>
        </w:rPr>
        <w:t xml:space="preserve">ในรูปแบบย่อและตามมาตรฐานการบัญชี ฉบับที่ </w:t>
      </w:r>
      <w:r w:rsidR="004B3552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t xml:space="preserve"> </w:t>
      </w:r>
      <w:r w:rsidRPr="003F31F5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  <w:cs/>
        </w:rPr>
        <w:t xml:space="preserve">ปรับปรุง </w:t>
      </w:r>
      <w:r w:rsidR="00C64C9C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/>
          <w:sz w:val="30"/>
          <w:szCs w:val="30"/>
          <w:cs/>
        </w:rPr>
        <w:t>เรื่อ</w:t>
      </w:r>
      <w:r>
        <w:rPr>
          <w:rFonts w:ascii="Angsana New" w:hAnsi="Angsana New" w:hint="cs"/>
          <w:sz w:val="30"/>
          <w:szCs w:val="30"/>
          <w:cs/>
        </w:rPr>
        <w:t>ง</w:t>
      </w:r>
      <w:r w:rsidR="00EE075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</w:t>
      </w:r>
      <w:r>
        <w:rPr>
          <w:rFonts w:ascii="Angsana New" w:hAnsi="Angsana New"/>
          <w:sz w:val="30"/>
          <w:szCs w:val="30"/>
        </w:rPr>
        <w:t xml:space="preserve"> </w:t>
      </w:r>
      <w:r w:rsidR="000F2971">
        <w:rPr>
          <w:rFonts w:ascii="Angsana New" w:hAnsi="Angsana New" w:hint="cs"/>
          <w:i/>
          <w:iCs/>
          <w:sz w:val="30"/>
          <w:szCs w:val="30"/>
          <w:cs/>
        </w:rPr>
        <w:t xml:space="preserve"> การรายงานทาง</w:t>
      </w:r>
      <w:r w:rsidRPr="00AC0B92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4230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>
        <w:rPr>
          <w:rFonts w:ascii="Angsana New" w:hAnsi="Angsana New"/>
          <w:sz w:val="30"/>
          <w:szCs w:val="30"/>
          <w:cs/>
        </w:rPr>
        <w:t>ฯ</w:t>
      </w:r>
      <w:r w:rsidR="00EE075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051A22"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="00EE075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</w:p>
    <w:p w:rsidR="00052E02" w:rsidRPr="004349DE" w:rsidRDefault="00052E0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6442D0" w:rsidRDefault="00AC0B9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12F07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 w:rsidR="00EE0753">
        <w:rPr>
          <w:rFonts w:asciiTheme="majorBidi" w:hAnsiTheme="majorBidi" w:cstheme="majorBidi"/>
          <w:sz w:val="30"/>
          <w:szCs w:val="30"/>
        </w:rPr>
        <w:t>31</w:t>
      </w:r>
      <w:r w:rsidR="00C64C9C" w:rsidRPr="00EE075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E0753">
        <w:rPr>
          <w:rFonts w:asciiTheme="majorBidi" w:hAnsiTheme="majorBidi" w:cstheme="majorBidi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3F31F5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="00EE0753">
        <w:rPr>
          <w:rFonts w:ascii="Angsana New" w:hAnsi="Angsana New" w:hint="cs"/>
          <w:sz w:val="30"/>
          <w:szCs w:val="30"/>
          <w:cs/>
        </w:rPr>
        <w:t xml:space="preserve"> </w:t>
      </w:r>
      <w:r w:rsidRPr="003F31F5">
        <w:rPr>
          <w:rFonts w:ascii="Angsana New" w:hAnsi="Angsana New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 xml:space="preserve"> ดังนั</w:t>
      </w:r>
      <w:r>
        <w:rPr>
          <w:rFonts w:ascii="Angsana New" w:hAnsi="Angsana New"/>
          <w:sz w:val="30"/>
          <w:szCs w:val="30"/>
          <w:cs/>
        </w:rPr>
        <w:t>้นการอ่านงบการเงินระหว่างกาลนี้จึงควร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ของบริษัท</w:t>
      </w:r>
      <w:r w:rsidRPr="00AC0B92">
        <w:rPr>
          <w:rFonts w:ascii="Angsana New" w:hAnsi="Angsana New"/>
          <w:sz w:val="30"/>
          <w:szCs w:val="30"/>
          <w:cs/>
        </w:rPr>
        <w:t>และบริษัทย่อย</w:t>
      </w:r>
      <w:r w:rsidRPr="00712F07">
        <w:rPr>
          <w:rFonts w:ascii="Angsana New" w:hAnsi="Angsana New"/>
          <w:sz w:val="30"/>
          <w:szCs w:val="30"/>
          <w:cs/>
        </w:rPr>
        <w:t>สำหรับปี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 w:rsidR="00EE0753">
        <w:rPr>
          <w:rFonts w:ascii="Angsana New" w:hAnsi="Angsana New"/>
          <w:sz w:val="30"/>
          <w:szCs w:val="30"/>
        </w:rPr>
        <w:t>31</w:t>
      </w:r>
      <w:r w:rsidR="00EE075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E0753">
        <w:rPr>
          <w:rFonts w:ascii="Angsana New" w:hAnsi="Angsana New"/>
          <w:sz w:val="30"/>
          <w:szCs w:val="30"/>
        </w:rPr>
        <w:t>2560</w:t>
      </w:r>
    </w:p>
    <w:p w:rsidR="00AC0B92" w:rsidRPr="004349DE" w:rsidRDefault="00AC0B9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A33382" w:rsidRPr="00E9296D" w:rsidRDefault="00AC0B9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D75CE8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</w:t>
      </w:r>
      <w:r w:rsidR="00CD4902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CD4902">
        <w:rPr>
          <w:rFonts w:ascii="Angsana New" w:hAnsi="Angsana New"/>
          <w:sz w:val="30"/>
          <w:szCs w:val="30"/>
        </w:rPr>
        <w:t>31</w:t>
      </w:r>
      <w:r w:rsidRPr="00D75CE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7632E">
        <w:rPr>
          <w:rFonts w:ascii="Angsana New" w:hAnsi="Angsana New"/>
          <w:sz w:val="30"/>
          <w:szCs w:val="30"/>
        </w:rPr>
        <w:t>2560</w:t>
      </w:r>
      <w:r w:rsidRPr="00D75CE8">
        <w:rPr>
          <w:rFonts w:ascii="Angsana New" w:hAnsi="Angsana New"/>
          <w:sz w:val="30"/>
          <w:szCs w:val="30"/>
          <w:cs/>
        </w:rPr>
        <w:t xml:space="preserve"> </w:t>
      </w:r>
      <w:r w:rsidR="00CD4902">
        <w:rPr>
          <w:rFonts w:ascii="Angsana New" w:hAnsi="Angsana New" w:hint="cs"/>
          <w:sz w:val="30"/>
          <w:szCs w:val="30"/>
          <w:cs/>
        </w:rPr>
        <w:t>ยกเว้น</w:t>
      </w:r>
      <w:r w:rsidRPr="00D75CE8">
        <w:rPr>
          <w:rFonts w:ascii="Angsana New" w:hAnsi="Angsana New"/>
          <w:sz w:val="30"/>
          <w:szCs w:val="30"/>
          <w:cs/>
        </w:rPr>
        <w:t>กรณีที่</w:t>
      </w:r>
      <w:r w:rsidRPr="00AC0B92">
        <w:rPr>
          <w:rFonts w:ascii="Angsana New" w:hAnsi="Angsana New"/>
          <w:sz w:val="30"/>
          <w:szCs w:val="30"/>
          <w:cs/>
        </w:rPr>
        <w:t>กลุ่มบริษัท</w:t>
      </w:r>
      <w:r w:rsidRPr="00D75CE8">
        <w:rPr>
          <w:rFonts w:ascii="Angsana New" w:hAnsi="Angsana New"/>
          <w:sz w:val="30"/>
          <w:szCs w:val="30"/>
          <w:cs/>
        </w:rPr>
        <w:t xml:space="preserve">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D75CE8">
        <w:rPr>
          <w:rFonts w:ascii="Angsana New" w:hAnsi="Angsana New"/>
          <w:sz w:val="30"/>
          <w:szCs w:val="30"/>
        </w:rPr>
        <w:t xml:space="preserve">1 </w:t>
      </w:r>
      <w:r w:rsidRPr="00D75CE8">
        <w:rPr>
          <w:rFonts w:ascii="Angsana New" w:hAnsi="Angsana New"/>
          <w:sz w:val="30"/>
          <w:szCs w:val="30"/>
          <w:cs/>
        </w:rPr>
        <w:t xml:space="preserve">มกราคม </w:t>
      </w:r>
      <w:r w:rsidRPr="00D75CE8">
        <w:rPr>
          <w:rFonts w:ascii="Angsana New" w:hAnsi="Angsana New"/>
          <w:sz w:val="30"/>
          <w:szCs w:val="30"/>
        </w:rPr>
        <w:t>25</w:t>
      </w:r>
      <w:r w:rsidR="00E7632E">
        <w:rPr>
          <w:rFonts w:ascii="Angsana New" w:hAnsi="Angsana New"/>
          <w:sz w:val="30"/>
          <w:szCs w:val="30"/>
        </w:rPr>
        <w:t>61</w:t>
      </w:r>
      <w:r w:rsidRPr="00D75CE8">
        <w:rPr>
          <w:rFonts w:ascii="Angsana New" w:hAnsi="Angsana New"/>
          <w:sz w:val="30"/>
          <w:szCs w:val="30"/>
        </w:rPr>
        <w:t xml:space="preserve"> </w:t>
      </w:r>
      <w:r w:rsidRPr="00D75CE8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Pr="00D75CE8">
        <w:rPr>
          <w:rFonts w:ascii="Angsana New" w:hAnsi="Angsana New"/>
          <w:sz w:val="30"/>
          <w:szCs w:val="30"/>
        </w:rPr>
        <w:t xml:space="preserve"> </w:t>
      </w:r>
      <w:r w:rsidRPr="00D75CE8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วิธีการคำนวณและผลการดำเนินงานหรือฐานะการเงินของ</w:t>
      </w:r>
      <w:r w:rsidRPr="00AC0B92">
        <w:rPr>
          <w:rFonts w:ascii="Angsana New" w:hAnsi="Angsana New"/>
          <w:sz w:val="30"/>
          <w:szCs w:val="30"/>
          <w:cs/>
        </w:rPr>
        <w:t>กลุ่มบริษัท</w:t>
      </w:r>
    </w:p>
    <w:p w:rsidR="00CB6BA5" w:rsidRPr="004349DE" w:rsidRDefault="00CB6BA5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6C0007" w:rsidRDefault="006C0007" w:rsidP="009373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D07A4D" w:rsidRPr="006C0007">
        <w:rPr>
          <w:rFonts w:ascii="Angsana New" w:eastAsia="MS Mincho" w:hAnsi="Angsana New" w:hint="cs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นอกเหนือจากมาตรฐานการรายงานทางการเงินที่ออกและปรับปรุงใหม่ข้างต้นสภาวิชาชีพบัญชีได้ออก</w:t>
      </w:r>
      <w:r w:rsidRPr="006C0007">
        <w:rPr>
          <w:rFonts w:ascii="Angsana New" w:eastAsia="MS Mincho" w:hAnsi="Angsana New" w:hint="cs"/>
          <w:sz w:val="30"/>
          <w:szCs w:val="30"/>
          <w:cs/>
        </w:rPr>
        <w:t>มาตรฐานการรายงานทางการเงินฉบับที่</w:t>
      </w:r>
      <w:r w:rsidR="00DF10B2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6C0007">
        <w:rPr>
          <w:rFonts w:ascii="Angsana New" w:eastAsia="MS Mincho" w:hAnsi="Angsana New"/>
          <w:sz w:val="30"/>
          <w:szCs w:val="30"/>
        </w:rPr>
        <w:t>15</w:t>
      </w:r>
      <w:r w:rsidRPr="006C0007">
        <w:rPr>
          <w:rFonts w:ascii="Angsana New" w:eastAsia="MS Mincho" w:hAnsi="Angsana New" w:hint="cs"/>
          <w:sz w:val="30"/>
          <w:szCs w:val="30"/>
          <w:cs/>
        </w:rPr>
        <w:t xml:space="preserve"> เรื่อง</w:t>
      </w:r>
      <w:r w:rsidR="0093735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6C0007">
        <w:rPr>
          <w:rFonts w:ascii="Angsana New" w:eastAsia="MS Mincho" w:hAnsi="Angsana New" w:hint="cs"/>
          <w:sz w:val="30"/>
          <w:szCs w:val="30"/>
          <w:cs/>
        </w:rPr>
        <w:t>รายได้จากสัญญาที่ทำกับลูกค้า</w:t>
      </w:r>
      <w:r w:rsidR="00D07A4D">
        <w:rPr>
          <w:rFonts w:ascii="Angsana New" w:eastAsia="MS Mincho" w:hAnsi="Angsana New" w:hint="cs"/>
          <w:sz w:val="30"/>
          <w:szCs w:val="30"/>
          <w:cs/>
        </w:rPr>
        <w:t xml:space="preserve"> ซึ่งมีผ</w:t>
      </w:r>
      <w:r w:rsidR="009A278A">
        <w:rPr>
          <w:rFonts w:ascii="Angsana New" w:eastAsia="MS Mincho" w:hAnsi="Angsana New" w:hint="cs"/>
          <w:sz w:val="30"/>
          <w:szCs w:val="30"/>
          <w:cs/>
        </w:rPr>
        <w:t>ลบังคับสำหรับรอบระยะเวลาบัญชี</w:t>
      </w:r>
      <w:r w:rsidR="005B66AD">
        <w:rPr>
          <w:rFonts w:ascii="Angsana New" w:eastAsia="MS Mincho" w:hAnsi="Angsana New" w:hint="cs"/>
          <w:sz w:val="30"/>
          <w:szCs w:val="30"/>
          <w:cs/>
        </w:rPr>
        <w:t xml:space="preserve">         </w:t>
      </w:r>
      <w:r w:rsidR="009A278A">
        <w:rPr>
          <w:rFonts w:ascii="Angsana New" w:eastAsia="MS Mincho" w:hAnsi="Angsana New" w:hint="cs"/>
          <w:sz w:val="30"/>
          <w:szCs w:val="30"/>
          <w:cs/>
        </w:rPr>
        <w:t>ที่</w:t>
      </w:r>
      <w:r w:rsidR="00D07A4D">
        <w:rPr>
          <w:rFonts w:ascii="Angsana New" w:eastAsia="MS Mincho" w:hAnsi="Angsana New" w:hint="cs"/>
          <w:sz w:val="30"/>
          <w:szCs w:val="30"/>
          <w:cs/>
        </w:rPr>
        <w:t>เริ่ม</w:t>
      </w:r>
      <w:r w:rsidR="009A278A">
        <w:rPr>
          <w:rFonts w:ascii="Angsana New" w:eastAsia="MS Mincho" w:hAnsi="Angsana New" w:hint="cs"/>
          <w:sz w:val="30"/>
          <w:szCs w:val="30"/>
          <w:cs/>
        </w:rPr>
        <w:t xml:space="preserve">ในหรือหลังวันที่ </w:t>
      </w:r>
      <w:r w:rsidR="009A278A">
        <w:rPr>
          <w:rFonts w:ascii="Angsana New" w:eastAsia="MS Mincho" w:hAnsi="Angsana New"/>
          <w:sz w:val="30"/>
          <w:szCs w:val="30"/>
        </w:rPr>
        <w:t>1</w:t>
      </w:r>
      <w:r w:rsidR="009A278A">
        <w:rPr>
          <w:rFonts w:ascii="Angsana New" w:eastAsia="MS Mincho" w:hAnsi="Angsana New" w:hint="cs"/>
          <w:sz w:val="30"/>
          <w:szCs w:val="30"/>
          <w:cs/>
        </w:rPr>
        <w:t xml:space="preserve"> มกราคม </w:t>
      </w:r>
      <w:r w:rsidR="009A278A">
        <w:rPr>
          <w:rFonts w:ascii="Angsana New" w:eastAsia="MS Mincho" w:hAnsi="Angsana New"/>
          <w:sz w:val="30"/>
          <w:szCs w:val="30"/>
        </w:rPr>
        <w:t>2562</w:t>
      </w:r>
      <w:r w:rsidR="009A278A">
        <w:rPr>
          <w:rFonts w:ascii="Angsana New" w:eastAsia="MS Mincho" w:hAnsi="Angsana New" w:hint="cs"/>
          <w:sz w:val="30"/>
          <w:szCs w:val="30"/>
          <w:cs/>
        </w:rPr>
        <w:t xml:space="preserve"> กลุ่มบริษัทไม่ได้ใช้มาตรฐานกา</w:t>
      </w:r>
      <w:r w:rsidR="00675F44">
        <w:rPr>
          <w:rFonts w:ascii="Angsana New" w:eastAsia="MS Mincho" w:hAnsi="Angsana New" w:hint="cs"/>
          <w:sz w:val="30"/>
          <w:szCs w:val="30"/>
          <w:cs/>
        </w:rPr>
        <w:t>ร</w:t>
      </w:r>
      <w:r w:rsidR="009A278A">
        <w:rPr>
          <w:rFonts w:ascii="Angsana New" w:eastAsia="MS Mincho" w:hAnsi="Angsana New" w:hint="cs"/>
          <w:sz w:val="30"/>
          <w:szCs w:val="30"/>
          <w:cs/>
        </w:rPr>
        <w:t>รายงานทางการเงิน</w:t>
      </w:r>
      <w:r w:rsidR="003F7F93">
        <w:rPr>
          <w:rFonts w:ascii="Angsana New" w:eastAsia="MS Mincho" w:hAnsi="Angsana New" w:hint="cs"/>
          <w:sz w:val="30"/>
          <w:szCs w:val="30"/>
          <w:cs/>
        </w:rPr>
        <w:t>ดังกล่าวในการจัดทำงบการเงินระหว่างกาลก่อนวันที่มีผลบังคับใช้</w:t>
      </w:r>
    </w:p>
    <w:p w:rsidR="000F5704" w:rsidRPr="004349DE" w:rsidRDefault="000F5704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eastAsia="MS Mincho" w:hAnsi="Angsana New"/>
          <w:sz w:val="24"/>
          <w:szCs w:val="24"/>
        </w:rPr>
      </w:pPr>
    </w:p>
    <w:p w:rsidR="000F5704" w:rsidRDefault="000F5704" w:rsidP="000150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  <w:cs/>
        </w:rPr>
        <w:tab/>
      </w:r>
      <w:r>
        <w:rPr>
          <w:rFonts w:ascii="Angsana New" w:eastAsia="MS Mincho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eastAsia="MS Mincho" w:hAnsi="Angsana New"/>
          <w:sz w:val="30"/>
          <w:szCs w:val="30"/>
        </w:rPr>
        <w:t>15</w:t>
      </w:r>
      <w:r>
        <w:rPr>
          <w:rFonts w:ascii="Angsana New" w:eastAsia="MS Mincho" w:hAnsi="Angsana New" w:hint="cs"/>
          <w:sz w:val="30"/>
          <w:szCs w:val="30"/>
          <w:cs/>
        </w:rPr>
        <w:t xml:space="preserve"> ให้หลักการโดยรวมในการรับรู้รายได้ ทั้งจำนวนที่รับรู้และช่วงเวลาที่รับรู้ โดยรายได้</w:t>
      </w:r>
      <w:r w:rsidR="0099191E" w:rsidRPr="00937354">
        <w:rPr>
          <w:rFonts w:ascii="Angsana New" w:eastAsia="MS Mincho" w:hAnsi="Angsana New" w:hint="cs"/>
          <w:sz w:val="30"/>
          <w:szCs w:val="30"/>
          <w:cs/>
        </w:rPr>
        <w:t>จะรับรู้เมื่อ</w:t>
      </w:r>
      <w:r w:rsidRPr="00937354">
        <w:rPr>
          <w:rFonts w:ascii="Angsana New" w:eastAsia="MS Mincho" w:hAnsi="Angsana New" w:hint="cs"/>
          <w:sz w:val="30"/>
          <w:szCs w:val="30"/>
          <w:cs/>
        </w:rPr>
        <w:t>กิจการ</w:t>
      </w:r>
      <w:r>
        <w:rPr>
          <w:rFonts w:ascii="Angsana New" w:eastAsia="MS Mincho" w:hAnsi="Angsana New" w:hint="cs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ส่งมอบการควบคุมสินค้าหรือบริการให้แก่ลูกค้าด้วยมูลค่าของรายได้ที่กิจการคาดว่าจะได้รับ</w:t>
      </w:r>
      <w:r w:rsidR="000150EA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>
        <w:rPr>
          <w:rFonts w:ascii="Angsana New" w:eastAsia="MS Mincho" w:hAnsi="Angsana New" w:hint="cs"/>
          <w:sz w:val="30"/>
          <w:szCs w:val="30"/>
          <w:cs/>
        </w:rPr>
        <w:t>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p w:rsidR="00A70BC4" w:rsidRDefault="00A70BC4" w:rsidP="000860E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 xml:space="preserve">มาตรฐานการบัญชี ฉบับที่ </w:t>
      </w:r>
      <w:r>
        <w:rPr>
          <w:rFonts w:ascii="Angsana New" w:eastAsia="MS Mincho" w:hAnsi="Angsana New"/>
          <w:sz w:val="30"/>
          <w:szCs w:val="30"/>
        </w:rPr>
        <w:t>18</w:t>
      </w:r>
      <w:r>
        <w:rPr>
          <w:rFonts w:ascii="Angsana New" w:eastAsia="MS Mincho" w:hAnsi="Angsana New" w:hint="cs"/>
          <w:sz w:val="30"/>
          <w:szCs w:val="30"/>
          <w:cs/>
        </w:rPr>
        <w:t xml:space="preserve"> (ปรับปรุง </w:t>
      </w:r>
      <w:r>
        <w:rPr>
          <w:rFonts w:ascii="Angsana New" w:eastAsia="MS Mincho" w:hAnsi="Angsana New"/>
          <w:sz w:val="30"/>
          <w:szCs w:val="30"/>
        </w:rPr>
        <w:t>2560</w:t>
      </w:r>
      <w:r>
        <w:rPr>
          <w:rFonts w:ascii="Angsana New" w:eastAsia="MS Mincho" w:hAnsi="Angsana New" w:hint="cs"/>
          <w:sz w:val="30"/>
          <w:szCs w:val="30"/>
          <w:cs/>
        </w:rPr>
        <w:t>)</w:t>
      </w:r>
      <w:r>
        <w:rPr>
          <w:rFonts w:ascii="Angsana New" w:eastAsia="MS Mincho" w:hAnsi="Angsana New"/>
          <w:sz w:val="30"/>
          <w:szCs w:val="30"/>
        </w:rPr>
        <w:t xml:space="preserve"> </w:t>
      </w:r>
      <w:r>
        <w:rPr>
          <w:rFonts w:ascii="Angsana New" w:eastAsia="MS Mincho" w:hAnsi="Angsana New" w:hint="cs"/>
          <w:sz w:val="30"/>
          <w:szCs w:val="30"/>
          <w:cs/>
        </w:rPr>
        <w:t>เรื่อง รายได้</w:t>
      </w:r>
    </w:p>
    <w:p w:rsidR="00A70BC4" w:rsidRDefault="00A70BC4" w:rsidP="000860E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>
        <w:rPr>
          <w:rFonts w:ascii="Angsana New" w:eastAsia="MS Mincho" w:hAnsi="Angsana New"/>
          <w:sz w:val="30"/>
          <w:szCs w:val="30"/>
        </w:rPr>
        <w:t>13</w:t>
      </w:r>
      <w:r>
        <w:rPr>
          <w:rFonts w:ascii="Angsana New" w:eastAsia="MS Mincho" w:hAnsi="Angsana New" w:hint="cs"/>
          <w:sz w:val="30"/>
          <w:szCs w:val="30"/>
          <w:cs/>
        </w:rPr>
        <w:t xml:space="preserve"> (ปรับปรุง</w:t>
      </w:r>
      <w:r>
        <w:rPr>
          <w:rFonts w:ascii="Angsana New" w:eastAsia="MS Mincho" w:hAnsi="Angsana New"/>
          <w:sz w:val="30"/>
          <w:szCs w:val="30"/>
        </w:rPr>
        <w:t xml:space="preserve"> 2560</w:t>
      </w:r>
      <w:r>
        <w:rPr>
          <w:rFonts w:ascii="Angsana New" w:eastAsia="MS Mincho" w:hAnsi="Angsana New" w:hint="cs"/>
          <w:sz w:val="30"/>
          <w:szCs w:val="30"/>
          <w:cs/>
        </w:rPr>
        <w:t>) เรื่อง โปรแกรมสิทธิพิเศษแก่ลูกค้า</w:t>
      </w:r>
    </w:p>
    <w:p w:rsidR="00092DBB" w:rsidRPr="004349DE" w:rsidRDefault="00092DBB" w:rsidP="00092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092DBB" w:rsidRDefault="00092DBB" w:rsidP="00092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E87395">
        <w:rPr>
          <w:rFonts w:ascii="Angsana New" w:hAnsi="Angsana New" w:hint="cs"/>
          <w:sz w:val="30"/>
          <w:szCs w:val="30"/>
          <w:cs/>
        </w:rPr>
        <w:t xml:space="preserve">  ฉบับที่ </w:t>
      </w:r>
      <w:r w:rsidR="00E87395">
        <w:rPr>
          <w:rFonts w:ascii="Angsana New" w:hAnsi="Angsana New"/>
          <w:sz w:val="30"/>
          <w:szCs w:val="30"/>
        </w:rPr>
        <w:t>15</w:t>
      </w:r>
      <w:r w:rsidR="00E87395">
        <w:rPr>
          <w:rFonts w:ascii="Angsana New" w:hAnsi="Angsana New" w:hint="cs"/>
          <w:sz w:val="30"/>
          <w:szCs w:val="30"/>
          <w:cs/>
        </w:rPr>
        <w:t xml:space="preserve"> เป็นครั้งแรกต่องบการเงิน</w:t>
      </w:r>
      <w:r w:rsidR="0099191E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</w:p>
    <w:p w:rsidR="00A33382" w:rsidRPr="00AC0B92" w:rsidRDefault="00B907E7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9296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สกุลเงินที่ใช้ในการดำเนินงานและนำเสนองบการเงิน  </w:t>
      </w:r>
    </w:p>
    <w:p w:rsidR="00A33382" w:rsidRPr="00CA0745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:rsidR="00471DA8" w:rsidRPr="00E9296D" w:rsidRDefault="00B907E7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eastAsia="MS Mincho" w:hAnsi="Angsana New"/>
          <w:sz w:val="30"/>
          <w:szCs w:val="30"/>
        </w:rPr>
      </w:pPr>
      <w:r w:rsidRPr="00E9296D">
        <w:rPr>
          <w:rFonts w:ascii="Angsana New" w:eastAsia="MS Mincho" w:hAnsi="Angsana New"/>
          <w:sz w:val="30"/>
          <w:szCs w:val="30"/>
          <w:cs/>
        </w:rPr>
        <w:t xml:space="preserve"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</w:t>
      </w:r>
    </w:p>
    <w:p w:rsidR="00471DA8" w:rsidRPr="00CA0745" w:rsidRDefault="00471DA8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eastAsia="MS Mincho" w:hAnsi="Angsana New"/>
          <w:sz w:val="24"/>
          <w:szCs w:val="24"/>
        </w:rPr>
      </w:pPr>
    </w:p>
    <w:p w:rsidR="00A33382" w:rsidRPr="00E9296D" w:rsidRDefault="00AC0B9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31F5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CE4666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Pr="00AC0B92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และการประมาณ</w:t>
      </w:r>
      <w:r w:rsidRPr="00AC0B9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</w:p>
    <w:p w:rsidR="00FD520B" w:rsidRPr="00CA0745" w:rsidRDefault="00FD520B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A33382" w:rsidRPr="00E9296D" w:rsidRDefault="008A09D4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="00A33382" w:rsidRPr="00E9296D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</w:t>
      </w:r>
      <w:r w:rsidR="00AC0B92">
        <w:rPr>
          <w:rFonts w:ascii="Angsana New" w:hAnsi="Angsana New"/>
          <w:sz w:val="30"/>
          <w:szCs w:val="30"/>
        </w:rPr>
        <w:t xml:space="preserve"> </w:t>
      </w:r>
      <w:r w:rsidR="00A33382" w:rsidRPr="00E9296D">
        <w:rPr>
          <w:rFonts w:ascii="Angsana New" w:hAnsi="Angsana New"/>
          <w:sz w:val="30"/>
          <w:szCs w:val="30"/>
          <w:cs/>
        </w:rPr>
        <w:t>ผู้บริหารต้องใช้วิจารณญาณ</w:t>
      </w:r>
      <w:r w:rsidR="00FD520B" w:rsidRPr="00E9296D">
        <w:rPr>
          <w:rFonts w:ascii="Angsana New" w:hAnsi="Angsana New"/>
          <w:sz w:val="30"/>
          <w:szCs w:val="30"/>
        </w:rPr>
        <w:t xml:space="preserve">    </w:t>
      </w:r>
      <w:r w:rsidR="00BF129B">
        <w:rPr>
          <w:rFonts w:ascii="Angsana New" w:hAnsi="Angsana New"/>
          <w:sz w:val="30"/>
          <w:szCs w:val="30"/>
          <w:cs/>
        </w:rPr>
        <w:t xml:space="preserve"> การประมาณและข้อสมมติ</w:t>
      </w:r>
      <w:r w:rsidR="00A33382" w:rsidRPr="00E9296D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A33382" w:rsidRPr="00CA0745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:rsidR="00CA6BF5" w:rsidRDefault="00B907E7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6972CF">
        <w:rPr>
          <w:rFonts w:ascii="Angsana New" w:hAnsi="Angsana New" w:hint="cs"/>
          <w:sz w:val="30"/>
          <w:szCs w:val="30"/>
          <w:cs/>
        </w:rPr>
        <w:t xml:space="preserve"> </w:t>
      </w:r>
      <w:r w:rsidRPr="00E9296D">
        <w:rPr>
          <w:rFonts w:ascii="Angsana New" w:hAnsi="Angsana New"/>
          <w:sz w:val="30"/>
          <w:szCs w:val="30"/>
          <w:cs/>
        </w:rPr>
        <w:t>ผู้บริหารได้มีการใช้วิจารณญาณ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</w:t>
      </w:r>
      <w:r w:rsidR="007C758E" w:rsidRPr="00E9296D">
        <w:rPr>
          <w:rFonts w:ascii="Angsana New" w:hAnsi="Angsana New"/>
          <w:sz w:val="30"/>
          <w:szCs w:val="30"/>
          <w:cs/>
        </w:rPr>
        <w:t>วันที่</w:t>
      </w:r>
      <w:r w:rsidR="00F3061B">
        <w:rPr>
          <w:rFonts w:ascii="Angsana New" w:hAnsi="Angsana New"/>
          <w:sz w:val="30"/>
          <w:szCs w:val="30"/>
        </w:rPr>
        <w:t xml:space="preserve"> </w:t>
      </w:r>
      <w:r w:rsidRPr="00E9296D">
        <w:rPr>
          <w:rFonts w:ascii="Angsana New" w:hAnsi="Angsana New"/>
          <w:sz w:val="30"/>
          <w:szCs w:val="30"/>
        </w:rPr>
        <w:t>31</w:t>
      </w:r>
      <w:r w:rsidR="00F3061B">
        <w:rPr>
          <w:rFonts w:ascii="Angsana New" w:hAnsi="Angsana New"/>
          <w:sz w:val="30"/>
          <w:szCs w:val="30"/>
        </w:rPr>
        <w:t xml:space="preserve"> </w:t>
      </w:r>
      <w:r w:rsidR="007C758E" w:rsidRPr="00E9296D">
        <w:rPr>
          <w:rFonts w:ascii="Angsana New" w:hAnsi="Angsana New"/>
          <w:sz w:val="30"/>
          <w:szCs w:val="30"/>
          <w:cs/>
        </w:rPr>
        <w:t>ธันวาคม</w:t>
      </w:r>
      <w:r w:rsidR="00F3061B">
        <w:rPr>
          <w:rFonts w:ascii="Angsana New" w:hAnsi="Angsana New"/>
          <w:sz w:val="30"/>
          <w:szCs w:val="30"/>
        </w:rPr>
        <w:t xml:space="preserve"> </w:t>
      </w:r>
      <w:r w:rsidR="00C470C8">
        <w:rPr>
          <w:rFonts w:ascii="Angsana New" w:hAnsi="Angsana New"/>
          <w:sz w:val="30"/>
          <w:szCs w:val="30"/>
        </w:rPr>
        <w:t>2560</w:t>
      </w:r>
    </w:p>
    <w:p w:rsidR="00CA6BF5" w:rsidRPr="00CA0745" w:rsidRDefault="00CA6BF5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4"/>
          <w:szCs w:val="24"/>
        </w:rPr>
      </w:pPr>
    </w:p>
    <w:p w:rsidR="001D375A" w:rsidRPr="005B1BBD" w:rsidRDefault="001D375A" w:rsidP="005B1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36"/>
        <w:jc w:val="thaiDistribute"/>
        <w:rPr>
          <w:rFonts w:ascii="Angsana New" w:hAnsi="Angsana New"/>
          <w:sz w:val="30"/>
          <w:szCs w:val="30"/>
        </w:rPr>
      </w:pPr>
      <w:r w:rsidRPr="005B1BBD">
        <w:rPr>
          <w:rFonts w:ascii="Angsana New" w:hAnsi="Angsana New"/>
          <w:sz w:val="30"/>
          <w:szCs w:val="30"/>
          <w:cs/>
        </w:rPr>
        <w:t xml:space="preserve">การวัดมูลค่ายุติธรรม  </w:t>
      </w:r>
    </w:p>
    <w:p w:rsidR="00201AF5" w:rsidRPr="00CA0745" w:rsidRDefault="00201AF5" w:rsidP="0020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7"/>
        <w:jc w:val="thaiDistribute"/>
        <w:rPr>
          <w:rFonts w:ascii="Angsana New" w:hAnsi="Angsana New"/>
          <w:sz w:val="24"/>
          <w:szCs w:val="24"/>
        </w:rPr>
      </w:pPr>
    </w:p>
    <w:p w:rsidR="00201AF5" w:rsidRPr="005D6004" w:rsidRDefault="00201AF5" w:rsidP="00201AF5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201AF5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Pr="00201AF5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5D600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5D6004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5D6004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:rsidR="00201AF5" w:rsidRPr="00CA0745" w:rsidRDefault="00201AF5" w:rsidP="00201AF5">
      <w:pPr>
        <w:pStyle w:val="BodyText"/>
        <w:shd w:val="clear" w:color="auto" w:fill="FFFFFF"/>
        <w:spacing w:after="0"/>
        <w:ind w:left="1080"/>
        <w:jc w:val="both"/>
        <w:rPr>
          <w:sz w:val="24"/>
          <w:szCs w:val="24"/>
          <w:lang w:val="en-GB"/>
        </w:rPr>
      </w:pPr>
    </w:p>
    <w:p w:rsidR="00201AF5" w:rsidRDefault="00201AF5" w:rsidP="0020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5D6004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5D6004">
        <w:rPr>
          <w:rFonts w:asciiTheme="majorBidi" w:hAnsiTheme="majorBidi" w:cstheme="majorBidi"/>
          <w:sz w:val="30"/>
          <w:szCs w:val="30"/>
        </w:rPr>
        <w:t xml:space="preserve"> </w:t>
      </w:r>
      <w:r w:rsidRPr="005D6004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5D6004">
        <w:rPr>
          <w:rFonts w:ascii="Angsana New" w:hAnsi="Angsana New" w:hint="cs"/>
          <w:sz w:val="30"/>
          <w:szCs w:val="30"/>
          <w:cs/>
        </w:rPr>
        <w:t>ได้</w:t>
      </w:r>
      <w:r w:rsidRPr="005D6004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5D6004">
        <w:rPr>
          <w:rFonts w:ascii="Angsana New" w:hAnsi="Angsana New" w:hint="cs"/>
          <w:sz w:val="30"/>
          <w:szCs w:val="30"/>
          <w:cs/>
        </w:rPr>
        <w:t>ที่</w:t>
      </w:r>
      <w:r w:rsidRPr="005D600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5D6004">
        <w:rPr>
          <w:rFonts w:ascii="Angsana New" w:hAnsi="Angsana New" w:hint="cs"/>
          <w:sz w:val="30"/>
          <w:szCs w:val="30"/>
          <w:cs/>
        </w:rPr>
        <w:t>เกี่ยวกับ</w:t>
      </w:r>
      <w:r w:rsidRPr="005D6004">
        <w:rPr>
          <w:rFonts w:ascii="Angsana New" w:hAnsi="Angsana New"/>
          <w:sz w:val="30"/>
          <w:szCs w:val="30"/>
          <w:cs/>
        </w:rPr>
        <w:t>การวัดมูลค่า</w:t>
      </w:r>
      <w:r w:rsidRPr="00337133">
        <w:rPr>
          <w:rFonts w:ascii="Angsana New" w:hAnsi="Angsana New"/>
          <w:sz w:val="30"/>
          <w:szCs w:val="30"/>
          <w:cs/>
        </w:rPr>
        <w:t>รวมถึง</w:t>
      </w:r>
      <w:r w:rsidRPr="00337133">
        <w:rPr>
          <w:rFonts w:ascii="Angsana New" w:hAnsi="Angsana New" w:hint="cs"/>
          <w:sz w:val="30"/>
          <w:szCs w:val="30"/>
          <w:cs/>
        </w:rPr>
        <w:t>การจัดลำ</w:t>
      </w:r>
      <w:r w:rsidRPr="00337133">
        <w:rPr>
          <w:rFonts w:ascii="Angsana New" w:hAnsi="Angsana New"/>
          <w:sz w:val="30"/>
          <w:szCs w:val="30"/>
          <w:cs/>
        </w:rPr>
        <w:t>ดับ</w:t>
      </w:r>
      <w:r w:rsidRPr="005D6004">
        <w:rPr>
          <w:rFonts w:ascii="Angsana New" w:hAnsi="Angsana New"/>
          <w:sz w:val="30"/>
          <w:szCs w:val="30"/>
          <w:cs/>
        </w:rPr>
        <w:t>ชั้น</w:t>
      </w:r>
      <w:r w:rsidRPr="005D6004">
        <w:rPr>
          <w:rFonts w:ascii="Angsana New" w:hAnsi="Angsana New" w:hint="cs"/>
          <w:sz w:val="30"/>
          <w:szCs w:val="30"/>
          <w:cs/>
        </w:rPr>
        <w:t>ของ</w:t>
      </w:r>
      <w:r w:rsidRPr="005D6004">
        <w:rPr>
          <w:rFonts w:ascii="Angsana New" w:hAnsi="Angsana New"/>
          <w:sz w:val="30"/>
          <w:szCs w:val="30"/>
          <w:cs/>
        </w:rPr>
        <w:t>มูลค่ายุติธรรม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201AF5" w:rsidRPr="00CA0745" w:rsidRDefault="00201AF5" w:rsidP="0020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201AF5" w:rsidRPr="00203012" w:rsidRDefault="00201AF5" w:rsidP="00201AF5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203012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203012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203012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203012">
        <w:rPr>
          <w:rFonts w:ascii="Angsana New" w:hAnsi="Angsana New"/>
          <w:sz w:val="30"/>
          <w:szCs w:val="30"/>
          <w:cs/>
        </w:rPr>
        <w:t>กลุ่ม</w:t>
      </w:r>
      <w:r w:rsidRPr="00203012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201AF5" w:rsidRPr="00CA0745" w:rsidRDefault="00201AF5" w:rsidP="00201AF5">
      <w:pPr>
        <w:pStyle w:val="BodyText"/>
        <w:shd w:val="clear" w:color="auto" w:fill="FFFFFF"/>
        <w:spacing w:after="0"/>
        <w:ind w:left="540"/>
        <w:jc w:val="both"/>
        <w:rPr>
          <w:sz w:val="24"/>
          <w:szCs w:val="24"/>
        </w:rPr>
      </w:pPr>
    </w:p>
    <w:p w:rsidR="00201AF5" w:rsidRPr="00203012" w:rsidRDefault="00201AF5" w:rsidP="00201A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szCs w:val="22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เมื่อวัดมูลค่ายุติธรรมของสินทรัพย์</w:t>
      </w:r>
      <w:r w:rsidRPr="000F6768">
        <w:rPr>
          <w:rFonts w:asciiTheme="majorBidi" w:hAnsiTheme="majorBidi" w:cstheme="majorBidi" w:hint="cs"/>
          <w:sz w:val="30"/>
          <w:szCs w:val="30"/>
          <w:cs/>
        </w:rPr>
        <w:t xml:space="preserve">หรือหนี้สิน </w:t>
      </w:r>
      <w:r w:rsidRPr="000F6768">
        <w:rPr>
          <w:rFonts w:ascii="Angsana New" w:hAnsi="Angsana New"/>
          <w:sz w:val="30"/>
          <w:szCs w:val="30"/>
          <w:cs/>
        </w:rPr>
        <w:t>กลุ่มบริษัทได้</w:t>
      </w:r>
      <w:r w:rsidRPr="000F6768">
        <w:rPr>
          <w:rFonts w:asciiTheme="majorBidi" w:hAnsiTheme="majorBidi" w:cstheme="majorBidi"/>
          <w:sz w:val="30"/>
          <w:szCs w:val="30"/>
          <w:cs/>
        </w:rPr>
        <w:t>ใช้</w:t>
      </w:r>
      <w:r w:rsidRPr="000F6768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ที่สามารถสังเกตได้ให้มากที่สุดเท่าที่จะทำได้</w:t>
      </w:r>
      <w:r w:rsidRPr="00203012">
        <w:rPr>
          <w:rFonts w:asciiTheme="majorBidi" w:hAnsiTheme="majorBidi" w:cstheme="majorBidi"/>
          <w:sz w:val="30"/>
          <w:szCs w:val="30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203012">
        <w:rPr>
          <w:rFonts w:asciiTheme="majorBidi" w:hAnsiTheme="majorBidi"/>
          <w:sz w:val="30"/>
          <w:szCs w:val="30"/>
          <w:cs/>
        </w:rPr>
        <w:t>ลำดับชั้น</w:t>
      </w:r>
      <w:r w:rsidRPr="00203012">
        <w:rPr>
          <w:rFonts w:asciiTheme="majorBidi" w:hAnsi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03012">
        <w:rPr>
          <w:rFonts w:asciiTheme="majorBidi" w:hAnsiTheme="majorBidi"/>
          <w:sz w:val="30"/>
          <w:szCs w:val="30"/>
        </w:rPr>
        <w:t xml:space="preserve"> </w:t>
      </w:r>
      <w:r w:rsidRPr="00203012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201AF5" w:rsidRPr="00203012" w:rsidRDefault="00201AF5" w:rsidP="000860E3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203012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 xml:space="preserve">ราคาเสนอซื้อขาย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ไม่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ต้อง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ปรับปรุง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201AF5" w:rsidRPr="00203012" w:rsidRDefault="00201AF5" w:rsidP="000860E3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ข้อมูลอื่นที่สังเกตได้โดยตรง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203012">
        <w:rPr>
          <w:rFonts w:asciiTheme="majorBidi" w:hAnsi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เช่น ราคาขาย) 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หรือโดยอ้อม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 (เช่น ได้มาจากราคา) 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201AF5" w:rsidRPr="00203012" w:rsidRDefault="00201AF5" w:rsidP="000860E3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>ข้อมูล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ไม่ได้มาจากข้อมูลที่</w:t>
      </w:r>
      <w:r w:rsidR="00DD3697">
        <w:rPr>
          <w:rFonts w:asciiTheme="majorBidi" w:hAnsiTheme="majorBidi" w:hint="cs"/>
          <w:sz w:val="30"/>
          <w:szCs w:val="30"/>
          <w:cs/>
          <w:lang w:bidi="th-TH"/>
        </w:rPr>
        <w:t>สามารถ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สังเกตได้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)</w:t>
      </w:r>
    </w:p>
    <w:p w:rsidR="00201AF5" w:rsidRPr="00CA0745" w:rsidRDefault="00201AF5" w:rsidP="00201A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01AF5" w:rsidRPr="00203012" w:rsidRDefault="00201AF5" w:rsidP="00201A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203012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203012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203012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203012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03012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203012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201AF5" w:rsidRPr="00CA0745" w:rsidRDefault="00201AF5" w:rsidP="00201A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01AF5" w:rsidRPr="00660682" w:rsidRDefault="00201AF5" w:rsidP="0066068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660682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660682">
        <w:rPr>
          <w:rFonts w:ascii="Angsana New" w:hAnsi="Angsana New" w:hint="cs"/>
          <w:sz w:val="30"/>
          <w:szCs w:val="30"/>
          <w:cs/>
        </w:rPr>
        <w:t>ของ</w:t>
      </w:r>
      <w:r w:rsidRPr="00660682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660682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660682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201AF5" w:rsidRPr="00660682" w:rsidRDefault="00201AF5" w:rsidP="0066068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01AF5" w:rsidRPr="00203012" w:rsidRDefault="00201AF5" w:rsidP="0066068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0682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</w:t>
      </w:r>
      <w:r w:rsidRPr="00660682">
        <w:rPr>
          <w:rFonts w:asciiTheme="majorBidi" w:hAnsiTheme="majorBidi" w:cstheme="majorBidi" w:hint="cs"/>
          <w:sz w:val="30"/>
          <w:szCs w:val="30"/>
          <w:cs/>
        </w:rPr>
        <w:t>ข้อสม</w:t>
      </w:r>
      <w:r w:rsidR="003A455F">
        <w:rPr>
          <w:rFonts w:asciiTheme="majorBidi" w:hAnsiTheme="majorBidi" w:cstheme="majorBidi" w:hint="cs"/>
          <w:sz w:val="30"/>
          <w:szCs w:val="30"/>
          <w:cs/>
        </w:rPr>
        <w:t>มติที่ใช้ในการวัดมูลค่ายุติธรรม</w:t>
      </w:r>
      <w:r w:rsidRPr="00660682">
        <w:rPr>
          <w:rFonts w:asciiTheme="majorBidi" w:hAnsiTheme="majorBidi" w:cstheme="majorBidi" w:hint="cs"/>
          <w:sz w:val="30"/>
          <w:szCs w:val="30"/>
          <w:cs/>
        </w:rPr>
        <w:t>อยู่ในหมายเหตุข้อ</w:t>
      </w:r>
      <w:r w:rsidR="001726B6">
        <w:rPr>
          <w:rFonts w:asciiTheme="majorBidi" w:hAnsiTheme="majorBidi" w:cstheme="majorBidi"/>
          <w:sz w:val="30"/>
          <w:szCs w:val="30"/>
        </w:rPr>
        <w:t xml:space="preserve"> 14</w:t>
      </w:r>
      <w:r w:rsidRPr="00660682">
        <w:rPr>
          <w:rFonts w:asciiTheme="majorBidi" w:hAnsiTheme="majorBidi" w:cstheme="majorBidi" w:hint="cs"/>
          <w:sz w:val="30"/>
          <w:szCs w:val="30"/>
          <w:cs/>
        </w:rPr>
        <w:t xml:space="preserve"> เครื่องมือทางการเงิน</w:t>
      </w:r>
    </w:p>
    <w:p w:rsidR="00CA6BF5" w:rsidRPr="00AC0B92" w:rsidRDefault="00CA6BF5" w:rsidP="005B0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907E7" w:rsidRPr="00AC0B92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AC0B92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:rsidR="00C8301D" w:rsidRPr="00AC0B92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B73DE2" w:rsidRPr="00AC0B92" w:rsidRDefault="00B73DE2" w:rsidP="00B73DE2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0B92">
        <w:rPr>
          <w:rFonts w:ascii="Angsana New" w:hAnsi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AC0B92">
        <w:rPr>
          <w:rFonts w:ascii="Angsana New" w:hAnsi="Angsana New"/>
          <w:sz w:val="30"/>
          <w:szCs w:val="30"/>
        </w:rPr>
        <w:t xml:space="preserve">        </w:t>
      </w:r>
      <w:r w:rsidRPr="00AC0B92">
        <w:rPr>
          <w:rFonts w:ascii="Angsana New" w:hAnsi="Angsana New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936B0E">
        <w:rPr>
          <w:rFonts w:ascii="Angsana New" w:hAnsi="Angsana New" w:hint="cs"/>
          <w:sz w:val="30"/>
          <w:szCs w:val="30"/>
          <w:cs/>
        </w:rPr>
        <w:t>นัย</w:t>
      </w:r>
      <w:r w:rsidRPr="00AC0B92">
        <w:rPr>
          <w:rFonts w:ascii="Angsana New" w:hAnsi="Angsana New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</w:t>
      </w:r>
      <w:r w:rsidR="00AF5CFD" w:rsidRPr="009C06F2">
        <w:rPr>
          <w:rFonts w:ascii="Angsana New" w:hAnsi="Angsana New"/>
          <w:sz w:val="30"/>
          <w:szCs w:val="30"/>
        </w:rPr>
        <w:t xml:space="preserve"> </w:t>
      </w:r>
      <w:r w:rsidR="009C06F2" w:rsidRPr="009C06F2">
        <w:rPr>
          <w:rFonts w:ascii="Angsana New" w:hAnsi="Angsana New" w:hint="cs"/>
          <w:sz w:val="30"/>
          <w:szCs w:val="30"/>
          <w:cs/>
        </w:rPr>
        <w:t>หรือ</w:t>
      </w:r>
      <w:r w:rsidR="009C06F2" w:rsidRPr="009C06F2">
        <w:rPr>
          <w:rFonts w:ascii="Angsana New" w:hAnsi="Angsana New"/>
          <w:sz w:val="30"/>
          <w:szCs w:val="30"/>
          <w:cs/>
        </w:rPr>
        <w:t>กลุ่มบริษัท</w:t>
      </w:r>
      <w:r w:rsidR="009C06F2" w:rsidRPr="009C06F2">
        <w:rPr>
          <w:rFonts w:ascii="Angsana New" w:hAnsi="Angsana New" w:hint="cs"/>
          <w:sz w:val="30"/>
          <w:szCs w:val="30"/>
          <w:cs/>
        </w:rPr>
        <w:t>อยู่ภายใต้</w:t>
      </w:r>
      <w:r w:rsidR="009C06F2" w:rsidRPr="009C06F2">
        <w:rPr>
          <w:rFonts w:ascii="Angsana New" w:hAnsi="Angsana New"/>
          <w:sz w:val="30"/>
          <w:szCs w:val="30"/>
          <w:cs/>
        </w:rPr>
        <w:t>การควบคุมเดียวกันหรือ</w:t>
      </w:r>
      <w:r w:rsidR="009C06F2" w:rsidRPr="009C06F2">
        <w:rPr>
          <w:rFonts w:ascii="Angsana New" w:hAnsi="Angsana New" w:hint="cs"/>
          <w:sz w:val="30"/>
          <w:szCs w:val="30"/>
          <w:cs/>
        </w:rPr>
        <w:t>อยู่ภายใต้</w:t>
      </w:r>
      <w:r w:rsidR="009C06F2" w:rsidRPr="009C06F2">
        <w:rPr>
          <w:rFonts w:ascii="Angsana New" w:hAnsi="Angsana New"/>
          <w:sz w:val="30"/>
          <w:szCs w:val="30"/>
          <w:cs/>
        </w:rPr>
        <w:t>อิทธิพลอย่างมี</w:t>
      </w:r>
      <w:r w:rsidR="009C06F2" w:rsidRPr="009C06F2">
        <w:rPr>
          <w:rFonts w:ascii="Angsana New" w:hAnsi="Angsana New" w:hint="cs"/>
          <w:sz w:val="30"/>
          <w:szCs w:val="30"/>
          <w:cs/>
        </w:rPr>
        <w:t>นัย</w:t>
      </w:r>
      <w:r w:rsidR="009C06F2" w:rsidRPr="009C06F2">
        <w:rPr>
          <w:rFonts w:ascii="Angsana New" w:hAnsi="Angsana New"/>
          <w:sz w:val="30"/>
          <w:szCs w:val="30"/>
          <w:cs/>
        </w:rPr>
        <w:t>สำคัญเดียวกัน</w:t>
      </w:r>
      <w:r w:rsidR="009C06F2" w:rsidRPr="009C06F2">
        <w:rPr>
          <w:rFonts w:ascii="Angsana New" w:hAnsi="Angsana New" w:hint="cs"/>
          <w:sz w:val="30"/>
          <w:szCs w:val="30"/>
          <w:cs/>
        </w:rPr>
        <w:t>กับบุคคลหรือกิจการนั้น</w:t>
      </w:r>
      <w:r w:rsidRPr="00AC0B92">
        <w:rPr>
          <w:rFonts w:ascii="Angsana New" w:hAnsi="Angsana New"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D44E3C" w:rsidRPr="00AC0B92" w:rsidRDefault="00D44E3C" w:rsidP="00F174C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F174C7" w:rsidRPr="002944DD" w:rsidRDefault="00AC0B92" w:rsidP="00F174C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F174C7" w:rsidRPr="00AC0B92">
        <w:rPr>
          <w:rFonts w:ascii="Angsana New" w:hAnsi="Angsana New"/>
          <w:b/>
          <w:sz w:val="30"/>
          <w:szCs w:val="30"/>
          <w:cs/>
        </w:rPr>
        <w:t>และบริษัทร่วมได้เปิดเผยในหมายเหตุประกอบงบ</w:t>
      </w:r>
      <w:r w:rsidR="00F174C7" w:rsidRPr="002944DD">
        <w:rPr>
          <w:rFonts w:ascii="Angsana New" w:hAnsi="Angsana New"/>
          <w:b/>
          <w:sz w:val="30"/>
          <w:szCs w:val="30"/>
          <w:cs/>
        </w:rPr>
        <w:t>การเงินข้อ</w:t>
      </w:r>
      <w:r w:rsidR="004A2D79" w:rsidRPr="002944DD">
        <w:rPr>
          <w:rFonts w:ascii="Angsana New" w:hAnsi="Angsana New"/>
          <w:b/>
          <w:sz w:val="30"/>
          <w:szCs w:val="30"/>
        </w:rPr>
        <w:t xml:space="preserve"> </w:t>
      </w:r>
      <w:r w:rsidR="00B45AFF">
        <w:rPr>
          <w:rFonts w:ascii="Angsana New" w:hAnsi="Angsana New"/>
          <w:bCs/>
          <w:sz w:val="30"/>
          <w:szCs w:val="30"/>
        </w:rPr>
        <w:t>5</w:t>
      </w:r>
      <w:r w:rsidR="00F174C7" w:rsidRPr="002944DD">
        <w:rPr>
          <w:rFonts w:ascii="Angsana New" w:hAnsi="Angsana New"/>
          <w:bCs/>
          <w:sz w:val="30"/>
          <w:szCs w:val="30"/>
          <w:cs/>
        </w:rPr>
        <w:t xml:space="preserve"> </w:t>
      </w:r>
      <w:r w:rsidR="00CA53CD" w:rsidRPr="00CA53CD">
        <w:rPr>
          <w:rFonts w:ascii="Angsana New" w:hAnsi="Angsana New" w:hint="cs"/>
          <w:b/>
          <w:sz w:val="30"/>
          <w:szCs w:val="30"/>
          <w:cs/>
        </w:rPr>
        <w:t>และ</w:t>
      </w:r>
      <w:r w:rsidR="00F174C7" w:rsidRPr="002944DD">
        <w:rPr>
          <w:rFonts w:ascii="Angsana New" w:hAnsi="Angsana New"/>
          <w:bCs/>
          <w:sz w:val="30"/>
          <w:szCs w:val="30"/>
          <w:cs/>
        </w:rPr>
        <w:t xml:space="preserve"> </w:t>
      </w:r>
      <w:r w:rsidR="00B45AFF">
        <w:rPr>
          <w:rFonts w:ascii="Angsana New" w:hAnsi="Angsana New"/>
          <w:bCs/>
          <w:sz w:val="30"/>
          <w:szCs w:val="30"/>
        </w:rPr>
        <w:t>6</w:t>
      </w:r>
      <w:r w:rsidR="00F174C7" w:rsidRPr="002944DD">
        <w:rPr>
          <w:rFonts w:ascii="Angsana New" w:hAnsi="Angsana New"/>
          <w:bCs/>
          <w:sz w:val="30"/>
          <w:szCs w:val="30"/>
        </w:rPr>
        <w:t xml:space="preserve"> </w:t>
      </w:r>
      <w:r w:rsidR="00F174C7" w:rsidRPr="002944DD">
        <w:rPr>
          <w:rFonts w:ascii="Angsana New" w:hAnsi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มีดังนี้</w:t>
      </w:r>
    </w:p>
    <w:p w:rsidR="0087244E" w:rsidRPr="002944DD" w:rsidRDefault="0087244E" w:rsidP="00F174C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4698"/>
      </w:tblGrid>
      <w:tr w:rsidR="00F174C7" w:rsidRPr="00AC0B92" w:rsidTr="00B2713A">
        <w:trPr>
          <w:trHeight w:val="20"/>
          <w:tblHeader/>
        </w:trPr>
        <w:tc>
          <w:tcPr>
            <w:tcW w:w="2970" w:type="dxa"/>
            <w:shd w:val="clear" w:color="auto" w:fill="auto"/>
          </w:tcPr>
          <w:p w:rsidR="00FA03A0" w:rsidRDefault="00FA03A0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174C7" w:rsidRPr="002944D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  <w:shd w:val="clear" w:color="auto" w:fill="auto"/>
          </w:tcPr>
          <w:p w:rsidR="00F174C7" w:rsidRPr="002944D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0858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</w:p>
          <w:p w:rsidR="00F174C7" w:rsidRPr="002944D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98" w:type="dxa"/>
            <w:shd w:val="clear" w:color="auto" w:fill="auto"/>
          </w:tcPr>
          <w:p w:rsidR="00FA03A0" w:rsidRDefault="00FA03A0" w:rsidP="000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174C7" w:rsidRPr="00AC0B92" w:rsidRDefault="00F174C7" w:rsidP="000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174C7" w:rsidRPr="00AC0B92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F174C7" w:rsidRPr="00AC0B92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0B92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20" w:type="dxa"/>
            <w:shd w:val="clear" w:color="auto" w:fill="auto"/>
          </w:tcPr>
          <w:p w:rsidR="00F174C7" w:rsidRPr="00AC0B92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0B9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:rsidR="00F174C7" w:rsidRPr="00AC0B92" w:rsidRDefault="00F174C7" w:rsidP="0056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right="-10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0B92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="003E0C0F">
              <w:rPr>
                <w:rFonts w:ascii="Angsana New" w:hAnsi="Angsana New"/>
                <w:sz w:val="30"/>
                <w:szCs w:val="30"/>
              </w:rPr>
              <w:br/>
            </w:r>
            <w:r w:rsidRPr="00AC0B92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สั่งการและควบคุมกิจกรรมต่างๆของกิจการไม่ว่าทางตรงหรือทางอ้อม ทั้ง</w:t>
            </w:r>
            <w:r w:rsidR="00AC0B92">
              <w:rPr>
                <w:rFonts w:ascii="Angsana New" w:hAnsi="Angsana New"/>
                <w:sz w:val="30"/>
                <w:szCs w:val="30"/>
                <w:cs/>
              </w:rPr>
              <w:t xml:space="preserve">นี้รวมถึงกรรมการของกลุ่มบริษัท </w:t>
            </w:r>
            <w:r w:rsidRPr="00AC0B92">
              <w:rPr>
                <w:rFonts w:ascii="Angsana New" w:hAnsi="Angsana New"/>
                <w:sz w:val="30"/>
                <w:szCs w:val="30"/>
                <w:cs/>
              </w:rPr>
              <w:t>ไม่ว่า</w:t>
            </w:r>
            <w:r w:rsidR="00AC0B92">
              <w:rPr>
                <w:rFonts w:ascii="Angsana New" w:hAnsi="Angsana New"/>
                <w:sz w:val="30"/>
                <w:szCs w:val="30"/>
                <w:cs/>
              </w:rPr>
              <w:t>จะทำหน้าที่ในระดับบริหารหรือไม่</w:t>
            </w:r>
          </w:p>
        </w:tc>
      </w:tr>
      <w:tr w:rsidR="00F174C7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F174C7" w:rsidRPr="00E9296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Foods Inc.</w:t>
            </w:r>
          </w:p>
        </w:tc>
        <w:tc>
          <w:tcPr>
            <w:tcW w:w="1620" w:type="dxa"/>
            <w:shd w:val="clear" w:color="auto" w:fill="auto"/>
          </w:tcPr>
          <w:p w:rsidR="00F174C7" w:rsidRPr="00E9296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698" w:type="dxa"/>
            <w:shd w:val="clear" w:color="auto" w:fill="auto"/>
          </w:tcPr>
          <w:p w:rsidR="00F174C7" w:rsidRPr="00E9296D" w:rsidRDefault="00F174C7" w:rsidP="0029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F174C7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F174C7" w:rsidRPr="00E9296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Australia Pty, Ltd.</w:t>
            </w:r>
          </w:p>
        </w:tc>
        <w:tc>
          <w:tcPr>
            <w:tcW w:w="1620" w:type="dxa"/>
            <w:shd w:val="clear" w:color="auto" w:fill="auto"/>
          </w:tcPr>
          <w:p w:rsidR="00F174C7" w:rsidRPr="00E9296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698" w:type="dxa"/>
            <w:shd w:val="clear" w:color="auto" w:fill="auto"/>
          </w:tcPr>
          <w:p w:rsidR="00F174C7" w:rsidRPr="00E9296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F174C7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F174C7" w:rsidRPr="00E9296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Foods U.S.A. Inc.</w:t>
            </w:r>
          </w:p>
        </w:tc>
        <w:tc>
          <w:tcPr>
            <w:tcW w:w="1620" w:type="dxa"/>
            <w:shd w:val="clear" w:color="auto" w:fill="auto"/>
          </w:tcPr>
          <w:p w:rsidR="00F174C7" w:rsidRPr="00E9296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698" w:type="dxa"/>
            <w:shd w:val="clear" w:color="auto" w:fill="auto"/>
          </w:tcPr>
          <w:p w:rsidR="00F174C7" w:rsidRPr="00E9296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F174C7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F174C7" w:rsidRPr="00E9296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Fresh Inc.</w:t>
            </w:r>
          </w:p>
        </w:tc>
        <w:tc>
          <w:tcPr>
            <w:tcW w:w="1620" w:type="dxa"/>
            <w:shd w:val="clear" w:color="auto" w:fill="auto"/>
          </w:tcPr>
          <w:p w:rsidR="00F174C7" w:rsidRPr="00E9296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698" w:type="dxa"/>
            <w:shd w:val="clear" w:color="auto" w:fill="auto"/>
          </w:tcPr>
          <w:p w:rsidR="00F174C7" w:rsidRPr="00E9296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83B1C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C83B1C" w:rsidRPr="00E9296D" w:rsidRDefault="00C83B1C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Nichirei Suco Inc.</w:t>
            </w:r>
          </w:p>
        </w:tc>
        <w:tc>
          <w:tcPr>
            <w:tcW w:w="1620" w:type="dxa"/>
            <w:shd w:val="clear" w:color="auto" w:fill="auto"/>
          </w:tcPr>
          <w:p w:rsidR="00C83B1C" w:rsidRPr="00E9296D" w:rsidRDefault="00C83B1C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698" w:type="dxa"/>
            <w:shd w:val="clear" w:color="auto" w:fill="auto"/>
          </w:tcPr>
          <w:p w:rsidR="00C83B1C" w:rsidRPr="00E9296D" w:rsidRDefault="00C83B1C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F174C7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F174C7" w:rsidRPr="00E9296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lastRenderedPageBreak/>
              <w:t>Nichirei Europe S.A.</w:t>
            </w:r>
          </w:p>
        </w:tc>
        <w:tc>
          <w:tcPr>
            <w:tcW w:w="1620" w:type="dxa"/>
            <w:shd w:val="clear" w:color="auto" w:fill="auto"/>
          </w:tcPr>
          <w:p w:rsidR="00F174C7" w:rsidRPr="00E9296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4698" w:type="dxa"/>
            <w:shd w:val="clear" w:color="auto" w:fill="auto"/>
          </w:tcPr>
          <w:p w:rsidR="00F174C7" w:rsidRPr="00E9296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FA03A0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FA03A0" w:rsidRPr="00E9296D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จีเอฟพีที นิชิเร</w:t>
            </w:r>
          </w:p>
        </w:tc>
        <w:tc>
          <w:tcPr>
            <w:tcW w:w="1620" w:type="dxa"/>
            <w:shd w:val="clear" w:color="auto" w:fill="auto"/>
          </w:tcPr>
          <w:p w:rsidR="00FA03A0" w:rsidRPr="00E9296D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:rsidR="00FA03A0" w:rsidRPr="00E9296D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FA03A0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FA03A0" w:rsidRPr="00E9296D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1620" w:type="dxa"/>
            <w:shd w:val="clear" w:color="auto" w:fill="auto"/>
          </w:tcPr>
          <w:p w:rsidR="00FA03A0" w:rsidRPr="00E9296D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98" w:type="dxa"/>
            <w:shd w:val="clear" w:color="auto" w:fill="auto"/>
          </w:tcPr>
          <w:p w:rsidR="00FA03A0" w:rsidRPr="00E9296D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03A0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FA03A0" w:rsidRPr="00E9296D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Nichirei Suco Vietnam</w:t>
            </w:r>
          </w:p>
        </w:tc>
        <w:tc>
          <w:tcPr>
            <w:tcW w:w="1620" w:type="dxa"/>
            <w:shd w:val="clear" w:color="auto" w:fill="auto"/>
          </w:tcPr>
          <w:p w:rsidR="00FA03A0" w:rsidRPr="00E9296D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98" w:type="dxa"/>
            <w:shd w:val="clear" w:color="auto" w:fill="auto"/>
          </w:tcPr>
          <w:p w:rsidR="00FA03A0" w:rsidRPr="00E9296D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FA03A0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FA03A0" w:rsidRPr="00E9296D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1620" w:type="dxa"/>
            <w:shd w:val="clear" w:color="auto" w:fill="auto"/>
          </w:tcPr>
          <w:p w:rsidR="00FA03A0" w:rsidRPr="00E9296D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98" w:type="dxa"/>
            <w:shd w:val="clear" w:color="auto" w:fill="auto"/>
          </w:tcPr>
          <w:p w:rsidR="00FA03A0" w:rsidRPr="00E9296D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03A0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FA03A0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เอสซีจี นิชิเร</w:t>
            </w:r>
          </w:p>
        </w:tc>
        <w:tc>
          <w:tcPr>
            <w:tcW w:w="1620" w:type="dxa"/>
            <w:shd w:val="clear" w:color="auto" w:fill="auto"/>
          </w:tcPr>
          <w:p w:rsidR="00FA03A0" w:rsidRPr="00E9296D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:rsidR="00FA03A0" w:rsidRPr="00E9296D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FA03A0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FA03A0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โลจิสติกส์ จำกัด </w:t>
            </w:r>
          </w:p>
        </w:tc>
        <w:tc>
          <w:tcPr>
            <w:tcW w:w="1620" w:type="dxa"/>
            <w:shd w:val="clear" w:color="auto" w:fill="auto"/>
          </w:tcPr>
          <w:p w:rsidR="00FA03A0" w:rsidRPr="00E9296D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98" w:type="dxa"/>
            <w:shd w:val="clear" w:color="auto" w:fill="auto"/>
          </w:tcPr>
          <w:p w:rsidR="00FA03A0" w:rsidRPr="00E9296D" w:rsidRDefault="00FA03A0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69FE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7F69FE" w:rsidRDefault="007F69FE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โภไคย โฮลดิ้งส์ จำกัด</w:t>
            </w:r>
          </w:p>
        </w:tc>
        <w:tc>
          <w:tcPr>
            <w:tcW w:w="1620" w:type="dxa"/>
            <w:shd w:val="clear" w:color="auto" w:fill="auto"/>
          </w:tcPr>
          <w:p w:rsidR="007F69FE" w:rsidRPr="00E9296D" w:rsidRDefault="007F69FE" w:rsidP="00F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:rsidR="007F69FE" w:rsidRPr="00E9296D" w:rsidRDefault="007F69FE" w:rsidP="00893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ถือหุ้นโดยครอบครัวว่องวัฒนโรจน์และมีกรรมการร่วมกัน</w:t>
            </w:r>
          </w:p>
        </w:tc>
      </w:tr>
    </w:tbl>
    <w:p w:rsidR="009827E5" w:rsidRDefault="009827E5" w:rsidP="006206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450B98" w:rsidRDefault="003F7D59" w:rsidP="003738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C0B92">
        <w:rPr>
          <w:rFonts w:ascii="Angsana New" w:hAnsi="Angsana New"/>
          <w:sz w:val="30"/>
          <w:szCs w:val="30"/>
          <w:cs/>
        </w:rPr>
        <w:t>นโยบายการกำหนดราคาสำหรับ</w:t>
      </w:r>
      <w:r w:rsidR="00B32594" w:rsidRPr="00AC0B92">
        <w:rPr>
          <w:rFonts w:ascii="Angsana New" w:hAnsi="Angsana New"/>
          <w:sz w:val="30"/>
          <w:szCs w:val="30"/>
          <w:cs/>
        </w:rPr>
        <w:t>รายการ</w:t>
      </w:r>
      <w:r w:rsidR="003D58CD" w:rsidRPr="00AC0B92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กับบุคคลหรือกิจการที่เกี่ยวข้องกันอ</w:t>
      </w:r>
      <w:r w:rsidRPr="00AC0B92">
        <w:rPr>
          <w:rFonts w:ascii="Angsana New" w:hAnsi="Angsana New"/>
          <w:sz w:val="30"/>
          <w:szCs w:val="30"/>
          <w:cs/>
        </w:rPr>
        <w:t>ธิบายได้ดังต่อไปนี้</w:t>
      </w:r>
    </w:p>
    <w:p w:rsidR="006539D1" w:rsidRPr="003738E1" w:rsidRDefault="006539D1" w:rsidP="003738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5400"/>
      </w:tblGrid>
      <w:tr w:rsidR="003F7D59" w:rsidRPr="00E9296D" w:rsidTr="006C3DED">
        <w:trPr>
          <w:tblHeader/>
        </w:trPr>
        <w:tc>
          <w:tcPr>
            <w:tcW w:w="3870" w:type="dxa"/>
          </w:tcPr>
          <w:p w:rsidR="003F7D59" w:rsidRPr="00E9296D" w:rsidRDefault="00B21F7D" w:rsidP="00B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3F7D59" w:rsidRPr="00E9296D" w:rsidRDefault="003F7D59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F7D59" w:rsidRPr="00E9296D" w:rsidRDefault="003F7D59" w:rsidP="00C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F7D59" w:rsidRPr="00E9296D" w:rsidTr="006C3DED">
        <w:tc>
          <w:tcPr>
            <w:tcW w:w="3870" w:type="dxa"/>
          </w:tcPr>
          <w:p w:rsidR="003F7D59" w:rsidRPr="00E9296D" w:rsidRDefault="007319CE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 w:rsidR="00B21F7D" w:rsidRPr="00E9296D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270" w:type="dxa"/>
          </w:tcPr>
          <w:p w:rsidR="003F7D59" w:rsidRPr="00E9296D" w:rsidRDefault="003F7D59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F7D59" w:rsidRPr="00E9296D" w:rsidRDefault="00BE3BD7" w:rsidP="00C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3F7D59" w:rsidRPr="00E9296D" w:rsidTr="006C3DED">
        <w:tc>
          <w:tcPr>
            <w:tcW w:w="3870" w:type="dxa"/>
          </w:tcPr>
          <w:p w:rsidR="003F7D59" w:rsidRPr="00E9296D" w:rsidRDefault="003F7D59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7319CE" w:rsidRPr="00E9296D">
              <w:rPr>
                <w:rFonts w:ascii="Angsana New" w:hAnsi="Angsana New"/>
                <w:sz w:val="30"/>
                <w:szCs w:val="30"/>
                <w:cs/>
              </w:rPr>
              <w:t>วัตถุดิบและ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270" w:type="dxa"/>
          </w:tcPr>
          <w:p w:rsidR="003F7D59" w:rsidRPr="00E9296D" w:rsidRDefault="003F7D59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F7D59" w:rsidRPr="00E9296D" w:rsidRDefault="003F7D59" w:rsidP="0056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  <w:tab w:val="left" w:pos="4902"/>
                <w:tab w:val="left" w:pos="5022"/>
              </w:tabs>
              <w:ind w:left="162" w:right="34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ราคาตามเงื่อนไขทาง</w:t>
            </w:r>
            <w:r w:rsidR="00CB7534">
              <w:rPr>
                <w:rFonts w:ascii="Angsana New" w:hAnsi="Angsana New"/>
                <w:sz w:val="30"/>
                <w:szCs w:val="30"/>
                <w:cs/>
              </w:rPr>
              <w:t>ธุรกิจปกติเช่นเดียวกับรายการซ</w:t>
            </w:r>
            <w:r w:rsidR="00CB7534">
              <w:rPr>
                <w:rFonts w:ascii="Angsana New" w:hAnsi="Angsana New" w:hint="cs"/>
                <w:sz w:val="30"/>
                <w:szCs w:val="30"/>
                <w:cs/>
              </w:rPr>
              <w:t>ื้อ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สินค้าจากกิจการ</w:t>
            </w:r>
            <w:r w:rsidR="001A33DE" w:rsidRPr="00E9296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7319CE" w:rsidRPr="00E9296D">
              <w:rPr>
                <w:rFonts w:ascii="Angsana New" w:hAnsi="Angsana New"/>
                <w:sz w:val="30"/>
                <w:szCs w:val="30"/>
                <w:cs/>
              </w:rPr>
              <w:t>ที่ไม่เกี่ยวข้องกัน</w:t>
            </w:r>
          </w:p>
        </w:tc>
      </w:tr>
      <w:tr w:rsidR="00540C14" w:rsidRPr="00E9296D" w:rsidTr="006C3DED">
        <w:tc>
          <w:tcPr>
            <w:tcW w:w="3870" w:type="dxa"/>
          </w:tcPr>
          <w:p w:rsidR="00540C14" w:rsidRPr="00E9296D" w:rsidRDefault="00540C14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  <w:r w:rsidR="002E702C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และดอกเบี้ยจ่าย</w:t>
            </w:r>
          </w:p>
        </w:tc>
        <w:tc>
          <w:tcPr>
            <w:tcW w:w="270" w:type="dxa"/>
          </w:tcPr>
          <w:p w:rsidR="00540C14" w:rsidRPr="00E9296D" w:rsidRDefault="00540C14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540C14" w:rsidRPr="00540C14" w:rsidRDefault="0026099D" w:rsidP="00EF4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270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</w:t>
            </w:r>
            <w:r w:rsidR="005952C2">
              <w:rPr>
                <w:rFonts w:ascii="Angsana New" w:hAnsi="Angsana New" w:hint="cs"/>
                <w:sz w:val="30"/>
                <w:szCs w:val="30"/>
                <w:cs/>
              </w:rPr>
              <w:t>หนดอัตราดอ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กเบี้ย</w:t>
            </w:r>
            <w:r w:rsidR="00D90E91">
              <w:rPr>
                <w:rFonts w:ascii="Angsana New" w:hAnsi="Angsana New" w:hint="cs"/>
                <w:sz w:val="30"/>
                <w:szCs w:val="30"/>
                <w:cs/>
              </w:rPr>
              <w:t>โดยอ้างอิงกับ</w:t>
            </w:r>
            <w:r w:rsidR="005568BC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AD1495">
              <w:rPr>
                <w:rFonts w:ascii="Angsana New" w:hAnsi="Angsana New" w:hint="cs"/>
                <w:sz w:val="30"/>
                <w:szCs w:val="30"/>
                <w:cs/>
              </w:rPr>
              <w:t>ดอกเบ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ี้ยของธนาคาร</w:t>
            </w:r>
          </w:p>
        </w:tc>
      </w:tr>
      <w:tr w:rsidR="002363E3" w:rsidRPr="00E9296D" w:rsidTr="006C3DED">
        <w:tc>
          <w:tcPr>
            <w:tcW w:w="3870" w:type="dxa"/>
          </w:tcPr>
          <w:p w:rsidR="002363E3" w:rsidRPr="00E9296D" w:rsidRDefault="002363E3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</w:tcPr>
          <w:p w:rsidR="002363E3" w:rsidRPr="00E9296D" w:rsidRDefault="002363E3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2363E3" w:rsidRPr="00E9296D" w:rsidRDefault="002363E3" w:rsidP="00C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F174C7" w:rsidRPr="00E9296D" w:rsidTr="006C3DED">
        <w:tc>
          <w:tcPr>
            <w:tcW w:w="3870" w:type="dxa"/>
          </w:tcPr>
          <w:p w:rsidR="00F174C7" w:rsidRPr="00E9296D" w:rsidRDefault="00F174C7" w:rsidP="00F1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รายได้จากการให้ความช่วยเหลือด้าน</w:t>
            </w:r>
          </w:p>
        </w:tc>
        <w:tc>
          <w:tcPr>
            <w:tcW w:w="270" w:type="dxa"/>
          </w:tcPr>
          <w:p w:rsidR="00F174C7" w:rsidRPr="00E9296D" w:rsidRDefault="00F174C7" w:rsidP="00F174C7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F174C7" w:rsidRPr="00E9296D" w:rsidRDefault="007F05B3" w:rsidP="00C941D9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F174C7" w:rsidRPr="00E9296D" w:rsidTr="006C3DED">
        <w:tc>
          <w:tcPr>
            <w:tcW w:w="3870" w:type="dxa"/>
          </w:tcPr>
          <w:p w:rsidR="00F174C7" w:rsidRPr="00E9296D" w:rsidRDefault="00F174C7" w:rsidP="00F174C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การจัดการ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การขาย และการตลาด</w:t>
            </w:r>
          </w:p>
        </w:tc>
        <w:tc>
          <w:tcPr>
            <w:tcW w:w="270" w:type="dxa"/>
          </w:tcPr>
          <w:p w:rsidR="00F174C7" w:rsidRPr="00E9296D" w:rsidRDefault="00F174C7" w:rsidP="00F174C7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F174C7" w:rsidRPr="00E9296D" w:rsidRDefault="00F174C7" w:rsidP="00C941D9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FE2" w:rsidRPr="00E9296D" w:rsidTr="006C3DED">
        <w:tc>
          <w:tcPr>
            <w:tcW w:w="3870" w:type="dxa"/>
          </w:tcPr>
          <w:p w:rsidR="00906FE2" w:rsidRPr="00E9296D" w:rsidRDefault="00906FE2" w:rsidP="00906F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:rsidR="00906FE2" w:rsidRPr="00E9296D" w:rsidRDefault="00906FE2" w:rsidP="00906FE2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06FE2" w:rsidRPr="00E9296D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06FE2" w:rsidRPr="00E9296D" w:rsidTr="006C3DED">
        <w:tc>
          <w:tcPr>
            <w:tcW w:w="3870" w:type="dxa"/>
          </w:tcPr>
          <w:p w:rsidR="00906FE2" w:rsidRPr="00E9296D" w:rsidRDefault="00906FE2" w:rsidP="00906FE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270" w:type="dxa"/>
          </w:tcPr>
          <w:p w:rsidR="00906FE2" w:rsidRPr="00E9296D" w:rsidRDefault="00906FE2" w:rsidP="00906FE2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06FE2" w:rsidRPr="00E9296D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06FE2" w:rsidRPr="00E9296D" w:rsidTr="006C3DED">
        <w:tc>
          <w:tcPr>
            <w:tcW w:w="3870" w:type="dxa"/>
          </w:tcPr>
          <w:p w:rsidR="00906FE2" w:rsidRPr="00E9296D" w:rsidRDefault="00906FE2" w:rsidP="00906FE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ค่าความช่วยเหลือด้านเทคนิค 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</w:tcPr>
          <w:p w:rsidR="00906FE2" w:rsidRPr="00E9296D" w:rsidRDefault="00906FE2" w:rsidP="00906FE2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06FE2" w:rsidRPr="00E9296D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06FE2" w:rsidRPr="00E9296D" w:rsidTr="006C3DED">
        <w:tc>
          <w:tcPr>
            <w:tcW w:w="3870" w:type="dxa"/>
          </w:tcPr>
          <w:p w:rsidR="00906FE2" w:rsidRPr="00E9296D" w:rsidRDefault="00906FE2" w:rsidP="00906FE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270" w:type="dxa"/>
          </w:tcPr>
          <w:p w:rsidR="00906FE2" w:rsidRPr="00E9296D" w:rsidRDefault="00906FE2" w:rsidP="00906FE2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06FE2" w:rsidRPr="00E9296D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06FE2" w:rsidRPr="00E9296D" w:rsidTr="006C3DED">
        <w:tc>
          <w:tcPr>
            <w:tcW w:w="3870" w:type="dxa"/>
          </w:tcPr>
          <w:p w:rsidR="00906FE2" w:rsidRPr="00E9296D" w:rsidRDefault="00906FE2" w:rsidP="00906FE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270" w:type="dxa"/>
          </w:tcPr>
          <w:p w:rsidR="00906FE2" w:rsidRPr="00E9296D" w:rsidRDefault="00906FE2" w:rsidP="00906FE2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06FE2" w:rsidRPr="00E9296D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06FE2" w:rsidRPr="00E9296D" w:rsidTr="006C3DED">
        <w:tc>
          <w:tcPr>
            <w:tcW w:w="3870" w:type="dxa"/>
          </w:tcPr>
          <w:p w:rsidR="00906FE2" w:rsidRPr="00E9296D" w:rsidRDefault="00906FE2" w:rsidP="00906FE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270" w:type="dxa"/>
          </w:tcPr>
          <w:p w:rsidR="00906FE2" w:rsidRPr="00E9296D" w:rsidRDefault="00906FE2" w:rsidP="00906FE2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06FE2" w:rsidRPr="00534884" w:rsidRDefault="00906FE2" w:rsidP="00906FE2">
            <w:pPr>
              <w:tabs>
                <w:tab w:val="left" w:pos="4752"/>
              </w:tabs>
              <w:spacing w:line="240" w:lineRule="auto"/>
              <w:ind w:left="144" w:right="342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0.5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ของวงเงินค้ำประกันสำหรับเงินกู้ยืมระยะสั้น และร้อยละ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0.5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ของยอดหนี้คงค้างสำหรับเงินกู้ยืมระยะยาว</w:t>
            </w:r>
          </w:p>
        </w:tc>
      </w:tr>
      <w:tr w:rsidR="00906FE2" w:rsidRPr="00E9296D" w:rsidTr="006C3DED">
        <w:tc>
          <w:tcPr>
            <w:tcW w:w="3870" w:type="dxa"/>
          </w:tcPr>
          <w:p w:rsidR="00906FE2" w:rsidRPr="00E9296D" w:rsidRDefault="00906FE2" w:rsidP="00906FE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270" w:type="dxa"/>
          </w:tcPr>
          <w:p w:rsidR="00906FE2" w:rsidRPr="00E9296D" w:rsidRDefault="00906FE2" w:rsidP="00906FE2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06FE2" w:rsidRPr="00534884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06FE2" w:rsidRPr="00E9296D" w:rsidTr="006C3DED">
        <w:tc>
          <w:tcPr>
            <w:tcW w:w="3870" w:type="dxa"/>
          </w:tcPr>
          <w:p w:rsidR="00906FE2" w:rsidRDefault="00906FE2" w:rsidP="00906FE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270" w:type="dxa"/>
          </w:tcPr>
          <w:p w:rsidR="00906FE2" w:rsidRPr="00E9296D" w:rsidRDefault="00906FE2" w:rsidP="00906FE2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06FE2" w:rsidRPr="00E9296D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มูลค่าสุทธิทางบัญชีบวกกำไรส่วนเพิ่ม</w:t>
            </w:r>
          </w:p>
        </w:tc>
      </w:tr>
      <w:tr w:rsidR="00906FE2" w:rsidRPr="00E9296D" w:rsidTr="006C3DED">
        <w:tc>
          <w:tcPr>
            <w:tcW w:w="3870" w:type="dxa"/>
          </w:tcPr>
          <w:p w:rsidR="00906FE2" w:rsidRPr="00E9296D" w:rsidRDefault="00906FE2" w:rsidP="00906FE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ขายสินทรัพย์ไม่มีตัวตน</w:t>
            </w:r>
          </w:p>
        </w:tc>
        <w:tc>
          <w:tcPr>
            <w:tcW w:w="270" w:type="dxa"/>
          </w:tcPr>
          <w:p w:rsidR="00906FE2" w:rsidRPr="00E9296D" w:rsidRDefault="00906FE2" w:rsidP="00906FE2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06FE2" w:rsidRPr="00E9296D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มูลค่าสุทธิทางบัญชีบวกกำไรส่วนเพิ่ม</w:t>
            </w:r>
          </w:p>
        </w:tc>
      </w:tr>
      <w:tr w:rsidR="00906FE2" w:rsidRPr="00E9296D" w:rsidTr="006C3DED">
        <w:tc>
          <w:tcPr>
            <w:tcW w:w="3870" w:type="dxa"/>
          </w:tcPr>
          <w:p w:rsidR="00906FE2" w:rsidRPr="00E9296D" w:rsidRDefault="00906FE2" w:rsidP="00906FE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70" w:type="dxa"/>
          </w:tcPr>
          <w:p w:rsidR="00906FE2" w:rsidRPr="00E9296D" w:rsidRDefault="00906FE2" w:rsidP="00906FE2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06FE2" w:rsidRPr="00E9296D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06FE2" w:rsidRPr="00E9296D" w:rsidTr="006C3DED">
        <w:tc>
          <w:tcPr>
            <w:tcW w:w="3870" w:type="dxa"/>
          </w:tcPr>
          <w:p w:rsidR="00906FE2" w:rsidRPr="00E9296D" w:rsidRDefault="00906FE2" w:rsidP="0090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270" w:type="dxa"/>
          </w:tcPr>
          <w:p w:rsidR="00906FE2" w:rsidRPr="00E9296D" w:rsidRDefault="00906FE2" w:rsidP="0090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06FE2" w:rsidRPr="00E9296D" w:rsidRDefault="00906FE2" w:rsidP="0090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left="162" w:right="34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ตามหลักเกณฑ์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ที่กำหนดโดยคณะกรรมการสรรหาและ</w:t>
            </w:r>
            <w:r w:rsidRPr="00C941D9">
              <w:rPr>
                <w:rFonts w:ascii="Angsana New" w:hAnsi="Angsana New" w:hint="cs"/>
                <w:sz w:val="30"/>
                <w:szCs w:val="30"/>
                <w:cs/>
              </w:rPr>
              <w:t>พิจารณาผลตอบแทน</w:t>
            </w:r>
            <w:r w:rsidRPr="00C941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41D9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:rsidR="0087244E" w:rsidRPr="003738E1" w:rsidRDefault="0087244E" w:rsidP="00AC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6"/>
          <w:szCs w:val="6"/>
        </w:rPr>
      </w:pPr>
    </w:p>
    <w:p w:rsidR="006539D1" w:rsidRPr="0034284B" w:rsidRDefault="006539D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:rsidR="004B6EC1" w:rsidRDefault="004B6EC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A6FA8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</w:t>
      </w:r>
      <w:r w:rsidR="008A3086">
        <w:rPr>
          <w:rFonts w:ascii="Angsana New" w:hAnsi="Angsana New"/>
          <w:b/>
          <w:sz w:val="30"/>
          <w:szCs w:val="30"/>
          <w:cs/>
        </w:rPr>
        <w:t>กี่ยวข้องกันสำหรับงวดสามเดือน</w:t>
      </w:r>
      <w:r w:rsidRPr="005A6FA8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Pr="005A6FA8">
        <w:rPr>
          <w:rFonts w:ascii="Angsana New" w:hAnsi="Angsana New"/>
          <w:bCs/>
          <w:sz w:val="30"/>
          <w:szCs w:val="30"/>
        </w:rPr>
        <w:t xml:space="preserve"> 3</w:t>
      </w:r>
      <w:r w:rsidR="00F2208E">
        <w:rPr>
          <w:rFonts w:ascii="Angsana New" w:hAnsi="Angsana New"/>
          <w:bCs/>
          <w:sz w:val="30"/>
          <w:szCs w:val="30"/>
        </w:rPr>
        <w:t>1</w:t>
      </w:r>
      <w:r w:rsidRPr="004B6EC1">
        <w:rPr>
          <w:rFonts w:ascii="Angsana New" w:hAnsi="Angsana New"/>
          <w:b/>
          <w:sz w:val="30"/>
          <w:szCs w:val="30"/>
          <w:cs/>
        </w:rPr>
        <w:t xml:space="preserve"> </w:t>
      </w:r>
      <w:r w:rsidR="00F2208E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5A6FA8">
        <w:rPr>
          <w:rFonts w:ascii="Angsana New" w:hAnsi="Angsana New"/>
          <w:b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25</w:t>
      </w:r>
      <w:r w:rsidR="00F2208E">
        <w:rPr>
          <w:rFonts w:ascii="Angsana New" w:hAnsi="Angsana New"/>
          <w:bCs/>
          <w:sz w:val="30"/>
          <w:szCs w:val="30"/>
        </w:rPr>
        <w:t>6</w:t>
      </w:r>
      <w:r w:rsidR="005438D7">
        <w:rPr>
          <w:rFonts w:ascii="Angsana New" w:hAnsi="Angsana New"/>
          <w:bCs/>
          <w:sz w:val="30"/>
          <w:szCs w:val="30"/>
        </w:rPr>
        <w:t>1</w:t>
      </w:r>
      <w:r w:rsidR="008A3086">
        <w:rPr>
          <w:rFonts w:ascii="Angsana New" w:hAnsi="Angsana New"/>
          <w:bCs/>
          <w:sz w:val="30"/>
          <w:szCs w:val="30"/>
        </w:rPr>
        <w:t xml:space="preserve"> </w:t>
      </w:r>
      <w:r>
        <w:rPr>
          <w:rFonts w:ascii="Angsana New" w:hAnsi="Angsana New"/>
          <w:b/>
          <w:sz w:val="30"/>
          <w:szCs w:val="30"/>
          <w:cs/>
        </w:rPr>
        <w:t xml:space="preserve">และ </w:t>
      </w:r>
      <w:r>
        <w:rPr>
          <w:rFonts w:ascii="Angsana New" w:hAnsi="Angsana New"/>
          <w:bCs/>
          <w:sz w:val="30"/>
          <w:szCs w:val="30"/>
        </w:rPr>
        <w:t>25</w:t>
      </w:r>
      <w:r w:rsidR="005438D7">
        <w:rPr>
          <w:rFonts w:ascii="Angsana New" w:hAnsi="Angsana New"/>
          <w:bCs/>
          <w:sz w:val="30"/>
          <w:szCs w:val="30"/>
        </w:rPr>
        <w:t>60</w:t>
      </w:r>
      <w:r w:rsidRPr="004B6EC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A6FA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6539D1" w:rsidRPr="00CA0C35" w:rsidRDefault="006539D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6"/>
          <w:szCs w:val="26"/>
        </w:rPr>
      </w:pPr>
    </w:p>
    <w:p w:rsidR="004B6EC1" w:rsidRPr="003738E1" w:rsidRDefault="004B6EC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6"/>
          <w:szCs w:val="6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70"/>
        <w:gridCol w:w="1053"/>
        <w:gridCol w:w="270"/>
      </w:tblGrid>
      <w:tr w:rsidR="004B6EC1" w:rsidRPr="00040ACC" w:rsidTr="0071429B">
        <w:trPr>
          <w:gridAfter w:val="1"/>
          <w:wAfter w:w="270" w:type="dxa"/>
          <w:trHeight w:hRule="exact" w:val="374"/>
          <w:tblHeader/>
        </w:trPr>
        <w:tc>
          <w:tcPr>
            <w:tcW w:w="4338" w:type="dxa"/>
          </w:tcPr>
          <w:p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8D7" w:rsidRPr="00040ACC" w:rsidTr="0071429B">
        <w:trPr>
          <w:gridAfter w:val="1"/>
          <w:wAfter w:w="270" w:type="dxa"/>
          <w:trHeight w:hRule="exact" w:val="374"/>
          <w:tblHeader/>
        </w:trPr>
        <w:tc>
          <w:tcPr>
            <w:tcW w:w="4338" w:type="dxa"/>
          </w:tcPr>
          <w:p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220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220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220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62" w:type="dxa"/>
          </w:tcPr>
          <w:p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B6EC1" w:rsidRPr="00040ACC" w:rsidTr="0071429B">
        <w:trPr>
          <w:gridAfter w:val="1"/>
          <w:wAfter w:w="270" w:type="dxa"/>
          <w:trHeight w:hRule="exact" w:val="374"/>
          <w:tblHeader/>
        </w:trPr>
        <w:tc>
          <w:tcPr>
            <w:tcW w:w="4338" w:type="dxa"/>
          </w:tcPr>
          <w:p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A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6EC1" w:rsidRPr="00040ACC" w:rsidTr="0071429B">
        <w:trPr>
          <w:gridAfter w:val="1"/>
          <w:wAfter w:w="270" w:type="dxa"/>
          <w:trHeight w:hRule="exact" w:val="374"/>
        </w:trPr>
        <w:tc>
          <w:tcPr>
            <w:tcW w:w="4338" w:type="dxa"/>
          </w:tcPr>
          <w:p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4B6EC1" w:rsidRPr="00040ACC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4B6EC1" w:rsidRPr="00040ACC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B6EC1" w:rsidRPr="00040ACC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6EC1" w:rsidRPr="00040ACC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B6EC1" w:rsidRPr="00040ACC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6EC1" w:rsidRPr="00040ACC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B6EC1" w:rsidRPr="00040ACC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F6A" w:rsidRPr="00040ACC" w:rsidTr="0071429B">
        <w:trPr>
          <w:gridAfter w:val="1"/>
          <w:wAfter w:w="270" w:type="dxa"/>
          <w:trHeight w:hRule="exact" w:val="374"/>
        </w:trPr>
        <w:tc>
          <w:tcPr>
            <w:tcW w:w="4338" w:type="dxa"/>
          </w:tcPr>
          <w:p w:rsidR="00963F6A" w:rsidRPr="00040ACC" w:rsidRDefault="00963F6A" w:rsidP="0096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963F6A" w:rsidRPr="004D51B7" w:rsidRDefault="00963F6A" w:rsidP="00963F6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963F6A" w:rsidRPr="004D51B7" w:rsidRDefault="00963F6A" w:rsidP="00963F6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963F6A" w:rsidRPr="004D51B7" w:rsidRDefault="00963F6A" w:rsidP="00963F6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63F6A" w:rsidRPr="00737193" w:rsidRDefault="00963F6A" w:rsidP="00963F6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:rsidR="00963F6A" w:rsidRPr="00323674" w:rsidRDefault="00A71428" w:rsidP="00963F6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98,175</w:t>
            </w:r>
          </w:p>
        </w:tc>
        <w:tc>
          <w:tcPr>
            <w:tcW w:w="270" w:type="dxa"/>
          </w:tcPr>
          <w:p w:rsidR="00963F6A" w:rsidRPr="00323674" w:rsidRDefault="00963F6A" w:rsidP="00963F6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963F6A" w:rsidRPr="00323674" w:rsidRDefault="00963F6A" w:rsidP="00963F6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1,437</w:t>
            </w:r>
          </w:p>
        </w:tc>
      </w:tr>
      <w:tr w:rsidR="00963F6A" w:rsidRPr="00040ACC" w:rsidTr="0071429B">
        <w:trPr>
          <w:gridAfter w:val="1"/>
          <w:wAfter w:w="270" w:type="dxa"/>
          <w:trHeight w:hRule="exact" w:val="374"/>
        </w:trPr>
        <w:tc>
          <w:tcPr>
            <w:tcW w:w="4338" w:type="dxa"/>
          </w:tcPr>
          <w:p w:rsidR="00963F6A" w:rsidRPr="00040ACC" w:rsidRDefault="00963F6A" w:rsidP="0096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:rsidR="00963F6A" w:rsidRPr="004D51B7" w:rsidRDefault="00963F6A" w:rsidP="00963F6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963F6A" w:rsidRPr="004D51B7" w:rsidRDefault="00963F6A" w:rsidP="00963F6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963F6A" w:rsidRPr="004D51B7" w:rsidRDefault="00963F6A" w:rsidP="00963F6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63F6A" w:rsidRPr="00737193" w:rsidRDefault="00963F6A" w:rsidP="00963F6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963F6A" w:rsidRPr="00CB7E0F" w:rsidRDefault="00A71428" w:rsidP="00963F6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204,652</w:t>
            </w:r>
          </w:p>
        </w:tc>
        <w:tc>
          <w:tcPr>
            <w:tcW w:w="270" w:type="dxa"/>
          </w:tcPr>
          <w:p w:rsidR="00963F6A" w:rsidRPr="00737193" w:rsidRDefault="00963F6A" w:rsidP="00963F6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963F6A" w:rsidRPr="00CB7E0F" w:rsidRDefault="00963F6A" w:rsidP="00963F6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233,461</w:t>
            </w:r>
          </w:p>
        </w:tc>
      </w:tr>
      <w:tr w:rsidR="00963F6A" w:rsidRPr="004B650C" w:rsidTr="0071429B">
        <w:trPr>
          <w:gridAfter w:val="1"/>
          <w:wAfter w:w="270" w:type="dxa"/>
          <w:trHeight w:hRule="exact" w:val="374"/>
        </w:trPr>
        <w:tc>
          <w:tcPr>
            <w:tcW w:w="4338" w:type="dxa"/>
          </w:tcPr>
          <w:p w:rsidR="00963F6A" w:rsidRPr="00040ACC" w:rsidRDefault="00963F6A" w:rsidP="0096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0ACC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รายได้จากการให้ความช่วยเหลือด้านการจัดการ</w:t>
            </w:r>
          </w:p>
        </w:tc>
        <w:tc>
          <w:tcPr>
            <w:tcW w:w="1062" w:type="dxa"/>
          </w:tcPr>
          <w:p w:rsidR="00963F6A" w:rsidRPr="004D51B7" w:rsidRDefault="00963F6A" w:rsidP="00963F6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963F6A" w:rsidRPr="004D51B7" w:rsidRDefault="00963F6A" w:rsidP="00963F6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963F6A" w:rsidRPr="004D51B7" w:rsidRDefault="00963F6A" w:rsidP="00963F6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63F6A" w:rsidRPr="00737193" w:rsidRDefault="00963F6A" w:rsidP="00963F6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963F6A" w:rsidRDefault="00963F6A" w:rsidP="00963F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63F6A" w:rsidRPr="00737193" w:rsidRDefault="00963F6A" w:rsidP="00963F6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963F6A" w:rsidRDefault="00963F6A" w:rsidP="00963F6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3F6A" w:rsidRPr="004B650C" w:rsidTr="0071429B">
        <w:trPr>
          <w:trHeight w:hRule="exact" w:val="374"/>
        </w:trPr>
        <w:tc>
          <w:tcPr>
            <w:tcW w:w="4338" w:type="dxa"/>
          </w:tcPr>
          <w:p w:rsidR="00963F6A" w:rsidRPr="00040ACC" w:rsidRDefault="00963F6A" w:rsidP="0096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sz w:val="30"/>
                <w:szCs w:val="30"/>
                <w:cs/>
              </w:rPr>
              <w:t xml:space="preserve">   การขาย และการตลาด</w:t>
            </w:r>
          </w:p>
        </w:tc>
        <w:tc>
          <w:tcPr>
            <w:tcW w:w="1062" w:type="dxa"/>
          </w:tcPr>
          <w:p w:rsidR="00963F6A" w:rsidRPr="004D51B7" w:rsidRDefault="00963F6A" w:rsidP="00963F6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963F6A" w:rsidRPr="004D51B7" w:rsidRDefault="00963F6A" w:rsidP="00963F6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963F6A" w:rsidRPr="004D51B7" w:rsidRDefault="00963F6A" w:rsidP="00963F6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63F6A" w:rsidRPr="00737193" w:rsidRDefault="00963F6A" w:rsidP="00963F6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963F6A" w:rsidRPr="004D51B7" w:rsidRDefault="00A71428" w:rsidP="00963F6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13,935</w:t>
            </w:r>
          </w:p>
        </w:tc>
        <w:tc>
          <w:tcPr>
            <w:tcW w:w="270" w:type="dxa"/>
          </w:tcPr>
          <w:p w:rsidR="00963F6A" w:rsidRPr="00737193" w:rsidRDefault="00963F6A" w:rsidP="00963F6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963F6A" w:rsidRPr="004D51B7" w:rsidRDefault="00963F6A" w:rsidP="00963F6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5,298</w:t>
            </w:r>
          </w:p>
        </w:tc>
        <w:tc>
          <w:tcPr>
            <w:tcW w:w="270" w:type="dxa"/>
          </w:tcPr>
          <w:p w:rsidR="00963F6A" w:rsidRPr="00737193" w:rsidRDefault="00963F6A" w:rsidP="00963F6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A576D" w:rsidRPr="004B650C" w:rsidTr="0071429B">
        <w:trPr>
          <w:trHeight w:hRule="exact" w:val="374"/>
        </w:trPr>
        <w:tc>
          <w:tcPr>
            <w:tcW w:w="4338" w:type="dxa"/>
          </w:tcPr>
          <w:p w:rsidR="005A576D" w:rsidRPr="00040ACC" w:rsidRDefault="005A576D" w:rsidP="005A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2,162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5A576D" w:rsidRDefault="00B10465" w:rsidP="00B1046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1,223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A576D" w:rsidRPr="004B650C" w:rsidTr="0071429B">
        <w:trPr>
          <w:trHeight w:hRule="exact" w:val="374"/>
        </w:trPr>
        <w:tc>
          <w:tcPr>
            <w:tcW w:w="4338" w:type="dxa"/>
          </w:tcPr>
          <w:p w:rsidR="005A576D" w:rsidRDefault="005A576D" w:rsidP="005A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1,286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5A576D" w:rsidRDefault="005A576D" w:rsidP="005A576D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A576D" w:rsidRPr="004B650C" w:rsidTr="0071429B">
        <w:trPr>
          <w:trHeight w:hRule="exact" w:val="374"/>
        </w:trPr>
        <w:tc>
          <w:tcPr>
            <w:tcW w:w="4338" w:type="dxa"/>
          </w:tcPr>
          <w:p w:rsidR="005A576D" w:rsidRDefault="005A576D" w:rsidP="005A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5A576D" w:rsidRDefault="005A576D" w:rsidP="005A576D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A576D" w:rsidRPr="004B650C" w:rsidTr="0071429B">
        <w:trPr>
          <w:trHeight w:hRule="exact" w:val="374"/>
        </w:trPr>
        <w:tc>
          <w:tcPr>
            <w:tcW w:w="4338" w:type="dxa"/>
          </w:tcPr>
          <w:p w:rsidR="005A576D" w:rsidRDefault="005A576D" w:rsidP="005A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5A576D" w:rsidRDefault="005A576D" w:rsidP="005A576D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A576D" w:rsidRPr="004B650C" w:rsidTr="0071429B">
        <w:trPr>
          <w:trHeight w:hRule="exact" w:val="374"/>
        </w:trPr>
        <w:tc>
          <w:tcPr>
            <w:tcW w:w="4338" w:type="dxa"/>
          </w:tcPr>
          <w:p w:rsidR="005A576D" w:rsidRPr="00040ACC" w:rsidRDefault="005A576D" w:rsidP="005A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1062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2,179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5A576D" w:rsidRDefault="005A576D" w:rsidP="005A576D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A576D" w:rsidRPr="00040ACC" w:rsidTr="0071429B">
        <w:trPr>
          <w:trHeight w:hRule="exact" w:val="374"/>
        </w:trPr>
        <w:tc>
          <w:tcPr>
            <w:tcW w:w="4338" w:type="dxa"/>
          </w:tcPr>
          <w:p w:rsidR="005A576D" w:rsidRPr="004B650C" w:rsidRDefault="005A576D" w:rsidP="005A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5,142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24,643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A576D" w:rsidRPr="00040ACC" w:rsidTr="0071429B">
        <w:trPr>
          <w:trHeight w:hRule="exact" w:val="374"/>
        </w:trPr>
        <w:tc>
          <w:tcPr>
            <w:tcW w:w="4338" w:type="dxa"/>
          </w:tcPr>
          <w:p w:rsidR="005A576D" w:rsidRPr="00040ACC" w:rsidRDefault="005A576D" w:rsidP="005A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5A576D" w:rsidRDefault="005A576D" w:rsidP="005A57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5A576D" w:rsidRDefault="005A576D" w:rsidP="005A57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1,228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A576D" w:rsidRPr="00040ACC" w:rsidTr="0071429B">
        <w:trPr>
          <w:trHeight w:hRule="exact" w:val="374"/>
        </w:trPr>
        <w:tc>
          <w:tcPr>
            <w:tcW w:w="4338" w:type="dxa"/>
          </w:tcPr>
          <w:p w:rsidR="005A576D" w:rsidRDefault="005A576D" w:rsidP="005A5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</w:tcPr>
          <w:p w:rsidR="005A576D" w:rsidRDefault="005A576D" w:rsidP="005A576D">
            <w:pPr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A576D" w:rsidRPr="004D51B7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5A576D" w:rsidRDefault="005A576D" w:rsidP="005A576D">
            <w:pPr>
              <w:jc w:val="center"/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5A576D" w:rsidRDefault="005A576D" w:rsidP="005A57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5A576D" w:rsidRDefault="005A576D" w:rsidP="005A57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1,027</w:t>
            </w:r>
          </w:p>
        </w:tc>
        <w:tc>
          <w:tcPr>
            <w:tcW w:w="270" w:type="dxa"/>
          </w:tcPr>
          <w:p w:rsidR="005A576D" w:rsidRPr="00737193" w:rsidRDefault="005A576D" w:rsidP="005A57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341D6" w:rsidRPr="00040ACC" w:rsidTr="0071429B">
        <w:trPr>
          <w:trHeight w:hRule="exact" w:val="374"/>
        </w:trPr>
        <w:tc>
          <w:tcPr>
            <w:tcW w:w="4338" w:type="dxa"/>
          </w:tcPr>
          <w:p w:rsidR="00A341D6" w:rsidRDefault="00A341D6" w:rsidP="00A3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1062" w:type="dxa"/>
          </w:tcPr>
          <w:p w:rsidR="00A341D6" w:rsidRDefault="00A341D6" w:rsidP="00A341D6">
            <w:pPr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341D6" w:rsidRPr="004D51B7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A341D6" w:rsidRDefault="00A341D6" w:rsidP="00D70DE5">
            <w:pPr>
              <w:tabs>
                <w:tab w:val="clear" w:pos="907"/>
                <w:tab w:val="left" w:pos="819"/>
              </w:tabs>
              <w:jc w:val="center"/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341D6" w:rsidRDefault="00A341D6" w:rsidP="00A341D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6,258</w:t>
            </w: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A341D6" w:rsidRPr="00CB7E0F" w:rsidRDefault="00A341D6" w:rsidP="00A341D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341D6" w:rsidRPr="00040ACC" w:rsidTr="00CA0C35">
        <w:trPr>
          <w:trHeight w:hRule="exact" w:val="245"/>
        </w:trPr>
        <w:tc>
          <w:tcPr>
            <w:tcW w:w="4338" w:type="dxa"/>
          </w:tcPr>
          <w:p w:rsidR="00A341D6" w:rsidRPr="00040ACC" w:rsidRDefault="00A341D6" w:rsidP="00A3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A341D6" w:rsidRPr="004D51B7" w:rsidRDefault="00A341D6" w:rsidP="00A341D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A341D6" w:rsidRPr="004D51B7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A341D6" w:rsidRPr="004D51B7" w:rsidRDefault="00A341D6" w:rsidP="00A341D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341D6" w:rsidRPr="004D51B7" w:rsidRDefault="00A341D6" w:rsidP="00A341D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A341D6" w:rsidRPr="00CB7E0F" w:rsidRDefault="00A341D6" w:rsidP="00A341D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341D6" w:rsidRPr="00040ACC" w:rsidTr="0071429B">
        <w:trPr>
          <w:gridAfter w:val="1"/>
          <w:wAfter w:w="270" w:type="dxa"/>
          <w:trHeight w:hRule="exact" w:val="374"/>
        </w:trPr>
        <w:tc>
          <w:tcPr>
            <w:tcW w:w="4338" w:type="dxa"/>
          </w:tcPr>
          <w:p w:rsidR="00A341D6" w:rsidRPr="00040ACC" w:rsidRDefault="00A341D6" w:rsidP="00A3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A341D6" w:rsidRPr="004D51B7" w:rsidRDefault="00A341D6" w:rsidP="00A341D6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A341D6" w:rsidRPr="004D51B7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A341D6" w:rsidRPr="004D51B7" w:rsidRDefault="00A341D6" w:rsidP="00103A65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A341D6" w:rsidRPr="00040ACC" w:rsidTr="0071429B">
        <w:trPr>
          <w:gridAfter w:val="1"/>
          <w:wAfter w:w="270" w:type="dxa"/>
          <w:trHeight w:hRule="exact" w:val="374"/>
        </w:trPr>
        <w:tc>
          <w:tcPr>
            <w:tcW w:w="4338" w:type="dxa"/>
          </w:tcPr>
          <w:p w:rsidR="00A341D6" w:rsidRPr="00040ACC" w:rsidRDefault="00A341D6" w:rsidP="00A3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งกำไร</w:t>
            </w:r>
            <w:r w:rsidRPr="00040ACC">
              <w:rPr>
                <w:rFonts w:ascii="Angsana New" w:hAnsi="Angsana New"/>
                <w:sz w:val="30"/>
                <w:szCs w:val="30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062" w:type="dxa"/>
          </w:tcPr>
          <w:p w:rsidR="00A341D6" w:rsidRPr="004D51B7" w:rsidRDefault="00A341D6" w:rsidP="004309D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43" w:type="dxa"/>
          </w:tcPr>
          <w:p w:rsidR="00A341D6" w:rsidRPr="004D51B7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A341D6" w:rsidRPr="004D51B7" w:rsidRDefault="00A341D6" w:rsidP="009D070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270" w:type="dxa"/>
          </w:tcPr>
          <w:p w:rsidR="00A341D6" w:rsidRPr="00763D1F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A341D6" w:rsidRPr="00CB7E0F" w:rsidRDefault="00A341D6" w:rsidP="00A341D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A341D6" w:rsidRPr="00CB7E0F" w:rsidRDefault="00A341D6" w:rsidP="00A341D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341D6" w:rsidRPr="00040ACC" w:rsidTr="0071429B">
        <w:trPr>
          <w:gridAfter w:val="1"/>
          <w:wAfter w:w="270" w:type="dxa"/>
          <w:trHeight w:hRule="exact" w:val="374"/>
        </w:trPr>
        <w:tc>
          <w:tcPr>
            <w:tcW w:w="4338" w:type="dxa"/>
          </w:tcPr>
          <w:p w:rsidR="00A341D6" w:rsidRDefault="00A341D6" w:rsidP="00A3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:rsidR="00A341D6" w:rsidRDefault="00A341D6" w:rsidP="004309D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43" w:type="dxa"/>
          </w:tcPr>
          <w:p w:rsidR="00A341D6" w:rsidRPr="004D51B7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A341D6" w:rsidRDefault="00A341D6" w:rsidP="009D070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</w:tcPr>
          <w:p w:rsidR="00A341D6" w:rsidRPr="00763D1F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A341D6" w:rsidRPr="00CB7E0F" w:rsidRDefault="00A341D6" w:rsidP="00A341D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A341D6" w:rsidRPr="00CB7E0F" w:rsidRDefault="00A341D6" w:rsidP="00A341D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341D6" w:rsidRPr="00040ACC" w:rsidTr="00CA0C35">
        <w:trPr>
          <w:gridAfter w:val="1"/>
          <w:wAfter w:w="270" w:type="dxa"/>
          <w:trHeight w:hRule="exact" w:val="272"/>
        </w:trPr>
        <w:tc>
          <w:tcPr>
            <w:tcW w:w="4338" w:type="dxa"/>
          </w:tcPr>
          <w:p w:rsidR="00A341D6" w:rsidRPr="00040ACC" w:rsidRDefault="00A341D6" w:rsidP="00A3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A341D6" w:rsidRPr="00802603" w:rsidRDefault="00A341D6" w:rsidP="00A341D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3" w:type="dxa"/>
          </w:tcPr>
          <w:p w:rsidR="00A341D6" w:rsidRPr="00040ACC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A341D6" w:rsidRPr="00802603" w:rsidRDefault="00A341D6" w:rsidP="00A341D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A341D6" w:rsidRPr="00040ACC" w:rsidTr="0071429B">
        <w:trPr>
          <w:gridAfter w:val="1"/>
          <w:wAfter w:w="270" w:type="dxa"/>
          <w:trHeight w:hRule="exact" w:val="374"/>
        </w:trPr>
        <w:tc>
          <w:tcPr>
            <w:tcW w:w="4338" w:type="dxa"/>
          </w:tcPr>
          <w:p w:rsidR="00A341D6" w:rsidRPr="00040ACC" w:rsidRDefault="00A341D6" w:rsidP="00A3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:rsidR="00A341D6" w:rsidRPr="00272D48" w:rsidRDefault="00A341D6" w:rsidP="00A341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A341D6" w:rsidRPr="00040ACC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A341D6" w:rsidRPr="00272D48" w:rsidRDefault="00A341D6" w:rsidP="00A341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341D6" w:rsidRPr="004D51B7" w:rsidRDefault="00A341D6" w:rsidP="00A341D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41D6" w:rsidRPr="004D51B7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A341D6" w:rsidRPr="004D51B7" w:rsidRDefault="00A341D6" w:rsidP="00A341D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41D6" w:rsidRPr="00040ACC" w:rsidTr="0071429B">
        <w:trPr>
          <w:gridAfter w:val="1"/>
          <w:wAfter w:w="270" w:type="dxa"/>
          <w:trHeight w:hRule="exact" w:val="374"/>
        </w:trPr>
        <w:tc>
          <w:tcPr>
            <w:tcW w:w="4338" w:type="dxa"/>
          </w:tcPr>
          <w:p w:rsidR="00A341D6" w:rsidRPr="00EC6E14" w:rsidRDefault="00A341D6" w:rsidP="00A3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062" w:type="dxa"/>
          </w:tcPr>
          <w:p w:rsidR="00A341D6" w:rsidRPr="00272D48" w:rsidRDefault="00A341D6" w:rsidP="00A341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A341D6" w:rsidRPr="00040ACC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A341D6" w:rsidRPr="00272D48" w:rsidRDefault="00A341D6" w:rsidP="00A341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341D6" w:rsidRPr="004D51B7" w:rsidRDefault="00A341D6" w:rsidP="00A341D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41D6" w:rsidRPr="004D51B7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A341D6" w:rsidRPr="004D51B7" w:rsidRDefault="00A341D6" w:rsidP="00A341D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41D6" w:rsidRPr="00942293" w:rsidTr="0071429B">
        <w:trPr>
          <w:gridAfter w:val="1"/>
          <w:wAfter w:w="270" w:type="dxa"/>
          <w:trHeight w:hRule="exact" w:val="416"/>
        </w:trPr>
        <w:tc>
          <w:tcPr>
            <w:tcW w:w="4338" w:type="dxa"/>
          </w:tcPr>
          <w:p w:rsidR="00A341D6" w:rsidRPr="00E345D2" w:rsidRDefault="00A341D6" w:rsidP="00A341D6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E345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:rsidR="00A341D6" w:rsidRPr="00705298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18"/>
                <w:szCs w:val="18"/>
                <w:highlight w:val="yellow"/>
                <w:lang w:val="en-US" w:bidi="th-TH"/>
              </w:rPr>
            </w:pPr>
            <w:r w:rsidRPr="00893FF4"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43" w:type="dxa"/>
          </w:tcPr>
          <w:p w:rsidR="00A341D6" w:rsidRPr="00705298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35" w:type="dxa"/>
          </w:tcPr>
          <w:p w:rsidR="00A341D6" w:rsidRPr="00705298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18"/>
                <w:szCs w:val="18"/>
                <w:highlight w:val="yellow"/>
                <w:lang w:val="en-US" w:bidi="th-TH"/>
              </w:rPr>
            </w:pPr>
            <w:r w:rsidRPr="00893FF4">
              <w:rPr>
                <w:rFonts w:ascii="Angsana New" w:hAnsi="Angsana New"/>
                <w:sz w:val="30"/>
                <w:szCs w:val="30"/>
                <w:lang w:val="en-US" w:bidi="th-TH"/>
              </w:rPr>
              <w:t>6,809</w:t>
            </w:r>
          </w:p>
        </w:tc>
        <w:tc>
          <w:tcPr>
            <w:tcW w:w="270" w:type="dxa"/>
          </w:tcPr>
          <w:p w:rsidR="00A341D6" w:rsidRPr="00705298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</w:tcPr>
          <w:p w:rsidR="00A341D6" w:rsidRPr="002B05A4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6,097</w:t>
            </w:r>
          </w:p>
        </w:tc>
        <w:tc>
          <w:tcPr>
            <w:tcW w:w="270" w:type="dxa"/>
          </w:tcPr>
          <w:p w:rsidR="00A341D6" w:rsidRPr="00705298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053" w:type="dxa"/>
          </w:tcPr>
          <w:p w:rsidR="00A341D6" w:rsidRPr="002B05A4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6,190</w:t>
            </w:r>
          </w:p>
        </w:tc>
      </w:tr>
      <w:tr w:rsidR="00A341D6" w:rsidRPr="00040ACC" w:rsidTr="0071429B">
        <w:trPr>
          <w:gridAfter w:val="1"/>
          <w:wAfter w:w="270" w:type="dxa"/>
          <w:trHeight w:hRule="exact" w:val="374"/>
        </w:trPr>
        <w:tc>
          <w:tcPr>
            <w:tcW w:w="4338" w:type="dxa"/>
          </w:tcPr>
          <w:p w:rsidR="00A341D6" w:rsidRPr="00040ACC" w:rsidRDefault="00A341D6" w:rsidP="00A341D6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D7439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A341D6" w:rsidRPr="00893FF4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43" w:type="dxa"/>
          </w:tcPr>
          <w:p w:rsidR="00A341D6" w:rsidRPr="0094669F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A341D6" w:rsidRPr="00893FF4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3FF4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41D6" w:rsidRPr="002B05A4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A341D6" w:rsidRPr="002B05A4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</w:tr>
      <w:tr w:rsidR="00A341D6" w:rsidRPr="00040ACC" w:rsidTr="00CA0C35">
        <w:trPr>
          <w:gridAfter w:val="1"/>
          <w:wAfter w:w="270" w:type="dxa"/>
          <w:trHeight w:hRule="exact" w:val="374"/>
        </w:trPr>
        <w:tc>
          <w:tcPr>
            <w:tcW w:w="4338" w:type="dxa"/>
          </w:tcPr>
          <w:p w:rsidR="00A341D6" w:rsidRPr="00EC2276" w:rsidRDefault="00A341D6" w:rsidP="00A341D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22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A341D6" w:rsidRPr="00EC2276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6,866</w:t>
            </w:r>
          </w:p>
        </w:tc>
        <w:tc>
          <w:tcPr>
            <w:tcW w:w="243" w:type="dxa"/>
          </w:tcPr>
          <w:p w:rsidR="00A341D6" w:rsidRPr="00EC2276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A341D6" w:rsidRPr="00EC2276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227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6,899</w:t>
            </w:r>
          </w:p>
        </w:tc>
        <w:tc>
          <w:tcPr>
            <w:tcW w:w="270" w:type="dxa"/>
          </w:tcPr>
          <w:p w:rsidR="00A341D6" w:rsidRPr="00EC2276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341D6" w:rsidRPr="00EC2276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6,247</w:t>
            </w:r>
          </w:p>
        </w:tc>
        <w:tc>
          <w:tcPr>
            <w:tcW w:w="270" w:type="dxa"/>
          </w:tcPr>
          <w:p w:rsidR="00A341D6" w:rsidRPr="00EC2276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A341D6" w:rsidRPr="00EC2276" w:rsidRDefault="00A341D6" w:rsidP="00A341D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227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6,280</w:t>
            </w:r>
          </w:p>
        </w:tc>
      </w:tr>
      <w:tr w:rsidR="00A341D6" w:rsidRPr="00040ACC" w:rsidTr="00CA0C35">
        <w:trPr>
          <w:gridAfter w:val="1"/>
          <w:wAfter w:w="270" w:type="dxa"/>
          <w:trHeight w:hRule="exact" w:val="374"/>
        </w:trPr>
        <w:tc>
          <w:tcPr>
            <w:tcW w:w="4338" w:type="dxa"/>
          </w:tcPr>
          <w:p w:rsidR="00CA0C35" w:rsidRDefault="00CA0C35" w:rsidP="00A3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341D6" w:rsidRPr="00040ACC" w:rsidRDefault="00A341D6" w:rsidP="00A3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A668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:rsidR="00A341D6" w:rsidRPr="00A03B2E" w:rsidRDefault="00A341D6" w:rsidP="00A341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A341D6" w:rsidRPr="0094669F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:rsidR="00A341D6" w:rsidRPr="00A03B2E" w:rsidRDefault="00A341D6" w:rsidP="00A341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341D6" w:rsidRPr="00CB7E0F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:rsidR="00A341D6" w:rsidRPr="00CB7E0F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1C27" w:rsidRPr="00040ACC" w:rsidTr="0071429B">
        <w:trPr>
          <w:gridAfter w:val="1"/>
          <w:wAfter w:w="270" w:type="dxa"/>
          <w:trHeight w:hRule="exact" w:val="374"/>
        </w:trPr>
        <w:tc>
          <w:tcPr>
            <w:tcW w:w="4338" w:type="dxa"/>
          </w:tcPr>
          <w:p w:rsidR="00B41C27" w:rsidRPr="00DE2B17" w:rsidRDefault="00B41C27" w:rsidP="00A3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2B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B41C27" w:rsidRDefault="00B41C27" w:rsidP="00A341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B41C27" w:rsidRPr="0094669F" w:rsidRDefault="00B41C27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B41C27" w:rsidRDefault="00B41C27" w:rsidP="00A341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41C27" w:rsidRPr="00737193" w:rsidRDefault="00B41C27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B41C27" w:rsidRDefault="00B41C27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41C27" w:rsidRPr="00737193" w:rsidRDefault="00B41C27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B41C27" w:rsidRDefault="00B41C27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41D6" w:rsidRPr="00040ACC" w:rsidTr="0071429B">
        <w:trPr>
          <w:gridAfter w:val="1"/>
          <w:wAfter w:w="270" w:type="dxa"/>
          <w:trHeight w:hRule="exact" w:val="374"/>
        </w:trPr>
        <w:tc>
          <w:tcPr>
            <w:tcW w:w="4338" w:type="dxa"/>
          </w:tcPr>
          <w:p w:rsidR="00A341D6" w:rsidRPr="00040ACC" w:rsidRDefault="00A341D6" w:rsidP="00A3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1A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A341D6" w:rsidRPr="00A03B2E" w:rsidRDefault="00A341D6" w:rsidP="00A341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879,045</w:t>
            </w:r>
          </w:p>
        </w:tc>
        <w:tc>
          <w:tcPr>
            <w:tcW w:w="243" w:type="dxa"/>
          </w:tcPr>
          <w:p w:rsidR="00A341D6" w:rsidRPr="0094669F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A341D6" w:rsidRPr="00A03B2E" w:rsidRDefault="00A341D6" w:rsidP="00A341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407,599</w:t>
            </w: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A341D6" w:rsidRPr="00CB7E0F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27,564</w:t>
            </w: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A341D6" w:rsidRPr="00CB7E0F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25,068</w:t>
            </w:r>
          </w:p>
        </w:tc>
      </w:tr>
      <w:tr w:rsidR="00A341D6" w:rsidRPr="00040ACC" w:rsidTr="0071429B">
        <w:trPr>
          <w:gridAfter w:val="1"/>
          <w:wAfter w:w="270" w:type="dxa"/>
          <w:trHeight w:hRule="exact" w:val="374"/>
        </w:trPr>
        <w:tc>
          <w:tcPr>
            <w:tcW w:w="4338" w:type="dxa"/>
          </w:tcPr>
          <w:p w:rsidR="00A341D6" w:rsidRPr="00040ACC" w:rsidRDefault="00A341D6" w:rsidP="00A3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6688A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:rsidR="00A341D6" w:rsidRPr="002B05A4" w:rsidRDefault="00FB0EE2" w:rsidP="00FB0EE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12,851</w:t>
            </w:r>
          </w:p>
        </w:tc>
        <w:tc>
          <w:tcPr>
            <w:tcW w:w="243" w:type="dxa"/>
          </w:tcPr>
          <w:p w:rsidR="00A341D6" w:rsidRPr="00323674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:rsidR="00A341D6" w:rsidRPr="003241A1" w:rsidRDefault="00A341D6" w:rsidP="00A341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41A1">
              <w:rPr>
                <w:rFonts w:ascii="Angsana New" w:hAnsi="Angsana New"/>
                <w:sz w:val="30"/>
                <w:szCs w:val="30"/>
                <w:lang w:val="en-US" w:bidi="th-TH"/>
              </w:rPr>
              <w:t>10,341</w:t>
            </w: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341D6" w:rsidRPr="002B05A4" w:rsidRDefault="00A341D6" w:rsidP="00A341D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05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341D6" w:rsidRPr="00323674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:rsidR="00A341D6" w:rsidRPr="002B05A4" w:rsidRDefault="00A341D6" w:rsidP="00A341D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05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341D6" w:rsidRPr="00040ACC" w:rsidTr="0071429B">
        <w:trPr>
          <w:gridAfter w:val="1"/>
          <w:wAfter w:w="270" w:type="dxa"/>
          <w:trHeight w:hRule="exact" w:val="374"/>
        </w:trPr>
        <w:tc>
          <w:tcPr>
            <w:tcW w:w="4338" w:type="dxa"/>
          </w:tcPr>
          <w:p w:rsidR="00A341D6" w:rsidRPr="0094669F" w:rsidRDefault="00A341D6" w:rsidP="00A3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88A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:rsidR="00A341D6" w:rsidRPr="00040ACC" w:rsidRDefault="00A341D6" w:rsidP="00A341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4,299</w:t>
            </w:r>
          </w:p>
        </w:tc>
        <w:tc>
          <w:tcPr>
            <w:tcW w:w="243" w:type="dxa"/>
          </w:tcPr>
          <w:p w:rsidR="00A341D6" w:rsidRPr="0094669F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A341D6" w:rsidRPr="00040ACC" w:rsidRDefault="00A341D6" w:rsidP="00A341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4,935</w:t>
            </w: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341D6" w:rsidRPr="002B05A4" w:rsidRDefault="00A341D6" w:rsidP="00A341D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05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A341D6" w:rsidRPr="002B05A4" w:rsidRDefault="00A341D6" w:rsidP="00A341D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05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341D6" w:rsidRPr="00040ACC" w:rsidTr="0071429B">
        <w:trPr>
          <w:gridAfter w:val="1"/>
          <w:wAfter w:w="270" w:type="dxa"/>
          <w:trHeight w:hRule="exact" w:val="374"/>
        </w:trPr>
        <w:tc>
          <w:tcPr>
            <w:tcW w:w="4338" w:type="dxa"/>
          </w:tcPr>
          <w:p w:rsidR="00A341D6" w:rsidRPr="004C1A75" w:rsidRDefault="00A341D6" w:rsidP="00A3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88A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:rsidR="00A341D6" w:rsidRPr="006976BB" w:rsidRDefault="00A341D6" w:rsidP="00A341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1,109</w:t>
            </w:r>
          </w:p>
        </w:tc>
        <w:tc>
          <w:tcPr>
            <w:tcW w:w="243" w:type="dxa"/>
          </w:tcPr>
          <w:p w:rsidR="00A341D6" w:rsidRPr="0094669F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A341D6" w:rsidRPr="006976BB" w:rsidRDefault="00A341D6" w:rsidP="00A341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1,173</w:t>
            </w: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A341D6" w:rsidRPr="002B05A4" w:rsidRDefault="00A341D6" w:rsidP="00A341D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05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341D6" w:rsidRPr="00737193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A341D6" w:rsidRPr="002B05A4" w:rsidRDefault="00A341D6" w:rsidP="00A341D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05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341D6" w:rsidRPr="00040ACC" w:rsidTr="003F6029">
        <w:trPr>
          <w:gridAfter w:val="1"/>
          <w:wAfter w:w="270" w:type="dxa"/>
          <w:trHeight w:hRule="exact" w:val="374"/>
        </w:trPr>
        <w:tc>
          <w:tcPr>
            <w:tcW w:w="4338" w:type="dxa"/>
            <w:shd w:val="clear" w:color="auto" w:fill="auto"/>
          </w:tcPr>
          <w:p w:rsidR="00A341D6" w:rsidRPr="003F6029" w:rsidRDefault="00A341D6" w:rsidP="00A3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6029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:rsidR="00A341D6" w:rsidRPr="003F6029" w:rsidRDefault="00AF1614" w:rsidP="00A341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43" w:type="dxa"/>
            <w:shd w:val="clear" w:color="auto" w:fill="auto"/>
          </w:tcPr>
          <w:p w:rsidR="00A341D6" w:rsidRPr="003F6029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A341D6" w:rsidRPr="003F6029" w:rsidRDefault="003F6029" w:rsidP="00A341D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:rsidR="00A341D6" w:rsidRPr="003F6029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341D6" w:rsidRPr="003F6029" w:rsidRDefault="003F6029" w:rsidP="00A341D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341D6" w:rsidRPr="003F6029" w:rsidRDefault="00A341D6" w:rsidP="00A341D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A341D6" w:rsidRPr="002B05A4" w:rsidRDefault="003F6029" w:rsidP="003F602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</w:tr>
    </w:tbl>
    <w:p w:rsidR="0021784C" w:rsidRDefault="0021784C" w:rsidP="00217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eastAsia="ja-JP"/>
        </w:rPr>
      </w:pPr>
    </w:p>
    <w:p w:rsidR="003E409D" w:rsidRDefault="003E409D" w:rsidP="000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B0392F">
        <w:rPr>
          <w:rFonts w:ascii="Angsana New" w:hAnsi="Angsana New"/>
          <w:sz w:val="30"/>
          <w:szCs w:val="30"/>
          <w:cs/>
          <w:lang w:eastAsia="ja-JP"/>
        </w:rPr>
        <w:t>บริษัทย่อยแห่งหนึ่ง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 w:rsidRPr="00EC6E14">
        <w:rPr>
          <w:rFonts w:ascii="Angsana New" w:hAnsi="Angsana New"/>
          <w:spacing w:val="6"/>
          <w:sz w:val="30"/>
          <w:szCs w:val="30"/>
        </w:rPr>
        <w:t>(</w:t>
      </w:r>
      <w:r w:rsidRPr="00EC6E14">
        <w:rPr>
          <w:rFonts w:ascii="Angsana New" w:hAnsi="Angsana New"/>
          <w:spacing w:val="6"/>
          <w:sz w:val="30"/>
          <w:szCs w:val="30"/>
          <w:cs/>
        </w:rPr>
        <w:t>บริษัท สุรพลนิชิเรฟู้ดส์ จำกัด)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Pr="00B0392F">
        <w:rPr>
          <w:rFonts w:ascii="Angsana New" w:hAnsi="Angsana New"/>
          <w:sz w:val="30"/>
          <w:szCs w:val="30"/>
          <w:cs/>
          <w:lang w:eastAsia="ja-JP"/>
        </w:rPr>
        <w:t>ได้ประกาศจ่ายเงินปันผลใน</w:t>
      </w:r>
      <w:r w:rsidRPr="00850E62">
        <w:rPr>
          <w:rFonts w:ascii="Angsana New" w:hAnsi="Angsana New"/>
          <w:sz w:val="30"/>
          <w:szCs w:val="30"/>
          <w:cs/>
          <w:lang w:eastAsia="ja-JP"/>
        </w:rPr>
        <w:t>เดือน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มีนาคม </w:t>
      </w:r>
      <w:r>
        <w:rPr>
          <w:rFonts w:ascii="Angsana New" w:hAnsi="Angsana New"/>
          <w:sz w:val="30"/>
          <w:szCs w:val="30"/>
          <w:lang w:eastAsia="ja-JP"/>
        </w:rPr>
        <w:t>2561</w:t>
      </w:r>
      <w:r w:rsidRPr="00850E62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850E62">
        <w:rPr>
          <w:rFonts w:ascii="Angsana New" w:hAnsi="Angsana New" w:hint="cs"/>
          <w:sz w:val="30"/>
          <w:szCs w:val="30"/>
          <w:cs/>
          <w:lang w:eastAsia="ja-JP"/>
        </w:rPr>
        <w:t>เป็นจำนวนเงิน</w:t>
      </w:r>
      <w:r w:rsidRPr="002B7D0A">
        <w:rPr>
          <w:rFonts w:ascii="Angsana New" w:hAnsi="Angsana New" w:hint="cs"/>
          <w:sz w:val="30"/>
          <w:szCs w:val="30"/>
          <w:cs/>
          <w:lang w:eastAsia="ja-JP"/>
        </w:rPr>
        <w:t>ทั้งสิ้น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>417.7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 w:hint="cs"/>
          <w:sz w:val="30"/>
          <w:szCs w:val="30"/>
          <w:cs/>
          <w:lang w:eastAsia="ja-JP"/>
        </w:rPr>
        <w:t>ล้านบาท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>204.7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 xml:space="preserve">213.0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ล้าน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บาท ในเดือนมีนาคม </w:t>
      </w:r>
      <w:r>
        <w:rPr>
          <w:rFonts w:ascii="Angsana New" w:hAnsi="Angsana New"/>
          <w:sz w:val="30"/>
          <w:szCs w:val="30"/>
          <w:lang w:eastAsia="ja-JP"/>
        </w:rPr>
        <w:t xml:space="preserve">2561 </w:t>
      </w:r>
    </w:p>
    <w:p w:rsidR="002B22F0" w:rsidRPr="003E409D" w:rsidRDefault="002B22F0" w:rsidP="002B2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eastAsia="ja-JP"/>
        </w:rPr>
      </w:pPr>
    </w:p>
    <w:p w:rsidR="00003CCC" w:rsidRPr="00E92B1E" w:rsidRDefault="00003CCC" w:rsidP="00003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B0392F">
        <w:rPr>
          <w:rFonts w:ascii="Angsana New" w:hAnsi="Angsana New"/>
          <w:sz w:val="30"/>
          <w:szCs w:val="30"/>
          <w:cs/>
          <w:lang w:eastAsia="ja-JP"/>
        </w:rPr>
        <w:t>บริษัทย่อยแห่งหนึ่ง</w:t>
      </w:r>
      <w:r w:rsidR="00E47D8B">
        <w:rPr>
          <w:rFonts w:ascii="Angsana New" w:hAnsi="Angsana New"/>
          <w:sz w:val="30"/>
          <w:szCs w:val="30"/>
          <w:lang w:eastAsia="ja-JP"/>
        </w:rPr>
        <w:t xml:space="preserve"> </w:t>
      </w:r>
      <w:r w:rsidR="00E47D8B" w:rsidRPr="00EC6E14">
        <w:rPr>
          <w:rFonts w:ascii="Angsana New" w:hAnsi="Angsana New"/>
          <w:spacing w:val="6"/>
          <w:sz w:val="30"/>
          <w:szCs w:val="30"/>
        </w:rPr>
        <w:t>(</w:t>
      </w:r>
      <w:r w:rsidR="00E47D8B" w:rsidRPr="00EC6E14">
        <w:rPr>
          <w:rFonts w:ascii="Angsana New" w:hAnsi="Angsana New"/>
          <w:spacing w:val="6"/>
          <w:sz w:val="30"/>
          <w:szCs w:val="30"/>
          <w:cs/>
        </w:rPr>
        <w:t>บริษัท สุรพลนิชิเรฟู้ดส์ จำกัด)</w:t>
      </w:r>
      <w:r w:rsidR="00E47D8B"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Pr="00B0392F">
        <w:rPr>
          <w:rFonts w:ascii="Angsana New" w:hAnsi="Angsana New"/>
          <w:sz w:val="30"/>
          <w:szCs w:val="30"/>
          <w:cs/>
          <w:lang w:eastAsia="ja-JP"/>
        </w:rPr>
        <w:t>ได้ประกาศจ่ายเงินปันผลใน</w:t>
      </w:r>
      <w:r w:rsidRPr="00850E62">
        <w:rPr>
          <w:rFonts w:ascii="Angsana New" w:hAnsi="Angsana New"/>
          <w:sz w:val="30"/>
          <w:szCs w:val="30"/>
          <w:cs/>
          <w:lang w:eastAsia="ja-JP"/>
        </w:rPr>
        <w:t>เดือน</w:t>
      </w:r>
      <w:r w:rsidR="00DC0605">
        <w:rPr>
          <w:rFonts w:ascii="Angsana New" w:hAnsi="Angsana New" w:hint="cs"/>
          <w:sz w:val="30"/>
          <w:szCs w:val="30"/>
          <w:cs/>
          <w:lang w:eastAsia="ja-JP"/>
        </w:rPr>
        <w:t>มีนาคม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>2560</w:t>
      </w:r>
      <w:r w:rsidRPr="00850E62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850E62">
        <w:rPr>
          <w:rFonts w:ascii="Angsana New" w:hAnsi="Angsana New" w:hint="cs"/>
          <w:sz w:val="30"/>
          <w:szCs w:val="30"/>
          <w:cs/>
          <w:lang w:eastAsia="ja-JP"/>
        </w:rPr>
        <w:t>เป็นจำนวนเงิน</w:t>
      </w:r>
      <w:r w:rsidRPr="002B7D0A">
        <w:rPr>
          <w:rFonts w:ascii="Angsana New" w:hAnsi="Angsana New" w:hint="cs"/>
          <w:sz w:val="30"/>
          <w:szCs w:val="30"/>
          <w:cs/>
          <w:lang w:eastAsia="ja-JP"/>
        </w:rPr>
        <w:t>ทั้งสิ้น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 w:rsidR="004E6FC1">
        <w:rPr>
          <w:rFonts w:ascii="Angsana New" w:hAnsi="Angsana New"/>
          <w:sz w:val="30"/>
          <w:szCs w:val="30"/>
          <w:lang w:eastAsia="ja-JP"/>
        </w:rPr>
        <w:t>476.5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 w:hint="cs"/>
          <w:sz w:val="30"/>
          <w:szCs w:val="30"/>
          <w:cs/>
          <w:lang w:eastAsia="ja-JP"/>
        </w:rPr>
        <w:t>ล้านบาท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 w:rsidR="00E73C36">
        <w:rPr>
          <w:rFonts w:ascii="Angsana New" w:hAnsi="Angsana New"/>
          <w:sz w:val="30"/>
          <w:szCs w:val="30"/>
          <w:lang w:eastAsia="ja-JP"/>
        </w:rPr>
        <w:t>233.5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 w:rsidR="00807567">
        <w:rPr>
          <w:rFonts w:ascii="Angsana New" w:hAnsi="Angsana New"/>
          <w:sz w:val="30"/>
          <w:szCs w:val="30"/>
          <w:lang w:eastAsia="ja-JP"/>
        </w:rPr>
        <w:t>243.0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ล้าน</w:t>
      </w:r>
      <w:r w:rsidR="00B34B85">
        <w:rPr>
          <w:rFonts w:ascii="Angsana New" w:hAnsi="Angsana New" w:hint="cs"/>
          <w:sz w:val="30"/>
          <w:szCs w:val="30"/>
          <w:cs/>
          <w:lang w:eastAsia="ja-JP"/>
        </w:rPr>
        <w:t>บาท</w:t>
      </w:r>
      <w:r w:rsidR="0032357C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ในเดือนมีนาคม </w:t>
      </w:r>
      <w:r w:rsidR="002B22F0">
        <w:rPr>
          <w:rFonts w:ascii="Angsana New" w:hAnsi="Angsana New" w:hint="cs"/>
          <w:sz w:val="30"/>
          <w:szCs w:val="30"/>
          <w:cs/>
          <w:lang w:eastAsia="ja-JP"/>
        </w:rPr>
        <w:t>และกันยายน</w:t>
      </w:r>
      <w:r w:rsidR="00A90129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32357C">
        <w:rPr>
          <w:rFonts w:ascii="Angsana New" w:hAnsi="Angsana New"/>
          <w:sz w:val="30"/>
          <w:szCs w:val="30"/>
          <w:lang w:eastAsia="ja-JP"/>
        </w:rPr>
        <w:t>2560</w:t>
      </w:r>
      <w:r w:rsidR="00826A51">
        <w:rPr>
          <w:rFonts w:ascii="Angsana New" w:hAnsi="Angsana New"/>
          <w:sz w:val="30"/>
          <w:szCs w:val="30"/>
          <w:lang w:eastAsia="ja-JP"/>
        </w:rPr>
        <w:t xml:space="preserve"> </w:t>
      </w:r>
    </w:p>
    <w:p w:rsidR="008B5539" w:rsidRPr="00EC6E14" w:rsidRDefault="008B5539" w:rsidP="003A56CE">
      <w:pPr>
        <w:tabs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:rsidR="008B5539" w:rsidRPr="00EC6E14" w:rsidRDefault="008B5539" w:rsidP="008B5539">
      <w:pPr>
        <w:tabs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C6E14">
        <w:rPr>
          <w:rFonts w:ascii="Angsana New" w:hAnsi="Angsana New"/>
          <w:sz w:val="30"/>
          <w:szCs w:val="30"/>
        </w:rPr>
        <w:t>31</w:t>
      </w:r>
      <w:r w:rsidRPr="00EC6E14">
        <w:rPr>
          <w:rFonts w:ascii="Angsana New" w:hAnsi="Angsana New"/>
          <w:sz w:val="30"/>
          <w:szCs w:val="30"/>
          <w:cs/>
        </w:rPr>
        <w:t xml:space="preserve"> </w:t>
      </w:r>
      <w:r w:rsidR="00C72267">
        <w:rPr>
          <w:rFonts w:ascii="Angsana New" w:hAnsi="Angsana New" w:hint="cs"/>
          <w:sz w:val="30"/>
          <w:szCs w:val="30"/>
          <w:cs/>
        </w:rPr>
        <w:t>มีนาคม</w:t>
      </w:r>
      <w:r w:rsidRPr="00EC6E14">
        <w:rPr>
          <w:rFonts w:ascii="Angsana New" w:hAnsi="Angsana New"/>
          <w:sz w:val="30"/>
          <w:szCs w:val="30"/>
          <w:cs/>
        </w:rPr>
        <w:t xml:space="preserve"> </w:t>
      </w:r>
      <w:r w:rsidR="003A56CE">
        <w:rPr>
          <w:rFonts w:ascii="Angsana New" w:hAnsi="Angsana New"/>
          <w:sz w:val="30"/>
          <w:szCs w:val="30"/>
        </w:rPr>
        <w:t>2561</w:t>
      </w:r>
      <w:r w:rsidRPr="00EC6E14">
        <w:rPr>
          <w:rFonts w:ascii="Angsana New" w:hAnsi="Angsana New"/>
          <w:sz w:val="30"/>
          <w:szCs w:val="30"/>
          <w:cs/>
        </w:rPr>
        <w:t xml:space="preserve"> บริษัทมีภาระผูกพันในการจ่ายซื้อเงินลงทุนในบริษัทย่อยแห่ง</w:t>
      </w:r>
      <w:r>
        <w:rPr>
          <w:rFonts w:ascii="Angsana New" w:hAnsi="Angsana New" w:hint="cs"/>
          <w:sz w:val="30"/>
          <w:szCs w:val="30"/>
          <w:cs/>
        </w:rPr>
        <w:t>หนึ่ง</w:t>
      </w:r>
      <w:r w:rsidRPr="00EC6E14">
        <w:rPr>
          <w:rFonts w:ascii="Angsana New" w:hAnsi="Angsana New"/>
          <w:sz w:val="30"/>
          <w:szCs w:val="30"/>
          <w:cs/>
        </w:rPr>
        <w:t xml:space="preserve"> (บริษัท จันทบุรีมารีนฟาร์ม </w:t>
      </w:r>
      <w:r>
        <w:rPr>
          <w:rFonts w:ascii="Angsana New" w:hAnsi="Angsana New" w:hint="cs"/>
          <w:sz w:val="30"/>
          <w:szCs w:val="30"/>
          <w:cs/>
        </w:rPr>
        <w:t>จำกัด</w:t>
      </w:r>
      <w:r w:rsidRPr="00EC6E14">
        <w:rPr>
          <w:rFonts w:ascii="Angsana New" w:hAnsi="Angsana New"/>
          <w:sz w:val="30"/>
          <w:szCs w:val="30"/>
          <w:cs/>
        </w:rPr>
        <w:t xml:space="preserve">) ที่ยังไม่ได้เรียกชำระเป็นจำนวนเงินรวม </w:t>
      </w:r>
      <w:r>
        <w:rPr>
          <w:rFonts w:ascii="Angsana New" w:hAnsi="Angsana New"/>
          <w:sz w:val="30"/>
          <w:szCs w:val="30"/>
        </w:rPr>
        <w:t xml:space="preserve">6.8 </w:t>
      </w:r>
      <w:r w:rsidRPr="00EC6E14">
        <w:rPr>
          <w:rFonts w:ascii="Angsana New" w:hAnsi="Angsana New"/>
          <w:sz w:val="30"/>
          <w:szCs w:val="30"/>
          <w:cs/>
        </w:rPr>
        <w:t>ล้านบาท</w:t>
      </w:r>
      <w:r w:rsidR="003A56CE">
        <w:rPr>
          <w:rFonts w:ascii="Angsana New" w:hAnsi="Angsana New"/>
          <w:sz w:val="30"/>
          <w:szCs w:val="30"/>
        </w:rPr>
        <w:t xml:space="preserve"> </w:t>
      </w:r>
      <w:r w:rsidR="003F0C1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F0C1B">
        <w:rPr>
          <w:rFonts w:ascii="Angsana New" w:hAnsi="Angsana New"/>
          <w:i/>
          <w:iCs/>
          <w:sz w:val="30"/>
          <w:szCs w:val="30"/>
        </w:rPr>
        <w:t xml:space="preserve">31 </w:t>
      </w:r>
      <w:r w:rsidR="003F0C1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F0C1B">
        <w:rPr>
          <w:rFonts w:ascii="Angsana New" w:hAnsi="Angsana New"/>
          <w:i/>
          <w:iCs/>
          <w:sz w:val="30"/>
          <w:szCs w:val="30"/>
        </w:rPr>
        <w:t xml:space="preserve">2560 : 6.8 </w:t>
      </w:r>
      <w:r w:rsidR="003F0C1B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840B6F">
        <w:rPr>
          <w:rFonts w:ascii="Angsana New" w:hAnsi="Angsana New"/>
          <w:i/>
          <w:iCs/>
          <w:sz w:val="30"/>
          <w:szCs w:val="30"/>
        </w:rPr>
        <w:tab/>
      </w:r>
    </w:p>
    <w:p w:rsidR="007E22AC" w:rsidRPr="00A131EB" w:rsidRDefault="007E22AC" w:rsidP="00301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3F7D59" w:rsidRPr="002B7D0A" w:rsidRDefault="003F7D59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B7D0A">
        <w:rPr>
          <w:rFonts w:ascii="Angsana New" w:hAnsi="Angsana New"/>
          <w:sz w:val="30"/>
          <w:szCs w:val="30"/>
          <w:cs/>
        </w:rPr>
        <w:t>ยอดคงเหลือ</w:t>
      </w:r>
      <w:r w:rsidR="002363E3" w:rsidRPr="002B7D0A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2B7D0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F2208E" w:rsidRPr="005A6FA8">
        <w:rPr>
          <w:rFonts w:ascii="Angsana New" w:hAnsi="Angsana New"/>
          <w:bCs/>
          <w:sz w:val="30"/>
          <w:szCs w:val="30"/>
        </w:rPr>
        <w:t>3</w:t>
      </w:r>
      <w:r w:rsidR="00F2208E">
        <w:rPr>
          <w:rFonts w:ascii="Angsana New" w:hAnsi="Angsana New"/>
          <w:bCs/>
          <w:sz w:val="30"/>
          <w:szCs w:val="30"/>
        </w:rPr>
        <w:t>1</w:t>
      </w:r>
      <w:r w:rsidR="00F2208E" w:rsidRPr="004B6EC1">
        <w:rPr>
          <w:rFonts w:ascii="Angsana New" w:hAnsi="Angsana New"/>
          <w:b/>
          <w:sz w:val="30"/>
          <w:szCs w:val="30"/>
          <w:cs/>
        </w:rPr>
        <w:t xml:space="preserve"> </w:t>
      </w:r>
      <w:r w:rsidR="00F2208E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F2208E" w:rsidRPr="005A6FA8">
        <w:rPr>
          <w:rFonts w:ascii="Angsana New" w:hAnsi="Angsana New"/>
          <w:b/>
          <w:sz w:val="30"/>
          <w:szCs w:val="30"/>
          <w:cs/>
        </w:rPr>
        <w:t xml:space="preserve"> </w:t>
      </w:r>
      <w:r w:rsidR="00F2208E">
        <w:rPr>
          <w:rFonts w:ascii="Angsana New" w:hAnsi="Angsana New"/>
          <w:sz w:val="30"/>
          <w:szCs w:val="30"/>
        </w:rPr>
        <w:t>256</w:t>
      </w:r>
      <w:r w:rsidR="005438D7">
        <w:rPr>
          <w:rFonts w:ascii="Angsana New" w:hAnsi="Angsana New"/>
          <w:sz w:val="30"/>
          <w:szCs w:val="30"/>
        </w:rPr>
        <w:t>1</w:t>
      </w:r>
      <w:r w:rsidR="00F2208E">
        <w:rPr>
          <w:rFonts w:ascii="Angsana New" w:hAnsi="Angsana New"/>
          <w:sz w:val="30"/>
          <w:szCs w:val="30"/>
        </w:rPr>
        <w:t xml:space="preserve"> </w:t>
      </w:r>
      <w:r w:rsidR="00DA7D5C" w:rsidRPr="002B7D0A">
        <w:rPr>
          <w:rFonts w:ascii="Angsana New" w:hAnsi="Angsana New"/>
          <w:sz w:val="30"/>
          <w:szCs w:val="30"/>
          <w:cs/>
        </w:rPr>
        <w:t>แ</w:t>
      </w:r>
      <w:r w:rsidR="00B21F7D" w:rsidRPr="002B7D0A">
        <w:rPr>
          <w:rFonts w:ascii="Angsana New" w:hAnsi="Angsana New"/>
          <w:sz w:val="30"/>
          <w:szCs w:val="30"/>
          <w:cs/>
        </w:rPr>
        <w:t>ละ</w:t>
      </w:r>
      <w:r w:rsidR="004135A6">
        <w:rPr>
          <w:rFonts w:ascii="Angsana New" w:hAnsi="Angsana New"/>
          <w:sz w:val="30"/>
          <w:szCs w:val="30"/>
          <w:cs/>
        </w:rPr>
        <w:t xml:space="preserve"> </w:t>
      </w:r>
      <w:r w:rsidR="004135A6">
        <w:rPr>
          <w:rFonts w:ascii="Angsana New" w:hAnsi="Angsana New"/>
          <w:sz w:val="30"/>
          <w:szCs w:val="30"/>
        </w:rPr>
        <w:t>31</w:t>
      </w:r>
      <w:r w:rsidRPr="002B7D0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74528">
        <w:rPr>
          <w:rFonts w:ascii="Angsana New" w:hAnsi="Angsana New"/>
          <w:sz w:val="30"/>
          <w:szCs w:val="30"/>
        </w:rPr>
        <w:t>25</w:t>
      </w:r>
      <w:r w:rsidR="005438D7">
        <w:rPr>
          <w:rFonts w:ascii="Angsana New" w:hAnsi="Angsana New"/>
          <w:sz w:val="30"/>
          <w:szCs w:val="30"/>
        </w:rPr>
        <w:t>60</w:t>
      </w:r>
      <w:r w:rsidR="00A20917" w:rsidRPr="002B7D0A">
        <w:rPr>
          <w:rFonts w:ascii="Angsana New" w:hAnsi="Angsana New" w:hint="cs"/>
          <w:sz w:val="30"/>
          <w:szCs w:val="30"/>
          <w:cs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มีดังนี้</w:t>
      </w:r>
    </w:p>
    <w:p w:rsidR="003F7D59" w:rsidRPr="00B71003" w:rsidRDefault="003F7D59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2"/>
          <w:szCs w:val="32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43"/>
        <w:gridCol w:w="27"/>
        <w:gridCol w:w="1035"/>
      </w:tblGrid>
      <w:tr w:rsidR="003F7D59" w:rsidRPr="000D56C8" w:rsidTr="00926980">
        <w:trPr>
          <w:trHeight w:val="403"/>
          <w:tblHeader/>
        </w:trPr>
        <w:tc>
          <w:tcPr>
            <w:tcW w:w="4320" w:type="dxa"/>
          </w:tcPr>
          <w:p w:rsidR="003F7D59" w:rsidRPr="000D56C8" w:rsidRDefault="00843BA2" w:rsidP="004B6EC1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</w:t>
            </w:r>
            <w:r w:rsidR="000A0721"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การค้า</w:t>
            </w:r>
            <w:r w:rsidR="002363E3"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250" w:type="dxa"/>
            <w:gridSpan w:val="3"/>
          </w:tcPr>
          <w:p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4"/>
          </w:tcPr>
          <w:p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2208E" w:rsidRPr="000D56C8" w:rsidTr="00926980">
        <w:trPr>
          <w:trHeight w:val="403"/>
          <w:tblHeader/>
        </w:trPr>
        <w:tc>
          <w:tcPr>
            <w:tcW w:w="4320" w:type="dxa"/>
          </w:tcPr>
          <w:p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0D56C8" w:rsidTr="00926980">
        <w:trPr>
          <w:trHeight w:val="403"/>
          <w:tblHeader/>
        </w:trPr>
        <w:tc>
          <w:tcPr>
            <w:tcW w:w="432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27A81" w:rsidRPr="000D56C8" w:rsidTr="00926980">
        <w:trPr>
          <w:trHeight w:val="403"/>
        </w:trPr>
        <w:tc>
          <w:tcPr>
            <w:tcW w:w="432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15" w:type="dxa"/>
            <w:gridSpan w:val="8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1428" w:rsidRPr="000D56C8" w:rsidTr="00926980">
        <w:trPr>
          <w:trHeight w:val="371"/>
        </w:trPr>
        <w:tc>
          <w:tcPr>
            <w:tcW w:w="4320" w:type="dxa"/>
          </w:tcPr>
          <w:p w:rsidR="00A71428" w:rsidRPr="002B15B8" w:rsidRDefault="00A71428" w:rsidP="00A71428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15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A71428" w:rsidRPr="00EC6E14" w:rsidRDefault="00A71428" w:rsidP="003F7260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1428" w:rsidRPr="00EC6E14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71428" w:rsidRPr="00EC6E14" w:rsidRDefault="00A71428" w:rsidP="003F7260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1428" w:rsidRPr="00EC6E14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71428" w:rsidRPr="00EC6E14" w:rsidRDefault="00A71428" w:rsidP="00A71428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74,540</w:t>
            </w:r>
          </w:p>
        </w:tc>
        <w:tc>
          <w:tcPr>
            <w:tcW w:w="243" w:type="dxa"/>
          </w:tcPr>
          <w:p w:rsidR="00A71428" w:rsidRPr="00EC6E14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A71428" w:rsidRPr="00241BA9" w:rsidRDefault="00A71428" w:rsidP="00A71428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147,609</w:t>
            </w:r>
          </w:p>
        </w:tc>
      </w:tr>
      <w:tr w:rsidR="00D27A81" w:rsidRPr="00EA48FD" w:rsidTr="00926980">
        <w:trPr>
          <w:trHeight w:val="335"/>
        </w:trPr>
        <w:tc>
          <w:tcPr>
            <w:tcW w:w="4320" w:type="dxa"/>
          </w:tcPr>
          <w:p w:rsidR="00D27A81" w:rsidRPr="00EA48FD" w:rsidRDefault="00D27A81" w:rsidP="00D27A81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A48F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27A81" w:rsidRPr="00EC6E14" w:rsidRDefault="00A71428" w:rsidP="00D27A8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167,350</w:t>
            </w:r>
          </w:p>
        </w:tc>
        <w:tc>
          <w:tcPr>
            <w:tcW w:w="236" w:type="dxa"/>
          </w:tcPr>
          <w:p w:rsidR="00D27A81" w:rsidRPr="00EC6E14" w:rsidRDefault="00D27A81" w:rsidP="00D27A8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D27A81" w:rsidRPr="00EC6E14" w:rsidRDefault="00D27A81" w:rsidP="00D27A81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D27A81" w:rsidRPr="00EC6E14" w:rsidRDefault="00D27A81" w:rsidP="00D27A8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27A81" w:rsidRPr="00EC6E14" w:rsidRDefault="00A71428" w:rsidP="00D27A8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</w:t>
            </w:r>
            <w:r w:rsidR="003F726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:rsidR="00D27A81" w:rsidRPr="00EC6E14" w:rsidRDefault="00D27A81" w:rsidP="00D27A8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:rsidR="00D27A81" w:rsidRPr="00EC6E14" w:rsidRDefault="00D27A81" w:rsidP="00D27A81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7,467</w:t>
            </w:r>
          </w:p>
        </w:tc>
      </w:tr>
      <w:tr w:rsidR="00A71428" w:rsidRPr="000D56C8" w:rsidTr="00D9076C">
        <w:trPr>
          <w:trHeight w:val="403"/>
        </w:trPr>
        <w:tc>
          <w:tcPr>
            <w:tcW w:w="4320" w:type="dxa"/>
          </w:tcPr>
          <w:p w:rsidR="00A71428" w:rsidRPr="000D56C8" w:rsidRDefault="00A71428" w:rsidP="00A7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71428" w:rsidRPr="001F7DF4" w:rsidRDefault="00A71428" w:rsidP="00A71428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167,350</w:t>
            </w:r>
          </w:p>
        </w:tc>
        <w:tc>
          <w:tcPr>
            <w:tcW w:w="236" w:type="dxa"/>
          </w:tcPr>
          <w:p w:rsidR="00A71428" w:rsidRPr="00EC6E14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A71428" w:rsidRPr="001F7DF4" w:rsidRDefault="00A71428" w:rsidP="00A71428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A71428" w:rsidRPr="00EC6E14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71428" w:rsidRPr="001F7DF4" w:rsidRDefault="00A71428" w:rsidP="00A71428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84,03</w:t>
            </w:r>
            <w:r w:rsidR="003F726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:rsidR="00A71428" w:rsidRPr="00EC6E14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71428" w:rsidRPr="00EC6E14" w:rsidRDefault="00A71428" w:rsidP="00A71428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155,076</w:t>
            </w:r>
          </w:p>
        </w:tc>
      </w:tr>
    </w:tbl>
    <w:p w:rsidR="00DC0C5E" w:rsidRPr="00A131EB" w:rsidRDefault="00DC0C5E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2"/>
          <w:szCs w:val="32"/>
        </w:rPr>
        <w:tab/>
      </w:r>
    </w:p>
    <w:p w:rsidR="00610C5A" w:rsidRDefault="00DC0C5E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0C5E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โดยปกติระยะเวลาการให้สินเชื่อแก่กิจการที่เกี่ยวข้องของกลุ่มบริษัทมีระยะเวลาตั้งแต่ </w:t>
      </w:r>
      <w:r w:rsidRPr="00DC0C5E">
        <w:rPr>
          <w:rFonts w:ascii="Angsana New" w:hAnsi="Angsana New"/>
          <w:sz w:val="30"/>
          <w:szCs w:val="30"/>
        </w:rPr>
        <w:t xml:space="preserve">30 </w:t>
      </w:r>
      <w:r w:rsidRPr="00DC0C5E">
        <w:rPr>
          <w:rFonts w:ascii="Angsana New" w:hAnsi="Angsana New" w:hint="cs"/>
          <w:sz w:val="30"/>
          <w:szCs w:val="30"/>
          <w:cs/>
        </w:rPr>
        <w:t xml:space="preserve">วัน ถึง </w:t>
      </w:r>
      <w:r w:rsidRPr="00DC0C5E">
        <w:rPr>
          <w:rFonts w:ascii="Angsana New" w:hAnsi="Angsana New"/>
          <w:sz w:val="30"/>
          <w:szCs w:val="30"/>
        </w:rPr>
        <w:t xml:space="preserve">75 </w:t>
      </w:r>
      <w:r w:rsidRPr="00DC0C5E">
        <w:rPr>
          <w:rFonts w:ascii="Angsana New" w:hAnsi="Angsana New" w:hint="cs"/>
          <w:sz w:val="30"/>
          <w:szCs w:val="30"/>
          <w:cs/>
        </w:rPr>
        <w:t>วัน</w:t>
      </w:r>
    </w:p>
    <w:p w:rsidR="00495814" w:rsidRPr="00DC0C5E" w:rsidRDefault="00495814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43"/>
        <w:gridCol w:w="27"/>
        <w:gridCol w:w="1080"/>
      </w:tblGrid>
      <w:tr w:rsidR="00B4632A" w:rsidRPr="000D56C8" w:rsidTr="004A0A9A">
        <w:tc>
          <w:tcPr>
            <w:tcW w:w="4320" w:type="dxa"/>
          </w:tcPr>
          <w:p w:rsidR="00B4632A" w:rsidRPr="000D56C8" w:rsidRDefault="00E02A64" w:rsidP="0017108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  <w:r w:rsidRPr="000D56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</w:t>
            </w:r>
            <w:r w:rsidR="00FD7396"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จการที่เกี่ยวข้องกัน</w:t>
            </w:r>
          </w:p>
        </w:tc>
        <w:tc>
          <w:tcPr>
            <w:tcW w:w="2250" w:type="dxa"/>
            <w:gridSpan w:val="3"/>
          </w:tcPr>
          <w:p w:rsidR="00B4632A" w:rsidRPr="000D56C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4632A" w:rsidRPr="000D56C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</w:tcPr>
          <w:p w:rsidR="00B4632A" w:rsidRPr="000D56C8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0D56C8" w:rsidTr="004A0A9A">
        <w:tc>
          <w:tcPr>
            <w:tcW w:w="4320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0D56C8" w:rsidTr="004A0A9A">
        <w:tc>
          <w:tcPr>
            <w:tcW w:w="432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27A81" w:rsidRPr="000D56C8" w:rsidTr="004A0A9A">
        <w:tc>
          <w:tcPr>
            <w:tcW w:w="432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8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7260" w:rsidRPr="000D56C8" w:rsidTr="004A0A9A">
        <w:trPr>
          <w:trHeight w:val="450"/>
        </w:trPr>
        <w:tc>
          <w:tcPr>
            <w:tcW w:w="4320" w:type="dxa"/>
          </w:tcPr>
          <w:p w:rsidR="003F7260" w:rsidRPr="004A0A9A" w:rsidRDefault="003F7260" w:rsidP="003F726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0A9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3F7260" w:rsidRPr="00EC6E14" w:rsidRDefault="003F7260" w:rsidP="0093680D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F7260" w:rsidRPr="00EC6E14" w:rsidRDefault="003F7260" w:rsidP="003F726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3F7260" w:rsidRPr="00EC6E14" w:rsidRDefault="003F7260" w:rsidP="0093680D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F7260" w:rsidRPr="000D56C8" w:rsidRDefault="003F7260" w:rsidP="003F726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F7260" w:rsidRPr="008C4354" w:rsidRDefault="00DF7069" w:rsidP="00DF7069">
            <w:pPr>
              <w:pStyle w:val="acctfourfigures"/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11,263</w:t>
            </w:r>
          </w:p>
        </w:tc>
        <w:tc>
          <w:tcPr>
            <w:tcW w:w="270" w:type="dxa"/>
            <w:gridSpan w:val="2"/>
          </w:tcPr>
          <w:p w:rsidR="003F7260" w:rsidRPr="008C4354" w:rsidRDefault="003F7260" w:rsidP="003F726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7260" w:rsidRPr="00EC6E14" w:rsidRDefault="003F7260" w:rsidP="003F726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4,165</w:t>
            </w:r>
          </w:p>
        </w:tc>
      </w:tr>
      <w:tr w:rsidR="00A71428" w:rsidRPr="000D56C8" w:rsidTr="00A1298F">
        <w:trPr>
          <w:trHeight w:val="403"/>
        </w:trPr>
        <w:tc>
          <w:tcPr>
            <w:tcW w:w="4320" w:type="dxa"/>
          </w:tcPr>
          <w:p w:rsidR="00A71428" w:rsidRPr="000D56C8" w:rsidRDefault="00A71428" w:rsidP="00A7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71428" w:rsidRPr="000D56C8" w:rsidRDefault="00A71428" w:rsidP="003F7260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1428" w:rsidRPr="000D56C8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A71428" w:rsidRPr="000D56C8" w:rsidRDefault="00A71428" w:rsidP="003F7260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1428" w:rsidRPr="000D56C8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71428" w:rsidRPr="000D56C8" w:rsidRDefault="00974EF7" w:rsidP="00A71428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11,263</w:t>
            </w:r>
          </w:p>
        </w:tc>
        <w:tc>
          <w:tcPr>
            <w:tcW w:w="243" w:type="dxa"/>
          </w:tcPr>
          <w:p w:rsidR="00A71428" w:rsidRPr="000D56C8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71428" w:rsidRPr="00EC6E14" w:rsidRDefault="00A71428" w:rsidP="001354A7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4,165</w:t>
            </w:r>
          </w:p>
        </w:tc>
      </w:tr>
    </w:tbl>
    <w:p w:rsidR="00301FE4" w:rsidRDefault="00301FE4" w:rsidP="002B7D0A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630"/>
        <w:gridCol w:w="720"/>
        <w:gridCol w:w="990"/>
        <w:gridCol w:w="270"/>
        <w:gridCol w:w="990"/>
        <w:gridCol w:w="270"/>
        <w:gridCol w:w="990"/>
        <w:gridCol w:w="270"/>
        <w:gridCol w:w="1080"/>
      </w:tblGrid>
      <w:tr w:rsidR="00551DF1" w:rsidRPr="000D56C8" w:rsidTr="00C7183E">
        <w:tc>
          <w:tcPr>
            <w:tcW w:w="2970" w:type="dxa"/>
          </w:tcPr>
          <w:p w:rsidR="00551DF1" w:rsidRPr="000D56C8" w:rsidRDefault="00551DF1" w:rsidP="00D07A4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04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Pr="00A404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404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0" w:type="dxa"/>
          </w:tcPr>
          <w:p w:rsidR="00551DF1" w:rsidRPr="000D56C8" w:rsidRDefault="00551DF1" w:rsidP="00D0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551DF1" w:rsidRPr="000D56C8" w:rsidRDefault="00551DF1" w:rsidP="00D0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551DF1" w:rsidRPr="000D56C8" w:rsidRDefault="00551DF1" w:rsidP="00D0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51DF1" w:rsidRPr="000D56C8" w:rsidRDefault="00551DF1" w:rsidP="00D0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551DF1" w:rsidRPr="000D56C8" w:rsidRDefault="00551DF1" w:rsidP="00D0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DF1" w:rsidRPr="000D56C8" w:rsidTr="00C7183E">
        <w:tc>
          <w:tcPr>
            <w:tcW w:w="2970" w:type="dxa"/>
          </w:tcPr>
          <w:p w:rsidR="00551DF1" w:rsidRPr="000D56C8" w:rsidRDefault="00551DF1" w:rsidP="00D0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:rsidR="00551DF1" w:rsidRPr="00551DF1" w:rsidRDefault="00551DF1" w:rsidP="005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C3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551DF1" w:rsidRPr="000D56C8" w:rsidRDefault="00551DF1" w:rsidP="00D0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51DF1" w:rsidRPr="000D56C8" w:rsidRDefault="00551DF1" w:rsidP="00D0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51DF1" w:rsidRPr="000D56C8" w:rsidRDefault="00551DF1" w:rsidP="00D0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551DF1" w:rsidRPr="000D56C8" w:rsidRDefault="00551DF1" w:rsidP="00D0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51DF1" w:rsidRPr="000D56C8" w:rsidRDefault="00551DF1" w:rsidP="00D0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51DF1" w:rsidRPr="000D56C8" w:rsidRDefault="00551DF1" w:rsidP="00D0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1DF1" w:rsidRPr="000D56C8" w:rsidRDefault="00551DF1" w:rsidP="00D0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1DF1" w:rsidRPr="000D56C8" w:rsidTr="00C7183E">
        <w:tc>
          <w:tcPr>
            <w:tcW w:w="2970" w:type="dxa"/>
          </w:tcPr>
          <w:p w:rsidR="00551DF1" w:rsidRPr="000D56C8" w:rsidRDefault="00551DF1" w:rsidP="005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551DF1" w:rsidRPr="00796BF8" w:rsidRDefault="00551DF1" w:rsidP="005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720" w:type="dxa"/>
          </w:tcPr>
          <w:p w:rsidR="00551DF1" w:rsidRPr="00796BF8" w:rsidRDefault="00551DF1" w:rsidP="005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990" w:type="dxa"/>
          </w:tcPr>
          <w:p w:rsidR="00551DF1" w:rsidRPr="000D56C8" w:rsidRDefault="00551DF1" w:rsidP="005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51DF1" w:rsidRPr="000D56C8" w:rsidRDefault="00551DF1" w:rsidP="005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51DF1" w:rsidRPr="000D56C8" w:rsidRDefault="00551DF1" w:rsidP="005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51DF1" w:rsidRPr="000D56C8" w:rsidRDefault="00551DF1" w:rsidP="005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51DF1" w:rsidRPr="000D56C8" w:rsidRDefault="00551DF1" w:rsidP="005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51DF1" w:rsidRPr="000D56C8" w:rsidRDefault="00551DF1" w:rsidP="005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1DF1" w:rsidRPr="000D56C8" w:rsidRDefault="00551DF1" w:rsidP="005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51DF1" w:rsidRPr="000D56C8" w:rsidTr="00C7183E">
        <w:tc>
          <w:tcPr>
            <w:tcW w:w="2970" w:type="dxa"/>
          </w:tcPr>
          <w:p w:rsidR="00551DF1" w:rsidRPr="000D56C8" w:rsidRDefault="00551DF1" w:rsidP="005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551DF1" w:rsidRPr="000D56C8" w:rsidRDefault="00551DF1" w:rsidP="005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4ED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04ED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ต่อปี</w:t>
            </w:r>
            <w:r w:rsidRPr="00404ED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4860" w:type="dxa"/>
            <w:gridSpan w:val="7"/>
          </w:tcPr>
          <w:p w:rsidR="00551DF1" w:rsidRPr="000D56C8" w:rsidRDefault="00551DF1" w:rsidP="005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DF1" w:rsidRPr="000D56C8" w:rsidTr="00C7183E">
        <w:trPr>
          <w:trHeight w:val="450"/>
        </w:trPr>
        <w:tc>
          <w:tcPr>
            <w:tcW w:w="2970" w:type="dxa"/>
          </w:tcPr>
          <w:p w:rsidR="00551DF1" w:rsidRPr="004A0A9A" w:rsidRDefault="00551DF1" w:rsidP="00551DF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ชำระคืนเมื่อทวงถาม</w:t>
            </w:r>
          </w:p>
        </w:tc>
        <w:tc>
          <w:tcPr>
            <w:tcW w:w="630" w:type="dxa"/>
          </w:tcPr>
          <w:p w:rsidR="00551DF1" w:rsidRDefault="00551DF1" w:rsidP="00551DF1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551DF1" w:rsidRDefault="00551DF1" w:rsidP="00551DF1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51DF1" w:rsidRDefault="00551DF1" w:rsidP="00551DF1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51DF1" w:rsidRPr="00EC6E14" w:rsidRDefault="00551DF1" w:rsidP="00551DF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51DF1" w:rsidRDefault="00551DF1" w:rsidP="00551DF1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51DF1" w:rsidRPr="000D56C8" w:rsidRDefault="00551DF1" w:rsidP="00551DF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51DF1" w:rsidRDefault="00551DF1" w:rsidP="00551DF1">
            <w:pPr>
              <w:pStyle w:val="acctfourfigures"/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51DF1" w:rsidRPr="00EC6E14" w:rsidRDefault="00551DF1" w:rsidP="00551DF1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1DF1" w:rsidRDefault="00551DF1" w:rsidP="00551DF1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1DF1" w:rsidRPr="000D56C8" w:rsidTr="00C7183E">
        <w:trPr>
          <w:trHeight w:val="450"/>
        </w:trPr>
        <w:tc>
          <w:tcPr>
            <w:tcW w:w="2970" w:type="dxa"/>
          </w:tcPr>
          <w:p w:rsidR="00551DF1" w:rsidRPr="004A0A9A" w:rsidRDefault="00551DF1" w:rsidP="00551DF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0A9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dxa"/>
          </w:tcPr>
          <w:p w:rsidR="00551DF1" w:rsidRDefault="0030090E" w:rsidP="0030090E">
            <w:pPr>
              <w:pStyle w:val="acctfourfigures"/>
              <w:tabs>
                <w:tab w:val="clear" w:pos="765"/>
                <w:tab w:val="decimal" w:pos="41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2.05</w:t>
            </w:r>
          </w:p>
        </w:tc>
        <w:tc>
          <w:tcPr>
            <w:tcW w:w="720" w:type="dxa"/>
          </w:tcPr>
          <w:p w:rsidR="00551DF1" w:rsidRDefault="0030090E" w:rsidP="0030090E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:rsidR="00551DF1" w:rsidRPr="00EC6E14" w:rsidRDefault="00551DF1" w:rsidP="00551DF1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51DF1" w:rsidRPr="00EC6E14" w:rsidRDefault="00551DF1" w:rsidP="00551DF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51DF1" w:rsidRPr="00EC6E14" w:rsidRDefault="00551DF1" w:rsidP="00551DF1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51DF1" w:rsidRPr="000D56C8" w:rsidRDefault="00551DF1" w:rsidP="00551DF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51DF1" w:rsidRPr="008C4354" w:rsidRDefault="00551DF1" w:rsidP="00551DF1">
            <w:pPr>
              <w:pStyle w:val="acctfourfigures"/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70" w:type="dxa"/>
          </w:tcPr>
          <w:p w:rsidR="00551DF1" w:rsidRPr="00EC6E14" w:rsidRDefault="00551DF1" w:rsidP="00551DF1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1DF1" w:rsidRPr="00EC6E14" w:rsidRDefault="00551DF1" w:rsidP="00551DF1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1DF1" w:rsidRPr="000D56C8" w:rsidTr="00C7183E">
        <w:trPr>
          <w:trHeight w:val="403"/>
        </w:trPr>
        <w:tc>
          <w:tcPr>
            <w:tcW w:w="2970" w:type="dxa"/>
          </w:tcPr>
          <w:p w:rsidR="00551DF1" w:rsidRPr="000D56C8" w:rsidRDefault="00551DF1" w:rsidP="005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:rsidR="00551DF1" w:rsidRDefault="00551DF1" w:rsidP="00551DF1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:rsidR="00551DF1" w:rsidRDefault="00551DF1" w:rsidP="00551DF1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51DF1" w:rsidRPr="000D56C8" w:rsidRDefault="00551DF1" w:rsidP="00551DF1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51DF1" w:rsidRPr="000D56C8" w:rsidRDefault="00551DF1" w:rsidP="00551DF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51DF1" w:rsidRPr="000D56C8" w:rsidRDefault="00551DF1" w:rsidP="00551DF1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51DF1" w:rsidRPr="000D56C8" w:rsidRDefault="00551DF1" w:rsidP="00551DF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51DF1" w:rsidRPr="000D56C8" w:rsidRDefault="00551DF1" w:rsidP="00551DF1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70" w:type="dxa"/>
          </w:tcPr>
          <w:p w:rsidR="00551DF1" w:rsidRPr="000D56C8" w:rsidRDefault="00551DF1" w:rsidP="00551DF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51DF1" w:rsidRPr="00EC6E14" w:rsidRDefault="00551DF1" w:rsidP="00551DF1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A40457" w:rsidRPr="00A40457" w:rsidRDefault="00A40457" w:rsidP="00CA0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p w:rsidR="00301FE4" w:rsidRDefault="00301FE4" w:rsidP="002B7D0A">
      <w:pPr>
        <w:spacing w:line="240" w:lineRule="auto"/>
        <w:rPr>
          <w:sz w:val="2"/>
          <w:szCs w:val="2"/>
        </w:rPr>
      </w:pPr>
    </w:p>
    <w:p w:rsidR="00301FE4" w:rsidRDefault="00301FE4" w:rsidP="002B7D0A">
      <w:pPr>
        <w:spacing w:line="240" w:lineRule="auto"/>
        <w:rPr>
          <w:sz w:val="2"/>
          <w:szCs w:val="2"/>
        </w:rPr>
      </w:pPr>
    </w:p>
    <w:p w:rsidR="00301FE4" w:rsidRPr="002B7D0A" w:rsidRDefault="00301FE4" w:rsidP="002B7D0A">
      <w:pPr>
        <w:spacing w:line="240" w:lineRule="auto"/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0"/>
        <w:gridCol w:w="992"/>
        <w:gridCol w:w="284"/>
        <w:gridCol w:w="992"/>
        <w:gridCol w:w="283"/>
        <w:gridCol w:w="993"/>
        <w:gridCol w:w="283"/>
        <w:gridCol w:w="983"/>
      </w:tblGrid>
      <w:tr w:rsidR="00E9296D" w:rsidRPr="000D56C8" w:rsidTr="007649F2">
        <w:tc>
          <w:tcPr>
            <w:tcW w:w="4370" w:type="dxa"/>
          </w:tcPr>
          <w:p w:rsidR="00E9296D" w:rsidRPr="00CA0F37" w:rsidRDefault="00E9296D" w:rsidP="002B7D0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0F37">
              <w:rPr>
                <w:rFonts w:ascii="Angsana New" w:hAnsi="Angsana New"/>
                <w:b w:val="0"/>
                <w:bCs w:val="0"/>
                <w:sz w:val="30"/>
                <w:szCs w:val="30"/>
              </w:rPr>
              <w:br w:type="page"/>
            </w:r>
            <w:r w:rsidRPr="00CA0F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A404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2B7D0A" w:rsidRPr="00CA0F37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Pr="00CA0F3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A0F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68" w:type="dxa"/>
            <w:gridSpan w:val="3"/>
          </w:tcPr>
          <w:p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</w:tcPr>
          <w:p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0D56C8" w:rsidTr="007649F2">
        <w:tc>
          <w:tcPr>
            <w:tcW w:w="4370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0D56C8" w:rsidTr="007649F2">
        <w:tc>
          <w:tcPr>
            <w:tcW w:w="437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27A81" w:rsidRPr="000D56C8" w:rsidTr="007649F2">
        <w:tc>
          <w:tcPr>
            <w:tcW w:w="437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10" w:type="dxa"/>
            <w:gridSpan w:val="7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1428" w:rsidRPr="000D56C8" w:rsidTr="007649F2">
        <w:trPr>
          <w:trHeight w:val="375"/>
        </w:trPr>
        <w:tc>
          <w:tcPr>
            <w:tcW w:w="4370" w:type="dxa"/>
          </w:tcPr>
          <w:p w:rsidR="00A71428" w:rsidRPr="00716082" w:rsidRDefault="00A71428" w:rsidP="00A7142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608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2" w:type="dxa"/>
          </w:tcPr>
          <w:p w:rsidR="00A71428" w:rsidRPr="007B712F" w:rsidRDefault="00A71428" w:rsidP="00317394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</w:tcPr>
          <w:p w:rsidR="00A71428" w:rsidRPr="00FF7DB5" w:rsidRDefault="00A71428" w:rsidP="00A7142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A71428" w:rsidRPr="007B712F" w:rsidRDefault="00A71428" w:rsidP="00317394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:rsidR="00A71428" w:rsidRPr="00FF7DB5" w:rsidRDefault="00A71428" w:rsidP="00A714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A71428" w:rsidRPr="00716082" w:rsidRDefault="00A71428" w:rsidP="00A71428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858</w:t>
            </w:r>
          </w:p>
        </w:tc>
        <w:tc>
          <w:tcPr>
            <w:tcW w:w="283" w:type="dxa"/>
          </w:tcPr>
          <w:p w:rsidR="00A71428" w:rsidRPr="00716082" w:rsidRDefault="00A71428" w:rsidP="00A714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83" w:type="dxa"/>
          </w:tcPr>
          <w:p w:rsidR="00A71428" w:rsidRPr="00EC6E14" w:rsidRDefault="00A71428" w:rsidP="001354A7">
            <w:pPr>
              <w:pStyle w:val="acctfourfigures"/>
              <w:tabs>
                <w:tab w:val="clear" w:pos="765"/>
              </w:tabs>
              <w:spacing w:line="400" w:lineRule="exact"/>
              <w:ind w:left="-108" w:right="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</w:p>
        </w:tc>
      </w:tr>
      <w:tr w:rsidR="00A71428" w:rsidRPr="00716082" w:rsidTr="007649F2">
        <w:trPr>
          <w:trHeight w:val="406"/>
        </w:trPr>
        <w:tc>
          <w:tcPr>
            <w:tcW w:w="4370" w:type="dxa"/>
          </w:tcPr>
          <w:p w:rsidR="00A71428" w:rsidRPr="00716082" w:rsidRDefault="00A71428" w:rsidP="00A7142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608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1428" w:rsidRPr="006C252A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9,397</w:t>
            </w:r>
          </w:p>
        </w:tc>
        <w:tc>
          <w:tcPr>
            <w:tcW w:w="284" w:type="dxa"/>
          </w:tcPr>
          <w:p w:rsidR="00A71428" w:rsidRPr="00716082" w:rsidRDefault="00A71428" w:rsidP="00A71428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1428" w:rsidRPr="006C252A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252A">
              <w:rPr>
                <w:rFonts w:ascii="Angsana New" w:hAnsi="Angsana New"/>
                <w:sz w:val="30"/>
                <w:szCs w:val="30"/>
                <w:lang w:val="en-US" w:bidi="th-TH"/>
              </w:rPr>
              <w:t>6,161</w:t>
            </w:r>
          </w:p>
        </w:tc>
        <w:tc>
          <w:tcPr>
            <w:tcW w:w="283" w:type="dxa"/>
          </w:tcPr>
          <w:p w:rsidR="00A71428" w:rsidRPr="00716082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71428" w:rsidRPr="007B712F" w:rsidRDefault="00A71428" w:rsidP="00317394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:rsidR="00A71428" w:rsidRPr="00FF7DB5" w:rsidRDefault="00A71428" w:rsidP="00A714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A71428" w:rsidRPr="007B712F" w:rsidRDefault="00A71428" w:rsidP="00317394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71428" w:rsidRPr="00E9296D" w:rsidTr="007649F2">
        <w:tc>
          <w:tcPr>
            <w:tcW w:w="4370" w:type="dxa"/>
          </w:tcPr>
          <w:p w:rsidR="00A71428" w:rsidRPr="00E9296D" w:rsidRDefault="00A71428" w:rsidP="00A7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71428" w:rsidRPr="00F6352C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9,397</w:t>
            </w:r>
          </w:p>
        </w:tc>
        <w:tc>
          <w:tcPr>
            <w:tcW w:w="284" w:type="dxa"/>
          </w:tcPr>
          <w:p w:rsidR="00A71428" w:rsidRPr="00C07A5C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71428" w:rsidRPr="00F6352C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6,161</w:t>
            </w:r>
          </w:p>
        </w:tc>
        <w:tc>
          <w:tcPr>
            <w:tcW w:w="283" w:type="dxa"/>
          </w:tcPr>
          <w:p w:rsidR="00A71428" w:rsidRPr="00C07A5C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A71428" w:rsidRPr="00FC561D" w:rsidRDefault="00A71428" w:rsidP="00A71428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858</w:t>
            </w:r>
          </w:p>
        </w:tc>
        <w:tc>
          <w:tcPr>
            <w:tcW w:w="283" w:type="dxa"/>
          </w:tcPr>
          <w:p w:rsidR="00A71428" w:rsidRPr="00C07A5C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:rsidR="00A71428" w:rsidRPr="00EC6E14" w:rsidRDefault="00A71428" w:rsidP="004657CB">
            <w:pPr>
              <w:pStyle w:val="acctfourfigures"/>
              <w:tabs>
                <w:tab w:val="clear" w:pos="765"/>
                <w:tab w:val="decimal" w:pos="743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285</w:t>
            </w:r>
          </w:p>
        </w:tc>
      </w:tr>
    </w:tbl>
    <w:p w:rsidR="00317EF6" w:rsidRPr="004B6EC1" w:rsidRDefault="00317EF6" w:rsidP="004B6EC1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9C43FD" w:rsidRPr="004B6EC1" w:rsidRDefault="009C43FD" w:rsidP="004B6EC1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AD7F7D" w:rsidRDefault="00AD7F7D" w:rsidP="004B6EC1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4"/>
        <w:gridCol w:w="446"/>
        <w:gridCol w:w="630"/>
        <w:gridCol w:w="33"/>
        <w:gridCol w:w="826"/>
        <w:gridCol w:w="991"/>
        <w:gridCol w:w="285"/>
        <w:gridCol w:w="991"/>
        <w:gridCol w:w="285"/>
        <w:gridCol w:w="992"/>
        <w:gridCol w:w="285"/>
        <w:gridCol w:w="960"/>
        <w:gridCol w:w="22"/>
      </w:tblGrid>
      <w:tr w:rsidR="004D5E4A" w:rsidRPr="00E9296D" w:rsidTr="00DE6D41">
        <w:trPr>
          <w:gridAfter w:val="1"/>
          <w:wAfter w:w="22" w:type="dxa"/>
          <w:trHeight w:hRule="exact" w:val="389"/>
        </w:trPr>
        <w:tc>
          <w:tcPr>
            <w:tcW w:w="4369" w:type="dxa"/>
            <w:gridSpan w:val="5"/>
          </w:tcPr>
          <w:p w:rsidR="004D5E4A" w:rsidRPr="00E9296D" w:rsidRDefault="004D5E4A" w:rsidP="00A776D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29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E9296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E929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67" w:type="dxa"/>
            <w:gridSpan w:val="3"/>
          </w:tcPr>
          <w:p w:rsidR="004D5E4A" w:rsidRPr="00E9296D" w:rsidRDefault="004D5E4A" w:rsidP="00A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</w:tcPr>
          <w:p w:rsidR="004D5E4A" w:rsidRPr="00E9296D" w:rsidRDefault="004D5E4A" w:rsidP="00A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7" w:type="dxa"/>
            <w:gridSpan w:val="3"/>
          </w:tcPr>
          <w:p w:rsidR="004D5E4A" w:rsidRPr="00E9296D" w:rsidRDefault="004D5E4A" w:rsidP="00A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E9296D" w:rsidTr="00DE6D41">
        <w:trPr>
          <w:gridAfter w:val="1"/>
          <w:wAfter w:w="22" w:type="dxa"/>
        </w:trPr>
        <w:tc>
          <w:tcPr>
            <w:tcW w:w="4369" w:type="dxa"/>
            <w:gridSpan w:val="5"/>
          </w:tcPr>
          <w:p w:rsidR="00BE4988" w:rsidRPr="00E9296D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5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5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5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E9296D" w:rsidTr="00DE6D41">
        <w:trPr>
          <w:gridAfter w:val="1"/>
          <w:wAfter w:w="22" w:type="dxa"/>
        </w:trPr>
        <w:tc>
          <w:tcPr>
            <w:tcW w:w="4369" w:type="dxa"/>
            <w:gridSpan w:val="5"/>
          </w:tcPr>
          <w:p w:rsidR="00D27A81" w:rsidRPr="00E9296D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5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5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5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27A81" w:rsidRPr="00E9296D" w:rsidTr="00DE6D41">
        <w:trPr>
          <w:gridAfter w:val="1"/>
          <w:wAfter w:w="22" w:type="dxa"/>
        </w:trPr>
        <w:tc>
          <w:tcPr>
            <w:tcW w:w="4369" w:type="dxa"/>
            <w:gridSpan w:val="5"/>
          </w:tcPr>
          <w:p w:rsidR="00D27A81" w:rsidRPr="00B0568D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89" w:type="dxa"/>
            <w:gridSpan w:val="7"/>
          </w:tcPr>
          <w:p w:rsidR="00D27A81" w:rsidRPr="00B0568D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6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1428" w:rsidRPr="002B7E41" w:rsidTr="00DE6D41">
        <w:trPr>
          <w:gridAfter w:val="1"/>
          <w:wAfter w:w="22" w:type="dxa"/>
        </w:trPr>
        <w:tc>
          <w:tcPr>
            <w:tcW w:w="4369" w:type="dxa"/>
            <w:gridSpan w:val="5"/>
          </w:tcPr>
          <w:p w:rsidR="00A71428" w:rsidRPr="002B7E41" w:rsidRDefault="00A71428" w:rsidP="00A7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7E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1" w:type="dxa"/>
          </w:tcPr>
          <w:p w:rsidR="00A71428" w:rsidRPr="007B712F" w:rsidRDefault="00A71428" w:rsidP="00317394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</w:tcPr>
          <w:p w:rsidR="00A71428" w:rsidRPr="00FF7DB5" w:rsidRDefault="00A71428" w:rsidP="00A7142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:rsidR="00A71428" w:rsidRPr="007B712F" w:rsidRDefault="00A71428" w:rsidP="00317394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</w:tcPr>
          <w:p w:rsidR="00A71428" w:rsidRPr="002B7E41" w:rsidRDefault="00A71428" w:rsidP="00A71428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A71428" w:rsidRPr="002B7E41" w:rsidRDefault="00A71428" w:rsidP="00CA0745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exact"/>
              <w:ind w:left="-9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186</w:t>
            </w:r>
          </w:p>
        </w:tc>
        <w:tc>
          <w:tcPr>
            <w:tcW w:w="285" w:type="dxa"/>
          </w:tcPr>
          <w:p w:rsidR="00A71428" w:rsidRPr="002B7E41" w:rsidRDefault="00A71428" w:rsidP="00A7142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A71428" w:rsidRPr="002F1A74" w:rsidRDefault="00A71428" w:rsidP="007649F2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26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3,741</w:t>
            </w:r>
          </w:p>
        </w:tc>
      </w:tr>
      <w:tr w:rsidR="00A71428" w:rsidRPr="002B7E41" w:rsidTr="00DE6D41">
        <w:trPr>
          <w:gridAfter w:val="1"/>
          <w:wAfter w:w="22" w:type="dxa"/>
        </w:trPr>
        <w:tc>
          <w:tcPr>
            <w:tcW w:w="4369" w:type="dxa"/>
            <w:gridSpan w:val="5"/>
          </w:tcPr>
          <w:p w:rsidR="00A71428" w:rsidRPr="002B7E41" w:rsidRDefault="00A71428" w:rsidP="00A7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7E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A71428" w:rsidRPr="002B7E41" w:rsidRDefault="00A71428" w:rsidP="007649F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6,374</w:t>
            </w:r>
          </w:p>
        </w:tc>
        <w:tc>
          <w:tcPr>
            <w:tcW w:w="285" w:type="dxa"/>
            <w:shd w:val="clear" w:color="auto" w:fill="FFFFFF"/>
          </w:tcPr>
          <w:p w:rsidR="00A71428" w:rsidRPr="002B7E41" w:rsidRDefault="00A71428" w:rsidP="00A7142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A71428" w:rsidRPr="007B712F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24,595</w:t>
            </w:r>
          </w:p>
        </w:tc>
        <w:tc>
          <w:tcPr>
            <w:tcW w:w="285" w:type="dxa"/>
            <w:shd w:val="clear" w:color="auto" w:fill="FFFFFF"/>
          </w:tcPr>
          <w:p w:rsidR="00A71428" w:rsidRPr="002B7E41" w:rsidRDefault="00A71428" w:rsidP="00A7142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A71428" w:rsidRPr="00902FAF" w:rsidRDefault="00A71428" w:rsidP="00317394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:rsidR="00A71428" w:rsidRPr="002B7E41" w:rsidRDefault="00A71428" w:rsidP="00A71428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A71428" w:rsidRPr="007B712F" w:rsidRDefault="00A71428" w:rsidP="00317394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27A81" w:rsidRPr="00E9296D" w:rsidTr="00DE6D41">
        <w:trPr>
          <w:gridAfter w:val="1"/>
          <w:wAfter w:w="22" w:type="dxa"/>
        </w:trPr>
        <w:tc>
          <w:tcPr>
            <w:tcW w:w="4369" w:type="dxa"/>
            <w:gridSpan w:val="5"/>
          </w:tcPr>
          <w:p w:rsidR="00D27A81" w:rsidRPr="00B0568D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56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D27A81" w:rsidRPr="0083769D" w:rsidRDefault="00A71428" w:rsidP="00D27A8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6,374</w:t>
            </w:r>
          </w:p>
        </w:tc>
        <w:tc>
          <w:tcPr>
            <w:tcW w:w="285" w:type="dxa"/>
            <w:shd w:val="clear" w:color="auto" w:fill="FFFFFF"/>
          </w:tcPr>
          <w:p w:rsidR="00D27A81" w:rsidRPr="00B0568D" w:rsidRDefault="00D27A81" w:rsidP="00D27A8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D27A81" w:rsidRPr="008911DC" w:rsidRDefault="00D27A81" w:rsidP="00D27A8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11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24,595</w:t>
            </w:r>
          </w:p>
        </w:tc>
        <w:tc>
          <w:tcPr>
            <w:tcW w:w="285" w:type="dxa"/>
            <w:shd w:val="clear" w:color="auto" w:fill="FFFFFF"/>
          </w:tcPr>
          <w:p w:rsidR="00D27A81" w:rsidRPr="00B0568D" w:rsidRDefault="00D27A81" w:rsidP="00D27A8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D27A81" w:rsidRPr="0083769D" w:rsidRDefault="00A71428" w:rsidP="00D27A8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285" w:type="dxa"/>
            <w:shd w:val="clear" w:color="auto" w:fill="FFFFFF"/>
            <w:vAlign w:val="center"/>
          </w:tcPr>
          <w:p w:rsidR="00D27A81" w:rsidRPr="00B0568D" w:rsidRDefault="00D27A81" w:rsidP="00D27A81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exact"/>
              <w:ind w:left="-9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D27A81" w:rsidRPr="00EC6E14" w:rsidRDefault="00D27A81" w:rsidP="00D27A81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3,741</w:t>
            </w:r>
          </w:p>
        </w:tc>
      </w:tr>
      <w:tr w:rsidR="008E4D85" w:rsidRPr="00A16777" w:rsidTr="00DE6D41">
        <w:tc>
          <w:tcPr>
            <w:tcW w:w="2880" w:type="dxa"/>
            <w:gridSpan w:val="2"/>
          </w:tcPr>
          <w:p w:rsidR="008E4D85" w:rsidRPr="007E63AD" w:rsidRDefault="008E4D85" w:rsidP="005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="00187C37"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89" w:type="dxa"/>
            <w:gridSpan w:val="3"/>
          </w:tcPr>
          <w:p w:rsidR="008E4D85" w:rsidRPr="00551DF1" w:rsidRDefault="008E4D85" w:rsidP="0055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</w:tcPr>
          <w:p w:rsidR="008E4D85" w:rsidRPr="00A16777" w:rsidRDefault="008E4D85" w:rsidP="0055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5" w:type="dxa"/>
          </w:tcPr>
          <w:p w:rsidR="008E4D85" w:rsidRPr="00A16777" w:rsidRDefault="008E4D85" w:rsidP="0055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9" w:type="dxa"/>
            <w:gridSpan w:val="4"/>
          </w:tcPr>
          <w:p w:rsidR="008E4D85" w:rsidRPr="00A16777" w:rsidRDefault="008E4D85" w:rsidP="0055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06BCA" w:rsidRPr="00A16777" w:rsidTr="00DE6D41">
        <w:tc>
          <w:tcPr>
            <w:tcW w:w="2880" w:type="dxa"/>
            <w:gridSpan w:val="2"/>
          </w:tcPr>
          <w:p w:rsidR="00606BCA" w:rsidRDefault="00606BCA" w:rsidP="0060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3"/>
          </w:tcPr>
          <w:p w:rsidR="00606BCA" w:rsidRPr="00187C37" w:rsidRDefault="00187C37" w:rsidP="00187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C3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:rsidR="00606BCA" w:rsidRPr="000D56C8" w:rsidRDefault="00606BCA" w:rsidP="0060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5" w:type="dxa"/>
          </w:tcPr>
          <w:p w:rsidR="00606BCA" w:rsidRPr="000D56C8" w:rsidRDefault="00606BCA" w:rsidP="0060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606BCA" w:rsidRPr="000D56C8" w:rsidRDefault="00606BCA" w:rsidP="0060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5" w:type="dxa"/>
          </w:tcPr>
          <w:p w:rsidR="00606BCA" w:rsidRPr="000D56C8" w:rsidRDefault="00606BCA" w:rsidP="0060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606BCA" w:rsidRPr="000D56C8" w:rsidRDefault="00606BCA" w:rsidP="0060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5" w:type="dxa"/>
          </w:tcPr>
          <w:p w:rsidR="00606BCA" w:rsidRPr="000D56C8" w:rsidRDefault="00606BCA" w:rsidP="0060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2"/>
          </w:tcPr>
          <w:p w:rsidR="00606BCA" w:rsidRPr="000D56C8" w:rsidRDefault="00606BCA" w:rsidP="0060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251A3" w:rsidRPr="004C5026" w:rsidTr="00DE6D41">
        <w:tc>
          <w:tcPr>
            <w:tcW w:w="2880" w:type="dxa"/>
            <w:gridSpan w:val="2"/>
          </w:tcPr>
          <w:p w:rsidR="001251A3" w:rsidRPr="00A21078" w:rsidRDefault="001251A3" w:rsidP="001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3" w:type="dxa"/>
            <w:gridSpan w:val="2"/>
          </w:tcPr>
          <w:p w:rsidR="001251A3" w:rsidRPr="00796BF8" w:rsidRDefault="001251A3" w:rsidP="001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826" w:type="dxa"/>
          </w:tcPr>
          <w:p w:rsidR="001251A3" w:rsidRPr="00796BF8" w:rsidRDefault="001251A3" w:rsidP="001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991" w:type="dxa"/>
          </w:tcPr>
          <w:p w:rsidR="001251A3" w:rsidRPr="000D56C8" w:rsidRDefault="001251A3" w:rsidP="001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5" w:type="dxa"/>
          </w:tcPr>
          <w:p w:rsidR="001251A3" w:rsidRPr="000D56C8" w:rsidRDefault="001251A3" w:rsidP="001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1251A3" w:rsidRPr="000D56C8" w:rsidRDefault="001251A3" w:rsidP="001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5" w:type="dxa"/>
          </w:tcPr>
          <w:p w:rsidR="001251A3" w:rsidRPr="000D56C8" w:rsidRDefault="001251A3" w:rsidP="001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1251A3" w:rsidRPr="000D56C8" w:rsidRDefault="001251A3" w:rsidP="001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5" w:type="dxa"/>
          </w:tcPr>
          <w:p w:rsidR="001251A3" w:rsidRPr="000D56C8" w:rsidRDefault="001251A3" w:rsidP="001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2"/>
          </w:tcPr>
          <w:p w:rsidR="001251A3" w:rsidRPr="000D56C8" w:rsidRDefault="001251A3" w:rsidP="001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251A3" w:rsidRPr="004C3F86" w:rsidTr="00DE6D41">
        <w:tc>
          <w:tcPr>
            <w:tcW w:w="2880" w:type="dxa"/>
            <w:gridSpan w:val="2"/>
          </w:tcPr>
          <w:p w:rsidR="001251A3" w:rsidRPr="007E63AD" w:rsidRDefault="001251A3" w:rsidP="00125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1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</w:tcPr>
          <w:p w:rsidR="001251A3" w:rsidRPr="00404ED8" w:rsidRDefault="001251A3" w:rsidP="00125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4ED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04ED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ต่อปี</w:t>
            </w:r>
            <w:r w:rsidRPr="00404ED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4811" w:type="dxa"/>
            <w:gridSpan w:val="8"/>
          </w:tcPr>
          <w:p w:rsidR="001251A3" w:rsidRPr="004C3F86" w:rsidRDefault="001251A3" w:rsidP="00125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152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51A3" w:rsidRPr="004C3F86" w:rsidTr="00DE6D41">
        <w:tc>
          <w:tcPr>
            <w:tcW w:w="2880" w:type="dxa"/>
            <w:gridSpan w:val="2"/>
          </w:tcPr>
          <w:p w:rsidR="001251A3" w:rsidRDefault="001251A3" w:rsidP="00125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1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ชำระคืนเมื่อทวงถาม</w:t>
            </w:r>
          </w:p>
        </w:tc>
        <w:tc>
          <w:tcPr>
            <w:tcW w:w="1489" w:type="dxa"/>
            <w:gridSpan w:val="3"/>
          </w:tcPr>
          <w:p w:rsidR="001251A3" w:rsidRPr="00404ED8" w:rsidRDefault="001251A3" w:rsidP="00125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811" w:type="dxa"/>
            <w:gridSpan w:val="8"/>
          </w:tcPr>
          <w:p w:rsidR="001251A3" w:rsidRPr="00EC6E14" w:rsidRDefault="001251A3" w:rsidP="00125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251A3" w:rsidRPr="00B94F6D" w:rsidTr="006E31A3">
        <w:tc>
          <w:tcPr>
            <w:tcW w:w="2434" w:type="dxa"/>
          </w:tcPr>
          <w:p w:rsidR="001251A3" w:rsidRPr="00B94F6D" w:rsidRDefault="001251A3" w:rsidP="0012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94F6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46" w:type="dxa"/>
          </w:tcPr>
          <w:p w:rsidR="001251A3" w:rsidRPr="00B94F6D" w:rsidRDefault="001251A3" w:rsidP="00125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1251A3" w:rsidRPr="00B94F6D" w:rsidRDefault="00AF4E55" w:rsidP="00125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2.25</w:t>
            </w:r>
          </w:p>
        </w:tc>
        <w:tc>
          <w:tcPr>
            <w:tcW w:w="859" w:type="dxa"/>
            <w:gridSpan w:val="2"/>
          </w:tcPr>
          <w:p w:rsidR="001251A3" w:rsidRPr="00B94F6D" w:rsidRDefault="001251A3" w:rsidP="00125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2.25</w:t>
            </w: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1251A3" w:rsidRPr="00B94F6D" w:rsidRDefault="00614A11" w:rsidP="00125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5" w:type="dxa"/>
          </w:tcPr>
          <w:p w:rsidR="001251A3" w:rsidRPr="00B94F6D" w:rsidRDefault="001251A3" w:rsidP="00125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1251A3" w:rsidRPr="00B94F6D" w:rsidRDefault="001251A3" w:rsidP="00125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5" w:type="dxa"/>
          </w:tcPr>
          <w:p w:rsidR="001251A3" w:rsidRPr="00B94F6D" w:rsidRDefault="001251A3" w:rsidP="00125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251A3" w:rsidRPr="001F759D" w:rsidRDefault="001F759D" w:rsidP="001F759D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:rsidR="001251A3" w:rsidRPr="00B94F6D" w:rsidRDefault="001251A3" w:rsidP="001251A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2"/>
            <w:tcBorders>
              <w:bottom w:val="double" w:sz="4" w:space="0" w:color="auto"/>
            </w:tcBorders>
          </w:tcPr>
          <w:p w:rsidR="001251A3" w:rsidRPr="00B94F6D" w:rsidRDefault="001251A3" w:rsidP="00480455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 w:rsidRPr="004804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057188" w:rsidRPr="00B9045C" w:rsidRDefault="00057188" w:rsidP="004D5E4A">
      <w:pPr>
        <w:pStyle w:val="a0"/>
        <w:tabs>
          <w:tab w:val="clear" w:pos="1080"/>
          <w:tab w:val="left" w:pos="540"/>
        </w:tabs>
        <w:spacing w:line="240" w:lineRule="atLeast"/>
        <w:ind w:left="-9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  <w:lang w:val="en-US"/>
        </w:rPr>
      </w:pPr>
    </w:p>
    <w:p w:rsidR="00776452" w:rsidRPr="00C07A5C" w:rsidRDefault="00776452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C07A5C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:rsidR="00776452" w:rsidRPr="00B9045C" w:rsidRDefault="00776452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  <w:lang w:val="en-US"/>
        </w:rPr>
      </w:pPr>
    </w:p>
    <w:p w:rsidR="00776452" w:rsidRDefault="00776452" w:rsidP="00776452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A5C">
        <w:rPr>
          <w:rFonts w:ascii="Angsana New" w:hAnsi="Angsana New"/>
          <w:sz w:val="30"/>
          <w:szCs w:val="30"/>
          <w:cs/>
        </w:rPr>
        <w:t>เมื่อวันที่ 7 ตุลาคม 2531 บริษัทได้ทำสัญญาขายวัตถุดิบหลักกับบริษัทย่อยแห่งหนึ่ง (บริษัท สุรพลนิชิเรฟู้ดส์ จำกัด)โดยบริษัทเป็นผู้จัดหาวัตถุดิบหลักให้แก่บริษัทย่อยดังกล่าว ทั้งนี้ บริษัทจะได้รับค่าวัตถุดิบที่จัดหาให้ในราคาที่</w:t>
      </w:r>
      <w:r w:rsidR="00BF51C3">
        <w:rPr>
          <w:rFonts w:ascii="Angsana New" w:hAnsi="Angsana New"/>
          <w:sz w:val="30"/>
          <w:szCs w:val="30"/>
        </w:rPr>
        <w:t xml:space="preserve">    </w:t>
      </w:r>
      <w:r w:rsidRPr="00C07A5C">
        <w:rPr>
          <w:rFonts w:ascii="Angsana New" w:hAnsi="Angsana New"/>
          <w:sz w:val="30"/>
          <w:szCs w:val="30"/>
          <w:cs/>
        </w:rPr>
        <w:t>ตกลงกันซึ่งใกล้เคียงกับราคาตลาด</w:t>
      </w:r>
    </w:p>
    <w:p w:rsidR="00776452" w:rsidRPr="00B9045C" w:rsidRDefault="00776452" w:rsidP="00E45FE5">
      <w:pPr>
        <w:tabs>
          <w:tab w:val="left" w:pos="720"/>
        </w:tabs>
        <w:jc w:val="thaiDistribute"/>
        <w:rPr>
          <w:rFonts w:ascii="Angsana New" w:hAnsi="Angsana New"/>
          <w:sz w:val="22"/>
          <w:szCs w:val="22"/>
        </w:rPr>
      </w:pPr>
    </w:p>
    <w:p w:rsidR="00776452" w:rsidRDefault="00776452" w:rsidP="00DF0C1F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A5C">
        <w:rPr>
          <w:rFonts w:ascii="Angsana New" w:hAnsi="Angsana New"/>
          <w:sz w:val="30"/>
          <w:szCs w:val="30"/>
          <w:cs/>
        </w:rPr>
        <w:t>บริษัททำสัญญาให้บริการจัดการ การขายและการตลาดกับบริษัท</w:t>
      </w:r>
      <w:r w:rsidR="00D74785">
        <w:rPr>
          <w:rFonts w:ascii="Angsana New" w:hAnsi="Angsana New"/>
          <w:sz w:val="30"/>
          <w:szCs w:val="30"/>
          <w:cs/>
        </w:rPr>
        <w:t>ย่อยหลายแห่งเป็นระยะเวลาหนึ่งปี</w:t>
      </w:r>
      <w:r w:rsidR="00D74785" w:rsidRPr="00D74785">
        <w:rPr>
          <w:rFonts w:ascii="Angsana New" w:hAnsi="Angsana New"/>
          <w:spacing w:val="-24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โดยบริษัท</w:t>
      </w:r>
      <w:r w:rsidR="00BF51C3">
        <w:rPr>
          <w:rFonts w:ascii="Angsana New" w:hAnsi="Angsana New"/>
          <w:sz w:val="30"/>
          <w:szCs w:val="30"/>
        </w:rPr>
        <w:t xml:space="preserve">   </w:t>
      </w:r>
      <w:r w:rsidR="00D74785"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ตกลงที่จะให้บริการช่วยเหลือการบริหารงานแก่บริษัทย่อยดังกล่าว สัญญานี้อาจบอกเลิกได้โดยฝ่ายใดฝ่ายหนึ่งด้วยการแจ้งเป็นลายลักษณ์อักษรล่วงหน้า 30 วัน มิฉะนั้นจะถือว่าสัญญานี้ต่ออายุโดยอัตโนมัติครั้งละหนึ่งปี</w:t>
      </w:r>
      <w:r w:rsidR="00D74785"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ในการนี้ บริษัทย่อยเหล่านี้ตกลงที่จะจ่ายค่าบริการจัดการในจำนวนเงินตามที่ระบุในสัญญา</w:t>
      </w:r>
    </w:p>
    <w:p w:rsidR="00776452" w:rsidRPr="00B9045C" w:rsidRDefault="00776452" w:rsidP="00776452">
      <w:pPr>
        <w:tabs>
          <w:tab w:val="left" w:pos="72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776452" w:rsidRDefault="00776452" w:rsidP="008D1257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A5C">
        <w:rPr>
          <w:rFonts w:ascii="Angsana New" w:hAnsi="Angsana New"/>
          <w:sz w:val="30"/>
          <w:szCs w:val="30"/>
          <w:cs/>
        </w:rPr>
        <w:t xml:space="preserve">บริษัทย่อยแห่งหนึ่ง (บริษัท สุรพลนิชิเรฟู้ดส์ จำกัด) ได้ทำสัญญารับความช่วยเหลือด้านเทคนิคกับบริษัท </w:t>
      </w:r>
      <w:r w:rsidRPr="00C07A5C"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/>
          <w:sz w:val="30"/>
          <w:szCs w:val="30"/>
        </w:rPr>
        <w:t xml:space="preserve">          </w:t>
      </w:r>
      <w:r w:rsidRPr="00C07A5C">
        <w:rPr>
          <w:rFonts w:ascii="Angsana New" w:hAnsi="Angsana New"/>
          <w:sz w:val="30"/>
          <w:szCs w:val="30"/>
        </w:rPr>
        <w:t xml:space="preserve">    </w:t>
      </w:r>
      <w:r w:rsidRPr="00C07A5C">
        <w:rPr>
          <w:rFonts w:ascii="Angsana New" w:hAnsi="Angsana New"/>
          <w:sz w:val="30"/>
          <w:szCs w:val="30"/>
          <w:cs/>
        </w:rPr>
        <w:t>นิชิเร  ฟู้ดส์ อิงค์ แห่งประเทศญี่ปุ่น โดยบริษัทดังกล่าวจะให้ความรู้และความช่วยเหลือด้านเทคนิค</w:t>
      </w:r>
      <w:r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ตลอดจนให้คำปรึกษาเกี่ยวกับการผลิตสินค้าบางชนิด</w:t>
      </w:r>
      <w:r w:rsidR="00D74785"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ภายใต้ข้อกำหนดของสัญญา</w:t>
      </w:r>
      <w:r w:rsidR="00894731"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บริษัทย่อยตกลงจ่ายค่าบริการเป็นจำนวนร้อยละของมูลค่าขายตามราคาเอฟ โอ บี ณ ท่าเรือกรุงเทพฯ สำหรับสินค้าที่ส่งออกไปประเทศญี่ปุ่น ยกเว้น</w:t>
      </w:r>
      <w:r w:rsidR="00A23957">
        <w:rPr>
          <w:rFonts w:ascii="Angsana New" w:hAnsi="Angsana New"/>
          <w:sz w:val="30"/>
          <w:szCs w:val="30"/>
        </w:rPr>
        <w:t xml:space="preserve">             </w:t>
      </w:r>
      <w:r w:rsidR="00A23957">
        <w:rPr>
          <w:rFonts w:ascii="Angsana New" w:hAnsi="Angsana New"/>
          <w:sz w:val="30"/>
          <w:szCs w:val="30"/>
          <w:cs/>
        </w:rPr>
        <w:t>กุ้งชุบแป้ง</w:t>
      </w:r>
      <w:r w:rsidR="00A23957"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ข</w:t>
      </w:r>
      <w:r w:rsidR="000747C5">
        <w:rPr>
          <w:rFonts w:ascii="Angsana New" w:hAnsi="Angsana New"/>
          <w:sz w:val="30"/>
          <w:szCs w:val="30"/>
          <w:cs/>
        </w:rPr>
        <w:t>นมปังแช่แข็ง กุ้งชุบแป้งแช่แข็ง</w:t>
      </w:r>
      <w:r w:rsidRPr="00C07A5C">
        <w:rPr>
          <w:rFonts w:ascii="Angsana New" w:hAnsi="Angsana New"/>
          <w:sz w:val="30"/>
          <w:szCs w:val="30"/>
          <w:cs/>
        </w:rPr>
        <w:t>และกุ้งเทมปุระ</w:t>
      </w:r>
      <w:r w:rsidR="000747C5"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สัญญานี้สิ้นสุดวันที่ 31 ธันวาคม 2545 และสามารถต่ออายุสัญญาได้โดยอัตโนมัติคราวละหนึ่งปี เว้นแต่ฝ่ายหนึ่งฝ่ายใดจะแจ้งยกเลิกหรือเปลี่ยนแปลงสัญญาเป็นเวลา</w:t>
      </w:r>
      <w:r w:rsidR="00A23957">
        <w:rPr>
          <w:rFonts w:ascii="Angsana New" w:hAnsi="Angsana New"/>
          <w:sz w:val="30"/>
          <w:szCs w:val="30"/>
        </w:rPr>
        <w:t xml:space="preserve">        </w:t>
      </w:r>
      <w:r w:rsidRPr="00C07A5C">
        <w:rPr>
          <w:rFonts w:ascii="Angsana New" w:hAnsi="Angsana New"/>
          <w:sz w:val="30"/>
          <w:szCs w:val="30"/>
          <w:cs/>
        </w:rPr>
        <w:t>หนึ่งเดือน</w:t>
      </w:r>
      <w:r w:rsidR="00A23957"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ก่อนถึงวันครบกำหนด</w:t>
      </w:r>
    </w:p>
    <w:p w:rsidR="002105BC" w:rsidRPr="00B9045C" w:rsidRDefault="002105BC" w:rsidP="00776452">
      <w:pPr>
        <w:tabs>
          <w:tab w:val="left" w:pos="720"/>
        </w:tabs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:rsidR="00776452" w:rsidRPr="002B7D0A" w:rsidRDefault="00776452" w:rsidP="00301FE4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A5C">
        <w:rPr>
          <w:rFonts w:ascii="Angsana New" w:hAnsi="Angsana New"/>
          <w:sz w:val="30"/>
          <w:szCs w:val="30"/>
          <w:cs/>
        </w:rPr>
        <w:t>เมื่อวันที่ 10 กรกฎาคม 2538 บริษัทย่อยแห่งหนึ่ง (บริษัท สุรพลนิชิเรฟู้ดส์ จำกัด) ได้ทำสัญญารับความช่วยเหลือ</w:t>
      </w:r>
      <w:r w:rsidRPr="002B7D0A">
        <w:rPr>
          <w:rFonts w:ascii="Angsana New" w:hAnsi="Angsana New"/>
          <w:sz w:val="30"/>
          <w:szCs w:val="30"/>
          <w:cs/>
        </w:rPr>
        <w:t>ด้านการบริการจัดการกับบริษัท นิชิเร ฟู้ดส์ อิงค์ แห่งประเทศญี่ปุ่น โดยบริษัทดังกล่าวจะให้ความช่วยเหลือด้าน</w:t>
      </w:r>
      <w:r w:rsidR="00BF51C3" w:rsidRPr="002B7D0A">
        <w:rPr>
          <w:rFonts w:ascii="Angsana New" w:hAnsi="Angsana New"/>
          <w:sz w:val="30"/>
          <w:szCs w:val="30"/>
        </w:rPr>
        <w:t xml:space="preserve">  </w:t>
      </w:r>
      <w:r w:rsidRPr="002B7D0A">
        <w:rPr>
          <w:rFonts w:ascii="Angsana New" w:hAnsi="Angsana New"/>
          <w:sz w:val="30"/>
          <w:szCs w:val="30"/>
          <w:cs/>
        </w:rPr>
        <w:t>การจัดการและการบริหารงานแก่บริษัทย่อย ทั้งนี้ บริษัทย่อยตกลงจ่ายค่าบริการตามที่กำหนดในสัญญา สัญญานี้จะมีผลบังคับใช้จนกว่าฝ่ายใดฝ่ายหนึ่งจะบอกเลิกด้วยการแจ้งเป็นลายลักษณ์อักษรล่วงหน้า</w:t>
      </w:r>
    </w:p>
    <w:p w:rsidR="0036731F" w:rsidRPr="00B9045C" w:rsidRDefault="0036731F" w:rsidP="00776452">
      <w:pPr>
        <w:tabs>
          <w:tab w:val="left" w:pos="72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776452" w:rsidRDefault="00776452" w:rsidP="00776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B7D0A">
        <w:rPr>
          <w:rFonts w:ascii="Angsana New" w:hAnsi="Angsana New"/>
          <w:sz w:val="30"/>
          <w:szCs w:val="30"/>
          <w:cs/>
        </w:rPr>
        <w:t>บริษัทย่อยแห่งหนึ่ง (บริษัท สุรพลนิชิเรฟู้ดส์ จำกัด) ได้ทำสัญญารับความช่วยเหลือด้านการตลาดกับบริษัท</w:t>
      </w:r>
      <w:r w:rsidRPr="002B7D0A">
        <w:rPr>
          <w:rFonts w:ascii="Angsana New" w:hAnsi="Angsana New"/>
          <w:sz w:val="30"/>
          <w:szCs w:val="30"/>
        </w:rPr>
        <w:t xml:space="preserve">             </w:t>
      </w:r>
      <w:r w:rsidRPr="002B7D0A">
        <w:rPr>
          <w:rFonts w:ascii="Angsana New" w:hAnsi="Angsana New"/>
          <w:sz w:val="30"/>
          <w:szCs w:val="30"/>
          <w:cs/>
        </w:rPr>
        <w:t xml:space="preserve"> นิชิเร ฟู้ดส์ อิงค์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แห่งประเทศญี่ปุ่น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ภายใต้ข้อกำหนดตามสัญญา บริษัทย่อยตกลงจะจ่ายค่าบริการในอัตราร้อยละของมูลค่าการขายตามราคา เอฟ โอ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บี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ณ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ท่าเรือกรุงเทพฯ สำหรับสินค้าที่ขายแก่อเมริกาเหนือ</w:t>
      </w:r>
    </w:p>
    <w:p w:rsidR="00BD20C1" w:rsidRPr="00BB1625" w:rsidRDefault="00BD20C1" w:rsidP="007B1A92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ลูกหนี้การค้า</w:t>
      </w:r>
    </w:p>
    <w:p w:rsidR="003F7D59" w:rsidRPr="00A63223" w:rsidRDefault="003F7D59" w:rsidP="009821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28"/>
          <w:szCs w:val="28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9A7BDE" w:rsidRPr="00E9296D" w:rsidTr="000B7605">
        <w:tc>
          <w:tcPr>
            <w:tcW w:w="3438" w:type="dxa"/>
          </w:tcPr>
          <w:p w:rsidR="009A7BDE" w:rsidRPr="00E9296D" w:rsidRDefault="009A7BDE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A7BDE" w:rsidRPr="00E9296D" w:rsidRDefault="009A7BDE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9A7BDE" w:rsidRPr="00E9296D" w:rsidRDefault="009A7BDE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A7BDE" w:rsidRPr="00E9296D" w:rsidRDefault="009A7BDE" w:rsidP="0098219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9A7BDE" w:rsidRPr="00E9296D" w:rsidRDefault="009A7BDE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CE106A" w:rsidTr="000B7605">
        <w:tc>
          <w:tcPr>
            <w:tcW w:w="3438" w:type="dxa"/>
          </w:tcPr>
          <w:p w:rsidR="00BE4988" w:rsidRPr="00E9296D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E4988" w:rsidRPr="00E9296D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ED465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31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E4988" w:rsidRPr="000D56C8" w:rsidRDefault="00BE4988" w:rsidP="00ED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ED465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31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CE106A" w:rsidTr="000B7605">
        <w:tc>
          <w:tcPr>
            <w:tcW w:w="3438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27A81" w:rsidRPr="00CE106A" w:rsidTr="000B7605">
        <w:tc>
          <w:tcPr>
            <w:tcW w:w="3438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D27A81" w:rsidRPr="00CE106A" w:rsidRDefault="00D27A81" w:rsidP="00D27A8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7A81" w:rsidRPr="00CE106A" w:rsidTr="000B7605">
        <w:tc>
          <w:tcPr>
            <w:tcW w:w="3438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:rsidR="00D27A81" w:rsidRPr="00CE106A" w:rsidRDefault="00031093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167,350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EC6E1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0E18D5" w:rsidRDefault="00031093" w:rsidP="00D27A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84,03</w:t>
            </w:r>
            <w:r w:rsidR="000E18D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AC1DE7" w:rsidRDefault="00D27A81" w:rsidP="00D27A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155,076</w:t>
            </w:r>
          </w:p>
        </w:tc>
      </w:tr>
      <w:tr w:rsidR="00D27A81" w:rsidRPr="00CE106A" w:rsidTr="000B7605">
        <w:tc>
          <w:tcPr>
            <w:tcW w:w="3438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 ๆ</w:t>
            </w:r>
          </w:p>
        </w:tc>
        <w:tc>
          <w:tcPr>
            <w:tcW w:w="81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D27A81" w:rsidRPr="002F682D" w:rsidRDefault="00031093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128,690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27A81" w:rsidRPr="00EC6E1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120,766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E106A" w:rsidRDefault="00031093" w:rsidP="00D27A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7,389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27A81" w:rsidRPr="00EC6E14" w:rsidRDefault="00D27A81" w:rsidP="00D27A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6,610</w:t>
            </w:r>
          </w:p>
        </w:tc>
      </w:tr>
      <w:tr w:rsidR="00D27A81" w:rsidRPr="00CE106A" w:rsidTr="000B7605">
        <w:tc>
          <w:tcPr>
            <w:tcW w:w="3438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27A81" w:rsidRPr="00CE106A" w:rsidRDefault="00031093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296,040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27A81" w:rsidRPr="00EC6E1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234,175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27A81" w:rsidRPr="00CE106A" w:rsidRDefault="00031093" w:rsidP="00D27A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91,423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27A81" w:rsidRPr="00EC6E14" w:rsidRDefault="00D27A81" w:rsidP="00D27A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161,686</w:t>
            </w:r>
          </w:p>
        </w:tc>
      </w:tr>
      <w:tr w:rsidR="00031093" w:rsidRPr="00CE106A" w:rsidTr="000B7605">
        <w:tc>
          <w:tcPr>
            <w:tcW w:w="3438" w:type="dxa"/>
          </w:tcPr>
          <w:p w:rsidR="00031093" w:rsidRPr="00CE106A" w:rsidRDefault="00031093" w:rsidP="0003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031093" w:rsidRPr="00CE106A" w:rsidRDefault="00031093" w:rsidP="0003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093" w:rsidRPr="00EC6E14" w:rsidRDefault="00031093" w:rsidP="00031093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093" w:rsidRPr="00C8058F" w:rsidRDefault="00031093" w:rsidP="0003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093" w:rsidRPr="00EC6E14" w:rsidRDefault="00031093" w:rsidP="00031093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093" w:rsidRPr="00C8058F" w:rsidRDefault="00031093" w:rsidP="0003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093" w:rsidRPr="00EC6E14" w:rsidRDefault="00031093" w:rsidP="00031093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093" w:rsidRPr="00C8058F" w:rsidRDefault="00031093" w:rsidP="0003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093" w:rsidRPr="00EC6E14" w:rsidRDefault="00031093" w:rsidP="00031093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7A81" w:rsidRPr="00CE106A" w:rsidTr="000B7605">
        <w:tc>
          <w:tcPr>
            <w:tcW w:w="3438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27A81" w:rsidRPr="00CE106A" w:rsidRDefault="00031093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296,040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27A81" w:rsidRPr="00EC6E1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234,175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27A81" w:rsidRPr="00CE106A" w:rsidRDefault="00031093" w:rsidP="00D27A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91,423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27A81" w:rsidRPr="00EC6E14" w:rsidRDefault="00D27A81" w:rsidP="00D27A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161,686</w:t>
            </w:r>
          </w:p>
        </w:tc>
      </w:tr>
      <w:tr w:rsidR="00D27A81" w:rsidRPr="00CE106A" w:rsidTr="000B7605">
        <w:tc>
          <w:tcPr>
            <w:tcW w:w="3438" w:type="dxa"/>
            <w:shd w:val="clear" w:color="auto" w:fill="FFFFFF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810" w:type="dxa"/>
            <w:shd w:val="clear" w:color="auto" w:fill="FFFFFF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093" w:rsidRPr="00CE106A" w:rsidTr="000B7605">
        <w:tc>
          <w:tcPr>
            <w:tcW w:w="3438" w:type="dxa"/>
            <w:shd w:val="clear" w:color="auto" w:fill="FFFFFF"/>
          </w:tcPr>
          <w:p w:rsidR="00031093" w:rsidRPr="00CE106A" w:rsidRDefault="00031093" w:rsidP="0003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44" w:right="-558"/>
              <w:rPr>
                <w:rFonts w:ascii="Angsana New" w:hAnsi="Angsana New"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CE10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  <w:shd w:val="clear" w:color="auto" w:fill="FFFFFF"/>
          </w:tcPr>
          <w:p w:rsidR="00031093" w:rsidRPr="00CE106A" w:rsidRDefault="00031093" w:rsidP="0003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031093" w:rsidRPr="00031093" w:rsidRDefault="00031093" w:rsidP="00031093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031093" w:rsidRPr="00031093" w:rsidRDefault="00031093" w:rsidP="0003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031093" w:rsidRPr="00031093" w:rsidRDefault="00031093" w:rsidP="00031093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031093" w:rsidRPr="00031093" w:rsidRDefault="00031093" w:rsidP="0003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031093" w:rsidRPr="00031093" w:rsidRDefault="00031093" w:rsidP="00031093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031093" w:rsidRPr="00031093" w:rsidRDefault="00031093" w:rsidP="0003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031093" w:rsidRPr="00031093" w:rsidRDefault="00031093" w:rsidP="00031093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32FC8" w:rsidRDefault="00732FC8" w:rsidP="008A1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47D7C" w:rsidRDefault="00947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D7047" w:rsidRPr="00CE106A" w:rsidRDefault="00A660C5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E106A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2D7047" w:rsidRPr="00606067" w:rsidRDefault="002D7047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0"/>
        <w:gridCol w:w="1080"/>
        <w:gridCol w:w="270"/>
        <w:gridCol w:w="1080"/>
      </w:tblGrid>
      <w:tr w:rsidR="00A660C5" w:rsidRPr="00CE106A" w:rsidTr="00057188">
        <w:trPr>
          <w:tblHeader/>
        </w:trPr>
        <w:tc>
          <w:tcPr>
            <w:tcW w:w="4230" w:type="dxa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CE106A" w:rsidTr="00057188">
        <w:trPr>
          <w:tblHeader/>
        </w:trPr>
        <w:tc>
          <w:tcPr>
            <w:tcW w:w="423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ED465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31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ED465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31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CE106A" w:rsidTr="00057188">
        <w:trPr>
          <w:tblHeader/>
        </w:trPr>
        <w:tc>
          <w:tcPr>
            <w:tcW w:w="423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27A81" w:rsidRPr="00CE106A" w:rsidTr="00057188">
        <w:trPr>
          <w:tblHeader/>
        </w:trPr>
        <w:tc>
          <w:tcPr>
            <w:tcW w:w="423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:rsidR="00D27A81" w:rsidRPr="00CE106A" w:rsidRDefault="00D27A81" w:rsidP="00D27A8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7A81" w:rsidRPr="00CE106A" w:rsidTr="00057188">
        <w:tc>
          <w:tcPr>
            <w:tcW w:w="423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98" w:type="dxa"/>
          </w:tcPr>
          <w:p w:rsidR="00D27A81" w:rsidRPr="00CE106A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CE106A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E106A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CE106A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E106A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CE106A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E106A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A81" w:rsidRPr="00CE106A" w:rsidTr="00057188">
        <w:tc>
          <w:tcPr>
            <w:tcW w:w="423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098" w:type="dxa"/>
          </w:tcPr>
          <w:p w:rsidR="00D27A81" w:rsidRPr="00CA0745" w:rsidRDefault="00031093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167,319</w:t>
            </w:r>
          </w:p>
        </w:tc>
        <w:tc>
          <w:tcPr>
            <w:tcW w:w="270" w:type="dxa"/>
          </w:tcPr>
          <w:p w:rsidR="00D27A81" w:rsidRPr="00CA0745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A0745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113,313</w:t>
            </w:r>
          </w:p>
        </w:tc>
        <w:tc>
          <w:tcPr>
            <w:tcW w:w="270" w:type="dxa"/>
          </w:tcPr>
          <w:p w:rsidR="00D27A81" w:rsidRPr="00CA0745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A0745" w:rsidRDefault="00031093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84,034</w:t>
            </w:r>
          </w:p>
        </w:tc>
        <w:tc>
          <w:tcPr>
            <w:tcW w:w="270" w:type="dxa"/>
          </w:tcPr>
          <w:p w:rsidR="00D27A81" w:rsidRPr="00CA0745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A0745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78,243</w:t>
            </w:r>
          </w:p>
        </w:tc>
      </w:tr>
      <w:tr w:rsidR="00D27A81" w:rsidRPr="00CE106A" w:rsidTr="00057188">
        <w:tc>
          <w:tcPr>
            <w:tcW w:w="423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CE106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98" w:type="dxa"/>
          </w:tcPr>
          <w:p w:rsidR="00D27A81" w:rsidRPr="00CA0745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CA0745" w:rsidRDefault="00D27A81" w:rsidP="00D27A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A0745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CA0745" w:rsidRDefault="00D27A81" w:rsidP="00D27A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A0745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CA0745" w:rsidRDefault="00D27A81" w:rsidP="00D27A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A0745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093" w:rsidRPr="00CE106A" w:rsidTr="00057188">
        <w:tc>
          <w:tcPr>
            <w:tcW w:w="4230" w:type="dxa"/>
          </w:tcPr>
          <w:p w:rsidR="00031093" w:rsidRPr="00E9296D" w:rsidRDefault="00031093" w:rsidP="0003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98" w:type="dxa"/>
          </w:tcPr>
          <w:p w:rsidR="00031093" w:rsidRPr="00CA0745" w:rsidRDefault="00031093" w:rsidP="000310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093" w:rsidRPr="00CA0745" w:rsidRDefault="00031093" w:rsidP="000310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1093" w:rsidRPr="00CA0745" w:rsidRDefault="00031093" w:rsidP="000310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093" w:rsidRPr="00CA0745" w:rsidRDefault="00031093" w:rsidP="000310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1093" w:rsidRPr="00CA0745" w:rsidRDefault="00031093" w:rsidP="000310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093" w:rsidRPr="00CA0745" w:rsidRDefault="00031093" w:rsidP="000310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1093" w:rsidRPr="00CA0745" w:rsidRDefault="00031093" w:rsidP="000310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37,967</w:t>
            </w:r>
          </w:p>
        </w:tc>
      </w:tr>
      <w:tr w:rsidR="00031093" w:rsidRPr="00CE106A" w:rsidTr="00057188">
        <w:tc>
          <w:tcPr>
            <w:tcW w:w="4230" w:type="dxa"/>
          </w:tcPr>
          <w:p w:rsidR="00031093" w:rsidRPr="001D6703" w:rsidRDefault="00031093" w:rsidP="0003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1D670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6703">
              <w:rPr>
                <w:rFonts w:ascii="Angsana New" w:hAnsi="Angsana New"/>
                <w:sz w:val="32"/>
                <w:szCs w:val="32"/>
              </w:rPr>
              <w:t>30</w:t>
            </w:r>
            <w:r w:rsidRPr="001D67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D6703">
              <w:rPr>
                <w:rFonts w:ascii="Angsana New" w:hAnsi="Angsana New"/>
                <w:sz w:val="32"/>
                <w:szCs w:val="32"/>
              </w:rPr>
              <w:t>-</w:t>
            </w:r>
            <w:r w:rsidRPr="001D67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D6703">
              <w:rPr>
                <w:rFonts w:ascii="Angsana New" w:hAnsi="Angsana New"/>
                <w:sz w:val="32"/>
                <w:szCs w:val="32"/>
              </w:rPr>
              <w:t>60</w:t>
            </w:r>
            <w:r w:rsidRPr="001D6703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098" w:type="dxa"/>
          </w:tcPr>
          <w:p w:rsidR="00031093" w:rsidRPr="00CA0745" w:rsidRDefault="00031093" w:rsidP="000310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 xml:space="preserve">               31</w:t>
            </w:r>
          </w:p>
        </w:tc>
        <w:tc>
          <w:tcPr>
            <w:tcW w:w="270" w:type="dxa"/>
          </w:tcPr>
          <w:p w:rsidR="00031093" w:rsidRPr="00CA0745" w:rsidRDefault="00031093" w:rsidP="000310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1093" w:rsidRPr="00CA0745" w:rsidRDefault="00031093" w:rsidP="000310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093" w:rsidRPr="00CA0745" w:rsidRDefault="00031093" w:rsidP="000310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1093" w:rsidRPr="00CA0745" w:rsidRDefault="00031093" w:rsidP="000310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093" w:rsidRPr="00CA0745" w:rsidRDefault="00031093" w:rsidP="000310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1093" w:rsidRPr="00CA0745" w:rsidRDefault="00031093" w:rsidP="000310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38,866</w:t>
            </w:r>
          </w:p>
        </w:tc>
      </w:tr>
      <w:tr w:rsidR="00031093" w:rsidRPr="00CE106A" w:rsidTr="00057188">
        <w:tc>
          <w:tcPr>
            <w:tcW w:w="4230" w:type="dxa"/>
          </w:tcPr>
          <w:p w:rsidR="00031093" w:rsidRPr="00E9296D" w:rsidRDefault="00031093" w:rsidP="0003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98" w:type="dxa"/>
          </w:tcPr>
          <w:p w:rsidR="00031093" w:rsidRPr="00CA0745" w:rsidRDefault="00031093" w:rsidP="000310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093" w:rsidRPr="00CA0745" w:rsidRDefault="00031093" w:rsidP="000310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1093" w:rsidRPr="00CA0745" w:rsidRDefault="00031093" w:rsidP="000310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093" w:rsidRPr="00CA0745" w:rsidRDefault="00031093" w:rsidP="000310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1093" w:rsidRPr="00CA0745" w:rsidRDefault="00031093" w:rsidP="000310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093" w:rsidRPr="00CA0745" w:rsidRDefault="00031093" w:rsidP="000310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1093" w:rsidRPr="00CA0745" w:rsidRDefault="00031093" w:rsidP="000310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1093" w:rsidRPr="00CE106A" w:rsidTr="00057188">
        <w:tc>
          <w:tcPr>
            <w:tcW w:w="4230" w:type="dxa"/>
          </w:tcPr>
          <w:p w:rsidR="00031093" w:rsidRPr="00E9296D" w:rsidRDefault="00031093" w:rsidP="0003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4406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031093" w:rsidRPr="00CA0745" w:rsidRDefault="00031093" w:rsidP="000310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093" w:rsidRPr="00CA0745" w:rsidRDefault="00031093" w:rsidP="000310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093" w:rsidRPr="00CA0745" w:rsidRDefault="00031093" w:rsidP="000310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:rsidR="00031093" w:rsidRPr="00CA0745" w:rsidRDefault="00031093" w:rsidP="000310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093" w:rsidRPr="00CA0745" w:rsidRDefault="00031093" w:rsidP="000310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31093" w:rsidRPr="00CA0745" w:rsidRDefault="00031093" w:rsidP="000310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093" w:rsidRPr="00CA0745" w:rsidRDefault="00031093" w:rsidP="000310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7A81" w:rsidRPr="00E9296D" w:rsidTr="00057188">
        <w:tc>
          <w:tcPr>
            <w:tcW w:w="423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D27A81" w:rsidRPr="00CA0745" w:rsidRDefault="00031093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745">
              <w:rPr>
                <w:rFonts w:ascii="Angsana New" w:hAnsi="Angsana New"/>
                <w:b/>
                <w:bCs/>
                <w:sz w:val="30"/>
                <w:szCs w:val="30"/>
              </w:rPr>
              <w:t>167,350</w:t>
            </w:r>
          </w:p>
        </w:tc>
        <w:tc>
          <w:tcPr>
            <w:tcW w:w="270" w:type="dxa"/>
          </w:tcPr>
          <w:p w:rsidR="00D27A81" w:rsidRPr="00CA0745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27A81" w:rsidRPr="00CA0745" w:rsidRDefault="00810517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745">
              <w:rPr>
                <w:rFonts w:ascii="Angsana New" w:hAnsi="Angsana New"/>
                <w:b/>
                <w:bCs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D27A81" w:rsidRPr="00CA0745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27A81" w:rsidRPr="00CA0745" w:rsidRDefault="00031093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745">
              <w:rPr>
                <w:rFonts w:ascii="Angsana New" w:hAnsi="Angsana New"/>
                <w:b/>
                <w:bCs/>
                <w:sz w:val="30"/>
                <w:szCs w:val="30"/>
              </w:rPr>
              <w:t>84,034</w:t>
            </w:r>
          </w:p>
        </w:tc>
        <w:tc>
          <w:tcPr>
            <w:tcW w:w="270" w:type="dxa"/>
          </w:tcPr>
          <w:p w:rsidR="00D27A81" w:rsidRPr="00CA0745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27A81" w:rsidRPr="00CA0745" w:rsidRDefault="00810517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745">
              <w:rPr>
                <w:rFonts w:ascii="Angsana New" w:hAnsi="Angsana New"/>
                <w:b/>
                <w:bCs/>
                <w:sz w:val="30"/>
                <w:szCs w:val="30"/>
              </w:rPr>
              <w:t>155,076</w:t>
            </w:r>
          </w:p>
        </w:tc>
      </w:tr>
    </w:tbl>
    <w:p w:rsidR="002B7D0A" w:rsidRPr="00F75D8F" w:rsidRDefault="002B7D0A" w:rsidP="002B7D0A">
      <w:pPr>
        <w:spacing w:line="240" w:lineRule="auto"/>
        <w:rPr>
          <w:sz w:val="20"/>
          <w:szCs w:val="20"/>
        </w:rPr>
      </w:pPr>
    </w:p>
    <w:p w:rsidR="003B7662" w:rsidRPr="00F75D8F" w:rsidRDefault="003B7662" w:rsidP="002B7D0A">
      <w:pPr>
        <w:spacing w:line="240" w:lineRule="auto"/>
        <w:rPr>
          <w:sz w:val="20"/>
          <w:szCs w:val="20"/>
        </w:rPr>
      </w:pPr>
    </w:p>
    <w:p w:rsidR="00D61F9B" w:rsidRPr="002B7D0A" w:rsidRDefault="00D61F9B" w:rsidP="002B7D0A">
      <w:pPr>
        <w:spacing w:line="240" w:lineRule="auto"/>
        <w:rPr>
          <w:sz w:val="2"/>
          <w:szCs w:val="2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62"/>
        <w:gridCol w:w="270"/>
        <w:gridCol w:w="990"/>
        <w:gridCol w:w="270"/>
        <w:gridCol w:w="1152"/>
      </w:tblGrid>
      <w:tr w:rsidR="00D27A81" w:rsidRPr="00E9296D" w:rsidTr="00057188">
        <w:tc>
          <w:tcPr>
            <w:tcW w:w="4230" w:type="dxa"/>
          </w:tcPr>
          <w:p w:rsidR="00D27A81" w:rsidRPr="00E9296D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กิจการอื่นๆ</w:t>
            </w:r>
          </w:p>
        </w:tc>
        <w:tc>
          <w:tcPr>
            <w:tcW w:w="1080" w:type="dxa"/>
          </w:tcPr>
          <w:p w:rsidR="00D27A81" w:rsidRPr="00E9296D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E9296D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D27A81" w:rsidRPr="00E9296D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E9296D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27A81" w:rsidRPr="00E9296D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E9296D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27A81" w:rsidRPr="00E9296D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0B28" w:rsidRPr="00E9296D" w:rsidTr="00057188">
        <w:tc>
          <w:tcPr>
            <w:tcW w:w="4230" w:type="dxa"/>
          </w:tcPr>
          <w:p w:rsidR="007E0B28" w:rsidRPr="00E9296D" w:rsidRDefault="007E0B28" w:rsidP="007E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080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103,642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93,999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6,29</w:t>
            </w:r>
            <w:r w:rsidR="00DC761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6,583</w:t>
            </w:r>
          </w:p>
        </w:tc>
      </w:tr>
      <w:tr w:rsidR="00D27A81" w:rsidRPr="00E9296D" w:rsidTr="00057188">
        <w:tc>
          <w:tcPr>
            <w:tcW w:w="4230" w:type="dxa"/>
          </w:tcPr>
          <w:p w:rsidR="00D27A81" w:rsidRPr="00E9296D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E9296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D27A81" w:rsidRPr="00EC6E14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EC6E14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D27A81" w:rsidRPr="00EC6E14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EC6E14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27A81" w:rsidRPr="00EC6E14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EC6E14" w:rsidRDefault="00D27A81" w:rsidP="00D27A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27A81" w:rsidRPr="00EC6E14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0B28" w:rsidRPr="00E9296D" w:rsidTr="00057188">
        <w:tc>
          <w:tcPr>
            <w:tcW w:w="4230" w:type="dxa"/>
          </w:tcPr>
          <w:p w:rsidR="007E0B28" w:rsidRPr="00E9296D" w:rsidRDefault="007E0B28" w:rsidP="007E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 30 วัน</w:t>
            </w:r>
          </w:p>
        </w:tc>
        <w:tc>
          <w:tcPr>
            <w:tcW w:w="1080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23,608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25,363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E0B28" w:rsidRPr="00E9296D" w:rsidTr="00057188">
        <w:tc>
          <w:tcPr>
            <w:tcW w:w="4230" w:type="dxa"/>
          </w:tcPr>
          <w:p w:rsidR="007E0B28" w:rsidRPr="00E9296D" w:rsidRDefault="007E0B28" w:rsidP="007E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30 </w:t>
            </w:r>
            <w:r w:rsidRPr="00E9296D">
              <w:rPr>
                <w:rFonts w:ascii="Angsana New" w:hAnsi="Angsana New"/>
                <w:sz w:val="30"/>
                <w:szCs w:val="30"/>
              </w:rPr>
              <w:t>-</w:t>
            </w: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6</w:t>
            </w:r>
            <w:r w:rsidRPr="00E9296D">
              <w:rPr>
                <w:rFonts w:ascii="Angsana New" w:hAnsi="Angsana New"/>
                <w:sz w:val="30"/>
                <w:szCs w:val="30"/>
              </w:rPr>
              <w:t>0</w:t>
            </w: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080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1,043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7615" w:rsidRPr="00E9296D" w:rsidTr="00057188">
        <w:tc>
          <w:tcPr>
            <w:tcW w:w="4230" w:type="dxa"/>
          </w:tcPr>
          <w:p w:rsidR="00DC7615" w:rsidRPr="00E9296D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  <w:t>6</w:t>
            </w:r>
            <w:r w:rsidRPr="00E9296D">
              <w:rPr>
                <w:rFonts w:ascii="Angsana New" w:hAnsi="Angsana New"/>
                <w:sz w:val="30"/>
                <w:szCs w:val="30"/>
              </w:rPr>
              <w:t>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</w:rPr>
              <w:t>-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9</w:t>
            </w:r>
            <w:r w:rsidRPr="00E9296D">
              <w:rPr>
                <w:rFonts w:ascii="Angsana New" w:hAnsi="Angsana New"/>
                <w:sz w:val="30"/>
                <w:szCs w:val="30"/>
              </w:rPr>
              <w:t>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</w:tcPr>
          <w:p w:rsidR="00DC7615" w:rsidRPr="00EC6E14" w:rsidRDefault="00DC7615" w:rsidP="00DC76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1,016</w:t>
            </w:r>
          </w:p>
        </w:tc>
        <w:tc>
          <w:tcPr>
            <w:tcW w:w="270" w:type="dxa"/>
          </w:tcPr>
          <w:p w:rsidR="00DC7615" w:rsidRPr="00EC6E14" w:rsidRDefault="00DC7615" w:rsidP="00DC76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DC7615" w:rsidRPr="00EC6E14" w:rsidRDefault="00DC7615" w:rsidP="00DC76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:rsidR="00DC7615" w:rsidRPr="00EC6E14" w:rsidRDefault="00DC7615" w:rsidP="00DC76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C7615" w:rsidRPr="00EC6E14" w:rsidRDefault="00DC7615" w:rsidP="00DC76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7615" w:rsidRPr="00EC6E14" w:rsidRDefault="00DC7615" w:rsidP="00DC76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C7615" w:rsidRPr="00EC6E14" w:rsidRDefault="00DC7615" w:rsidP="00DC76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7615" w:rsidRPr="00E9296D" w:rsidTr="00057188">
        <w:tc>
          <w:tcPr>
            <w:tcW w:w="4230" w:type="dxa"/>
          </w:tcPr>
          <w:p w:rsidR="00DC7615" w:rsidRPr="00E9296D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E9296D">
              <w:rPr>
                <w:rFonts w:ascii="Angsana New" w:hAnsi="Angsana New"/>
                <w:sz w:val="30"/>
                <w:szCs w:val="30"/>
              </w:rPr>
              <w:t>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C7615" w:rsidRPr="00EC6E14" w:rsidRDefault="00DC7615" w:rsidP="00DC76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:rsidR="00DC7615" w:rsidRPr="00EC6E14" w:rsidRDefault="00DC7615" w:rsidP="00DC76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DC7615" w:rsidRPr="00EC6E14" w:rsidRDefault="00DC7615" w:rsidP="00DC76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DC7615" w:rsidRPr="00EC6E14" w:rsidRDefault="00DC7615" w:rsidP="00DC76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C7615" w:rsidRPr="00EC6E14" w:rsidRDefault="00DC7615" w:rsidP="00DC76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7615" w:rsidRPr="00EC6E14" w:rsidRDefault="00DC7615" w:rsidP="00DC76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C7615" w:rsidRPr="00EC6E14" w:rsidRDefault="00DC7615" w:rsidP="00DC761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7E0B28" w:rsidRPr="00E9296D" w:rsidTr="00057188">
        <w:tc>
          <w:tcPr>
            <w:tcW w:w="4230" w:type="dxa"/>
          </w:tcPr>
          <w:p w:rsidR="007E0B28" w:rsidRPr="00E9296D" w:rsidRDefault="007E0B28" w:rsidP="007E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128,690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120,766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7,389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6,610</w:t>
            </w:r>
          </w:p>
        </w:tc>
      </w:tr>
      <w:tr w:rsidR="007E0B28" w:rsidRPr="006F7608" w:rsidTr="00057188">
        <w:tc>
          <w:tcPr>
            <w:tcW w:w="4230" w:type="dxa"/>
          </w:tcPr>
          <w:p w:rsidR="007E0B28" w:rsidRPr="006F7608" w:rsidRDefault="007E0B28" w:rsidP="007E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7E0B28" w:rsidRPr="00E9296D" w:rsidTr="00057188">
        <w:tc>
          <w:tcPr>
            <w:tcW w:w="4230" w:type="dxa"/>
          </w:tcPr>
          <w:p w:rsidR="007E0B28" w:rsidRPr="00E9296D" w:rsidRDefault="007E0B28" w:rsidP="007E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296,040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234,175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91,423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7E0B28" w:rsidRPr="00EC6E14" w:rsidRDefault="007E0B28" w:rsidP="007E0B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161,686</w:t>
            </w:r>
          </w:p>
        </w:tc>
      </w:tr>
    </w:tbl>
    <w:p w:rsidR="0017414F" w:rsidRPr="00F75D8F" w:rsidRDefault="0017414F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0"/>
          <w:szCs w:val="20"/>
        </w:rPr>
      </w:pPr>
    </w:p>
    <w:p w:rsidR="0017414F" w:rsidRPr="006F1616" w:rsidRDefault="00EF5ECE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  <w:cs/>
        </w:rPr>
      </w:pPr>
      <w:r w:rsidRPr="006F1616">
        <w:rPr>
          <w:rFonts w:ascii="Angsana New" w:hAnsi="Angsana New"/>
          <w:b/>
          <w:sz w:val="30"/>
          <w:szCs w:val="30"/>
          <w:cs/>
        </w:rPr>
        <w:t>โดยปกติระยะเวลาการให้</w:t>
      </w:r>
      <w:r w:rsidR="00616B82" w:rsidRPr="006F1616">
        <w:rPr>
          <w:rFonts w:ascii="Angsana New" w:hAnsi="Angsana New"/>
          <w:b/>
          <w:sz w:val="30"/>
          <w:szCs w:val="30"/>
          <w:cs/>
        </w:rPr>
        <w:t>สินเชื่อแก่ลูกค้าของกลุ่มบริษัท</w:t>
      </w:r>
      <w:r w:rsidR="006F1616" w:rsidRPr="006F1616">
        <w:rPr>
          <w:rFonts w:ascii="Angsana New" w:hAnsi="Angsana New"/>
          <w:b/>
          <w:sz w:val="30"/>
          <w:szCs w:val="30"/>
          <w:cs/>
        </w:rPr>
        <w:t xml:space="preserve">มีระยะเวลาตั้งแต่ </w:t>
      </w:r>
      <w:r w:rsidR="006F1616" w:rsidRPr="006F1616">
        <w:rPr>
          <w:rFonts w:ascii="Angsana New" w:hAnsi="Angsana New"/>
          <w:bCs/>
          <w:sz w:val="30"/>
          <w:szCs w:val="30"/>
        </w:rPr>
        <w:t>30</w:t>
      </w:r>
      <w:r w:rsidR="00CE78B8" w:rsidRPr="006F1616">
        <w:rPr>
          <w:rFonts w:ascii="Angsana New" w:hAnsi="Angsana New"/>
          <w:b/>
          <w:sz w:val="30"/>
          <w:szCs w:val="30"/>
          <w:cs/>
        </w:rPr>
        <w:t xml:space="preserve"> วันถึง </w:t>
      </w:r>
      <w:r w:rsidR="006F1616" w:rsidRPr="006F1616">
        <w:rPr>
          <w:rFonts w:ascii="Angsana New" w:hAnsi="Angsana New"/>
          <w:bCs/>
          <w:sz w:val="30"/>
          <w:szCs w:val="30"/>
        </w:rPr>
        <w:t>75</w:t>
      </w:r>
      <w:r w:rsidRPr="006F1616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564C1F" w:rsidRDefault="00564C1F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0"/>
          <w:szCs w:val="20"/>
        </w:rPr>
      </w:pPr>
    </w:p>
    <w:p w:rsidR="00947D7C" w:rsidRDefault="00947D7C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0"/>
          <w:szCs w:val="20"/>
        </w:rPr>
      </w:pPr>
    </w:p>
    <w:p w:rsidR="00947D7C" w:rsidRDefault="00947D7C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0"/>
          <w:szCs w:val="20"/>
        </w:rPr>
      </w:pPr>
    </w:p>
    <w:p w:rsidR="00947D7C" w:rsidRDefault="00947D7C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0"/>
          <w:szCs w:val="20"/>
        </w:rPr>
      </w:pPr>
    </w:p>
    <w:p w:rsidR="00947D7C" w:rsidRDefault="00947D7C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0"/>
          <w:szCs w:val="20"/>
        </w:rPr>
      </w:pPr>
    </w:p>
    <w:p w:rsidR="00947D7C" w:rsidRDefault="00947D7C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0"/>
          <w:szCs w:val="20"/>
        </w:rPr>
      </w:pPr>
    </w:p>
    <w:p w:rsidR="00947D7C" w:rsidRDefault="00947D7C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0"/>
          <w:szCs w:val="20"/>
        </w:rPr>
      </w:pPr>
    </w:p>
    <w:p w:rsidR="00947D7C" w:rsidRDefault="00947D7C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0"/>
          <w:szCs w:val="20"/>
        </w:rPr>
      </w:pPr>
    </w:p>
    <w:p w:rsidR="00947D7C" w:rsidRDefault="00947D7C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0"/>
          <w:szCs w:val="20"/>
        </w:rPr>
      </w:pPr>
    </w:p>
    <w:p w:rsidR="00FB6C2F" w:rsidRPr="004B13DF" w:rsidRDefault="00FB6C2F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 w:rsidRPr="004B13DF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เงินลงทุน</w:t>
      </w:r>
      <w:r w:rsidRPr="004B13D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ในบริษัทร่วม</w:t>
      </w:r>
    </w:p>
    <w:p w:rsidR="00E00F25" w:rsidRPr="00F75D8F" w:rsidRDefault="00E00F25" w:rsidP="00C93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810"/>
        <w:gridCol w:w="900"/>
        <w:gridCol w:w="270"/>
        <w:gridCol w:w="900"/>
        <w:gridCol w:w="270"/>
        <w:gridCol w:w="900"/>
        <w:gridCol w:w="270"/>
        <w:gridCol w:w="900"/>
      </w:tblGrid>
      <w:tr w:rsidR="00E00F25" w:rsidRPr="00E07D86" w:rsidTr="00F44F41">
        <w:tc>
          <w:tcPr>
            <w:tcW w:w="3960" w:type="dxa"/>
          </w:tcPr>
          <w:p w:rsidR="00E00F25" w:rsidRPr="00E07D86" w:rsidRDefault="00E00F25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00F25" w:rsidRPr="00E07D86" w:rsidRDefault="00E00F25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:rsidR="00E00F25" w:rsidRPr="00E07D86" w:rsidRDefault="00E00F25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00F25" w:rsidRPr="00E07D86" w:rsidRDefault="00E00F25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:rsidR="00E00F25" w:rsidRPr="00E07D86" w:rsidRDefault="00E00F25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A81" w:rsidRPr="00E07D86" w:rsidTr="00F44F41">
        <w:tc>
          <w:tcPr>
            <w:tcW w:w="3960" w:type="dxa"/>
          </w:tcPr>
          <w:p w:rsidR="00D27A81" w:rsidRPr="0038689D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70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170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:rsidR="00D27A81" w:rsidRPr="00E9296D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29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</w:tcPr>
          <w:p w:rsidR="00D27A81" w:rsidRPr="00E07D8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D27A81" w:rsidRPr="00E07D8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27A81" w:rsidRPr="00E07D8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D27A81" w:rsidRPr="00E07D8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D27A81" w:rsidRPr="00E07D8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D27A81" w:rsidRPr="00E07D8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27A81" w:rsidRPr="00E07D8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27A81" w:rsidRPr="00E07D86" w:rsidTr="00F44F41">
        <w:tc>
          <w:tcPr>
            <w:tcW w:w="3960" w:type="dxa"/>
          </w:tcPr>
          <w:p w:rsidR="00D27A81" w:rsidRPr="00605A9C" w:rsidRDefault="00D27A81" w:rsidP="006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810" w:type="dxa"/>
          </w:tcPr>
          <w:p w:rsidR="00D27A81" w:rsidRPr="00E9296D" w:rsidRDefault="00D27A81" w:rsidP="006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7"/>
          </w:tcPr>
          <w:p w:rsidR="00D27A81" w:rsidRPr="00E07D86" w:rsidRDefault="00D27A81" w:rsidP="006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7D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7A81" w:rsidRPr="00E07D86" w:rsidTr="00F44F41">
        <w:tc>
          <w:tcPr>
            <w:tcW w:w="3960" w:type="dxa"/>
          </w:tcPr>
          <w:p w:rsidR="00D27A81" w:rsidRPr="00E07D8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D27A81" w:rsidRPr="00E9296D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D27A81" w:rsidRPr="002056C8" w:rsidRDefault="007E0B28" w:rsidP="00D27A8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20,879</w:t>
            </w:r>
          </w:p>
        </w:tc>
        <w:tc>
          <w:tcPr>
            <w:tcW w:w="270" w:type="dxa"/>
          </w:tcPr>
          <w:p w:rsidR="00D27A81" w:rsidRPr="00E07D86" w:rsidRDefault="00D27A81" w:rsidP="00D27A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27A81" w:rsidRPr="002056C8" w:rsidRDefault="00D27A81" w:rsidP="00D27A8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23,299</w:t>
            </w:r>
          </w:p>
        </w:tc>
        <w:tc>
          <w:tcPr>
            <w:tcW w:w="270" w:type="dxa"/>
          </w:tcPr>
          <w:p w:rsidR="00D27A81" w:rsidRPr="00E07D86" w:rsidRDefault="00D27A81" w:rsidP="00D27A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D27A81" w:rsidRPr="00E07D86" w:rsidRDefault="00DC7615" w:rsidP="00D27A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17,150</w:t>
            </w:r>
          </w:p>
        </w:tc>
        <w:tc>
          <w:tcPr>
            <w:tcW w:w="270" w:type="dxa"/>
          </w:tcPr>
          <w:p w:rsidR="00D27A81" w:rsidRPr="00E07D86" w:rsidRDefault="00D27A81" w:rsidP="00D27A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27A81" w:rsidRPr="00E07D86" w:rsidRDefault="00D27A81" w:rsidP="00D27A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17,550</w:t>
            </w:r>
          </w:p>
        </w:tc>
      </w:tr>
      <w:tr w:rsidR="00DC7615" w:rsidRPr="00E07D86" w:rsidTr="00F44F41">
        <w:tc>
          <w:tcPr>
            <w:tcW w:w="3960" w:type="dxa"/>
          </w:tcPr>
          <w:p w:rsidR="00DC7615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  <w:p w:rsidR="00DC7615" w:rsidRPr="00E07D86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810" w:type="dxa"/>
          </w:tcPr>
          <w:p w:rsidR="00DC7615" w:rsidRDefault="00DC7615" w:rsidP="00DC761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DC7615" w:rsidRDefault="00DC7615" w:rsidP="00DC7615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9296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00" w:type="dxa"/>
          </w:tcPr>
          <w:p w:rsidR="00DC7615" w:rsidRDefault="00DC7615" w:rsidP="00DC761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C7615" w:rsidRPr="000E7B6A" w:rsidRDefault="00DC7615" w:rsidP="00DC761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70" w:type="dxa"/>
          </w:tcPr>
          <w:p w:rsidR="00DC7615" w:rsidRPr="00E07D86" w:rsidRDefault="00DC7615" w:rsidP="00DC761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C7615" w:rsidRDefault="00DC7615" w:rsidP="00DC761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C7615" w:rsidRPr="000E7B6A" w:rsidRDefault="00DC7615" w:rsidP="00DC761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270" w:type="dxa"/>
          </w:tcPr>
          <w:p w:rsidR="00DC7615" w:rsidRPr="00E07D86" w:rsidRDefault="00DC7615" w:rsidP="00DC761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C7615" w:rsidRDefault="00DC7615" w:rsidP="00DC761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DC7615" w:rsidRPr="00EC6E14" w:rsidRDefault="00DC7615" w:rsidP="00DC761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7615" w:rsidRDefault="00DC7615" w:rsidP="00DC761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DC7615" w:rsidRPr="00EC6E14" w:rsidRDefault="00DC7615" w:rsidP="00DC761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C7615" w:rsidRDefault="00DC7615" w:rsidP="00DC761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DC7615" w:rsidRPr="00EC6E14" w:rsidRDefault="00DC7615" w:rsidP="00DC761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7A81" w:rsidRPr="00E07D86" w:rsidTr="00F44F41">
        <w:tc>
          <w:tcPr>
            <w:tcW w:w="3960" w:type="dxa"/>
          </w:tcPr>
          <w:p w:rsidR="00D27A81" w:rsidRPr="00E07D8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:rsidR="00D27A81" w:rsidRDefault="00D27A81" w:rsidP="00D27A8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27A81" w:rsidRPr="00E07D86" w:rsidRDefault="00DC7615" w:rsidP="00D27A8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21,000</w:t>
            </w:r>
          </w:p>
        </w:tc>
        <w:tc>
          <w:tcPr>
            <w:tcW w:w="270" w:type="dxa"/>
          </w:tcPr>
          <w:p w:rsidR="00D27A81" w:rsidRPr="00E07D86" w:rsidRDefault="00D27A81" w:rsidP="00D27A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27A81" w:rsidRPr="00E07D86" w:rsidRDefault="00D27A81" w:rsidP="00D27A8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23,544</w:t>
            </w:r>
          </w:p>
        </w:tc>
        <w:tc>
          <w:tcPr>
            <w:tcW w:w="270" w:type="dxa"/>
          </w:tcPr>
          <w:p w:rsidR="00D27A81" w:rsidRPr="00E07D86" w:rsidRDefault="00D27A81" w:rsidP="00D27A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27A81" w:rsidRPr="006945F3" w:rsidRDefault="00DC7615" w:rsidP="00D27A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17,150</w:t>
            </w:r>
          </w:p>
        </w:tc>
        <w:tc>
          <w:tcPr>
            <w:tcW w:w="270" w:type="dxa"/>
          </w:tcPr>
          <w:p w:rsidR="00D27A81" w:rsidRPr="00E07D86" w:rsidRDefault="00D27A81" w:rsidP="00D27A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27A81" w:rsidRPr="006945F3" w:rsidRDefault="00D27A81" w:rsidP="00D27A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945F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17,550</w:t>
            </w:r>
          </w:p>
        </w:tc>
      </w:tr>
    </w:tbl>
    <w:p w:rsidR="00983F16" w:rsidRDefault="00983F16" w:rsidP="00FB6C2F">
      <w:pPr>
        <w:pStyle w:val="block"/>
        <w:spacing w:after="0" w:line="240" w:lineRule="atLeast"/>
        <w:ind w:left="0"/>
        <w:jc w:val="both"/>
        <w:rPr>
          <w:rFonts w:ascii="Angsana New" w:hAnsi="Angsana New"/>
          <w:b/>
          <w:sz w:val="30"/>
          <w:szCs w:val="30"/>
        </w:rPr>
      </w:pPr>
    </w:p>
    <w:p w:rsidR="00FB6C2F" w:rsidRDefault="00983F16" w:rsidP="00983F16">
      <w:pPr>
        <w:pStyle w:val="block"/>
        <w:spacing w:after="0" w:line="240" w:lineRule="atLeast"/>
        <w:ind w:left="630"/>
        <w:jc w:val="both"/>
        <w:rPr>
          <w:lang w:bidi="th-TH"/>
        </w:rPr>
        <w:sectPr w:rsidR="00FB6C2F" w:rsidSect="001C41B1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630" w:gutter="0"/>
          <w:pgNumType w:start="14"/>
          <w:cols w:space="708"/>
          <w:docGrid w:linePitch="360"/>
        </w:sectPr>
      </w:pPr>
      <w:r>
        <w:rPr>
          <w:rFonts w:ascii="Angsana New" w:hAnsi="Angsana New" w:hint="cs"/>
          <w:b/>
          <w:sz w:val="30"/>
          <w:szCs w:val="30"/>
          <w:cs/>
          <w:lang w:bidi="th-TH"/>
        </w:rPr>
        <w:t>ส่วน</w:t>
      </w:r>
      <w:r w:rsidRPr="00C64C3A">
        <w:rPr>
          <w:rFonts w:ascii="Angsana New" w:hAnsi="Angsana New" w:hint="cs"/>
          <w:b/>
          <w:sz w:val="30"/>
          <w:szCs w:val="30"/>
          <w:cs/>
          <w:lang w:bidi="th-TH"/>
        </w:rPr>
        <w:t>แบ่งกำไรจากเงินลงทุน</w:t>
      </w:r>
      <w:r w:rsidR="00C64C3A" w:rsidRPr="00C64C3A">
        <w:rPr>
          <w:rFonts w:ascii="Angsana New" w:hAnsi="Angsana New" w:hint="cs"/>
          <w:b/>
          <w:sz w:val="30"/>
          <w:szCs w:val="30"/>
          <w:cs/>
          <w:lang w:val="en-US" w:bidi="th-TH"/>
        </w:rPr>
        <w:t>ตาม</w:t>
      </w:r>
      <w:r w:rsidRPr="00C64C3A">
        <w:rPr>
          <w:rFonts w:ascii="Angsana New" w:hAnsi="Angsana New" w:hint="cs"/>
          <w:b/>
          <w:sz w:val="30"/>
          <w:szCs w:val="30"/>
          <w:cs/>
          <w:lang w:bidi="th-TH"/>
        </w:rPr>
        <w:t>วิธีส่วนได้เสีย</w:t>
      </w:r>
      <w:r>
        <w:rPr>
          <w:rFonts w:ascii="Angsana New" w:hAnsi="Angsana New" w:hint="cs"/>
          <w:b/>
          <w:sz w:val="30"/>
          <w:szCs w:val="30"/>
          <w:cs/>
          <w:lang w:bidi="th-TH"/>
        </w:rPr>
        <w:t>คำนวณจากงบการเงินของบริษัทร่วมที่จัดทำโดยฝ่ายบริหาร</w:t>
      </w:r>
    </w:p>
    <w:p w:rsidR="00FB6C2F" w:rsidRPr="00E037A3" w:rsidRDefault="00FB6C2F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  <w:r w:rsidRPr="0026205B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 ณ วันที่ </w:t>
      </w:r>
      <w:r w:rsidR="00AA45E2">
        <w:rPr>
          <w:rFonts w:ascii="Angsana New" w:hAnsi="Angsana New"/>
          <w:sz w:val="30"/>
          <w:szCs w:val="30"/>
        </w:rPr>
        <w:t>3</w:t>
      </w:r>
      <w:r w:rsidR="00AA45E2">
        <w:rPr>
          <w:rFonts w:ascii="Angsana New" w:hAnsi="Angsana New"/>
          <w:sz w:val="30"/>
          <w:szCs w:val="30"/>
          <w:lang w:val="en-US"/>
        </w:rPr>
        <w:t>1</w:t>
      </w:r>
      <w:r w:rsidR="0006034B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06034B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4B4901" w:rsidRPr="0026205B">
        <w:rPr>
          <w:rFonts w:ascii="Angsana New" w:hAnsi="Angsana New"/>
          <w:sz w:val="30"/>
          <w:szCs w:val="30"/>
          <w:lang w:bidi="th-TH"/>
        </w:rPr>
        <w:t>25</w:t>
      </w:r>
      <w:r w:rsidR="00AA45E2">
        <w:rPr>
          <w:rFonts w:ascii="Angsana New" w:hAnsi="Angsana New"/>
          <w:sz w:val="30"/>
          <w:szCs w:val="30"/>
          <w:lang w:bidi="th-TH"/>
        </w:rPr>
        <w:t>6</w:t>
      </w:r>
      <w:r w:rsidR="00D27A81">
        <w:rPr>
          <w:rFonts w:ascii="Angsana New" w:hAnsi="Angsana New"/>
          <w:sz w:val="30"/>
          <w:szCs w:val="30"/>
          <w:lang w:bidi="th-TH"/>
        </w:rPr>
        <w:t>1</w:t>
      </w:r>
      <w:r w:rsidR="006F7608"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A734FA" w:rsidRPr="0026205B">
        <w:rPr>
          <w:rFonts w:ascii="Angsana New" w:hAnsi="Angsana New"/>
          <w:sz w:val="30"/>
          <w:szCs w:val="30"/>
          <w:lang w:bidi="th-TH"/>
        </w:rPr>
        <w:t>31</w:t>
      </w:r>
      <w:r w:rsidRPr="0026205B">
        <w:rPr>
          <w:rFonts w:ascii="Angsana New" w:hAnsi="Angsana New"/>
          <w:sz w:val="30"/>
          <w:szCs w:val="30"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>
        <w:rPr>
          <w:rFonts w:ascii="Angsana New" w:hAnsi="Angsana New"/>
          <w:sz w:val="30"/>
          <w:szCs w:val="30"/>
          <w:lang w:bidi="th-TH"/>
        </w:rPr>
        <w:t>25</w:t>
      </w:r>
      <w:r w:rsidR="00D27A81">
        <w:rPr>
          <w:rFonts w:ascii="Angsana New" w:hAnsi="Angsana New"/>
          <w:sz w:val="30"/>
          <w:szCs w:val="30"/>
          <w:lang w:bidi="th-TH"/>
        </w:rPr>
        <w:t>60</w:t>
      </w:r>
      <w:r w:rsidR="006F7608"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2B7D0A" w:rsidRPr="0026205B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DC7B31">
        <w:rPr>
          <w:rFonts w:ascii="Angsana New" w:hAnsi="Angsana New" w:hint="cs"/>
          <w:sz w:val="30"/>
          <w:szCs w:val="30"/>
          <w:cs/>
          <w:lang w:bidi="th-TH"/>
        </w:rPr>
        <w:t>สาม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AA45E2">
        <w:rPr>
          <w:rFonts w:ascii="Angsana New" w:hAnsi="Angsana New"/>
          <w:sz w:val="30"/>
          <w:szCs w:val="30"/>
        </w:rPr>
        <w:t>3</w:t>
      </w:r>
      <w:r w:rsidR="00AA45E2">
        <w:rPr>
          <w:rFonts w:ascii="Angsana New" w:hAnsi="Angsana New"/>
          <w:sz w:val="30"/>
          <w:szCs w:val="30"/>
          <w:lang w:val="en-US"/>
        </w:rPr>
        <w:t>1</w:t>
      </w:r>
      <w:r w:rsidR="00AA45E2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AA45E2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 w:rsidRPr="0026205B">
        <w:rPr>
          <w:rFonts w:ascii="Angsana New" w:hAnsi="Angsana New"/>
          <w:sz w:val="30"/>
          <w:szCs w:val="30"/>
          <w:lang w:bidi="th-TH"/>
        </w:rPr>
        <w:t>25</w:t>
      </w:r>
      <w:r w:rsidR="00AA45E2">
        <w:rPr>
          <w:rFonts w:ascii="Angsana New" w:hAnsi="Angsana New"/>
          <w:sz w:val="30"/>
          <w:szCs w:val="30"/>
          <w:lang w:bidi="th-TH"/>
        </w:rPr>
        <w:t>6</w:t>
      </w:r>
      <w:r w:rsidR="00D27A81">
        <w:rPr>
          <w:rFonts w:ascii="Angsana New" w:hAnsi="Angsana New"/>
          <w:sz w:val="30"/>
          <w:szCs w:val="30"/>
          <w:lang w:bidi="th-TH"/>
        </w:rPr>
        <w:t>1</w:t>
      </w:r>
      <w:r w:rsidR="00AA45E2"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val="en-US" w:eastAsia="ja-JP" w:bidi="th-TH"/>
        </w:rPr>
        <w:t xml:space="preserve">และ </w:t>
      </w:r>
      <w:r w:rsidR="00AA45E2">
        <w:rPr>
          <w:rFonts w:ascii="Angsana New" w:hAnsi="Angsana New"/>
          <w:sz w:val="30"/>
          <w:szCs w:val="30"/>
          <w:lang w:val="en-US" w:eastAsia="ja-JP" w:bidi="th-TH"/>
        </w:rPr>
        <w:t>25</w:t>
      </w:r>
      <w:r w:rsidR="00D27A81">
        <w:rPr>
          <w:rFonts w:ascii="Angsana New" w:hAnsi="Angsana New"/>
          <w:sz w:val="30"/>
          <w:szCs w:val="30"/>
          <w:lang w:val="en-US" w:eastAsia="ja-JP" w:bidi="th-TH"/>
        </w:rPr>
        <w:t>60</w:t>
      </w:r>
      <w:r w:rsidR="006F7608" w:rsidRPr="0026205B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:rsidR="00E926AA" w:rsidRPr="00E037A3" w:rsidRDefault="00087EB3" w:rsidP="00087EB3">
      <w:pPr>
        <w:pStyle w:val="block"/>
        <w:tabs>
          <w:tab w:val="left" w:pos="5760"/>
        </w:tabs>
        <w:spacing w:after="0" w:line="240" w:lineRule="atLeast"/>
        <w:ind w:left="720"/>
        <w:jc w:val="both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ab/>
      </w:r>
    </w:p>
    <w:tbl>
      <w:tblPr>
        <w:tblW w:w="1546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071"/>
        <w:gridCol w:w="1349"/>
        <w:gridCol w:w="810"/>
        <w:gridCol w:w="662"/>
        <w:gridCol w:w="628"/>
        <w:gridCol w:w="645"/>
        <w:gridCol w:w="719"/>
        <w:gridCol w:w="18"/>
        <w:gridCol w:w="644"/>
        <w:gridCol w:w="236"/>
        <w:gridCol w:w="7"/>
        <w:gridCol w:w="657"/>
        <w:gridCol w:w="243"/>
        <w:gridCol w:w="585"/>
        <w:gridCol w:w="243"/>
        <w:gridCol w:w="27"/>
        <w:gridCol w:w="630"/>
        <w:gridCol w:w="236"/>
        <w:gridCol w:w="34"/>
        <w:gridCol w:w="540"/>
        <w:gridCol w:w="243"/>
        <w:gridCol w:w="27"/>
        <w:gridCol w:w="540"/>
        <w:gridCol w:w="245"/>
        <w:gridCol w:w="543"/>
        <w:gridCol w:w="270"/>
        <w:gridCol w:w="630"/>
        <w:gridCol w:w="236"/>
        <w:gridCol w:w="754"/>
        <w:gridCol w:w="270"/>
        <w:gridCol w:w="720"/>
      </w:tblGrid>
      <w:tr w:rsidR="00FB6C2F" w:rsidRPr="00E037A3" w:rsidTr="000E7B6A">
        <w:tc>
          <w:tcPr>
            <w:tcW w:w="2071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2" w:type="dxa"/>
            <w:gridSpan w:val="28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F0716" w:rsidRPr="00E037A3" w:rsidTr="000E7B6A">
        <w:tc>
          <w:tcPr>
            <w:tcW w:w="2071" w:type="dxa"/>
          </w:tcPr>
          <w:p w:rsidR="002F0716" w:rsidRPr="00E037A3" w:rsidRDefault="002F0716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2F0716" w:rsidRPr="00E037A3" w:rsidRDefault="002F0716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2F0716" w:rsidRPr="00E037A3" w:rsidRDefault="002F0716" w:rsidP="002F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1232" w:type="dxa"/>
            <w:gridSpan w:val="28"/>
          </w:tcPr>
          <w:p w:rsidR="002F0716" w:rsidRPr="00E037A3" w:rsidRDefault="002F0716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FB6C2F" w:rsidRPr="00E037A3" w:rsidTr="000E7B6A">
        <w:tc>
          <w:tcPr>
            <w:tcW w:w="2071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FB6C2F" w:rsidRPr="00E037A3" w:rsidRDefault="00E30B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:rsidR="00FB6C2F" w:rsidRPr="00E037A3" w:rsidRDefault="002F0716" w:rsidP="00E3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290" w:type="dxa"/>
            <w:gridSpan w:val="2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364" w:type="dxa"/>
            <w:gridSpan w:val="2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2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3" w:type="dxa"/>
            <w:gridSpan w:val="3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4" w:type="dxa"/>
            <w:gridSpan w:val="3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FB6C2F" w:rsidRPr="00E037A3" w:rsidTr="000E7B6A">
        <w:tc>
          <w:tcPr>
            <w:tcW w:w="2071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FB6C2F" w:rsidRPr="00E037A3" w:rsidRDefault="00E30BDA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:rsidR="00FB6C2F" w:rsidRPr="00E037A3" w:rsidRDefault="002F0716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290" w:type="dxa"/>
            <w:gridSpan w:val="2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364" w:type="dxa"/>
            <w:gridSpan w:val="2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62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36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45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3" w:type="dxa"/>
            <w:gridSpan w:val="3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4" w:type="dxa"/>
            <w:gridSpan w:val="3"/>
          </w:tcPr>
          <w:p w:rsidR="00FB6C2F" w:rsidRPr="00E037A3" w:rsidRDefault="003A45A0" w:rsidP="00AE5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5335E2">
              <w:rPr>
                <w:rFonts w:ascii="Angsana New" w:hAnsi="Angsana New" w:hint="cs"/>
                <w:sz w:val="24"/>
                <w:szCs w:val="24"/>
                <w:cs/>
              </w:rPr>
              <w:t>สาม</w:t>
            </w:r>
            <w:r w:rsidR="00FB6C2F"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AA45E2" w:rsidRPr="00E037A3" w:rsidTr="000E7B6A">
        <w:tc>
          <w:tcPr>
            <w:tcW w:w="2071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2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628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45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19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62" w:type="dxa"/>
            <w:gridSpan w:val="2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" w:type="dxa"/>
            <w:gridSpan w:val="2"/>
          </w:tcPr>
          <w:p w:rsidR="00AA45E2" w:rsidRPr="00E037A3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:rsidR="00AA45E2" w:rsidRPr="00E037A3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:rsidR="00AA45E2" w:rsidRPr="00E037A3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5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3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AA45E2" w:rsidRPr="00E037A3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:rsidR="00292E88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:rsidR="00AA45E2" w:rsidRPr="00E037A3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292E88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AA45E2" w:rsidRPr="00E037A3" w:rsidRDefault="00533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D27A81" w:rsidRPr="00E037A3" w:rsidTr="000E7B6A">
        <w:tc>
          <w:tcPr>
            <w:tcW w:w="2071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2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628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645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19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662" w:type="dxa"/>
            <w:gridSpan w:val="2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3" w:type="dxa"/>
            <w:gridSpan w:val="2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43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3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3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45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3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D27A81" w:rsidRPr="00E037A3" w:rsidTr="000E7B6A">
        <w:tc>
          <w:tcPr>
            <w:tcW w:w="2071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0" w:type="dxa"/>
            <w:gridSpan w:val="2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42" w:type="dxa"/>
            <w:gridSpan w:val="26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27A81" w:rsidRPr="00E037A3" w:rsidTr="000E7B6A">
        <w:trPr>
          <w:trHeight w:val="452"/>
        </w:trPr>
        <w:tc>
          <w:tcPr>
            <w:tcW w:w="2071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49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3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27A81" w:rsidRPr="00E037A3" w:rsidTr="000E7B6A">
        <w:tc>
          <w:tcPr>
            <w:tcW w:w="2071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บริษัท บีเจซี มารีน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รีซอสเซส</w:t>
            </w:r>
          </w:p>
        </w:tc>
        <w:tc>
          <w:tcPr>
            <w:tcW w:w="1349" w:type="dxa"/>
          </w:tcPr>
          <w:p w:rsidR="00D27A81" w:rsidRPr="00CA0F37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CA0F37">
              <w:rPr>
                <w:rFonts w:ascii="Angsana New" w:hAnsi="Angsana New" w:hint="cs"/>
                <w:sz w:val="24"/>
                <w:szCs w:val="24"/>
                <w:cs/>
              </w:rPr>
              <w:t>ให้เช่าสินทรัพย์</w:t>
            </w:r>
          </w:p>
        </w:tc>
        <w:tc>
          <w:tcPr>
            <w:tcW w:w="810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2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D27A81" w:rsidRPr="00C8058F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:rsidR="00D27A81" w:rsidRPr="00C8058F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4" w:type="dxa"/>
          </w:tcPr>
          <w:p w:rsidR="00D27A81" w:rsidRPr="00C8058F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D27A81" w:rsidRPr="00C8058F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27A81" w:rsidRPr="00C8058F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D27A81" w:rsidRPr="00A2264C" w:rsidRDefault="00D27A81" w:rsidP="00D27A8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27A81" w:rsidRPr="00C761B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D27A81" w:rsidRPr="00A2264C" w:rsidRDefault="00D27A81" w:rsidP="00D27A8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D27A81" w:rsidRPr="00C761B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27A81" w:rsidRPr="00C761B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27A81" w:rsidRPr="00C761B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:rsidR="00D27A81" w:rsidRPr="00A2264C" w:rsidRDefault="00D27A81" w:rsidP="00D27A8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27A81" w:rsidRPr="00C761B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27A81" w:rsidRPr="00A2264C" w:rsidRDefault="00D27A81" w:rsidP="00D27A8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7615" w:rsidRPr="00E037A3" w:rsidTr="000E7B6A">
        <w:tc>
          <w:tcPr>
            <w:tcW w:w="2071" w:type="dxa"/>
          </w:tcPr>
          <w:p w:rsidR="00DC7615" w:rsidRPr="00E037A3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349" w:type="dxa"/>
          </w:tcPr>
          <w:p w:rsidR="00DC7615" w:rsidRPr="00CA0F37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CA0F37">
              <w:rPr>
                <w:rFonts w:ascii="Angsana New" w:hAnsi="Angsana New" w:hint="cs"/>
                <w:sz w:val="24"/>
                <w:szCs w:val="24"/>
                <w:cs/>
              </w:rPr>
              <w:t>และเพาะเลี้ยงกุ้ง</w:t>
            </w:r>
          </w:p>
        </w:tc>
        <w:tc>
          <w:tcPr>
            <w:tcW w:w="810" w:type="dxa"/>
          </w:tcPr>
          <w:p w:rsidR="00DC7615" w:rsidRPr="00E037A3" w:rsidRDefault="00DC7615" w:rsidP="00DC76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62" w:type="dxa"/>
          </w:tcPr>
          <w:p w:rsidR="00DC7615" w:rsidRPr="00EC6E14" w:rsidRDefault="00DC7615" w:rsidP="00DC7615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628" w:type="dxa"/>
          </w:tcPr>
          <w:p w:rsidR="00DC7615" w:rsidRPr="00EC6E14" w:rsidRDefault="00DC7615" w:rsidP="00DC7615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94,400</w:t>
            </w:r>
          </w:p>
        </w:tc>
        <w:tc>
          <w:tcPr>
            <w:tcW w:w="737" w:type="dxa"/>
            <w:gridSpan w:val="2"/>
            <w:shd w:val="clear" w:color="auto" w:fill="auto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94,400</w:t>
            </w:r>
          </w:p>
        </w:tc>
        <w:tc>
          <w:tcPr>
            <w:tcW w:w="644" w:type="dxa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21,000</w:t>
            </w:r>
          </w:p>
        </w:tc>
        <w:tc>
          <w:tcPr>
            <w:tcW w:w="270" w:type="dxa"/>
            <w:gridSpan w:val="2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20,879</w:t>
            </w:r>
          </w:p>
        </w:tc>
        <w:tc>
          <w:tcPr>
            <w:tcW w:w="270" w:type="dxa"/>
            <w:gridSpan w:val="2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21,000</w:t>
            </w:r>
          </w:p>
        </w:tc>
        <w:tc>
          <w:tcPr>
            <w:tcW w:w="270" w:type="dxa"/>
            <w:shd w:val="clear" w:color="auto" w:fill="auto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20,879</w:t>
            </w:r>
          </w:p>
        </w:tc>
        <w:tc>
          <w:tcPr>
            <w:tcW w:w="236" w:type="dxa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EC6E1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C7615" w:rsidRPr="00CB6BA5" w:rsidTr="000E7B6A">
        <w:tc>
          <w:tcPr>
            <w:tcW w:w="2071" w:type="dxa"/>
          </w:tcPr>
          <w:p w:rsidR="00DC7615" w:rsidRPr="00E037A3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9" w:type="dxa"/>
          </w:tcPr>
          <w:p w:rsidR="00DC7615" w:rsidRPr="00E037A3" w:rsidRDefault="00DC7615" w:rsidP="00DC761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DC7615" w:rsidRPr="00E037A3" w:rsidRDefault="00DC7615" w:rsidP="00DC761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</w:tcPr>
          <w:p w:rsidR="00DC7615" w:rsidRPr="00EC6E14" w:rsidRDefault="00DC7615" w:rsidP="00DC761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DC7615" w:rsidRPr="00EC6E14" w:rsidRDefault="00DC7615" w:rsidP="00DC761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DC7615" w:rsidRPr="00EC6E14" w:rsidRDefault="00DC7615" w:rsidP="00DC76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:rsidR="00DC7615" w:rsidRPr="00EC6E14" w:rsidRDefault="00DC7615" w:rsidP="00DC76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21,000</w:t>
            </w:r>
          </w:p>
        </w:tc>
        <w:tc>
          <w:tcPr>
            <w:tcW w:w="270" w:type="dxa"/>
            <w:gridSpan w:val="2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20,879</w:t>
            </w:r>
          </w:p>
        </w:tc>
        <w:tc>
          <w:tcPr>
            <w:tcW w:w="270" w:type="dxa"/>
            <w:gridSpan w:val="2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6E1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21,000</w:t>
            </w:r>
          </w:p>
        </w:tc>
        <w:tc>
          <w:tcPr>
            <w:tcW w:w="270" w:type="dxa"/>
            <w:shd w:val="clear" w:color="auto" w:fill="auto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20,879</w:t>
            </w:r>
          </w:p>
        </w:tc>
        <w:tc>
          <w:tcPr>
            <w:tcW w:w="236" w:type="dxa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6E1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DC7615" w:rsidRPr="00EC6E14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6E1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:rsidR="007D34DF" w:rsidRDefault="007D34DF" w:rsidP="001C0442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</w:p>
    <w:p w:rsidR="00300F06" w:rsidRDefault="007D34DF" w:rsidP="00C64C3A">
      <w:pPr>
        <w:pStyle w:val="block"/>
        <w:spacing w:after="0"/>
        <w:ind w:left="0"/>
        <w:rPr>
          <w:rFonts w:ascii="Angsana New" w:hAnsi="Angsana New"/>
          <w:sz w:val="30"/>
          <w:szCs w:val="30"/>
          <w:cs/>
          <w:lang w:bidi="th-TH"/>
        </w:rPr>
        <w:sectPr w:rsidR="00300F06" w:rsidSect="009B701F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8C1D9F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กลุ่มบริษัทไม่มีเงิน</w:t>
      </w:r>
      <w:r w:rsidRPr="009A57B8">
        <w:rPr>
          <w:rFonts w:ascii="Angsana New" w:hAnsi="Angsana New" w:hint="cs"/>
          <w:sz w:val="30"/>
          <w:szCs w:val="30"/>
          <w:cs/>
          <w:lang w:bidi="th-TH"/>
        </w:rPr>
        <w:t>ลงทุนใน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  <w:r>
        <w:rPr>
          <w:rFonts w:ascii="Angsana New" w:hAnsi="Angsana New" w:hint="cs"/>
          <w:sz w:val="30"/>
          <w:szCs w:val="30"/>
          <w:cs/>
          <w:lang w:bidi="th-TH"/>
        </w:rPr>
        <w:t>ซึ่ง</w:t>
      </w:r>
      <w:r w:rsidRPr="009A57B8">
        <w:rPr>
          <w:rFonts w:ascii="Angsana New" w:hAnsi="Angsana New" w:hint="cs"/>
          <w:sz w:val="30"/>
          <w:szCs w:val="30"/>
          <w:cs/>
          <w:lang w:bidi="th-TH"/>
        </w:rPr>
        <w:t>จดทะเบียนใน</w:t>
      </w:r>
      <w:r w:rsidRPr="008C1D9F">
        <w:rPr>
          <w:rFonts w:ascii="Angsana New" w:hAnsi="Angsana New" w:hint="cs"/>
          <w:sz w:val="30"/>
          <w:szCs w:val="30"/>
          <w:cs/>
          <w:lang w:bidi="th-TH"/>
        </w:rPr>
        <w:t xml:space="preserve">ตลาดหลักทรัพย์ ดังนั้นจึงไม่มีราคาที่เปิดเผยต่อสาธารณชน </w:t>
      </w:r>
    </w:p>
    <w:tbl>
      <w:tblPr>
        <w:tblW w:w="1539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610"/>
        <w:gridCol w:w="1440"/>
        <w:gridCol w:w="810"/>
        <w:gridCol w:w="630"/>
        <w:gridCol w:w="270"/>
        <w:gridCol w:w="72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630"/>
        <w:gridCol w:w="360"/>
        <w:gridCol w:w="630"/>
      </w:tblGrid>
      <w:tr w:rsidR="009D309C" w:rsidRPr="001504DE" w:rsidTr="00C64C3A">
        <w:trPr>
          <w:trHeight w:val="379"/>
        </w:trPr>
        <w:tc>
          <w:tcPr>
            <w:tcW w:w="4860" w:type="dxa"/>
            <w:gridSpan w:val="3"/>
          </w:tcPr>
          <w:p w:rsidR="009D309C" w:rsidRPr="001504DE" w:rsidRDefault="009D309C" w:rsidP="00A5446E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22"/>
          </w:tcPr>
          <w:p w:rsidR="009D309C" w:rsidRPr="001504DE" w:rsidRDefault="009D309C" w:rsidP="00A5446E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7A89" w:rsidRPr="001504DE" w:rsidTr="00C64C3A">
        <w:trPr>
          <w:trHeight w:val="379"/>
        </w:trPr>
        <w:tc>
          <w:tcPr>
            <w:tcW w:w="4050" w:type="dxa"/>
            <w:gridSpan w:val="2"/>
          </w:tcPr>
          <w:p w:rsidR="008F7A89" w:rsidRPr="001504DE" w:rsidRDefault="008F7A89" w:rsidP="00A5446E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8F7A89" w:rsidRPr="001504DE" w:rsidRDefault="008F7A89" w:rsidP="00A5446E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ประเทศ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</w:p>
        </w:tc>
        <w:tc>
          <w:tcPr>
            <w:tcW w:w="10530" w:type="dxa"/>
            <w:gridSpan w:val="22"/>
          </w:tcPr>
          <w:p w:rsidR="008F7A89" w:rsidRPr="001504DE" w:rsidRDefault="008F7A89" w:rsidP="00A5446E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00F06" w:rsidRPr="001504DE" w:rsidTr="00D43207">
        <w:trPr>
          <w:gridBefore w:val="1"/>
          <w:wBefore w:w="2610" w:type="dxa"/>
        </w:trPr>
        <w:tc>
          <w:tcPr>
            <w:tcW w:w="1440" w:type="dxa"/>
          </w:tcPr>
          <w:p w:rsidR="00300F06" w:rsidRPr="004559C8" w:rsidRDefault="008F7A89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:rsidR="00300F06" w:rsidRPr="004559C8" w:rsidRDefault="008F7A89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620" w:type="dxa"/>
            <w:gridSpan w:val="3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3"/>
            <w:vAlign w:val="bottom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300F06" w:rsidRPr="001504DE" w:rsidRDefault="00300F06" w:rsidP="002764C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494C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5F494C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300F06" w:rsidRPr="001504DE" w:rsidTr="00D43207">
        <w:tc>
          <w:tcPr>
            <w:tcW w:w="2610" w:type="dxa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00F06" w:rsidRPr="004559C8" w:rsidRDefault="008F7A89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:rsidR="00300F06" w:rsidRPr="004559C8" w:rsidRDefault="008F7A89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620" w:type="dxa"/>
            <w:gridSpan w:val="3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3"/>
            <w:vAlign w:val="bottom"/>
          </w:tcPr>
          <w:p w:rsidR="00300F06" w:rsidRPr="001504DE" w:rsidDel="00685444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300F06" w:rsidRPr="001504DE" w:rsidRDefault="00300F06" w:rsidP="002764C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300F06" w:rsidRPr="001504DE" w:rsidDel="00685444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1504D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04DE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1504D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04D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300F06" w:rsidRPr="001504DE" w:rsidRDefault="00A5446E" w:rsidP="00060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204BD6">
              <w:rPr>
                <w:rFonts w:ascii="Angsana New" w:hAnsi="Angsana New" w:hint="cs"/>
                <w:sz w:val="24"/>
                <w:szCs w:val="24"/>
                <w:cs/>
              </w:rPr>
              <w:t>สาม</w:t>
            </w:r>
            <w:r w:rsidR="00300F06" w:rsidRPr="005F494C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582B28" w:rsidRPr="001504DE" w:rsidTr="00D43207">
        <w:tc>
          <w:tcPr>
            <w:tcW w:w="2610" w:type="dxa"/>
          </w:tcPr>
          <w:p w:rsidR="00AA45E2" w:rsidRPr="001504D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AA45E2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A45E2" w:rsidRPr="004559C8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A45E2" w:rsidRPr="004559C8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AA45E2" w:rsidRPr="00E037A3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0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AA45E2" w:rsidRPr="00E037A3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AA45E2" w:rsidRPr="001504DE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AA45E2" w:rsidRPr="00E037A3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AA45E2" w:rsidRPr="001504D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AA45E2" w:rsidRPr="00E037A3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AA45E2" w:rsidRPr="001504D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AA45E2" w:rsidRPr="00E037A3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AA45E2" w:rsidRPr="001504DE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AA45E2" w:rsidRPr="00E037A3" w:rsidRDefault="00AA45E2" w:rsidP="00A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360" w:type="dxa"/>
          </w:tcPr>
          <w:p w:rsidR="00AA45E2" w:rsidRPr="00E037A3" w:rsidRDefault="00AA45E2" w:rsidP="00AA45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AA45E2" w:rsidRPr="00E037A3" w:rsidRDefault="00AA45E2" w:rsidP="00204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204BD6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D27A81" w:rsidRPr="001504DE" w:rsidTr="00D43207">
        <w:tc>
          <w:tcPr>
            <w:tcW w:w="2610" w:type="dxa"/>
          </w:tcPr>
          <w:p w:rsidR="00D27A81" w:rsidRPr="001504D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D27A81" w:rsidRPr="008F7A89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D27A81" w:rsidRPr="004559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63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D27A81" w:rsidRPr="001504DE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D27A81" w:rsidRPr="001504D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D27A81" w:rsidRPr="001504D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D27A81" w:rsidRPr="001504D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60" w:type="dxa"/>
          </w:tcPr>
          <w:p w:rsidR="00D27A81" w:rsidRPr="00E037A3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27A81" w:rsidRPr="00E037A3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300F06" w:rsidRPr="001504DE" w:rsidTr="00D43207">
        <w:tc>
          <w:tcPr>
            <w:tcW w:w="2610" w:type="dxa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00F06" w:rsidRPr="004559C8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00F06" w:rsidRPr="004559C8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300F06" w:rsidRPr="001504DE" w:rsidRDefault="00300F06" w:rsidP="002764C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1504D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910" w:type="dxa"/>
            <w:gridSpan w:val="19"/>
          </w:tcPr>
          <w:p w:rsidR="00300F06" w:rsidRPr="001504DE" w:rsidRDefault="00300F06" w:rsidP="0027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504D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82B28" w:rsidRPr="001504DE" w:rsidTr="00D43207">
        <w:tc>
          <w:tcPr>
            <w:tcW w:w="2610" w:type="dxa"/>
          </w:tcPr>
          <w:p w:rsidR="00F265E4" w:rsidRPr="001504D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F265E4" w:rsidRPr="001504D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F265E4" w:rsidRPr="001504D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F265E4" w:rsidRPr="001504D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ind w:left="-129" w:right="-11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265E4" w:rsidRPr="001504D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265E4" w:rsidRPr="001504D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F265E4" w:rsidRPr="001504D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265E4" w:rsidRPr="001504D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:rsidR="00F265E4" w:rsidRPr="001504D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265E4" w:rsidRPr="001504D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F265E4" w:rsidRPr="001504D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265E4" w:rsidRPr="001504D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F265E4" w:rsidRPr="001504D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265E4" w:rsidRPr="001504D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F265E4" w:rsidRPr="001504D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265E4" w:rsidRPr="001504D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F265E4" w:rsidRPr="001504D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265E4" w:rsidRPr="001504D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F265E4" w:rsidRPr="001504D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265E4" w:rsidRPr="001504D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265E4" w:rsidRPr="001504D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265E4" w:rsidRPr="001504D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F265E4" w:rsidRPr="001504D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F265E4" w:rsidRPr="001504D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F265E4" w:rsidRPr="001504D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82B28" w:rsidRPr="001504DE" w:rsidTr="00D43207">
        <w:tc>
          <w:tcPr>
            <w:tcW w:w="2610" w:type="dxa"/>
          </w:tcPr>
          <w:p w:rsidR="00F265E4" w:rsidRPr="001504D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บริษัท บีเจซี มารีน รีซอสเซส</w:t>
            </w:r>
          </w:p>
        </w:tc>
        <w:tc>
          <w:tcPr>
            <w:tcW w:w="1440" w:type="dxa"/>
          </w:tcPr>
          <w:p w:rsidR="00F265E4" w:rsidRPr="004559C8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ind w:left="-83" w:right="-111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810" w:type="dxa"/>
          </w:tcPr>
          <w:p w:rsidR="00F265E4" w:rsidRPr="004559C8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F265E4" w:rsidRPr="003162E6" w:rsidRDefault="00F265E4" w:rsidP="00F265E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265E4" w:rsidRPr="001504D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265E4" w:rsidRPr="003162E6" w:rsidRDefault="00F265E4" w:rsidP="00F265E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F265E4" w:rsidRPr="00C8058F" w:rsidRDefault="00F265E4" w:rsidP="00F265E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265E4" w:rsidRPr="00D95A81" w:rsidRDefault="00F265E4" w:rsidP="00F265E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F265E4" w:rsidRPr="00C8058F" w:rsidRDefault="00F265E4" w:rsidP="00255D22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265E4" w:rsidRPr="001504DE" w:rsidRDefault="00F265E4" w:rsidP="00F265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265E4" w:rsidRPr="00C8058F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65E4" w:rsidRPr="001504DE" w:rsidRDefault="00F265E4" w:rsidP="00F265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265E4" w:rsidRPr="00C8058F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65E4" w:rsidRPr="001504DE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265E4" w:rsidRPr="00A2264C" w:rsidRDefault="00F265E4" w:rsidP="0080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65E4" w:rsidRPr="00A2264C" w:rsidRDefault="00F265E4" w:rsidP="00F265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265E4" w:rsidRPr="00A2264C" w:rsidRDefault="00F265E4" w:rsidP="00044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65E4" w:rsidRPr="00A2264C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265E4" w:rsidRPr="00A2264C" w:rsidRDefault="00F265E4" w:rsidP="009D53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65E4" w:rsidRPr="00A2264C" w:rsidRDefault="00F265E4" w:rsidP="00F265E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265E4" w:rsidRPr="00A2264C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265E4" w:rsidRPr="00A2264C" w:rsidRDefault="00F265E4" w:rsidP="00F26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265E4" w:rsidRPr="00A2264C" w:rsidRDefault="00F265E4" w:rsidP="00F265E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:rsidR="00F265E4" w:rsidRPr="00A2264C" w:rsidRDefault="00F265E4" w:rsidP="00F265E4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265E4" w:rsidRPr="00A2264C" w:rsidRDefault="00F265E4" w:rsidP="00F265E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7615" w:rsidRPr="006112F6" w:rsidTr="00D43207">
        <w:tc>
          <w:tcPr>
            <w:tcW w:w="2610" w:type="dxa"/>
          </w:tcPr>
          <w:p w:rsidR="00DC7615" w:rsidRPr="001504DE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440" w:type="dxa"/>
          </w:tcPr>
          <w:p w:rsidR="00DC7615" w:rsidRPr="004559C8" w:rsidRDefault="00DC7615" w:rsidP="00DC7615">
            <w:pPr>
              <w:pStyle w:val="acctfourfigures"/>
              <w:tabs>
                <w:tab w:val="clear" w:pos="765"/>
              </w:tabs>
              <w:spacing w:line="240" w:lineRule="auto"/>
              <w:ind w:left="72" w:right="-111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810" w:type="dxa"/>
          </w:tcPr>
          <w:p w:rsidR="00DC7615" w:rsidRPr="004559C8" w:rsidRDefault="00DC7615" w:rsidP="00DC76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:rsidR="00DC7615" w:rsidRPr="003162E6" w:rsidRDefault="00DC7615" w:rsidP="00DC7615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</w:tcPr>
          <w:p w:rsidR="00DC7615" w:rsidRPr="001504DE" w:rsidRDefault="00DC7615" w:rsidP="00DC761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C7615" w:rsidRPr="003162E6" w:rsidRDefault="00DC7615" w:rsidP="00DC7615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630" w:type="dxa"/>
          </w:tcPr>
          <w:p w:rsidR="00DC7615" w:rsidRPr="00C8058F" w:rsidRDefault="00DC7615" w:rsidP="00DC761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058F">
              <w:rPr>
                <w:rFonts w:ascii="Angsana New" w:hAnsi="Angsana New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DC7615" w:rsidRPr="00D95A81" w:rsidRDefault="00DC7615" w:rsidP="00DC7615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DC7615" w:rsidRPr="00C8058F" w:rsidRDefault="00DC7615" w:rsidP="00DC761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058F">
              <w:rPr>
                <w:rFonts w:ascii="Angsana New" w:hAnsi="Angsana New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DC7615" w:rsidRPr="001504DE" w:rsidRDefault="00DC7615" w:rsidP="00DC761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615" w:rsidRPr="00C8058F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DC7615" w:rsidRPr="001504DE" w:rsidRDefault="00DC7615" w:rsidP="00DC761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615" w:rsidRPr="00C8058F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DC7615" w:rsidRPr="001504DE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615" w:rsidRPr="00A2264C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DC7615" w:rsidRPr="00A2264C" w:rsidRDefault="00DC7615" w:rsidP="00DC761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615" w:rsidRPr="00A2264C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DC7615" w:rsidRPr="00A2264C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615" w:rsidRPr="00A2264C" w:rsidRDefault="00DC7615" w:rsidP="00DC761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DC7615" w:rsidRPr="00A2264C" w:rsidRDefault="00DC7615" w:rsidP="00DC761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C7615" w:rsidRPr="00A2264C" w:rsidRDefault="00DC7615" w:rsidP="00DC761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DC7615" w:rsidRPr="00A2264C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615" w:rsidRPr="00A2264C" w:rsidRDefault="00DC7615" w:rsidP="00DC761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DC7615" w:rsidRPr="00A2264C" w:rsidRDefault="00DC7615" w:rsidP="00DC7615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615" w:rsidRPr="00A2264C" w:rsidRDefault="00DC7615" w:rsidP="00DC761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C7615" w:rsidRPr="006112F6" w:rsidTr="00D43207">
        <w:tc>
          <w:tcPr>
            <w:tcW w:w="2610" w:type="dxa"/>
          </w:tcPr>
          <w:p w:rsidR="00DC7615" w:rsidRPr="001504DE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DC7615" w:rsidRPr="001504DE" w:rsidRDefault="00DC7615" w:rsidP="00DC76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83" w:right="-1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C7615" w:rsidRPr="001504DE" w:rsidRDefault="00DC7615" w:rsidP="00DC76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615" w:rsidRPr="001504DE" w:rsidRDefault="00DC7615" w:rsidP="00DC76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C7615" w:rsidRPr="001504DE" w:rsidRDefault="00DC7615" w:rsidP="00DC761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C7615" w:rsidRPr="001504DE" w:rsidRDefault="00DC7615" w:rsidP="00DC76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615" w:rsidRPr="00D95A81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DC7615" w:rsidRPr="00D95A81" w:rsidRDefault="00DC7615" w:rsidP="00DC76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C7615" w:rsidRPr="00D95A81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DC7615" w:rsidRPr="006112F6" w:rsidRDefault="00DC7615" w:rsidP="00DC761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C7615" w:rsidRPr="00C8058F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DC7615" w:rsidRPr="00D95A81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C7615" w:rsidRPr="00C8058F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DC7615" w:rsidRPr="006112F6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C7615" w:rsidRPr="00A2264C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264C">
              <w:rPr>
                <w:rFonts w:ascii="Angsana New" w:hAnsi="Angsana New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DC7615" w:rsidRPr="00A2264C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C7615" w:rsidRPr="00A2264C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264C">
              <w:rPr>
                <w:rFonts w:ascii="Angsana New" w:hAnsi="Angsana New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DC7615" w:rsidRPr="00A2264C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C7615" w:rsidRPr="00A2264C" w:rsidRDefault="00DC7615" w:rsidP="00DC761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17,1</w:t>
            </w:r>
            <w:r w:rsidRPr="00A2264C">
              <w:rPr>
                <w:rFonts w:ascii="Angsana New" w:hAnsi="Angsana New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:rsidR="00DC7615" w:rsidRPr="00A2264C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DC7615" w:rsidRPr="00A2264C" w:rsidRDefault="00DC7615" w:rsidP="00DC761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17,1</w:t>
            </w:r>
            <w:r w:rsidRPr="00A2264C">
              <w:rPr>
                <w:rFonts w:ascii="Angsana New" w:hAnsi="Angsana New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:rsidR="00DC7615" w:rsidRPr="00A2264C" w:rsidRDefault="00DC7615" w:rsidP="00DC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C7615" w:rsidRPr="007E0F0E" w:rsidRDefault="00DC7615" w:rsidP="00DC761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0F0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DC7615" w:rsidRPr="007E0F0E" w:rsidRDefault="00DC7615" w:rsidP="00DC7615">
            <w:pPr>
              <w:tabs>
                <w:tab w:val="decimal" w:pos="79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C7615" w:rsidRPr="007E0F0E" w:rsidRDefault="00DC7615" w:rsidP="00DC761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0F0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:rsidR="007D34DF" w:rsidRPr="008C1D9F" w:rsidRDefault="007D34DF" w:rsidP="007D34DF">
      <w:pPr>
        <w:pStyle w:val="block"/>
        <w:spacing w:after="0"/>
        <w:ind w:left="540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</w:p>
    <w:p w:rsidR="00300F06" w:rsidRPr="008C1D9F" w:rsidRDefault="00D43207" w:rsidP="00D43207">
      <w:pPr>
        <w:tabs>
          <w:tab w:val="clear" w:pos="454"/>
          <w:tab w:val="clear" w:pos="680"/>
          <w:tab w:val="left" w:pos="-90"/>
          <w:tab w:val="left" w:pos="0"/>
        </w:tabs>
        <w:spacing w:line="240" w:lineRule="auto"/>
        <w:ind w:left="-108" w:right="-108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300F06" w:rsidRPr="008C1D9F">
        <w:rPr>
          <w:rFonts w:ascii="Angsana New" w:hAnsi="Angsana New" w:hint="cs"/>
          <w:sz w:val="30"/>
          <w:szCs w:val="30"/>
          <w:cs/>
        </w:rPr>
        <w:t>กลุ่มบริษัทไม่มีเงิน</w:t>
      </w:r>
      <w:r w:rsidR="00300F06" w:rsidRPr="009A57B8">
        <w:rPr>
          <w:rFonts w:ascii="Angsana New" w:hAnsi="Angsana New" w:hint="cs"/>
          <w:sz w:val="30"/>
          <w:szCs w:val="30"/>
          <w:cs/>
        </w:rPr>
        <w:t>ลงทุนใน</w:t>
      </w:r>
      <w:r w:rsidR="00300F06" w:rsidRPr="009A57B8">
        <w:rPr>
          <w:rFonts w:ascii="Angsana New" w:hAnsi="Angsana New"/>
          <w:sz w:val="30"/>
          <w:szCs w:val="30"/>
          <w:cs/>
        </w:rPr>
        <w:t>บริษัทร่วม</w:t>
      </w:r>
      <w:r w:rsidR="00300F06">
        <w:rPr>
          <w:rFonts w:ascii="Angsana New" w:hAnsi="Angsana New" w:hint="cs"/>
          <w:sz w:val="30"/>
          <w:szCs w:val="30"/>
          <w:cs/>
        </w:rPr>
        <w:t>ซึ่ง</w:t>
      </w:r>
      <w:r w:rsidR="00300F06" w:rsidRPr="009A57B8">
        <w:rPr>
          <w:rFonts w:ascii="Angsana New" w:hAnsi="Angsana New" w:hint="cs"/>
          <w:sz w:val="30"/>
          <w:szCs w:val="30"/>
          <w:cs/>
        </w:rPr>
        <w:t>จดทะเบียนใน</w:t>
      </w:r>
      <w:r w:rsidR="00300F06" w:rsidRPr="008C1D9F">
        <w:rPr>
          <w:rFonts w:ascii="Angsana New" w:hAnsi="Angsana New" w:hint="cs"/>
          <w:sz w:val="30"/>
          <w:szCs w:val="30"/>
          <w:cs/>
        </w:rPr>
        <w:t>ตลาดหลักทรัพย์ ดังนั้นจึงไม่มีราคาที่เปิดเผยต่อสาธารณชน</w:t>
      </w:r>
    </w:p>
    <w:p w:rsidR="007D34DF" w:rsidRDefault="007D34DF" w:rsidP="007D34DF">
      <w:pPr>
        <w:ind w:firstLine="706"/>
        <w:rPr>
          <w:cs/>
        </w:rPr>
      </w:pPr>
    </w:p>
    <w:p w:rsidR="007D34DF" w:rsidRDefault="007D34DF" w:rsidP="007D34DF">
      <w:pPr>
        <w:rPr>
          <w:cs/>
        </w:rPr>
      </w:pPr>
    </w:p>
    <w:p w:rsidR="006F7608" w:rsidRPr="007D34DF" w:rsidRDefault="006F7608" w:rsidP="007D34DF">
      <w:pPr>
        <w:rPr>
          <w:cs/>
        </w:rPr>
        <w:sectPr w:rsidR="006F7608" w:rsidRPr="007D34DF" w:rsidSect="009B701F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DE6D41" w:rsidRPr="00A52379" w:rsidRDefault="00DE6D41" w:rsidP="00A52379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A52379">
        <w:rPr>
          <w:rFonts w:ascii="Angsana New" w:hAnsi="Angsana New"/>
          <w:b/>
          <w:bCs/>
          <w:sz w:val="30"/>
          <w:szCs w:val="30"/>
          <w:lang w:val="en-US" w:bidi="th-TH"/>
        </w:rPr>
        <w:lastRenderedPageBreak/>
        <w:t xml:space="preserve"> </w:t>
      </w:r>
      <w:r w:rsidRPr="00A52379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:rsidR="00E07D86" w:rsidRDefault="00E07D86" w:rsidP="00291AAE">
      <w:pPr>
        <w:pStyle w:val="block"/>
        <w:tabs>
          <w:tab w:val="left" w:pos="0"/>
        </w:tabs>
        <w:spacing w:after="12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4F0947" w:rsidRPr="00A7124D">
        <w:rPr>
          <w:rFonts w:ascii="Angsana New" w:hAnsi="Angsana New"/>
          <w:sz w:val="30"/>
          <w:szCs w:val="30"/>
        </w:rPr>
        <w:t>3</w:t>
      </w:r>
      <w:r w:rsidR="00AA45E2">
        <w:rPr>
          <w:rFonts w:ascii="Angsana New" w:hAnsi="Angsana New"/>
          <w:sz w:val="30"/>
          <w:szCs w:val="30"/>
        </w:rPr>
        <w:t>1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285652">
        <w:rPr>
          <w:rFonts w:ascii="Angsana New" w:hAnsi="Angsana New"/>
          <w:sz w:val="30"/>
          <w:szCs w:val="30"/>
          <w:lang w:bidi="th-TH"/>
        </w:rPr>
        <w:t>25</w:t>
      </w:r>
      <w:r w:rsidR="00AA45E2">
        <w:rPr>
          <w:rFonts w:ascii="Angsana New" w:hAnsi="Angsana New"/>
          <w:sz w:val="30"/>
          <w:szCs w:val="30"/>
          <w:lang w:bidi="th-TH"/>
        </w:rPr>
        <w:t>6</w:t>
      </w:r>
      <w:r w:rsidR="00D27A81">
        <w:rPr>
          <w:rFonts w:ascii="Angsana New" w:hAnsi="Angsana New"/>
          <w:sz w:val="30"/>
          <w:szCs w:val="30"/>
          <w:lang w:bidi="th-TH"/>
        </w:rPr>
        <w:t>1</w:t>
      </w:r>
      <w:r w:rsidR="00285652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="00B21F7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285652">
        <w:rPr>
          <w:rFonts w:ascii="Angsana New" w:hAnsi="Angsana New"/>
          <w:sz w:val="30"/>
          <w:szCs w:val="30"/>
          <w:lang w:bidi="th-TH"/>
        </w:rPr>
        <w:t>25</w:t>
      </w:r>
      <w:r w:rsidR="00D27A81">
        <w:rPr>
          <w:rFonts w:ascii="Angsana New" w:hAnsi="Angsana New"/>
          <w:sz w:val="30"/>
          <w:szCs w:val="30"/>
          <w:lang w:bidi="th-TH"/>
        </w:rPr>
        <w:t>60</w:t>
      </w:r>
      <w:r w:rsidR="00A56284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="00D17035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15208D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10586C">
        <w:rPr>
          <w:rFonts w:ascii="Angsana New" w:hAnsi="Angsana New" w:hint="cs"/>
          <w:sz w:val="30"/>
          <w:szCs w:val="30"/>
          <w:cs/>
          <w:lang w:val="en-US" w:bidi="th-TH"/>
        </w:rPr>
        <w:t>สาม</w:t>
      </w:r>
      <w:r w:rsidRPr="00323863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4F0947" w:rsidRPr="00A7124D">
        <w:rPr>
          <w:rFonts w:ascii="Angsana New" w:hAnsi="Angsana New"/>
          <w:sz w:val="30"/>
          <w:szCs w:val="30"/>
        </w:rPr>
        <w:t>3</w:t>
      </w:r>
      <w:r w:rsidR="00AA45E2">
        <w:rPr>
          <w:rFonts w:ascii="Angsana New" w:hAnsi="Angsana New"/>
          <w:sz w:val="30"/>
          <w:szCs w:val="30"/>
          <w:lang w:val="en-US" w:bidi="th-TH"/>
        </w:rPr>
        <w:t>1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285652">
        <w:rPr>
          <w:rFonts w:ascii="Angsana New" w:hAnsi="Angsana New"/>
          <w:sz w:val="30"/>
          <w:szCs w:val="30"/>
          <w:lang w:val="en-US" w:eastAsia="ja-JP" w:bidi="th-TH"/>
        </w:rPr>
        <w:t>25</w:t>
      </w:r>
      <w:r w:rsidR="00AA45E2">
        <w:rPr>
          <w:rFonts w:ascii="Angsana New" w:hAnsi="Angsana New"/>
          <w:sz w:val="30"/>
          <w:szCs w:val="30"/>
          <w:lang w:val="en-US" w:eastAsia="ja-JP" w:bidi="th-TH"/>
        </w:rPr>
        <w:t>6</w:t>
      </w:r>
      <w:r w:rsidR="00D27A81">
        <w:rPr>
          <w:rFonts w:ascii="Angsana New" w:hAnsi="Angsana New"/>
          <w:sz w:val="30"/>
          <w:szCs w:val="30"/>
          <w:lang w:val="en-US" w:eastAsia="ja-JP" w:bidi="th-TH"/>
        </w:rPr>
        <w:t>1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="00300440">
        <w:rPr>
          <w:rFonts w:ascii="Angsana New" w:hAnsi="Angsana New"/>
          <w:sz w:val="30"/>
          <w:szCs w:val="30"/>
          <w:cs/>
          <w:lang w:val="en-US" w:eastAsia="ja-JP" w:bidi="th-TH"/>
        </w:rPr>
        <w:t>แล</w:t>
      </w:r>
      <w:r w:rsidR="00300440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ะ </w:t>
      </w:r>
      <w:r w:rsidR="00285652">
        <w:rPr>
          <w:rFonts w:ascii="Angsana New" w:hAnsi="Angsana New"/>
          <w:sz w:val="30"/>
          <w:szCs w:val="30"/>
          <w:lang w:val="en-US" w:eastAsia="ja-JP" w:bidi="th-TH"/>
        </w:rPr>
        <w:t>25</w:t>
      </w:r>
      <w:r w:rsidR="00D27A81">
        <w:rPr>
          <w:rFonts w:ascii="Angsana New" w:hAnsi="Angsana New"/>
          <w:sz w:val="30"/>
          <w:szCs w:val="30"/>
          <w:lang w:val="en-US" w:eastAsia="ja-JP" w:bidi="th-TH"/>
        </w:rPr>
        <w:t>60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Pr="00323863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tbl>
      <w:tblPr>
        <w:tblW w:w="1539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160"/>
        <w:gridCol w:w="1350"/>
        <w:gridCol w:w="630"/>
        <w:gridCol w:w="180"/>
        <w:gridCol w:w="9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D27A81" w:rsidRPr="00D92848" w:rsidTr="0003192C">
        <w:trPr>
          <w:trHeight w:hRule="exact" w:val="272"/>
        </w:trPr>
        <w:tc>
          <w:tcPr>
            <w:tcW w:w="2160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0" w:type="dxa"/>
            <w:gridSpan w:val="22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27A81" w:rsidRPr="00D92848" w:rsidTr="0003192C">
        <w:trPr>
          <w:trHeight w:hRule="exact" w:val="272"/>
        </w:trPr>
        <w:tc>
          <w:tcPr>
            <w:tcW w:w="2160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D27A81" w:rsidRPr="00D92848" w:rsidDel="0068544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D27A81" w:rsidRPr="00D92848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D27A81" w:rsidRPr="00D92848" w:rsidDel="0068544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D27A81" w:rsidRPr="00D92848" w:rsidRDefault="00D27A81" w:rsidP="00E11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 w:rsidR="00E11AF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</w:t>
            </w:r>
          </w:p>
        </w:tc>
      </w:tr>
      <w:tr w:rsidR="005B5B3C" w:rsidRPr="00D92848" w:rsidTr="006D5836">
        <w:trPr>
          <w:trHeight w:hRule="exact" w:val="263"/>
        </w:trPr>
        <w:tc>
          <w:tcPr>
            <w:tcW w:w="216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  <w:gridSpan w:val="4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5B5B3C" w:rsidRPr="00D92848" w:rsidRDefault="005B5B3C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D9284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D9284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:rsidR="005B5B3C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งวดสามเดือนสิ้นสุดวันที่</w:t>
            </w:r>
          </w:p>
        </w:tc>
      </w:tr>
      <w:tr w:rsidR="001F099D" w:rsidRPr="00D92848" w:rsidTr="00E11AFD">
        <w:trPr>
          <w:trHeight w:hRule="exact" w:val="216"/>
        </w:trPr>
        <w:tc>
          <w:tcPr>
            <w:tcW w:w="216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F014B3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  <w:r w:rsidR="001F09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คม</w:t>
            </w:r>
          </w:p>
        </w:tc>
      </w:tr>
      <w:tr w:rsidR="001F099D" w:rsidRPr="00D92848" w:rsidTr="00E11AFD">
        <w:trPr>
          <w:trHeight w:hRule="exact" w:val="216"/>
        </w:trPr>
        <w:tc>
          <w:tcPr>
            <w:tcW w:w="216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25</w:t>
            </w:r>
            <w:r w:rsidRPr="00D9284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2560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25</w:t>
            </w:r>
            <w:r w:rsidRPr="00D9284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2560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25</w:t>
            </w:r>
            <w:r w:rsidRPr="00D9284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2560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25</w:t>
            </w:r>
            <w:r w:rsidRPr="00D9284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2560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25</w:t>
            </w:r>
            <w:r w:rsidRPr="00D9284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2560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25</w:t>
            </w:r>
            <w:r w:rsidRPr="00D9284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2560</w:t>
            </w:r>
          </w:p>
        </w:tc>
      </w:tr>
      <w:tr w:rsidR="001F099D" w:rsidRPr="00D92848" w:rsidTr="00E11AFD">
        <w:trPr>
          <w:trHeight w:hRule="exact" w:val="216"/>
        </w:trPr>
        <w:tc>
          <w:tcPr>
            <w:tcW w:w="216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4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90" w:type="dxa"/>
            <w:gridSpan w:val="19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F099D" w:rsidRPr="00D92848" w:rsidTr="00E11AFD">
        <w:trPr>
          <w:trHeight w:hRule="exact" w:val="216"/>
        </w:trPr>
        <w:tc>
          <w:tcPr>
            <w:tcW w:w="216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35B73" w:rsidRPr="00D92848" w:rsidTr="0003192C">
        <w:trPr>
          <w:trHeight w:hRule="exact" w:val="290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สุรพลซูพรีมฟู้ดส์ จำกัด </w:t>
            </w:r>
          </w:p>
        </w:tc>
        <w:tc>
          <w:tcPr>
            <w:tcW w:w="1350" w:type="dxa"/>
            <w:vAlign w:val="center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286,350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286,350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286,349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286,349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D92848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D92848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267,657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267,657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5B73" w:rsidRPr="00D92848" w:rsidTr="0003192C">
        <w:trPr>
          <w:trHeight w:hRule="exact" w:val="263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-108"/>
                <w:tab w:val="left" w:pos="144"/>
                <w:tab w:val="left" w:pos="17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</w:t>
            </w:r>
            <w:r w:rsidRPr="00D9284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อาหารสำเร็จรูป 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5B73" w:rsidRPr="00D92848" w:rsidTr="0003192C">
        <w:trPr>
          <w:trHeight w:hRule="exact" w:val="272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และอาหารกึ่ง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5B73" w:rsidRPr="00D92848" w:rsidTr="0003192C">
        <w:trPr>
          <w:trHeight w:hRule="exact" w:val="290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5B73" w:rsidRPr="00D92848" w:rsidTr="0003192C">
        <w:trPr>
          <w:trHeight w:hRule="exact" w:val="317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สุรพลไฟน์เนสท์ จำกัด</w:t>
            </w:r>
          </w:p>
        </w:tc>
        <w:tc>
          <w:tcPr>
            <w:tcW w:w="1350" w:type="dxa"/>
            <w:vAlign w:val="center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จำหน่ายอาหาร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5B73" w:rsidRPr="00D92848" w:rsidTr="0003192C">
        <w:trPr>
          <w:trHeight w:hRule="exact" w:val="263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สำเร็จรูปและ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5B73" w:rsidRPr="00D92848" w:rsidTr="0003192C">
        <w:trPr>
          <w:trHeight w:hRule="exact" w:val="272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อาหารกึ่ง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5B73" w:rsidRPr="00D92848" w:rsidTr="0003192C">
        <w:trPr>
          <w:trHeight w:hRule="exact" w:val="326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5B73" w:rsidRPr="00D92848" w:rsidTr="0003192C">
        <w:trPr>
          <w:trHeight w:hRule="exact" w:val="272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จันทบุรีมารีนฟาร์ม จำกัด</w:t>
            </w:r>
          </w:p>
        </w:tc>
        <w:tc>
          <w:tcPr>
            <w:tcW w:w="135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D92848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D92848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5B73" w:rsidRPr="00D92848" w:rsidTr="0003192C">
        <w:trPr>
          <w:trHeight w:hRule="exact" w:val="263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สุราษฎร์ซีฟู้ดส์ จำกัด</w:t>
            </w:r>
          </w:p>
        </w:tc>
        <w:tc>
          <w:tcPr>
            <w:tcW w:w="135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5B73" w:rsidRPr="00D92848" w:rsidTr="0003192C">
        <w:trPr>
          <w:trHeight w:hRule="exact" w:val="254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ทะเลแช่แข็ง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438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438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5B73" w:rsidRPr="00D92848" w:rsidTr="00E814CC">
        <w:trPr>
          <w:trHeight w:hRule="exact" w:val="272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D9284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สุรพลอะควาคัลเจอร์ จำกัด</w:t>
            </w:r>
          </w:p>
        </w:tc>
        <w:tc>
          <w:tcPr>
            <w:tcW w:w="135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D92848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D92848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5B73" w:rsidRPr="00D92848" w:rsidTr="00562F7E">
        <w:trPr>
          <w:trHeight w:hRule="exact" w:val="308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และเพาะเลี้ยงกุ้ง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5B73" w:rsidRPr="00D92848" w:rsidTr="00562F7E">
        <w:trPr>
          <w:trHeight w:hRule="exact" w:val="263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โลจิสติกส์ จำกัด</w:t>
            </w:r>
          </w:p>
        </w:tc>
        <w:tc>
          <w:tcPr>
            <w:tcW w:w="135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บริการรับฝากห้อง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5B73" w:rsidRPr="00D92848" w:rsidTr="00E814CC">
        <w:trPr>
          <w:trHeight w:hRule="exact" w:val="236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 เย็นและขนส่งห้องเย็น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35B73" w:rsidRPr="00D92848" w:rsidTr="00E11AFD">
        <w:trPr>
          <w:trHeight w:hRule="exact" w:val="216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 ห้องเย็น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35B73" w:rsidRPr="00D92848" w:rsidTr="0003192C">
        <w:trPr>
          <w:trHeight w:hRule="exact" w:val="308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35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204,652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233,461</w:t>
            </w:r>
          </w:p>
        </w:tc>
      </w:tr>
      <w:tr w:rsidR="00135B73" w:rsidRPr="00D92848" w:rsidTr="00E11AFD">
        <w:trPr>
          <w:trHeight w:hRule="exact" w:val="216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9284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แช่แข็ง</w:t>
            </w: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35B73" w:rsidRPr="00D92848" w:rsidTr="00E814CC">
        <w:trPr>
          <w:trHeight w:hRule="exact" w:val="255"/>
        </w:trPr>
        <w:tc>
          <w:tcPr>
            <w:tcW w:w="216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1,153,909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1,153,909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92848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92848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92848">
              <w:rPr>
                <w:rFonts w:asciiTheme="majorBidi" w:hAnsiTheme="majorBidi" w:cstheme="majorBidi"/>
                <w:b/>
                <w:bCs/>
                <w:szCs w:val="22"/>
              </w:rPr>
              <w:t>730,477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35B73" w:rsidRPr="00D92848" w:rsidRDefault="00135B73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92848">
              <w:rPr>
                <w:rFonts w:asciiTheme="majorBidi" w:hAnsiTheme="majorBidi" w:cstheme="majorBidi"/>
                <w:b/>
                <w:bCs/>
                <w:szCs w:val="22"/>
              </w:rPr>
              <w:t>730,477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204,652</w:t>
            </w:r>
          </w:p>
        </w:tc>
        <w:tc>
          <w:tcPr>
            <w:tcW w:w="270" w:type="dxa"/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35B73" w:rsidRPr="00D92848" w:rsidRDefault="00135B73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233,461</w:t>
            </w:r>
          </w:p>
        </w:tc>
      </w:tr>
    </w:tbl>
    <w:p w:rsidR="001D0996" w:rsidRDefault="00227E54" w:rsidP="00B11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rPr>
          <w:sz w:val="30"/>
          <w:szCs w:val="30"/>
        </w:rPr>
      </w:pPr>
      <w:r w:rsidRPr="00227E54">
        <w:rPr>
          <w:rFonts w:hint="cs"/>
          <w:sz w:val="30"/>
          <w:szCs w:val="30"/>
          <w:cs/>
        </w:rPr>
        <w:t>บ</w:t>
      </w:r>
      <w:r>
        <w:rPr>
          <w:rFonts w:hint="cs"/>
          <w:sz w:val="30"/>
          <w:szCs w:val="30"/>
          <w:cs/>
        </w:rPr>
        <w:t>ริษัทย่อยทั้งหมดดำเนินธุรกิจในประเทศไทย</w:t>
      </w:r>
    </w:p>
    <w:p w:rsidR="00545F2A" w:rsidRPr="001D0996" w:rsidRDefault="00545F2A" w:rsidP="001D0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268"/>
        </w:tabs>
        <w:rPr>
          <w:sz w:val="30"/>
          <w:szCs w:val="30"/>
        </w:rPr>
        <w:sectPr w:rsidR="00545F2A" w:rsidRPr="001D0996" w:rsidSect="009B701F">
          <w:headerReference w:type="even" r:id="rId18"/>
          <w:headerReference w:type="first" r:id="rId19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0C6EEE" w:rsidRPr="00EE1DAF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EE1DA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:rsidR="000C6EEE" w:rsidRPr="00382E4A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</w:rPr>
      </w:pPr>
    </w:p>
    <w:p w:rsidR="00F44F41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ก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ารซื้อ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จำหน่าย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และโอน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ที่ดิน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อาคารและอุปกรณ์ระหว่างงวด</w:t>
      </w:r>
      <w:r w:rsidR="00C03BE5">
        <w:rPr>
          <w:rFonts w:ascii="Angsana New" w:hAnsi="Angsana New" w:hint="cs"/>
          <w:b/>
          <w:spacing w:val="-4"/>
          <w:sz w:val="30"/>
          <w:szCs w:val="30"/>
          <w:cs/>
        </w:rPr>
        <w:t>สาม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เดือนสิ้นสุดวันที่</w:t>
      </w:r>
      <w:r w:rsidRPr="00F44F41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Pr="003E7B64">
        <w:rPr>
          <w:rFonts w:ascii="Angsana New" w:hAnsi="Angsana New"/>
          <w:bCs/>
          <w:spacing w:val="-4"/>
          <w:sz w:val="30"/>
          <w:szCs w:val="30"/>
        </w:rPr>
        <w:t>3</w:t>
      </w:r>
      <w:r w:rsidR="00C03BE5">
        <w:rPr>
          <w:rFonts w:ascii="Angsana New" w:hAnsi="Angsana New"/>
          <w:bCs/>
          <w:spacing w:val="-4"/>
          <w:sz w:val="30"/>
          <w:szCs w:val="30"/>
        </w:rPr>
        <w:t>1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="00C03BE5">
        <w:rPr>
          <w:rFonts w:ascii="Angsana New" w:hAnsi="Angsana New" w:hint="cs"/>
          <w:b/>
          <w:spacing w:val="-4"/>
          <w:sz w:val="30"/>
          <w:szCs w:val="30"/>
          <w:cs/>
        </w:rPr>
        <w:t>มีนาคม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Cs/>
          <w:spacing w:val="-4"/>
          <w:sz w:val="30"/>
          <w:szCs w:val="30"/>
        </w:rPr>
        <w:t>25</w:t>
      </w:r>
      <w:r w:rsidR="00C03BE5">
        <w:rPr>
          <w:rFonts w:ascii="Angsana New" w:hAnsi="Angsana New"/>
          <w:bCs/>
          <w:spacing w:val="-4"/>
          <w:sz w:val="30"/>
          <w:szCs w:val="30"/>
        </w:rPr>
        <w:t>6</w:t>
      </w:r>
      <w:r w:rsidR="00D92848" w:rsidRPr="00D92848">
        <w:rPr>
          <w:rFonts w:ascii="Angsana New" w:hAnsi="Angsana New" w:hint="cs"/>
          <w:b/>
          <w:spacing w:val="-4"/>
          <w:sz w:val="30"/>
          <w:szCs w:val="30"/>
          <w:cs/>
        </w:rPr>
        <w:t>1</w:t>
      </w:r>
      <w:r w:rsidRPr="00F44F41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แ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ละ </w:t>
      </w:r>
      <w:r w:rsidRPr="003E7B64">
        <w:rPr>
          <w:rFonts w:ascii="Angsana New" w:hAnsi="Angsana New"/>
          <w:bCs/>
          <w:spacing w:val="-4"/>
          <w:sz w:val="30"/>
          <w:szCs w:val="30"/>
        </w:rPr>
        <w:t>25</w:t>
      </w:r>
      <w:r w:rsidR="00D92848" w:rsidRPr="00D92848">
        <w:rPr>
          <w:rFonts w:ascii="Angsana New" w:hAnsi="Angsana New" w:hint="cs"/>
          <w:b/>
          <w:spacing w:val="-4"/>
          <w:sz w:val="30"/>
          <w:szCs w:val="30"/>
          <w:cs/>
        </w:rPr>
        <w:t>60</w:t>
      </w:r>
      <w:r w:rsidRPr="00F44F41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มีดังนี้</w:t>
      </w:r>
    </w:p>
    <w:p w:rsidR="00F44F41" w:rsidRPr="00014F2D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distribute"/>
        <w:rPr>
          <w:rFonts w:ascii="Angsana New" w:hAnsi="Angsana New"/>
          <w:b/>
          <w:spacing w:val="-4"/>
          <w:sz w:val="10"/>
          <w:szCs w:val="1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236"/>
        <w:gridCol w:w="1183"/>
        <w:gridCol w:w="245"/>
        <w:gridCol w:w="1133"/>
        <w:gridCol w:w="265"/>
        <w:gridCol w:w="1172"/>
        <w:gridCol w:w="269"/>
        <w:gridCol w:w="1168"/>
      </w:tblGrid>
      <w:tr w:rsidR="00F44F41" w:rsidRPr="00821891" w:rsidTr="00D92848">
        <w:trPr>
          <w:tblHeader/>
        </w:trPr>
        <w:tc>
          <w:tcPr>
            <w:tcW w:w="1941" w:type="pct"/>
            <w:shd w:val="clear" w:color="auto" w:fill="auto"/>
          </w:tcPr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4F41" w:rsidRPr="00821891" w:rsidTr="00D92848">
        <w:trPr>
          <w:tblHeader/>
        </w:trPr>
        <w:tc>
          <w:tcPr>
            <w:tcW w:w="1941" w:type="pct"/>
            <w:shd w:val="clear" w:color="auto" w:fill="auto"/>
          </w:tcPr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18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F418B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8218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8218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A45E2" w:rsidRPr="008218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AA45E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="00AA45E2" w:rsidRPr="008218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A45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7" w:type="pct"/>
            <w:shd w:val="clear" w:color="auto" w:fill="auto"/>
          </w:tcPr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1" w:type="pct"/>
            <w:gridSpan w:val="3"/>
            <w:shd w:val="clear" w:color="auto" w:fill="auto"/>
          </w:tcPr>
          <w:p w:rsidR="00F44F41" w:rsidRPr="00821891" w:rsidRDefault="00F44F4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AA45E2">
              <w:rPr>
                <w:rFonts w:ascii="Angsana New" w:hAnsi="Angsana New"/>
                <w:sz w:val="28"/>
                <w:szCs w:val="28"/>
              </w:rPr>
              <w:t>6</w:t>
            </w:r>
            <w:r w:rsidR="00D9284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7" w:type="pct"/>
            <w:gridSpan w:val="3"/>
            <w:shd w:val="clear" w:color="auto" w:fill="auto"/>
          </w:tcPr>
          <w:p w:rsidR="00F44F41" w:rsidRPr="00821891" w:rsidRDefault="00F44F4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D92848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</w:tr>
      <w:tr w:rsidR="00F7749C" w:rsidRPr="00821891" w:rsidTr="00D92848">
        <w:trPr>
          <w:tblHeader/>
        </w:trPr>
        <w:tc>
          <w:tcPr>
            <w:tcW w:w="1941" w:type="pct"/>
            <w:shd w:val="clear" w:color="auto" w:fill="auto"/>
          </w:tcPr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2189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82189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" w:type="pct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21891">
              <w:rPr>
                <w:rFonts w:ascii="Angsana New" w:hAnsi="Angsana New"/>
                <w:sz w:val="28"/>
                <w:szCs w:val="28"/>
              </w:rPr>
              <w:t>-</w:t>
            </w:r>
            <w:r w:rsidR="00605E43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605E43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821891">
              <w:rPr>
                <w:rFonts w:ascii="Angsana New" w:hAnsi="Angsana New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143" w:type="pct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2189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82189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" w:type="pct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F44F41" w:rsidRPr="00821891" w:rsidRDefault="00F44F41" w:rsidP="00F51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21891">
              <w:rPr>
                <w:rFonts w:ascii="Angsana New" w:hAnsi="Angsana New"/>
                <w:sz w:val="28"/>
                <w:szCs w:val="28"/>
              </w:rPr>
              <w:t>-</w:t>
            </w:r>
            <w:r w:rsidRPr="00821891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F44F41" w:rsidRPr="00821891" w:rsidTr="00D92848">
        <w:trPr>
          <w:tblHeader/>
        </w:trPr>
        <w:tc>
          <w:tcPr>
            <w:tcW w:w="1941" w:type="pct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2848" w:rsidRPr="00821891" w:rsidTr="00D92848">
        <w:trPr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27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D92848" w:rsidRPr="00B3011D" w:rsidRDefault="008F5E4A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52,083</w:t>
            </w:r>
          </w:p>
        </w:tc>
        <w:tc>
          <w:tcPr>
            <w:tcW w:w="132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:rsidR="00D92848" w:rsidRPr="00B3011D" w:rsidRDefault="008F5E4A" w:rsidP="008F5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667</w:t>
            </w:r>
          </w:p>
        </w:tc>
        <w:tc>
          <w:tcPr>
            <w:tcW w:w="143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B3011D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1,886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:rsidR="00D92848" w:rsidRPr="00B3011D" w:rsidRDefault="00D92848" w:rsidP="00A5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2848" w:rsidRPr="00821891" w:rsidTr="00D92848">
        <w:trPr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28"/>
                <w:szCs w:val="28"/>
                <w:cs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อาคารห้องเย็นและอุปกรณ์</w:t>
            </w:r>
          </w:p>
        </w:tc>
        <w:tc>
          <w:tcPr>
            <w:tcW w:w="127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D92848" w:rsidRPr="00B3011D" w:rsidRDefault="003E229C" w:rsidP="00C20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132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:rsidR="00D92848" w:rsidRPr="00B3011D" w:rsidRDefault="008F5E4A" w:rsidP="00A5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B3011D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:rsidR="00D92848" w:rsidRPr="00B3011D" w:rsidRDefault="00D92848" w:rsidP="00A5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2848" w:rsidRPr="00821891" w:rsidTr="00D92848">
        <w:trPr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27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D92848" w:rsidRPr="00B3011D" w:rsidRDefault="00CE4FDD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36,124</w:t>
            </w:r>
          </w:p>
        </w:tc>
        <w:tc>
          <w:tcPr>
            <w:tcW w:w="132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:rsidR="00D92848" w:rsidRPr="00B3011D" w:rsidRDefault="00C93AF6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1,274</w:t>
            </w:r>
          </w:p>
        </w:tc>
        <w:tc>
          <w:tcPr>
            <w:tcW w:w="143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B3011D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12,458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:rsidR="00D92848" w:rsidRPr="00B3011D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1,219</w:t>
            </w:r>
          </w:p>
        </w:tc>
      </w:tr>
      <w:tr w:rsidR="00D92848" w:rsidRPr="00821891" w:rsidTr="00D92848">
        <w:trPr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ระบบไฟฟ้าและระบบส่งน้ำ</w:t>
            </w:r>
          </w:p>
        </w:tc>
        <w:tc>
          <w:tcPr>
            <w:tcW w:w="127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D92848" w:rsidRPr="00B3011D" w:rsidRDefault="008F5E4A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19,407</w:t>
            </w:r>
          </w:p>
        </w:tc>
        <w:tc>
          <w:tcPr>
            <w:tcW w:w="132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:rsidR="00D92848" w:rsidRPr="00B3011D" w:rsidRDefault="008F5E4A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3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B3011D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456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:rsidR="00D92848" w:rsidRPr="00B3011D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962</w:t>
            </w:r>
          </w:p>
        </w:tc>
      </w:tr>
      <w:tr w:rsidR="00D92848" w:rsidRPr="00821891" w:rsidTr="00D92848">
        <w:trPr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D92848" w:rsidRPr="00B3011D" w:rsidRDefault="005A1A0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4,005</w:t>
            </w:r>
          </w:p>
        </w:tc>
        <w:tc>
          <w:tcPr>
            <w:tcW w:w="132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:rsidR="00D92848" w:rsidRPr="00B3011D" w:rsidRDefault="00C93AF6" w:rsidP="008F5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43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B3011D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2,047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:rsidR="00D92848" w:rsidRPr="00B3011D" w:rsidRDefault="00D92848" w:rsidP="00A5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2848" w:rsidRPr="00821891" w:rsidTr="00D92848">
        <w:trPr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7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D92848" w:rsidRPr="00B3011D" w:rsidRDefault="005A1A0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6,623</w:t>
            </w:r>
          </w:p>
        </w:tc>
        <w:tc>
          <w:tcPr>
            <w:tcW w:w="132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:rsidR="00D92848" w:rsidRPr="00B3011D" w:rsidRDefault="005651F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43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B3011D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2,066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:rsidR="00D92848" w:rsidRPr="00B3011D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92848" w:rsidRPr="00821891" w:rsidTr="00D92848">
        <w:trPr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7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D92848" w:rsidRPr="00B3011D" w:rsidRDefault="00CE4FDD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80,299</w:t>
            </w:r>
          </w:p>
        </w:tc>
        <w:tc>
          <w:tcPr>
            <w:tcW w:w="132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:rsidR="00D92848" w:rsidRPr="00B3011D" w:rsidRDefault="005651F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87,667</w:t>
            </w:r>
          </w:p>
        </w:tc>
        <w:tc>
          <w:tcPr>
            <w:tcW w:w="143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D92848" w:rsidRPr="00B3011D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48,357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D92848" w:rsidRPr="00B3011D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2,103</w:t>
            </w:r>
          </w:p>
        </w:tc>
      </w:tr>
      <w:tr w:rsidR="00D92848" w:rsidRPr="00821891" w:rsidTr="00D92848">
        <w:trPr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18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48" w:rsidRPr="00573507" w:rsidRDefault="005A1A0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199,522</w:t>
            </w:r>
          </w:p>
        </w:tc>
        <w:tc>
          <w:tcPr>
            <w:tcW w:w="132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48" w:rsidRPr="00B3011D" w:rsidRDefault="00BF2AF2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89,92</w:t>
            </w:r>
            <w:r w:rsidR="00C93AF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48" w:rsidRPr="00573507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67,546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48" w:rsidRPr="00B3011D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4,289</w:t>
            </w:r>
          </w:p>
        </w:tc>
      </w:tr>
    </w:tbl>
    <w:p w:rsidR="00F44F41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  <w:r>
        <w:rPr>
          <w:sz w:val="2"/>
          <w:szCs w:val="2"/>
          <w:cs/>
        </w:rPr>
        <w:tab/>
      </w: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Pr="00014F2D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16"/>
          <w:szCs w:val="16"/>
        </w:rPr>
      </w:pP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Pr="00F44F41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268"/>
        <w:gridCol w:w="1146"/>
        <w:gridCol w:w="236"/>
        <w:gridCol w:w="1140"/>
        <w:gridCol w:w="269"/>
        <w:gridCol w:w="1172"/>
        <w:gridCol w:w="269"/>
        <w:gridCol w:w="1172"/>
      </w:tblGrid>
      <w:tr w:rsidR="00F44F41" w:rsidRPr="00821891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5" w:type="pct"/>
            <w:gridSpan w:val="7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21891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</w:tr>
      <w:tr w:rsidR="00D92848" w:rsidRPr="00821891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218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8218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8218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8218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0" w:type="pct"/>
            <w:gridSpan w:val="3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</w:tr>
      <w:tr w:rsidR="00D92848" w:rsidRPr="00821891" w:rsidTr="00D92848">
        <w:trPr>
          <w:trHeight w:hRule="exact" w:val="1478"/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92848" w:rsidRPr="00821891" w:rsidRDefault="00D92848" w:rsidP="00D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92848" w:rsidRPr="00821891" w:rsidRDefault="00D92848" w:rsidP="00D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2189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82189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21891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821891">
              <w:rPr>
                <w:rFonts w:ascii="Angsana New" w:hAnsi="Angsana New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2189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82189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21891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821891">
              <w:rPr>
                <w:rFonts w:ascii="Angsana New" w:hAnsi="Angsana New"/>
                <w:sz w:val="28"/>
                <w:szCs w:val="28"/>
                <w:cs/>
              </w:rPr>
              <w:t>ตามบัญชีสุทธิ</w:t>
            </w:r>
          </w:p>
        </w:tc>
      </w:tr>
      <w:tr w:rsidR="00D92848" w:rsidRPr="00821891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5" w:type="pct"/>
            <w:gridSpan w:val="7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2848" w:rsidRPr="00B3011D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:rsidR="00D92848" w:rsidRPr="009120D4" w:rsidRDefault="00C60C5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50,218</w:t>
            </w:r>
          </w:p>
        </w:tc>
        <w:tc>
          <w:tcPr>
            <w:tcW w:w="127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:rsidR="00D92848" w:rsidRPr="00B3011D" w:rsidRDefault="00C60C51" w:rsidP="00C6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9120D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1,740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B3011D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2848" w:rsidRPr="009120D4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อาคารห้องเย็นและอุปกรณ์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:rsidR="00D92848" w:rsidRPr="009120D4" w:rsidRDefault="00C60C51" w:rsidP="00C6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:rsidR="00D92848" w:rsidRPr="00B3011D" w:rsidRDefault="00C60C51" w:rsidP="00C6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9120D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B3011D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2848" w:rsidRPr="009120D4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:rsidR="00D92848" w:rsidRPr="009120D4" w:rsidRDefault="0038385D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13,202</w:t>
            </w:r>
          </w:p>
        </w:tc>
        <w:tc>
          <w:tcPr>
            <w:tcW w:w="127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:rsidR="00D92848" w:rsidRPr="009120D4" w:rsidRDefault="0038385D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4,345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9120D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5,026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9120D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D92848" w:rsidRPr="00B3011D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ระบบไฟฟ้าและระบบส่งน้ำ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:rsidR="00D92848" w:rsidRPr="009120D4" w:rsidRDefault="00C60C5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19,476</w:t>
            </w:r>
          </w:p>
        </w:tc>
        <w:tc>
          <w:tcPr>
            <w:tcW w:w="127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:rsidR="00D92848" w:rsidRPr="00B3011D" w:rsidRDefault="00C60C5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9120D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B3011D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962</w:t>
            </w:r>
          </w:p>
        </w:tc>
      </w:tr>
      <w:tr w:rsidR="00D92848" w:rsidRPr="00B3011D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:rsidR="00D92848" w:rsidRPr="009120D4" w:rsidDel="00CF6509" w:rsidRDefault="00C60C5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2,527</w:t>
            </w:r>
          </w:p>
        </w:tc>
        <w:tc>
          <w:tcPr>
            <w:tcW w:w="127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:rsidR="00D92848" w:rsidRPr="00B3011D" w:rsidRDefault="00C60C51" w:rsidP="00C6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45" w:type="pct"/>
            <w:shd w:val="clear" w:color="auto" w:fill="auto"/>
          </w:tcPr>
          <w:p w:rsidR="00D92848" w:rsidRPr="00B3011D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9120D4" w:rsidDel="00CF6509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2,047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B3011D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2848" w:rsidRPr="009120D4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:rsidR="00D92848" w:rsidRPr="009120D4" w:rsidRDefault="00C60C5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</w:t>
            </w:r>
            <w:r w:rsidR="0038385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7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:rsidR="00D92848" w:rsidRPr="009120D4" w:rsidRDefault="00C60C51" w:rsidP="00C6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9120D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:rsidR="00D92848" w:rsidRPr="009120D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2848" w:rsidRPr="009120D4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821891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:rsidR="00D92848" w:rsidRPr="009120D4" w:rsidRDefault="0038385D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44,370</w:t>
            </w:r>
          </w:p>
        </w:tc>
        <w:tc>
          <w:tcPr>
            <w:tcW w:w="127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:rsidR="00D92848" w:rsidRPr="009120D4" w:rsidRDefault="0038385D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67,998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D92848" w:rsidRPr="009120D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6,100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D92848" w:rsidRPr="009120D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</w:tr>
      <w:tr w:rsidR="00D92848" w:rsidRPr="009120D4" w:rsidTr="00D92848">
        <w:trPr>
          <w:trHeight w:hRule="exact" w:val="346"/>
          <w:tblHeader/>
        </w:trPr>
        <w:tc>
          <w:tcPr>
            <w:tcW w:w="1941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18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48" w:rsidRPr="00AC6985" w:rsidRDefault="0038385D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right="7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132,003</w:t>
            </w:r>
          </w:p>
        </w:tc>
        <w:tc>
          <w:tcPr>
            <w:tcW w:w="127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48" w:rsidRPr="00AC6985" w:rsidRDefault="0038385D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right="7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73,953</w:t>
            </w:r>
          </w:p>
        </w:tc>
        <w:tc>
          <w:tcPr>
            <w:tcW w:w="145" w:type="pct"/>
            <w:shd w:val="clear" w:color="auto" w:fill="auto"/>
          </w:tcPr>
          <w:p w:rsidR="00D92848" w:rsidRPr="00AC6985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48" w:rsidRPr="00AC6985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right="7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15,769</w:t>
            </w:r>
          </w:p>
        </w:tc>
        <w:tc>
          <w:tcPr>
            <w:tcW w:w="14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2848" w:rsidRPr="00AC6985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right="7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2,755</w:t>
            </w:r>
          </w:p>
        </w:tc>
      </w:tr>
    </w:tbl>
    <w:p w:rsidR="00D92848" w:rsidRDefault="00D92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3F7D59" w:rsidRPr="00BB1625" w:rsidRDefault="00C457CD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D7ECD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สิ</w:t>
      </w:r>
      <w:r w:rsidR="003F7D59" w:rsidRPr="00BD7ECD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นทรัพย์ไม่หมุนเวียนอื่น</w:t>
      </w:r>
    </w:p>
    <w:p w:rsidR="003F7D59" w:rsidRPr="00154C37" w:rsidRDefault="003F7D59" w:rsidP="00E023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11451B" w:rsidRPr="00C82A22" w:rsidRDefault="003F7D59" w:rsidP="00C82A22">
      <w:pPr>
        <w:pStyle w:val="BodyText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C0125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F44F41" w:rsidRPr="00A7124D">
        <w:rPr>
          <w:rFonts w:ascii="Angsana New" w:hAnsi="Angsana New"/>
          <w:sz w:val="30"/>
          <w:szCs w:val="30"/>
        </w:rPr>
        <w:t>3</w:t>
      </w:r>
      <w:r w:rsidR="00AA45E2">
        <w:rPr>
          <w:rFonts w:ascii="Angsana New" w:hAnsi="Angsana New"/>
          <w:sz w:val="30"/>
          <w:szCs w:val="30"/>
        </w:rPr>
        <w:t>1</w:t>
      </w:r>
      <w:r w:rsidR="00F44F41" w:rsidRPr="00A7124D">
        <w:rPr>
          <w:rFonts w:ascii="Angsana New" w:hAnsi="Angsana New" w:hint="cs"/>
          <w:sz w:val="30"/>
          <w:szCs w:val="30"/>
          <w:cs/>
        </w:rPr>
        <w:t xml:space="preserve"> </w:t>
      </w:r>
      <w:r w:rsidR="00AA45E2">
        <w:rPr>
          <w:rFonts w:ascii="Angsana New" w:hAnsi="Angsana New" w:hint="cs"/>
          <w:sz w:val="30"/>
          <w:szCs w:val="30"/>
          <w:cs/>
        </w:rPr>
        <w:t>มีนาคม</w:t>
      </w:r>
      <w:r w:rsidR="00F44F41" w:rsidRPr="00A7124D">
        <w:rPr>
          <w:rFonts w:ascii="Angsana New" w:hAnsi="Angsana New" w:hint="cs"/>
          <w:sz w:val="30"/>
          <w:szCs w:val="30"/>
          <w:cs/>
        </w:rPr>
        <w:t xml:space="preserve"> </w:t>
      </w:r>
      <w:r w:rsidR="00285652">
        <w:rPr>
          <w:rFonts w:ascii="Angsana New" w:hAnsi="Angsana New"/>
          <w:bCs/>
          <w:sz w:val="30"/>
          <w:szCs w:val="30"/>
        </w:rPr>
        <w:t>25</w:t>
      </w:r>
      <w:r w:rsidR="00AA45E2">
        <w:rPr>
          <w:rFonts w:ascii="Angsana New" w:hAnsi="Angsana New"/>
          <w:bCs/>
          <w:sz w:val="30"/>
          <w:szCs w:val="30"/>
        </w:rPr>
        <w:t>6</w:t>
      </w:r>
      <w:r w:rsidR="00D92848" w:rsidRPr="00D92848">
        <w:rPr>
          <w:rFonts w:ascii="Angsana New" w:hAnsi="Angsana New" w:hint="cs"/>
          <w:b/>
          <w:sz w:val="30"/>
          <w:szCs w:val="30"/>
          <w:cs/>
        </w:rPr>
        <w:t>1</w:t>
      </w:r>
      <w:r w:rsidR="00A56284">
        <w:rPr>
          <w:rFonts w:ascii="Angsana New" w:hAnsi="Angsana New"/>
          <w:bCs/>
          <w:sz w:val="30"/>
          <w:szCs w:val="30"/>
        </w:rPr>
        <w:t xml:space="preserve"> </w:t>
      </w:r>
      <w:r w:rsidR="00B21F7D" w:rsidRPr="004C0125">
        <w:rPr>
          <w:rFonts w:ascii="Angsana New" w:hAnsi="Angsana New"/>
          <w:b/>
          <w:sz w:val="30"/>
          <w:szCs w:val="30"/>
          <w:cs/>
        </w:rPr>
        <w:t>และ</w:t>
      </w:r>
      <w:r w:rsidR="00740E8A">
        <w:rPr>
          <w:rFonts w:ascii="Angsana New" w:hAnsi="Angsana New"/>
          <w:b/>
          <w:sz w:val="30"/>
          <w:szCs w:val="30"/>
          <w:cs/>
        </w:rPr>
        <w:t xml:space="preserve"> </w:t>
      </w:r>
      <w:r w:rsidR="009615F1">
        <w:rPr>
          <w:rFonts w:ascii="Angsana New" w:hAnsi="Angsana New"/>
          <w:bCs/>
          <w:sz w:val="30"/>
          <w:szCs w:val="30"/>
        </w:rPr>
        <w:t>31</w:t>
      </w:r>
      <w:r w:rsidRPr="004C0125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="00285652">
        <w:rPr>
          <w:rFonts w:ascii="Angsana New" w:hAnsi="Angsana New"/>
          <w:bCs/>
          <w:sz w:val="30"/>
          <w:szCs w:val="30"/>
        </w:rPr>
        <w:t>25</w:t>
      </w:r>
      <w:r w:rsidR="00D92848" w:rsidRPr="00D92848">
        <w:rPr>
          <w:rFonts w:ascii="Angsana New" w:hAnsi="Angsana New" w:hint="cs"/>
          <w:b/>
          <w:sz w:val="30"/>
          <w:szCs w:val="30"/>
          <w:cs/>
        </w:rPr>
        <w:t>60</w:t>
      </w:r>
      <w:r w:rsidR="00A56284">
        <w:rPr>
          <w:rFonts w:ascii="Angsana New" w:hAnsi="Angsana New"/>
          <w:bCs/>
          <w:sz w:val="30"/>
          <w:szCs w:val="30"/>
        </w:rPr>
        <w:t xml:space="preserve"> </w:t>
      </w:r>
      <w:r w:rsidRPr="004C0125">
        <w:rPr>
          <w:rFonts w:ascii="Angsana New" w:hAnsi="Angsana New"/>
          <w:b/>
          <w:sz w:val="30"/>
          <w:szCs w:val="30"/>
          <w:cs/>
        </w:rPr>
        <w:t>สินทรัพย์ไม่หมุนเวียนอื่นรวมเงินฝากป</w:t>
      </w:r>
      <w:r w:rsidR="00C62A3E" w:rsidRPr="004C0125">
        <w:rPr>
          <w:rFonts w:ascii="Angsana New" w:hAnsi="Angsana New"/>
          <w:b/>
          <w:sz w:val="30"/>
          <w:szCs w:val="30"/>
          <w:cs/>
        </w:rPr>
        <w:t>ระจำสถาบันการเงินของบริษัทย่อย</w:t>
      </w:r>
      <w:r w:rsidRPr="004C0125">
        <w:rPr>
          <w:rFonts w:ascii="Angsana New" w:hAnsi="Angsana New"/>
          <w:b/>
          <w:sz w:val="30"/>
          <w:szCs w:val="30"/>
          <w:cs/>
        </w:rPr>
        <w:t>กับสถาบันการเงินในประเทศจำนวนเงิน</w:t>
      </w:r>
      <w:r w:rsidR="00B21F7D" w:rsidRPr="00B11885">
        <w:rPr>
          <w:rFonts w:ascii="Angsana New" w:hAnsi="Angsana New"/>
          <w:b/>
          <w:sz w:val="30"/>
          <w:szCs w:val="30"/>
          <w:cs/>
        </w:rPr>
        <w:t>รวม</w:t>
      </w:r>
      <w:r w:rsidRPr="00B11885">
        <w:rPr>
          <w:rFonts w:ascii="Angsana New" w:hAnsi="Angsana New"/>
          <w:b/>
          <w:sz w:val="30"/>
          <w:szCs w:val="30"/>
          <w:cs/>
        </w:rPr>
        <w:t xml:space="preserve"> </w:t>
      </w:r>
      <w:r w:rsidR="00107BFA" w:rsidRPr="00107BFA">
        <w:rPr>
          <w:rFonts w:ascii="Angsana New" w:hAnsi="Angsana New"/>
          <w:bCs/>
          <w:sz w:val="30"/>
          <w:szCs w:val="30"/>
        </w:rPr>
        <w:t>2</w:t>
      </w:r>
      <w:r w:rsidRPr="00B11885">
        <w:rPr>
          <w:rFonts w:ascii="Angsana New" w:hAnsi="Angsana New"/>
          <w:b/>
          <w:sz w:val="30"/>
          <w:szCs w:val="30"/>
          <w:cs/>
        </w:rPr>
        <w:t xml:space="preserve"> ล้านบาท ซึ่ง</w:t>
      </w:r>
      <w:r w:rsidRPr="004C0125">
        <w:rPr>
          <w:rFonts w:ascii="Angsana New" w:hAnsi="Angsana New"/>
          <w:b/>
          <w:sz w:val="30"/>
          <w:szCs w:val="30"/>
          <w:cs/>
        </w:rPr>
        <w:t>ใช้เป็นหลักทรัพย์ค้ำประกันหนังสือ</w:t>
      </w:r>
      <w:r w:rsidR="002D1D22">
        <w:rPr>
          <w:rFonts w:ascii="Angsana New" w:hAnsi="Angsana New"/>
          <w:b/>
          <w:sz w:val="30"/>
          <w:szCs w:val="30"/>
        </w:rPr>
        <w:t xml:space="preserve">           </w:t>
      </w:r>
      <w:r w:rsidR="00A23A43"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4C0125">
        <w:rPr>
          <w:rFonts w:ascii="Angsana New" w:hAnsi="Angsana New"/>
          <w:b/>
          <w:sz w:val="30"/>
          <w:szCs w:val="30"/>
          <w:cs/>
        </w:rPr>
        <w:t>ค้ำประกันที่ออกโดยสถาบันการเงินดังกล่าว</w:t>
      </w:r>
    </w:p>
    <w:p w:rsidR="0011451B" w:rsidRPr="00154C37" w:rsidRDefault="0011451B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3F7D59" w:rsidRDefault="003F7D5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BD7ECD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หนี้สินที่มีภาระดอกเบี้ย</w:t>
      </w:r>
    </w:p>
    <w:p w:rsidR="00583ABC" w:rsidRDefault="00583ABC" w:rsidP="00583ABC">
      <w:pPr>
        <w:autoSpaceDE w:val="0"/>
        <w:autoSpaceDN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93166" w:rsidRPr="00BE442B" w:rsidRDefault="00493166" w:rsidP="00BE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028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30281">
        <w:rPr>
          <w:rFonts w:ascii="Angsana New" w:hAnsi="Angsana New"/>
          <w:sz w:val="30"/>
          <w:szCs w:val="30"/>
        </w:rPr>
        <w:t>31</w:t>
      </w:r>
      <w:r w:rsidRPr="0083028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830281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61</w:t>
      </w:r>
      <w:r w:rsidRPr="00830281">
        <w:rPr>
          <w:rFonts w:ascii="Angsana New" w:hAnsi="Angsana New"/>
          <w:sz w:val="30"/>
          <w:szCs w:val="30"/>
        </w:rPr>
        <w:t xml:space="preserve"> </w:t>
      </w:r>
      <w:r w:rsidRPr="00830281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วงเงินสินเชื่อซึ่งยังมิได้เบิกใช้มีจำนวนเงิน</w:t>
      </w:r>
      <w:r w:rsidRPr="00830281">
        <w:rPr>
          <w:rFonts w:ascii="Angsana New" w:hAnsi="Angsana New"/>
          <w:sz w:val="30"/>
          <w:szCs w:val="30"/>
          <w:shd w:val="clear" w:color="auto" w:fill="FFFFFF"/>
          <w:cs/>
        </w:rPr>
        <w:t>รวม</w:t>
      </w:r>
      <w:r w:rsidR="00F94FA2">
        <w:rPr>
          <w:rFonts w:ascii="Angsana New" w:hAnsi="Angsana New"/>
          <w:sz w:val="30"/>
          <w:szCs w:val="30"/>
          <w:shd w:val="clear" w:color="auto" w:fill="FFFFFF"/>
        </w:rPr>
        <w:t xml:space="preserve"> 3,642.8</w:t>
      </w:r>
      <w:r w:rsidRPr="00830281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830281">
        <w:rPr>
          <w:rFonts w:ascii="Angsana New" w:hAnsi="Angsana New"/>
          <w:sz w:val="30"/>
          <w:szCs w:val="30"/>
          <w:shd w:val="clear" w:color="auto" w:fill="FFFFFF"/>
          <w:cs/>
        </w:rPr>
        <w:t>ล้าน</w:t>
      </w:r>
      <w:r w:rsidRPr="006D5836">
        <w:rPr>
          <w:rFonts w:ascii="Angsana New" w:hAnsi="Angsana New"/>
          <w:sz w:val="30"/>
          <w:szCs w:val="30"/>
          <w:shd w:val="clear" w:color="auto" w:fill="FFFFFF"/>
          <w:cs/>
        </w:rPr>
        <w:t xml:space="preserve">บาท </w:t>
      </w:r>
      <w:r w:rsidR="00B84FF1" w:rsidRPr="006D5836">
        <w:rPr>
          <w:rFonts w:ascii="Angsana New" w:hAnsi="Angsana New"/>
          <w:sz w:val="30"/>
          <w:szCs w:val="30"/>
          <w:shd w:val="clear" w:color="auto" w:fill="FFFFFF"/>
        </w:rPr>
        <w:t>3</w:t>
      </w:r>
      <w:r w:rsidR="00033888" w:rsidRPr="006D5836">
        <w:rPr>
          <w:rFonts w:ascii="Angsana New" w:hAnsi="Angsana New"/>
          <w:sz w:val="30"/>
          <w:szCs w:val="30"/>
          <w:shd w:val="clear" w:color="auto" w:fill="FFFFFF"/>
        </w:rPr>
        <w:t>00</w:t>
      </w:r>
      <w:r w:rsidR="0017625D" w:rsidRPr="006D5836">
        <w:rPr>
          <w:rFonts w:ascii="Angsana New" w:hAnsi="Angsana New"/>
          <w:sz w:val="30"/>
          <w:szCs w:val="30"/>
          <w:shd w:val="clear" w:color="auto" w:fill="FFFFFF"/>
        </w:rPr>
        <w:t>.0</w:t>
      </w:r>
      <w:r w:rsidR="00033888" w:rsidRPr="006D5836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="00033888" w:rsidRPr="006D5836">
        <w:rPr>
          <w:rFonts w:ascii="Angsana New" w:hAnsi="Angsana New" w:hint="cs"/>
          <w:sz w:val="30"/>
          <w:szCs w:val="30"/>
          <w:shd w:val="clear" w:color="auto" w:fill="FFFFFF"/>
          <w:cs/>
        </w:rPr>
        <w:t xml:space="preserve">ล้านเยนญี่ปุ่น </w:t>
      </w:r>
      <w:r w:rsidRPr="006D5836">
        <w:rPr>
          <w:rFonts w:ascii="Angsana New" w:hAnsi="Angsana New"/>
          <w:sz w:val="30"/>
          <w:szCs w:val="30"/>
          <w:shd w:val="clear" w:color="auto" w:fill="FFFFFF"/>
          <w:cs/>
        </w:rPr>
        <w:t>และ</w:t>
      </w:r>
      <w:r w:rsidRPr="00830281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="00F94FA2">
        <w:rPr>
          <w:rFonts w:ascii="Angsana New" w:hAnsi="Angsana New"/>
          <w:sz w:val="30"/>
          <w:szCs w:val="30"/>
          <w:shd w:val="clear" w:color="auto" w:fill="FFFFFF"/>
        </w:rPr>
        <w:t>62.8</w:t>
      </w:r>
      <w:r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830281">
        <w:rPr>
          <w:rFonts w:ascii="Angsana New" w:hAnsi="Angsana New"/>
          <w:sz w:val="30"/>
          <w:szCs w:val="30"/>
          <w:shd w:val="clear" w:color="auto" w:fill="FFFFFF"/>
          <w:cs/>
        </w:rPr>
        <w:t>ล้านเหรียญ</w:t>
      </w:r>
      <w:r w:rsidRPr="00830281">
        <w:rPr>
          <w:rFonts w:ascii="Angsana New" w:hAnsi="Angsana New"/>
          <w:sz w:val="30"/>
          <w:szCs w:val="30"/>
          <w:cs/>
        </w:rPr>
        <w:t>สหรัฐอเมริกา</w:t>
      </w:r>
      <w:r w:rsidRPr="00830281">
        <w:rPr>
          <w:rFonts w:ascii="Angsana New" w:hAnsi="Angsana New"/>
          <w:sz w:val="30"/>
          <w:szCs w:val="30"/>
        </w:rPr>
        <w:t xml:space="preserve"> </w:t>
      </w:r>
      <w:r w:rsidRPr="00830281">
        <w:rPr>
          <w:rFonts w:ascii="Angsana New" w:hAnsi="Angsana New"/>
          <w:sz w:val="30"/>
          <w:szCs w:val="30"/>
          <w:cs/>
        </w:rPr>
        <w:t>สำหรับกลุ่มบริษัท และ</w:t>
      </w:r>
      <w:r>
        <w:rPr>
          <w:rFonts w:ascii="Angsana New" w:hAnsi="Angsana New"/>
          <w:sz w:val="30"/>
          <w:szCs w:val="30"/>
          <w:shd w:val="clear" w:color="auto" w:fill="FFFFFF"/>
        </w:rPr>
        <w:t xml:space="preserve"> 2,3</w:t>
      </w:r>
      <w:r w:rsidR="006F507D">
        <w:rPr>
          <w:rFonts w:ascii="Angsana New" w:hAnsi="Angsana New"/>
          <w:sz w:val="30"/>
          <w:szCs w:val="30"/>
          <w:shd w:val="clear" w:color="auto" w:fill="FFFFFF"/>
        </w:rPr>
        <w:t>59.7</w:t>
      </w:r>
      <w:r w:rsidRPr="00830281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Pr="0083028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="006F507D">
        <w:rPr>
          <w:rFonts w:ascii="Angsana New" w:hAnsi="Angsana New"/>
          <w:sz w:val="30"/>
          <w:szCs w:val="30"/>
        </w:rPr>
        <w:t>29.0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830281">
        <w:rPr>
          <w:rFonts w:ascii="Angsana New" w:hAnsi="Angsana New"/>
          <w:sz w:val="30"/>
          <w:szCs w:val="30"/>
          <w:cs/>
          <w:lang w:val="th-TH"/>
        </w:rPr>
        <w:t>สำหรับบริษัท</w:t>
      </w:r>
      <w:r w:rsidR="00BE442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830281">
        <w:rPr>
          <w:rFonts w:ascii="Angsana New" w:hAnsi="Angsana New" w:hint="cs"/>
          <w:i/>
          <w:iCs/>
          <w:sz w:val="30"/>
          <w:szCs w:val="30"/>
          <w:cs/>
          <w:lang w:val="th-TH"/>
        </w:rPr>
        <w:t>(</w:t>
      </w:r>
      <w:r w:rsidRPr="00830281">
        <w:rPr>
          <w:rFonts w:ascii="Angsana New" w:hAnsi="Angsana New"/>
          <w:i/>
          <w:iCs/>
          <w:sz w:val="30"/>
          <w:szCs w:val="30"/>
        </w:rPr>
        <w:t>31</w:t>
      </w:r>
      <w:r w:rsidRPr="00830281">
        <w:rPr>
          <w:rFonts w:ascii="Angsana New" w:hAnsi="Angsana New"/>
          <w:i/>
          <w:iCs/>
          <w:sz w:val="30"/>
          <w:szCs w:val="30"/>
          <w:cs/>
        </w:rPr>
        <w:t xml:space="preserve"> ธันวาคม</w:t>
      </w:r>
      <w:r w:rsidRPr="00CD75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2560</w:t>
      </w:r>
      <w:r w:rsidRPr="00CD7579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3,852</w:t>
      </w:r>
      <w:r w:rsidRPr="00CD7579">
        <w:rPr>
          <w:rFonts w:ascii="Angsana New" w:hAnsi="Angsana New"/>
          <w:i/>
          <w:iCs/>
          <w:sz w:val="30"/>
          <w:szCs w:val="30"/>
        </w:rPr>
        <w:t>.</w:t>
      </w:r>
      <w:r>
        <w:rPr>
          <w:rFonts w:ascii="Angsana New" w:hAnsi="Angsana New"/>
          <w:i/>
          <w:iCs/>
          <w:sz w:val="30"/>
          <w:szCs w:val="30"/>
        </w:rPr>
        <w:t>0</w:t>
      </w:r>
      <w:r w:rsidRPr="00CD7579">
        <w:rPr>
          <w:rFonts w:ascii="Angsana New" w:hAnsi="Angsana New"/>
          <w:sz w:val="30"/>
          <w:szCs w:val="30"/>
          <w:cs/>
        </w:rPr>
        <w:t xml:space="preserve"> </w:t>
      </w:r>
      <w:r w:rsidRPr="00CD757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>
        <w:rPr>
          <w:rFonts w:ascii="Angsana New" w:hAnsi="Angsana New"/>
          <w:i/>
          <w:iCs/>
          <w:sz w:val="30"/>
          <w:szCs w:val="30"/>
        </w:rPr>
        <w:t>80.5</w:t>
      </w:r>
      <w:r w:rsidRPr="00CD7579">
        <w:rPr>
          <w:rFonts w:ascii="Angsana New" w:hAnsi="Angsana New"/>
          <w:i/>
          <w:iCs/>
          <w:sz w:val="30"/>
          <w:szCs w:val="30"/>
        </w:rPr>
        <w:t xml:space="preserve"> </w:t>
      </w:r>
      <w:r w:rsidRPr="00CD7579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CD7579">
        <w:rPr>
          <w:rFonts w:ascii="Angsana New" w:hAnsi="Angsana New"/>
          <w:i/>
          <w:iCs/>
          <w:sz w:val="30"/>
          <w:szCs w:val="30"/>
        </w:rPr>
        <w:t xml:space="preserve"> </w:t>
      </w:r>
      <w:r w:rsidRPr="00CD7579">
        <w:rPr>
          <w:rFonts w:ascii="Angsana New" w:hAnsi="Angsana New"/>
          <w:i/>
          <w:iCs/>
          <w:sz w:val="30"/>
          <w:szCs w:val="30"/>
          <w:cs/>
        </w:rPr>
        <w:t>สำหรับกลุ่มบริษัท แล</w:t>
      </w:r>
      <w:r w:rsidRPr="00CD7579">
        <w:rPr>
          <w:rFonts w:ascii="Angsana New" w:hAnsi="Angsana New" w:hint="cs"/>
          <w:i/>
          <w:iCs/>
          <w:sz w:val="30"/>
          <w:szCs w:val="30"/>
          <w:cs/>
        </w:rPr>
        <w:t xml:space="preserve">ะ </w:t>
      </w:r>
      <w:r>
        <w:rPr>
          <w:rFonts w:ascii="Angsana New" w:hAnsi="Angsana New"/>
          <w:i/>
          <w:iCs/>
          <w:sz w:val="30"/>
          <w:szCs w:val="30"/>
        </w:rPr>
        <w:t>2,418.4</w:t>
      </w:r>
      <w:r w:rsidRPr="00CD7579">
        <w:rPr>
          <w:rFonts w:ascii="Angsana New" w:hAnsi="Angsana New"/>
          <w:i/>
          <w:iCs/>
          <w:sz w:val="30"/>
          <w:szCs w:val="30"/>
        </w:rPr>
        <w:t xml:space="preserve"> </w:t>
      </w:r>
      <w:r w:rsidRPr="00CD757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95EB8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30.8</w:t>
      </w:r>
      <w:r w:rsidRPr="00CD75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ล้านเหรียญสหรัฐอเมริกา </w:t>
      </w:r>
      <w:r w:rsidRPr="00CD7579">
        <w:rPr>
          <w:rFonts w:ascii="Angsana New" w:hAnsi="Angsana New"/>
          <w:i/>
          <w:iCs/>
          <w:sz w:val="30"/>
          <w:szCs w:val="30"/>
          <w:cs/>
        </w:rPr>
        <w:t>สำหรับบริษัท)</w:t>
      </w:r>
    </w:p>
    <w:p w:rsidR="00493166" w:rsidRDefault="00493166" w:rsidP="0049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93166" w:rsidRDefault="00D055A2" w:rsidP="0049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กลุ่มบริษัทได้มีการเบิกถอนเพิ่มเติมเงินกู้ยืมระยะยาวจากสถาบันการเงินจากวงเงินสินเชื่อที่มีอยู่ โดยมีรายละเอียดดังนี้</w:t>
      </w:r>
    </w:p>
    <w:p w:rsidR="00D055A2" w:rsidRDefault="00D055A2" w:rsidP="0049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170"/>
        <w:gridCol w:w="270"/>
        <w:gridCol w:w="1170"/>
      </w:tblGrid>
      <w:tr w:rsidR="00D055A2" w:rsidTr="00D055A2">
        <w:tc>
          <w:tcPr>
            <w:tcW w:w="6570" w:type="dxa"/>
          </w:tcPr>
          <w:p w:rsidR="00D055A2" w:rsidRDefault="00D055A2" w:rsidP="0049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D055A2" w:rsidRPr="00B35DBF" w:rsidRDefault="00D055A2" w:rsidP="00D0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5D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55A2" w:rsidTr="00D055A2">
        <w:tc>
          <w:tcPr>
            <w:tcW w:w="6570" w:type="dxa"/>
          </w:tcPr>
          <w:p w:rsidR="00D055A2" w:rsidRDefault="00D055A2" w:rsidP="0049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55A2" w:rsidRDefault="00D055A2" w:rsidP="0049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055A2" w:rsidRDefault="00D055A2" w:rsidP="0049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55A2" w:rsidRDefault="000101D7" w:rsidP="0049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101D7" w:rsidTr="00D055A2">
        <w:tc>
          <w:tcPr>
            <w:tcW w:w="6570" w:type="dxa"/>
          </w:tcPr>
          <w:p w:rsidR="000101D7" w:rsidRDefault="00DC42C2" w:rsidP="0049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70" w:type="dxa"/>
          </w:tcPr>
          <w:p w:rsidR="000101D7" w:rsidRDefault="000101D7" w:rsidP="0049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70" w:type="dxa"/>
          </w:tcPr>
          <w:p w:rsidR="000101D7" w:rsidRDefault="000101D7" w:rsidP="0049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01D7" w:rsidRDefault="000101D7" w:rsidP="0085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เบิกถอน</w:t>
            </w:r>
          </w:p>
        </w:tc>
      </w:tr>
      <w:tr w:rsidR="000101D7" w:rsidTr="00491FE2">
        <w:tc>
          <w:tcPr>
            <w:tcW w:w="6570" w:type="dxa"/>
          </w:tcPr>
          <w:p w:rsidR="000101D7" w:rsidRDefault="000101D7" w:rsidP="0049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101D7" w:rsidRPr="000101D7" w:rsidRDefault="000101D7" w:rsidP="00DC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101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101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ล้าน)</w:t>
            </w:r>
          </w:p>
        </w:tc>
      </w:tr>
      <w:tr w:rsidR="00D055A2" w:rsidRPr="006D5836" w:rsidTr="00491FE2">
        <w:tc>
          <w:tcPr>
            <w:tcW w:w="6570" w:type="dxa"/>
          </w:tcPr>
          <w:p w:rsidR="00D055A2" w:rsidRPr="006D5836" w:rsidRDefault="00DC42C2" w:rsidP="0049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5836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:rsidR="00D055A2" w:rsidRPr="006D5836" w:rsidRDefault="00D1322C" w:rsidP="00D13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5836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:rsidR="00D055A2" w:rsidRPr="006D5836" w:rsidRDefault="00D055A2" w:rsidP="00D13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55A2" w:rsidRPr="006D5836" w:rsidRDefault="00D1322C" w:rsidP="00D13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5836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0101D7" w:rsidTr="00491FE2">
        <w:tc>
          <w:tcPr>
            <w:tcW w:w="6570" w:type="dxa"/>
          </w:tcPr>
          <w:p w:rsidR="000101D7" w:rsidRPr="006D5836" w:rsidRDefault="00DC42C2" w:rsidP="0049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5836"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170" w:type="dxa"/>
          </w:tcPr>
          <w:p w:rsidR="000101D7" w:rsidRPr="006D5836" w:rsidRDefault="00D1322C" w:rsidP="00D13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5836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:rsidR="000101D7" w:rsidRPr="006D5836" w:rsidRDefault="000101D7" w:rsidP="00D13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01D7" w:rsidRPr="00D1322C" w:rsidRDefault="00D1322C" w:rsidP="00D13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5836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</w:tbl>
    <w:p w:rsidR="00493166" w:rsidRDefault="00493166" w:rsidP="00F533D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70028" w:rsidRDefault="00770028" w:rsidP="00F533D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="00F533D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533DD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 w:rsidR="00F533DD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บริษัทย่อยแห่งหนึ่งได้ทำสัญญากู้ยืมเงินระยะยาวจากสถาบันการเงินในประเทศแห่งหนึ่ง</w:t>
      </w:r>
      <w:r w:rsidR="00F533DD" w:rsidRPr="00EA183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533DD">
        <w:rPr>
          <w:rFonts w:ascii="Angsana New" w:hAnsi="Angsana New"/>
          <w:sz w:val="30"/>
          <w:szCs w:val="30"/>
        </w:rPr>
        <w:t>300</w:t>
      </w:r>
      <w:r w:rsidR="00F533DD" w:rsidRPr="00EA1831">
        <w:rPr>
          <w:rFonts w:ascii="Angsana New" w:hAnsi="Angsana New"/>
          <w:sz w:val="30"/>
          <w:szCs w:val="30"/>
        </w:rPr>
        <w:t xml:space="preserve"> </w:t>
      </w:r>
      <w:r w:rsidR="00F533DD" w:rsidRPr="00EA1831">
        <w:rPr>
          <w:rFonts w:ascii="Angsana New" w:hAnsi="Angsana New" w:hint="cs"/>
          <w:sz w:val="30"/>
          <w:szCs w:val="30"/>
          <w:cs/>
        </w:rPr>
        <w:t>ล้าน</w:t>
      </w:r>
      <w:r w:rsidR="00F533DD">
        <w:rPr>
          <w:rFonts w:ascii="Angsana New" w:hAnsi="Angsana New" w:hint="cs"/>
          <w:sz w:val="30"/>
          <w:szCs w:val="30"/>
          <w:cs/>
        </w:rPr>
        <w:t>เยนญี่ปุ่น</w:t>
      </w:r>
      <w:r w:rsidR="00F533DD" w:rsidRPr="00FB2AE3">
        <w:rPr>
          <w:rFonts w:ascii="Angsana New" w:hAnsi="Angsana New" w:hint="cs"/>
          <w:sz w:val="30"/>
          <w:szCs w:val="30"/>
          <w:cs/>
        </w:rPr>
        <w:t xml:space="preserve"> เงินกู้ยืมดังกล่าวมีอัตราดอกเบี้ย</w:t>
      </w:r>
      <w:r w:rsidR="0040189D">
        <w:rPr>
          <w:rFonts w:ascii="Angsana New" w:hAnsi="Angsana New" w:hint="cs"/>
          <w:sz w:val="30"/>
          <w:szCs w:val="30"/>
          <w:cs/>
        </w:rPr>
        <w:t>คงที่</w:t>
      </w:r>
      <w:r w:rsidR="00F533DD">
        <w:rPr>
          <w:rFonts w:ascii="Angsana New" w:hAnsi="Angsana New" w:hint="cs"/>
          <w:sz w:val="30"/>
          <w:szCs w:val="30"/>
          <w:cs/>
        </w:rPr>
        <w:t>ตามที่ระบุในสัญญาเงินกู้</w:t>
      </w:r>
      <w:r w:rsidRPr="002F269D">
        <w:rPr>
          <w:rFonts w:ascii="Angsana New" w:hAnsi="Angsana New" w:hint="cs"/>
          <w:sz w:val="30"/>
          <w:szCs w:val="30"/>
          <w:cs/>
        </w:rPr>
        <w:t xml:space="preserve"> </w:t>
      </w:r>
      <w:r w:rsidR="00491FE2">
        <w:rPr>
          <w:rFonts w:ascii="Angsana New" w:hAnsi="Angsana New" w:hint="cs"/>
          <w:sz w:val="30"/>
          <w:szCs w:val="30"/>
          <w:cs/>
        </w:rPr>
        <w:t>และ</w:t>
      </w:r>
      <w:r w:rsidRPr="002F269D">
        <w:rPr>
          <w:rFonts w:ascii="Angsana New" w:hAnsi="Angsana New" w:hint="cs"/>
          <w:sz w:val="30"/>
          <w:szCs w:val="30"/>
          <w:cs/>
        </w:rPr>
        <w:t>มีกำหนดชำระคืน</w:t>
      </w:r>
      <w:r w:rsidR="00942B3B">
        <w:rPr>
          <w:rFonts w:ascii="Angsana New" w:hAnsi="Angsana New"/>
          <w:sz w:val="30"/>
          <w:szCs w:val="30"/>
        </w:rPr>
        <w:br/>
      </w:r>
      <w:r w:rsidRPr="0040189D">
        <w:rPr>
          <w:rFonts w:ascii="Angsana New" w:hAnsi="Angsana New" w:hint="cs"/>
          <w:spacing w:val="-2"/>
          <w:sz w:val="30"/>
          <w:szCs w:val="30"/>
          <w:cs/>
        </w:rPr>
        <w:t>เงินต้นเป็น</w:t>
      </w:r>
      <w:r w:rsidR="00F533DD" w:rsidRPr="0040189D">
        <w:rPr>
          <w:rFonts w:ascii="Angsana New" w:hAnsi="Angsana New" w:hint="cs"/>
          <w:spacing w:val="-2"/>
          <w:sz w:val="30"/>
          <w:szCs w:val="30"/>
          <w:cs/>
        </w:rPr>
        <w:t>ราย</w:t>
      </w:r>
      <w:r w:rsidRPr="0040189D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F533DD" w:rsidRPr="0040189D">
        <w:rPr>
          <w:rFonts w:ascii="Angsana New" w:hAnsi="Angsana New" w:hint="cs"/>
          <w:spacing w:val="-2"/>
          <w:sz w:val="30"/>
          <w:szCs w:val="30"/>
          <w:cs/>
        </w:rPr>
        <w:t>หกเดือน</w:t>
      </w:r>
      <w:r w:rsidRPr="0040189D">
        <w:rPr>
          <w:rFonts w:ascii="Angsana New" w:hAnsi="Angsana New" w:hint="cs"/>
          <w:spacing w:val="-2"/>
          <w:sz w:val="30"/>
          <w:szCs w:val="30"/>
          <w:cs/>
        </w:rPr>
        <w:t xml:space="preserve">รวมทั้งสิ้น </w:t>
      </w:r>
      <w:r w:rsidR="005301B7" w:rsidRPr="0040189D">
        <w:rPr>
          <w:rFonts w:ascii="Angsana New" w:hAnsi="Angsana New"/>
          <w:spacing w:val="-2"/>
          <w:sz w:val="30"/>
          <w:szCs w:val="30"/>
        </w:rPr>
        <w:t>4</w:t>
      </w:r>
      <w:r w:rsidRPr="0040189D">
        <w:rPr>
          <w:rFonts w:ascii="Angsana New" w:hAnsi="Angsana New"/>
          <w:spacing w:val="-2"/>
          <w:sz w:val="30"/>
          <w:szCs w:val="30"/>
        </w:rPr>
        <w:t xml:space="preserve"> </w:t>
      </w:r>
      <w:r w:rsidR="00CF6A89" w:rsidRPr="0040189D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CF6A89" w:rsidRPr="0040189D">
        <w:rPr>
          <w:rFonts w:ascii="Angsana New" w:hAnsi="Angsana New"/>
          <w:spacing w:val="-2"/>
          <w:sz w:val="30"/>
          <w:szCs w:val="30"/>
        </w:rPr>
        <w:t xml:space="preserve"> </w:t>
      </w:r>
      <w:r w:rsidRPr="0040189D">
        <w:rPr>
          <w:rFonts w:ascii="Angsana New" w:hAnsi="Angsana New" w:hint="cs"/>
          <w:spacing w:val="-2"/>
          <w:sz w:val="30"/>
          <w:szCs w:val="30"/>
          <w:cs/>
        </w:rPr>
        <w:t xml:space="preserve">งวดละ </w:t>
      </w:r>
      <w:r w:rsidR="00F533DD" w:rsidRPr="0040189D">
        <w:rPr>
          <w:rFonts w:ascii="Angsana New" w:hAnsi="Angsana New"/>
          <w:spacing w:val="-2"/>
          <w:sz w:val="30"/>
          <w:szCs w:val="30"/>
        </w:rPr>
        <w:t>75</w:t>
      </w:r>
      <w:r w:rsidRPr="0040189D">
        <w:rPr>
          <w:rFonts w:ascii="Angsana New" w:hAnsi="Angsana New"/>
          <w:spacing w:val="-2"/>
          <w:sz w:val="30"/>
          <w:szCs w:val="30"/>
        </w:rPr>
        <w:t xml:space="preserve"> </w:t>
      </w:r>
      <w:r w:rsidR="00F533DD" w:rsidRPr="0040189D">
        <w:rPr>
          <w:rFonts w:ascii="Angsana New" w:hAnsi="Angsana New" w:hint="cs"/>
          <w:spacing w:val="-2"/>
          <w:sz w:val="30"/>
          <w:szCs w:val="30"/>
          <w:cs/>
        </w:rPr>
        <w:t>ล้านเยนญี่ปุ่น</w:t>
      </w:r>
      <w:r w:rsidRPr="0040189D">
        <w:rPr>
          <w:rFonts w:ascii="Angsana New" w:hAnsi="Angsana New" w:hint="cs"/>
          <w:spacing w:val="-2"/>
          <w:sz w:val="30"/>
          <w:szCs w:val="30"/>
          <w:cs/>
        </w:rPr>
        <w:t xml:space="preserve"> เริ่มชำระเงินต้นงวดแรกในเดือนกันยายน </w:t>
      </w:r>
      <w:r w:rsidR="00F533DD" w:rsidRPr="0040189D">
        <w:rPr>
          <w:rFonts w:ascii="Angsana New" w:hAnsi="Angsana New"/>
          <w:spacing w:val="-2"/>
          <w:sz w:val="30"/>
          <w:szCs w:val="30"/>
        </w:rPr>
        <w:t>2562</w:t>
      </w:r>
      <w:r w:rsidRPr="0040189D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และกำหนดชำระคืนเงินต้นให้เสร็จสิ้นภายในกำหนดเวลา </w:t>
      </w:r>
      <w:r w:rsidR="00F533D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ปี นับจากวันเบิกรับเงินกู้งวดแรก ส่วนดอกเบี้ย</w:t>
      </w:r>
      <w:r w:rsidRPr="008C5585">
        <w:rPr>
          <w:rFonts w:ascii="Angsana New" w:hAnsi="Angsana New" w:hint="cs"/>
          <w:sz w:val="30"/>
          <w:szCs w:val="30"/>
          <w:cs/>
        </w:rPr>
        <w:t>กำหนดชำระ</w:t>
      </w:r>
      <w:r w:rsidR="00885093">
        <w:rPr>
          <w:rFonts w:ascii="Angsana New" w:hAnsi="Angsana New" w:hint="cs"/>
          <w:sz w:val="30"/>
          <w:szCs w:val="30"/>
          <w:cs/>
        </w:rPr>
        <w:t>ทุกๆ หก</w:t>
      </w:r>
      <w:r w:rsidR="00491FE2">
        <w:rPr>
          <w:rFonts w:ascii="Angsana New" w:hAnsi="Angsana New" w:hint="cs"/>
          <w:sz w:val="30"/>
          <w:szCs w:val="30"/>
          <w:cs/>
        </w:rPr>
        <w:t>เดือน</w:t>
      </w:r>
      <w:r w:rsidR="00885093">
        <w:rPr>
          <w:rFonts w:ascii="Angsana New" w:hAnsi="Angsana New" w:hint="cs"/>
          <w:sz w:val="30"/>
          <w:szCs w:val="30"/>
          <w:cs/>
        </w:rPr>
        <w:t xml:space="preserve"> </w:t>
      </w:r>
      <w:r w:rsidR="00F533DD" w:rsidRPr="00FE1E17">
        <w:rPr>
          <w:rFonts w:ascii="Angsana New" w:hAnsi="Angsana New" w:hint="cs"/>
          <w:sz w:val="30"/>
          <w:szCs w:val="30"/>
          <w:cs/>
        </w:rPr>
        <w:t>ทั้งนี้</w:t>
      </w:r>
      <w:r w:rsidR="00F533DD" w:rsidRPr="00544B69">
        <w:rPr>
          <w:rFonts w:ascii="Angsana New" w:hAnsi="Angsana New" w:hint="cs"/>
          <w:sz w:val="30"/>
          <w:szCs w:val="30"/>
          <w:cs/>
        </w:rPr>
        <w:t>บริษัทย่อยต้องปฏิบัติตาม</w:t>
      </w:r>
      <w:r w:rsidR="00F533DD" w:rsidRPr="000E6192">
        <w:rPr>
          <w:rFonts w:ascii="Angsana New" w:hAnsi="Angsana New" w:hint="cs"/>
          <w:spacing w:val="-2"/>
          <w:sz w:val="30"/>
          <w:szCs w:val="30"/>
          <w:cs/>
        </w:rPr>
        <w:t xml:space="preserve">เงื่อนไขและข้อกำหนดที่ระบุในสัญญาเงินกู้ยืม </w:t>
      </w:r>
      <w:r w:rsidR="00F533DD" w:rsidRPr="000E6192">
        <w:rPr>
          <w:rFonts w:ascii="Angsana New" w:hAnsi="Angsana New"/>
          <w:spacing w:val="-2"/>
          <w:sz w:val="30"/>
          <w:szCs w:val="30"/>
          <w:cs/>
        </w:rPr>
        <w:t>ณ วันที่</w:t>
      </w:r>
      <w:r w:rsidR="00F533DD" w:rsidRPr="000E619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533DD" w:rsidRPr="000E6192">
        <w:rPr>
          <w:rFonts w:ascii="Angsana New" w:hAnsi="Angsana New"/>
          <w:spacing w:val="-2"/>
          <w:sz w:val="30"/>
          <w:szCs w:val="30"/>
        </w:rPr>
        <w:t xml:space="preserve">31 </w:t>
      </w:r>
      <w:r w:rsidR="00F533DD" w:rsidRPr="000E6192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F533DD" w:rsidRPr="000E6192">
        <w:rPr>
          <w:rFonts w:ascii="Angsana New" w:hAnsi="Angsana New"/>
          <w:spacing w:val="-2"/>
          <w:sz w:val="30"/>
          <w:szCs w:val="30"/>
        </w:rPr>
        <w:t>2561</w:t>
      </w:r>
      <w:r w:rsidR="00F533DD" w:rsidRPr="000E619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533DD" w:rsidRPr="000E6192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F533DD" w:rsidRPr="000E6192">
        <w:rPr>
          <w:rFonts w:ascii="Angsana New" w:hAnsi="Angsana New" w:hint="cs"/>
          <w:spacing w:val="-2"/>
          <w:sz w:val="30"/>
          <w:szCs w:val="30"/>
          <w:cs/>
        </w:rPr>
        <w:t>ย่อยได้เบิกเงินกู้ยืมครบทั้งจำนวนแล้ว</w:t>
      </w:r>
    </w:p>
    <w:p w:rsidR="00491FE2" w:rsidRDefault="00491FE2" w:rsidP="00F533D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91FE2" w:rsidRDefault="00491FE2" w:rsidP="00F533D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83ABC" w:rsidRPr="00583ABC" w:rsidRDefault="00583ABC" w:rsidP="00F533D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D5836">
        <w:rPr>
          <w:rFonts w:ascii="Angsana New" w:hAnsi="Angsana New" w:hint="cs"/>
          <w:sz w:val="30"/>
          <w:szCs w:val="30"/>
          <w:cs/>
        </w:rPr>
        <w:lastRenderedPageBreak/>
        <w:t xml:space="preserve">ในเดือนมีนาคม </w:t>
      </w:r>
      <w:r w:rsidRPr="006D5836">
        <w:rPr>
          <w:rFonts w:ascii="Angsana New" w:hAnsi="Angsana New"/>
          <w:sz w:val="30"/>
          <w:szCs w:val="30"/>
        </w:rPr>
        <w:t xml:space="preserve">2561 </w:t>
      </w:r>
      <w:r w:rsidRPr="006D5836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บริษัทย่อยแห่งหนึ่งได้ทำสัญญากู้ยืมเงินระยะยาวสองสัญญาจาก</w:t>
      </w:r>
      <w:r w:rsidR="00A27E6C" w:rsidRPr="006D5836">
        <w:rPr>
          <w:rFonts w:ascii="Angsana New" w:hAnsi="Angsana New" w:hint="cs"/>
          <w:sz w:val="30"/>
          <w:szCs w:val="30"/>
          <w:cs/>
        </w:rPr>
        <w:t>สาขาในประเทศของธนาคารต่างประเทศ</w:t>
      </w:r>
      <w:r w:rsidRPr="006D5836">
        <w:rPr>
          <w:rFonts w:ascii="Angsana New" w:hAnsi="Angsana New" w:hint="cs"/>
          <w:sz w:val="30"/>
          <w:szCs w:val="30"/>
          <w:cs/>
        </w:rPr>
        <w:t xml:space="preserve">แห่งหนึ่งจำนวนสัญญาละ </w:t>
      </w:r>
      <w:r w:rsidRPr="006D5836">
        <w:rPr>
          <w:rFonts w:ascii="Angsana New" w:hAnsi="Angsana New"/>
          <w:sz w:val="30"/>
          <w:szCs w:val="30"/>
        </w:rPr>
        <w:t xml:space="preserve">150 </w:t>
      </w:r>
      <w:r w:rsidRPr="006D5836">
        <w:rPr>
          <w:rFonts w:ascii="Angsana New" w:hAnsi="Angsana New" w:hint="cs"/>
          <w:sz w:val="30"/>
          <w:szCs w:val="30"/>
          <w:cs/>
        </w:rPr>
        <w:t xml:space="preserve">ล้านเยนญี่ปุ่น จำนวนเงินรวม </w:t>
      </w:r>
      <w:r w:rsidRPr="006D5836">
        <w:rPr>
          <w:rFonts w:ascii="Angsana New" w:hAnsi="Angsana New"/>
          <w:sz w:val="30"/>
          <w:szCs w:val="30"/>
        </w:rPr>
        <w:t>300</w:t>
      </w:r>
      <w:r w:rsidRPr="006D5836">
        <w:rPr>
          <w:rFonts w:ascii="Angsana New" w:hAnsi="Angsana New" w:hint="cs"/>
          <w:sz w:val="30"/>
          <w:szCs w:val="30"/>
          <w:cs/>
        </w:rPr>
        <w:t xml:space="preserve"> ล้านเยนญี่ปุ่น เงินกู้ยืมดังกล่าวมีอัตราดอกเบี้ย</w:t>
      </w:r>
      <w:r w:rsidR="00491FE2" w:rsidRPr="006D5836">
        <w:rPr>
          <w:rFonts w:ascii="Angsana New" w:hAnsi="Angsana New" w:hint="cs"/>
          <w:sz w:val="30"/>
          <w:szCs w:val="30"/>
          <w:cs/>
        </w:rPr>
        <w:t>คงที่</w:t>
      </w:r>
      <w:r w:rsidRPr="006D5836">
        <w:rPr>
          <w:rFonts w:ascii="Angsana New" w:hAnsi="Angsana New" w:hint="cs"/>
          <w:sz w:val="30"/>
          <w:szCs w:val="30"/>
          <w:cs/>
        </w:rPr>
        <w:t>ตามที่ระบุในสัญญาเงินกู้</w:t>
      </w:r>
      <w:r w:rsidRPr="006D5836">
        <w:rPr>
          <w:rFonts w:ascii="Angsana New" w:hAnsi="Angsana New"/>
          <w:sz w:val="30"/>
          <w:szCs w:val="30"/>
        </w:rPr>
        <w:t xml:space="preserve"> </w:t>
      </w:r>
      <w:r w:rsidR="00491FE2" w:rsidRPr="006D5836">
        <w:rPr>
          <w:rFonts w:ascii="Angsana New" w:hAnsi="Angsana New" w:hint="cs"/>
          <w:sz w:val="30"/>
          <w:szCs w:val="30"/>
          <w:cs/>
        </w:rPr>
        <w:t>ณ วันที่</w:t>
      </w:r>
      <w:r w:rsidR="00D230CC" w:rsidRPr="006D5836">
        <w:rPr>
          <w:rFonts w:ascii="Angsana New" w:hAnsi="Angsana New"/>
          <w:sz w:val="30"/>
          <w:szCs w:val="30"/>
        </w:rPr>
        <w:t xml:space="preserve"> </w:t>
      </w:r>
      <w:r w:rsidRPr="006D5836">
        <w:rPr>
          <w:rFonts w:ascii="Angsana New" w:hAnsi="Angsana New"/>
          <w:sz w:val="30"/>
          <w:szCs w:val="30"/>
        </w:rPr>
        <w:t xml:space="preserve">31 </w:t>
      </w:r>
      <w:r w:rsidRPr="006D583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6D5836">
        <w:rPr>
          <w:rFonts w:ascii="Angsana New" w:hAnsi="Angsana New"/>
          <w:sz w:val="30"/>
          <w:szCs w:val="30"/>
        </w:rPr>
        <w:t xml:space="preserve">2561 </w:t>
      </w:r>
      <w:r w:rsidR="002D6474" w:rsidRPr="006D5836">
        <w:rPr>
          <w:rFonts w:ascii="Angsana New" w:hAnsi="Angsana New" w:hint="cs"/>
          <w:sz w:val="30"/>
          <w:szCs w:val="30"/>
          <w:cs/>
        </w:rPr>
        <w:t>บริษัทยังไม่ได้เบิกใช้เงินกู้</w:t>
      </w:r>
    </w:p>
    <w:p w:rsidR="00C76CE2" w:rsidRPr="00196FB5" w:rsidRDefault="00C76CE2" w:rsidP="0077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B261DD" w:rsidRDefault="003F7D59" w:rsidP="0077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C0125">
        <w:rPr>
          <w:rFonts w:ascii="Angsana New" w:hAnsi="Angsana New"/>
          <w:sz w:val="30"/>
          <w:szCs w:val="30"/>
          <w:cs/>
        </w:rPr>
        <w:t>บริษัท</w:t>
      </w:r>
      <w:r w:rsidR="0042582E" w:rsidRPr="004C0125">
        <w:rPr>
          <w:rFonts w:ascii="Angsana New" w:hAnsi="Angsana New"/>
          <w:sz w:val="30"/>
          <w:szCs w:val="30"/>
          <w:cs/>
        </w:rPr>
        <w:t>และบริษัทย่อย</w:t>
      </w:r>
      <w:r w:rsidRPr="004C0125">
        <w:rPr>
          <w:rFonts w:ascii="Angsana New" w:hAnsi="Angsana New"/>
          <w:sz w:val="30"/>
          <w:szCs w:val="30"/>
          <w:cs/>
        </w:rPr>
        <w:t>มีข้อผูกพันที่จะต้องปฏิบัติตามเงื่อนไข</w:t>
      </w:r>
      <w:r w:rsidR="00811B44" w:rsidRPr="004C0125">
        <w:rPr>
          <w:rFonts w:ascii="Angsana New" w:hAnsi="Angsana New"/>
          <w:sz w:val="30"/>
          <w:szCs w:val="30"/>
          <w:cs/>
        </w:rPr>
        <w:t>และข้อจำกัด</w:t>
      </w:r>
      <w:r w:rsidRPr="004C0125">
        <w:rPr>
          <w:rFonts w:ascii="Angsana New" w:hAnsi="Angsana New"/>
          <w:sz w:val="30"/>
          <w:szCs w:val="30"/>
          <w:cs/>
        </w:rPr>
        <w:t>ที่กำหนด</w:t>
      </w:r>
      <w:r w:rsidR="00811B44" w:rsidRPr="004C0125">
        <w:rPr>
          <w:rFonts w:ascii="Angsana New" w:hAnsi="Angsana New"/>
          <w:sz w:val="30"/>
          <w:szCs w:val="30"/>
          <w:cs/>
        </w:rPr>
        <w:t>ใน</w:t>
      </w:r>
      <w:r w:rsidRPr="004C0125">
        <w:rPr>
          <w:rFonts w:ascii="Angsana New" w:hAnsi="Angsana New"/>
          <w:sz w:val="30"/>
          <w:szCs w:val="30"/>
          <w:cs/>
        </w:rPr>
        <w:t>สัญญาเงินกู้ยืม</w:t>
      </w:r>
      <w:r w:rsidR="00811B44" w:rsidRPr="004C0125">
        <w:rPr>
          <w:rFonts w:ascii="Angsana New" w:hAnsi="Angsana New"/>
          <w:sz w:val="30"/>
          <w:szCs w:val="30"/>
          <w:cs/>
        </w:rPr>
        <w:t xml:space="preserve"> เช่น</w:t>
      </w:r>
      <w:r w:rsidRPr="004C0125">
        <w:rPr>
          <w:rFonts w:ascii="Angsana New" w:hAnsi="Angsana New"/>
          <w:sz w:val="30"/>
          <w:szCs w:val="30"/>
          <w:cs/>
        </w:rPr>
        <w:t xml:space="preserve"> </w:t>
      </w:r>
      <w:r w:rsidR="00C76CE2">
        <w:rPr>
          <w:rFonts w:ascii="Angsana New" w:hAnsi="Angsana New"/>
          <w:sz w:val="30"/>
          <w:szCs w:val="30"/>
          <w:cs/>
        </w:rPr>
        <w:t>การไม่</w:t>
      </w:r>
      <w:r w:rsidR="00C76CE2">
        <w:rPr>
          <w:rFonts w:ascii="Angsana New" w:hAnsi="Angsana New" w:hint="cs"/>
          <w:sz w:val="30"/>
          <w:szCs w:val="30"/>
          <w:cs/>
        </w:rPr>
        <w:t>นำ</w:t>
      </w:r>
      <w:r w:rsidR="00C76CE2">
        <w:rPr>
          <w:rFonts w:ascii="Angsana New" w:hAnsi="Angsana New"/>
          <w:sz w:val="30"/>
          <w:szCs w:val="30"/>
          <w:cs/>
        </w:rPr>
        <w:t>ที่ดินและอาคารไปจดจำนอง</w:t>
      </w:r>
      <w:r w:rsidR="00C76CE2">
        <w:rPr>
          <w:rFonts w:ascii="Angsana New" w:hAnsi="Angsana New" w:hint="cs"/>
          <w:sz w:val="30"/>
          <w:szCs w:val="30"/>
          <w:cs/>
        </w:rPr>
        <w:t>เพิ่มเติม</w:t>
      </w:r>
      <w:r w:rsidR="00C76CE2">
        <w:rPr>
          <w:rFonts w:ascii="Angsana New" w:hAnsi="Angsana New"/>
          <w:sz w:val="30"/>
          <w:szCs w:val="30"/>
          <w:cs/>
        </w:rPr>
        <w:t xml:space="preserve"> การไม่ลดทุนจดทะเบียน</w:t>
      </w:r>
      <w:r w:rsidR="00C76CE2" w:rsidRPr="00EC6E14">
        <w:rPr>
          <w:rFonts w:ascii="Angsana New" w:hAnsi="Angsana New"/>
          <w:sz w:val="30"/>
          <w:szCs w:val="30"/>
          <w:cs/>
        </w:rPr>
        <w:t xml:space="preserve"> </w:t>
      </w:r>
      <w:r w:rsidRPr="004C0125">
        <w:rPr>
          <w:rFonts w:ascii="Angsana New" w:hAnsi="Angsana New"/>
          <w:sz w:val="30"/>
          <w:szCs w:val="30"/>
          <w:cs/>
        </w:rPr>
        <w:t xml:space="preserve">เป็นต้น </w:t>
      </w:r>
    </w:p>
    <w:p w:rsidR="00772B25" w:rsidRPr="00196FB5" w:rsidRDefault="00772B25" w:rsidP="0077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F87123" w:rsidRDefault="00225069" w:rsidP="00C82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4C0125">
        <w:rPr>
          <w:rFonts w:ascii="Angsana New" w:hAnsi="Angsana New"/>
          <w:sz w:val="30"/>
          <w:szCs w:val="30"/>
          <w:cs/>
        </w:rPr>
        <w:t>วงเงินสินเชื่อของบริษัทย่อยส่วนใหญ่</w:t>
      </w:r>
      <w:r w:rsidRPr="004C0125">
        <w:rPr>
          <w:rFonts w:ascii="Angsana New" w:hAnsi="Angsana New"/>
          <w:sz w:val="30"/>
          <w:szCs w:val="30"/>
          <w:cs/>
          <w:lang w:val="th-TH"/>
        </w:rPr>
        <w:t>ค้ำ</w:t>
      </w:r>
      <w:r w:rsidRPr="004C0125">
        <w:rPr>
          <w:rFonts w:ascii="Angsana New" w:hAnsi="Angsana New"/>
          <w:sz w:val="30"/>
          <w:szCs w:val="30"/>
          <w:cs/>
        </w:rPr>
        <w:t>ประกัน</w:t>
      </w:r>
      <w:r w:rsidRPr="004C0125">
        <w:rPr>
          <w:rFonts w:ascii="Angsana New" w:hAnsi="Angsana New"/>
          <w:sz w:val="30"/>
          <w:szCs w:val="30"/>
          <w:cs/>
          <w:lang w:val="th-TH"/>
        </w:rPr>
        <w:t>โดยบริษัทและ</w:t>
      </w:r>
      <w:r w:rsidR="00F87123">
        <w:rPr>
          <w:rFonts w:ascii="Angsana New" w:hAnsi="Angsana New"/>
          <w:sz w:val="30"/>
          <w:szCs w:val="30"/>
          <w:cs/>
        </w:rPr>
        <w:t>บริษัทที่เกี่ยวข้องกั</w:t>
      </w:r>
      <w:r w:rsidR="00F87123">
        <w:rPr>
          <w:rFonts w:ascii="Angsana New" w:hAnsi="Angsana New" w:hint="cs"/>
          <w:sz w:val="30"/>
          <w:szCs w:val="30"/>
          <w:cs/>
        </w:rPr>
        <w:t>น</w:t>
      </w:r>
    </w:p>
    <w:p w:rsidR="00583ABC" w:rsidRPr="00196FB5" w:rsidRDefault="00583ABC" w:rsidP="00017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:rsidR="008B7C98" w:rsidRPr="006D5357" w:rsidRDefault="008B7C98" w:rsidP="006D535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D5357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6D5357" w:rsidRPr="00196FB5" w:rsidRDefault="006D5357" w:rsidP="00C03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360"/>
        <w:gridCol w:w="360"/>
        <w:gridCol w:w="1260"/>
        <w:gridCol w:w="180"/>
        <w:gridCol w:w="1170"/>
        <w:gridCol w:w="180"/>
        <w:gridCol w:w="1260"/>
        <w:gridCol w:w="180"/>
        <w:gridCol w:w="1170"/>
      </w:tblGrid>
      <w:tr w:rsidR="003F6BDE" w:rsidRPr="004A72D3" w:rsidTr="000526B6">
        <w:trPr>
          <w:cantSplit/>
        </w:trPr>
        <w:tc>
          <w:tcPr>
            <w:tcW w:w="2970" w:type="dxa"/>
          </w:tcPr>
          <w:p w:rsidR="003F6BDE" w:rsidRPr="00CC29F3" w:rsidRDefault="003F6BDE" w:rsidP="00A7142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3F6BDE" w:rsidRPr="00CC29F3" w:rsidRDefault="003F6BDE" w:rsidP="00A71428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3F6BDE" w:rsidRPr="00CC29F3" w:rsidRDefault="003F6BDE" w:rsidP="00A7142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:rsidR="003F6BDE" w:rsidRPr="008B4719" w:rsidRDefault="003F6BDE" w:rsidP="00A7142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Cs/>
                <w:sz w:val="30"/>
                <w:szCs w:val="30"/>
                <w:cs/>
                <w:lang w:val="en-US" w:bidi="th-TH"/>
              </w:rPr>
            </w:pPr>
            <w:r w:rsidRPr="008B4719">
              <w:rPr>
                <w:rFonts w:ascii="Angsana New" w:eastAsiaTheme="minorHAnsi" w:hAnsi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3F6BDE" w:rsidRPr="004A72D3" w:rsidTr="000526B6">
        <w:trPr>
          <w:cantSplit/>
        </w:trPr>
        <w:tc>
          <w:tcPr>
            <w:tcW w:w="2970" w:type="dxa"/>
          </w:tcPr>
          <w:p w:rsidR="003F6BDE" w:rsidRPr="00CC29F3" w:rsidRDefault="003F6BDE" w:rsidP="003F6BD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F6BDE" w:rsidRPr="00CC29F3" w:rsidRDefault="00491FE2" w:rsidP="00491FE2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  <w:t xml:space="preserve">          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  <w:t xml:space="preserve">          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:rsidR="003F6BDE" w:rsidRPr="004A72D3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F6BDE" w:rsidRPr="004A72D3" w:rsidTr="000526B6">
        <w:trPr>
          <w:cantSplit/>
        </w:trPr>
        <w:tc>
          <w:tcPr>
            <w:tcW w:w="2970" w:type="dxa"/>
          </w:tcPr>
          <w:p w:rsidR="003F6BDE" w:rsidRPr="00CC29F3" w:rsidRDefault="003F6BDE" w:rsidP="003F6BD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C29F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CC29F3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CC29F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13CFB" w:rsidRPr="00D00398" w:rsidTr="000526B6">
        <w:trPr>
          <w:cantSplit/>
        </w:trPr>
        <w:tc>
          <w:tcPr>
            <w:tcW w:w="2970" w:type="dxa"/>
          </w:tcPr>
          <w:p w:rsidR="006D5357" w:rsidRPr="00CC29F3" w:rsidRDefault="006D5357" w:rsidP="00A71428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C29F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68138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  <w:vAlign w:val="bottom"/>
          </w:tcPr>
          <w:p w:rsidR="006D5357" w:rsidRPr="00CC29F3" w:rsidRDefault="006D5357" w:rsidP="00A7142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6D5357" w:rsidRPr="00CC29F3" w:rsidRDefault="006D5357" w:rsidP="00A7142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D5357" w:rsidRPr="000C18CE" w:rsidRDefault="0001796E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18CE">
              <w:rPr>
                <w:rFonts w:ascii="Angsana New" w:hAnsi="Angsana New"/>
                <w:sz w:val="30"/>
                <w:szCs w:val="30"/>
              </w:rPr>
              <w:t>137,000</w:t>
            </w:r>
          </w:p>
        </w:tc>
        <w:tc>
          <w:tcPr>
            <w:tcW w:w="180" w:type="dxa"/>
            <w:vAlign w:val="bottom"/>
          </w:tcPr>
          <w:p w:rsidR="006D5357" w:rsidRPr="00B632C0" w:rsidRDefault="006D5357" w:rsidP="00A02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6D5357" w:rsidRPr="00CC29F3" w:rsidRDefault="0001796E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482,650</w:t>
            </w:r>
          </w:p>
        </w:tc>
        <w:tc>
          <w:tcPr>
            <w:tcW w:w="180" w:type="dxa"/>
            <w:vAlign w:val="bottom"/>
          </w:tcPr>
          <w:p w:rsidR="006D5357" w:rsidRPr="004A72D3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:rsidR="006D5357" w:rsidRPr="0001796E" w:rsidRDefault="00A0267B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01796E" w:rsidRPr="0001796E">
              <w:rPr>
                <w:rFonts w:ascii="Angsana New" w:hAnsi="Angsana New"/>
                <w:sz w:val="30"/>
                <w:szCs w:val="30"/>
              </w:rPr>
              <w:t>50,481</w:t>
            </w:r>
          </w:p>
        </w:tc>
        <w:tc>
          <w:tcPr>
            <w:tcW w:w="180" w:type="dxa"/>
            <w:vAlign w:val="bottom"/>
          </w:tcPr>
          <w:p w:rsidR="006D5357" w:rsidRPr="004A72D3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6D5357" w:rsidRPr="000C18CE" w:rsidRDefault="00D00398" w:rsidP="000C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18CE">
              <w:rPr>
                <w:rFonts w:ascii="Angsana New" w:hAnsi="Angsana New"/>
                <w:sz w:val="30"/>
                <w:szCs w:val="30"/>
              </w:rPr>
              <w:t>670,131</w:t>
            </w:r>
          </w:p>
        </w:tc>
      </w:tr>
      <w:tr w:rsidR="00113CFB" w:rsidRPr="00D00398" w:rsidTr="000526B6">
        <w:trPr>
          <w:cantSplit/>
        </w:trPr>
        <w:tc>
          <w:tcPr>
            <w:tcW w:w="2970" w:type="dxa"/>
          </w:tcPr>
          <w:p w:rsidR="006D5357" w:rsidRPr="00CC29F3" w:rsidRDefault="006D5357" w:rsidP="00A7142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360" w:type="dxa"/>
            <w:vAlign w:val="bottom"/>
          </w:tcPr>
          <w:p w:rsidR="006D5357" w:rsidRPr="00CC29F3" w:rsidRDefault="006D5357" w:rsidP="00A7142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6D5357" w:rsidRPr="00CC29F3" w:rsidRDefault="006D5357" w:rsidP="00A7142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D5357" w:rsidRPr="000C18CE" w:rsidRDefault="0001796E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18CE">
              <w:rPr>
                <w:rFonts w:ascii="Angsana New" w:hAnsi="Angsana New"/>
                <w:sz w:val="30"/>
                <w:szCs w:val="30"/>
              </w:rPr>
              <w:t>274,500</w:t>
            </w:r>
          </w:p>
        </w:tc>
        <w:tc>
          <w:tcPr>
            <w:tcW w:w="180" w:type="dxa"/>
            <w:vAlign w:val="bottom"/>
          </w:tcPr>
          <w:p w:rsidR="006D5357" w:rsidRPr="00B632C0" w:rsidRDefault="006D5357" w:rsidP="00A02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6D5357" w:rsidRPr="00CC29F3" w:rsidRDefault="0001796E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134,594</w:t>
            </w:r>
          </w:p>
        </w:tc>
        <w:tc>
          <w:tcPr>
            <w:tcW w:w="180" w:type="dxa"/>
            <w:vAlign w:val="bottom"/>
          </w:tcPr>
          <w:p w:rsidR="006D5357" w:rsidRPr="004A72D3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:rsidR="006D5357" w:rsidRPr="0001796E" w:rsidRDefault="0001796E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left" w:pos="731"/>
                <w:tab w:val="decimal" w:pos="759"/>
              </w:tabs>
              <w:spacing w:after="0"/>
              <w:ind w:left="-108" w:right="73" w:firstLine="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01796E">
              <w:rPr>
                <w:rFonts w:ascii="Angsana New" w:hAnsi="Angsana New"/>
                <w:sz w:val="30"/>
                <w:szCs w:val="30"/>
              </w:rPr>
              <w:t>(8,888)</w:t>
            </w:r>
          </w:p>
        </w:tc>
        <w:tc>
          <w:tcPr>
            <w:tcW w:w="180" w:type="dxa"/>
            <w:vAlign w:val="bottom"/>
          </w:tcPr>
          <w:p w:rsidR="006D5357" w:rsidRPr="004A72D3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6D5357" w:rsidRPr="000C18CE" w:rsidRDefault="00D00398" w:rsidP="000C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18CE">
              <w:rPr>
                <w:rFonts w:ascii="Angsana New" w:hAnsi="Angsana New"/>
                <w:sz w:val="30"/>
                <w:szCs w:val="30"/>
              </w:rPr>
              <w:t>400,206</w:t>
            </w:r>
          </w:p>
        </w:tc>
      </w:tr>
      <w:tr w:rsidR="00113CFB" w:rsidRPr="00D00398" w:rsidTr="000526B6">
        <w:trPr>
          <w:cantSplit/>
        </w:trPr>
        <w:tc>
          <w:tcPr>
            <w:tcW w:w="2970" w:type="dxa"/>
          </w:tcPr>
          <w:p w:rsidR="006D5357" w:rsidRPr="00CC29F3" w:rsidRDefault="006D5357" w:rsidP="00A7142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360" w:type="dxa"/>
            <w:vAlign w:val="bottom"/>
          </w:tcPr>
          <w:p w:rsidR="006D5357" w:rsidRPr="00CC29F3" w:rsidRDefault="006D5357" w:rsidP="00A7142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6D5357" w:rsidRPr="00CC29F3" w:rsidRDefault="006D5357" w:rsidP="00A0267B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D5357" w:rsidRPr="00D00398" w:rsidRDefault="00A0267B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09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D00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D5357" w:rsidRPr="00CC29F3" w:rsidRDefault="006D5357" w:rsidP="00A02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D5357" w:rsidRPr="00CC29F3" w:rsidRDefault="0001796E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1,529</w:t>
            </w:r>
          </w:p>
        </w:tc>
        <w:tc>
          <w:tcPr>
            <w:tcW w:w="180" w:type="dxa"/>
            <w:vAlign w:val="bottom"/>
          </w:tcPr>
          <w:p w:rsidR="006D5357" w:rsidRPr="004A72D3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:rsidR="006D5357" w:rsidRPr="004A72D3" w:rsidRDefault="00A0267B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D00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D5357" w:rsidRPr="004A72D3" w:rsidRDefault="006D5357" w:rsidP="00A0267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6D5357" w:rsidRPr="000C18CE" w:rsidRDefault="00D00398" w:rsidP="000C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18CE">
              <w:rPr>
                <w:rFonts w:ascii="Angsana New" w:hAnsi="Angsana New"/>
                <w:sz w:val="30"/>
                <w:szCs w:val="30"/>
              </w:rPr>
              <w:t>1,52</w:t>
            </w:r>
            <w:r w:rsidR="0035575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13CFB" w:rsidRPr="00D00398" w:rsidTr="000526B6">
        <w:trPr>
          <w:cantSplit/>
        </w:trPr>
        <w:tc>
          <w:tcPr>
            <w:tcW w:w="2970" w:type="dxa"/>
          </w:tcPr>
          <w:p w:rsidR="006D5357" w:rsidRPr="00CC29F3" w:rsidRDefault="000C18CE" w:rsidP="00A7142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D5357" w:rsidRPr="00CC29F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360" w:type="dxa"/>
            <w:vAlign w:val="bottom"/>
          </w:tcPr>
          <w:p w:rsidR="006D5357" w:rsidRPr="00CC29F3" w:rsidRDefault="006D5357" w:rsidP="00A7142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6D5357" w:rsidRPr="00CC29F3" w:rsidRDefault="006D5357" w:rsidP="00A0267B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D5357" w:rsidRPr="00D00398" w:rsidRDefault="006D5357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09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D5357" w:rsidRPr="00CC29F3" w:rsidRDefault="006D5357" w:rsidP="00A02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D5357" w:rsidRPr="007917C8" w:rsidRDefault="006D5357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D5357" w:rsidRPr="004A72D3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:rsidR="006D5357" w:rsidRPr="004A72D3" w:rsidRDefault="006D5357" w:rsidP="00A0267B">
            <w:pPr>
              <w:pStyle w:val="acctfourfigures"/>
              <w:shd w:val="clear" w:color="auto" w:fill="FFFFFF"/>
              <w:tabs>
                <w:tab w:val="clear" w:pos="765"/>
                <w:tab w:val="decimal" w:pos="668"/>
                <w:tab w:val="decimal" w:pos="821"/>
              </w:tabs>
              <w:spacing w:line="240" w:lineRule="atLeast"/>
              <w:ind w:left="-79" w:right="73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:rsidR="006D5357" w:rsidRPr="004A72D3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6D5357" w:rsidRPr="000C18CE" w:rsidRDefault="006D5357" w:rsidP="000C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3CFB" w:rsidRPr="00D00398" w:rsidTr="000526B6">
        <w:trPr>
          <w:cantSplit/>
        </w:trPr>
        <w:tc>
          <w:tcPr>
            <w:tcW w:w="2970" w:type="dxa"/>
          </w:tcPr>
          <w:p w:rsidR="006D5357" w:rsidRPr="00CC29F3" w:rsidRDefault="006D5357" w:rsidP="00A71428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360" w:type="dxa"/>
            <w:vAlign w:val="bottom"/>
          </w:tcPr>
          <w:p w:rsidR="006D5357" w:rsidRPr="00CC29F3" w:rsidRDefault="006D5357" w:rsidP="00A7142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6D5357" w:rsidRPr="00CC29F3" w:rsidRDefault="006D5357" w:rsidP="00A0267B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D5357" w:rsidRPr="00D00398" w:rsidRDefault="00A0267B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09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D00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D5357" w:rsidRPr="00CC29F3" w:rsidRDefault="006D5357" w:rsidP="00A02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D5357" w:rsidRPr="007917C8" w:rsidRDefault="00A0267B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17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D5357" w:rsidRPr="0001796E" w:rsidRDefault="006D5357" w:rsidP="0001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D5357" w:rsidRPr="0001796E" w:rsidRDefault="00A0267B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8"/>
              </w:tabs>
              <w:spacing w:after="0"/>
              <w:ind w:left="-10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01796E">
              <w:rPr>
                <w:rFonts w:ascii="Angsana New" w:hAnsi="Angsana New"/>
                <w:sz w:val="30"/>
                <w:szCs w:val="30"/>
              </w:rPr>
              <w:t>1,101</w:t>
            </w:r>
          </w:p>
        </w:tc>
        <w:tc>
          <w:tcPr>
            <w:tcW w:w="180" w:type="dxa"/>
            <w:vAlign w:val="bottom"/>
          </w:tcPr>
          <w:p w:rsidR="006D5357" w:rsidRPr="004A72D3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6D5357" w:rsidRPr="000C18CE" w:rsidRDefault="00D00398" w:rsidP="000C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18CE">
              <w:rPr>
                <w:rFonts w:ascii="Angsana New" w:hAnsi="Angsana New"/>
                <w:sz w:val="30"/>
                <w:szCs w:val="30"/>
              </w:rPr>
              <w:t>1,101</w:t>
            </w:r>
          </w:p>
        </w:tc>
      </w:tr>
      <w:tr w:rsidR="00113CFB" w:rsidRPr="00D00398" w:rsidTr="000526B6">
        <w:trPr>
          <w:cantSplit/>
        </w:trPr>
        <w:tc>
          <w:tcPr>
            <w:tcW w:w="2970" w:type="dxa"/>
          </w:tcPr>
          <w:p w:rsidR="006D5357" w:rsidRPr="00CC29F3" w:rsidRDefault="006D5357" w:rsidP="00A71428">
            <w:pPr>
              <w:shd w:val="clear" w:color="auto" w:fill="FFFFFF"/>
              <w:ind w:left="371" w:right="-79" w:hanging="180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CC29F3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CC29F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360" w:type="dxa"/>
            <w:vAlign w:val="bottom"/>
          </w:tcPr>
          <w:p w:rsidR="006D5357" w:rsidRPr="00CC29F3" w:rsidRDefault="006D5357" w:rsidP="00A7142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6D5357" w:rsidRPr="00CC29F3" w:rsidRDefault="006D5357" w:rsidP="00A0267B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D5357" w:rsidRPr="00D00398" w:rsidRDefault="00A0267B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09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D00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D5357" w:rsidRPr="00CC29F3" w:rsidRDefault="006D5357" w:rsidP="00A02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D5357" w:rsidRPr="007917C8" w:rsidRDefault="00A0267B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17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D5357" w:rsidRPr="0001796E" w:rsidRDefault="006D5357" w:rsidP="0001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D5357" w:rsidRPr="0001796E" w:rsidRDefault="00A0267B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796E" w:rsidRPr="0001796E">
              <w:rPr>
                <w:rFonts w:ascii="Angsana New" w:hAnsi="Angsana New"/>
                <w:sz w:val="30"/>
                <w:szCs w:val="30"/>
              </w:rPr>
              <w:t>3,496</w:t>
            </w:r>
          </w:p>
        </w:tc>
        <w:tc>
          <w:tcPr>
            <w:tcW w:w="180" w:type="dxa"/>
            <w:vAlign w:val="bottom"/>
          </w:tcPr>
          <w:p w:rsidR="006D5357" w:rsidRPr="00A0267B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D5357" w:rsidRPr="000C18CE" w:rsidRDefault="00D00398" w:rsidP="000C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18CE">
              <w:rPr>
                <w:rFonts w:ascii="Angsana New" w:hAnsi="Angsana New"/>
                <w:sz w:val="30"/>
                <w:szCs w:val="30"/>
              </w:rPr>
              <w:t>3,496</w:t>
            </w:r>
          </w:p>
        </w:tc>
      </w:tr>
      <w:tr w:rsidR="00113CFB" w:rsidRPr="00D00398" w:rsidTr="000526B6">
        <w:trPr>
          <w:cantSplit/>
          <w:trHeight w:val="415"/>
        </w:trPr>
        <w:tc>
          <w:tcPr>
            <w:tcW w:w="2970" w:type="dxa"/>
          </w:tcPr>
          <w:p w:rsidR="006D5357" w:rsidRPr="004A72D3" w:rsidRDefault="00681382" w:rsidP="00C03CE6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6D5357" w:rsidRPr="001E56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03CE6" w:rsidRPr="001E56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C03CE6" w:rsidRPr="001E5621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360" w:type="dxa"/>
            <w:vAlign w:val="bottom"/>
          </w:tcPr>
          <w:p w:rsidR="006D5357" w:rsidRPr="004A72D3" w:rsidRDefault="006D5357" w:rsidP="00A7142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vAlign w:val="bottom"/>
          </w:tcPr>
          <w:p w:rsidR="006D5357" w:rsidRPr="004A72D3" w:rsidRDefault="006D5357" w:rsidP="00A7142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5357" w:rsidRPr="00B632C0" w:rsidRDefault="0001796E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B632C0">
              <w:rPr>
                <w:rFonts w:ascii="Angsana New" w:hAnsi="Angsana New"/>
                <w:b/>
                <w:bCs/>
                <w:sz w:val="30"/>
                <w:szCs w:val="30"/>
              </w:rPr>
              <w:t>411,500</w:t>
            </w:r>
          </w:p>
        </w:tc>
        <w:tc>
          <w:tcPr>
            <w:tcW w:w="180" w:type="dxa"/>
            <w:vAlign w:val="bottom"/>
          </w:tcPr>
          <w:p w:rsidR="006D5357" w:rsidRPr="00B632C0" w:rsidRDefault="006D5357" w:rsidP="00A026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5357" w:rsidRPr="00B632C0" w:rsidRDefault="0001796E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32C0">
              <w:rPr>
                <w:rFonts w:ascii="Angsana New" w:hAnsi="Angsana New"/>
                <w:b/>
                <w:bCs/>
                <w:sz w:val="30"/>
                <w:szCs w:val="30"/>
              </w:rPr>
              <w:t>618,773</w:t>
            </w:r>
          </w:p>
        </w:tc>
        <w:tc>
          <w:tcPr>
            <w:tcW w:w="180" w:type="dxa"/>
            <w:vAlign w:val="bottom"/>
          </w:tcPr>
          <w:p w:rsidR="006D5357" w:rsidRPr="00B632C0" w:rsidRDefault="006D5357" w:rsidP="0001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5357" w:rsidRPr="00A0267B" w:rsidRDefault="00A0267B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 w:rsidR="0001796E" w:rsidRPr="00A0267B">
              <w:rPr>
                <w:rFonts w:ascii="Angsana New" w:hAnsi="Angsana New"/>
                <w:b/>
                <w:bCs/>
                <w:sz w:val="30"/>
                <w:szCs w:val="30"/>
              </w:rPr>
              <w:t>46,190</w:t>
            </w:r>
          </w:p>
        </w:tc>
        <w:tc>
          <w:tcPr>
            <w:tcW w:w="180" w:type="dxa"/>
            <w:vAlign w:val="bottom"/>
          </w:tcPr>
          <w:p w:rsidR="006D5357" w:rsidRPr="00A0267B" w:rsidRDefault="006D5357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5357" w:rsidRPr="00201F7D" w:rsidRDefault="00EC618A" w:rsidP="000C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1,076,463</w:t>
            </w:r>
          </w:p>
        </w:tc>
      </w:tr>
      <w:tr w:rsidR="004D594E" w:rsidRPr="004A72D3" w:rsidTr="000526B6">
        <w:trPr>
          <w:cantSplit/>
        </w:trPr>
        <w:tc>
          <w:tcPr>
            <w:tcW w:w="2970" w:type="dxa"/>
          </w:tcPr>
          <w:p w:rsidR="004D594E" w:rsidRDefault="004D594E" w:rsidP="00C03CE6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:rsidR="004D594E" w:rsidRPr="004A72D3" w:rsidRDefault="004D594E" w:rsidP="00A7142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vAlign w:val="bottom"/>
          </w:tcPr>
          <w:p w:rsidR="004D594E" w:rsidRPr="004A72D3" w:rsidRDefault="004D594E" w:rsidP="00A7142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D594E" w:rsidRPr="00B632C0" w:rsidRDefault="004D594E" w:rsidP="00B63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D594E" w:rsidRPr="00B632C0" w:rsidRDefault="004D594E" w:rsidP="00A714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D594E" w:rsidRPr="00B632C0" w:rsidRDefault="004D594E" w:rsidP="00B63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D594E" w:rsidRPr="00B632C0" w:rsidRDefault="004D594E" w:rsidP="00017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D594E" w:rsidRPr="00B632C0" w:rsidRDefault="004D594E" w:rsidP="00B63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D594E" w:rsidRPr="004A72D3" w:rsidRDefault="004D594E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D594E" w:rsidRPr="004A72D3" w:rsidRDefault="004D594E" w:rsidP="00A7142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</w:tbl>
    <w:p w:rsidR="003E1138" w:rsidRDefault="003E1138"/>
    <w:p w:rsidR="003E1138" w:rsidRDefault="003E1138"/>
    <w:p w:rsidR="003E1138" w:rsidRDefault="003E1138"/>
    <w:p w:rsidR="003E1138" w:rsidRDefault="003E1138"/>
    <w:p w:rsidR="003D30B5" w:rsidRDefault="003D30B5"/>
    <w:p w:rsidR="003D30B5" w:rsidRDefault="002E5E26">
      <w:r>
        <w:t xml:space="preserve">                 </w:t>
      </w:r>
    </w:p>
    <w:p w:rsidR="003E1138" w:rsidRDefault="003E1138"/>
    <w:p w:rsidR="003E1138" w:rsidRDefault="003E1138"/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170"/>
        <w:gridCol w:w="180"/>
        <w:gridCol w:w="1260"/>
        <w:gridCol w:w="180"/>
        <w:gridCol w:w="1170"/>
      </w:tblGrid>
      <w:tr w:rsidR="003E1138" w:rsidRPr="004A72D3" w:rsidTr="003E1138">
        <w:trPr>
          <w:cantSplit/>
        </w:trPr>
        <w:tc>
          <w:tcPr>
            <w:tcW w:w="5130" w:type="dxa"/>
          </w:tcPr>
          <w:p w:rsidR="003E1138" w:rsidRPr="001E5621" w:rsidRDefault="003E1138" w:rsidP="00A7142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5"/>
            <w:vAlign w:val="bottom"/>
          </w:tcPr>
          <w:p w:rsidR="003E1138" w:rsidRPr="001E5621" w:rsidRDefault="003E1138" w:rsidP="00A7142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4D594E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E1138" w:rsidRPr="004A72D3" w:rsidTr="003E1138">
        <w:trPr>
          <w:cantSplit/>
        </w:trPr>
        <w:tc>
          <w:tcPr>
            <w:tcW w:w="5130" w:type="dxa"/>
          </w:tcPr>
          <w:p w:rsidR="003E1138" w:rsidRPr="001E5621" w:rsidRDefault="003E1138" w:rsidP="003E113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E1138" w:rsidRPr="001E5621" w:rsidRDefault="003E1138" w:rsidP="003E113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1E5621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         ระยะยาว</w:t>
            </w:r>
          </w:p>
        </w:tc>
        <w:tc>
          <w:tcPr>
            <w:tcW w:w="180" w:type="dxa"/>
            <w:vAlign w:val="bottom"/>
          </w:tcPr>
          <w:p w:rsidR="003E1138" w:rsidRPr="001E5621" w:rsidRDefault="003E1138" w:rsidP="003E113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E1138" w:rsidRPr="001E5621" w:rsidRDefault="003E1138" w:rsidP="003E113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621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:rsidR="003E1138" w:rsidRPr="001E5621" w:rsidRDefault="003E1138" w:rsidP="003E113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E1138" w:rsidRPr="001E5621" w:rsidRDefault="003E1138" w:rsidP="003E113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621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E1138" w:rsidRPr="004A72D3" w:rsidTr="003E1138">
        <w:trPr>
          <w:cantSplit/>
        </w:trPr>
        <w:tc>
          <w:tcPr>
            <w:tcW w:w="5130" w:type="dxa"/>
          </w:tcPr>
          <w:p w:rsidR="003E1138" w:rsidRPr="001E5621" w:rsidRDefault="003E1138" w:rsidP="003E113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5"/>
            <w:vAlign w:val="bottom"/>
          </w:tcPr>
          <w:p w:rsidR="003E1138" w:rsidRPr="001E5621" w:rsidRDefault="003E1138" w:rsidP="003E113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1E5621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E1138" w:rsidRPr="004A72D3" w:rsidTr="003E1138">
        <w:trPr>
          <w:cantSplit/>
        </w:trPr>
        <w:tc>
          <w:tcPr>
            <w:tcW w:w="5130" w:type="dxa"/>
          </w:tcPr>
          <w:p w:rsidR="003E1138" w:rsidRPr="001E5621" w:rsidRDefault="003E1138" w:rsidP="003A10A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56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E562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E562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  <w:vAlign w:val="bottom"/>
          </w:tcPr>
          <w:p w:rsidR="003E1138" w:rsidRPr="004D594E" w:rsidRDefault="003E1138" w:rsidP="00176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11,650</w:t>
            </w:r>
          </w:p>
        </w:tc>
        <w:tc>
          <w:tcPr>
            <w:tcW w:w="180" w:type="dxa"/>
            <w:vAlign w:val="bottom"/>
          </w:tcPr>
          <w:p w:rsidR="003E1138" w:rsidRPr="001E5621" w:rsidRDefault="003E1138" w:rsidP="00176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1138" w:rsidRPr="00176CCD" w:rsidRDefault="003E1138" w:rsidP="0033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17,186</w:t>
            </w:r>
          </w:p>
        </w:tc>
        <w:tc>
          <w:tcPr>
            <w:tcW w:w="180" w:type="dxa"/>
            <w:vAlign w:val="bottom"/>
          </w:tcPr>
          <w:p w:rsidR="003E1138" w:rsidRPr="001E5621" w:rsidRDefault="003E1138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E1138" w:rsidRPr="00856059" w:rsidRDefault="003E1138" w:rsidP="003D5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28,836</w:t>
            </w:r>
          </w:p>
        </w:tc>
      </w:tr>
      <w:tr w:rsidR="003E1138" w:rsidRPr="004A72D3" w:rsidTr="003E1138">
        <w:trPr>
          <w:cantSplit/>
        </w:trPr>
        <w:tc>
          <w:tcPr>
            <w:tcW w:w="5130" w:type="dxa"/>
          </w:tcPr>
          <w:p w:rsidR="003E1138" w:rsidRPr="00046995" w:rsidRDefault="003E1138" w:rsidP="00A7142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04699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0" w:type="dxa"/>
            <w:vAlign w:val="bottom"/>
          </w:tcPr>
          <w:p w:rsidR="003E1138" w:rsidRPr="004D594E" w:rsidRDefault="003E1138" w:rsidP="00176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594E">
              <w:rPr>
                <w:rFonts w:ascii="Angsana New" w:hAnsi="Angsana New"/>
                <w:sz w:val="30"/>
                <w:szCs w:val="30"/>
              </w:rPr>
              <w:t>46,784</w:t>
            </w:r>
          </w:p>
        </w:tc>
        <w:tc>
          <w:tcPr>
            <w:tcW w:w="180" w:type="dxa"/>
            <w:vAlign w:val="bottom"/>
          </w:tcPr>
          <w:p w:rsidR="003E1138" w:rsidRPr="00176CCD" w:rsidRDefault="003E1138" w:rsidP="00176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1138" w:rsidRPr="00176CCD" w:rsidRDefault="003E1138" w:rsidP="0057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176CCD">
              <w:rPr>
                <w:rFonts w:ascii="Angsana New" w:hAnsi="Angsana New"/>
                <w:sz w:val="30"/>
                <w:szCs w:val="30"/>
              </w:rPr>
              <w:t>(2,550)</w:t>
            </w:r>
          </w:p>
        </w:tc>
        <w:tc>
          <w:tcPr>
            <w:tcW w:w="180" w:type="dxa"/>
            <w:vAlign w:val="bottom"/>
          </w:tcPr>
          <w:p w:rsidR="003E1138" w:rsidRPr="004A72D3" w:rsidRDefault="003E1138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3E1138" w:rsidRPr="006B3A5D" w:rsidRDefault="003E1138" w:rsidP="006B3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3A5D">
              <w:rPr>
                <w:rFonts w:ascii="Angsana New" w:hAnsi="Angsana New"/>
                <w:sz w:val="30"/>
                <w:szCs w:val="30"/>
              </w:rPr>
              <w:t>44,234</w:t>
            </w:r>
          </w:p>
        </w:tc>
      </w:tr>
      <w:tr w:rsidR="003E1138" w:rsidRPr="004A72D3" w:rsidTr="003E1138">
        <w:trPr>
          <w:cantSplit/>
        </w:trPr>
        <w:tc>
          <w:tcPr>
            <w:tcW w:w="5130" w:type="dxa"/>
          </w:tcPr>
          <w:p w:rsidR="003E1138" w:rsidRPr="00046995" w:rsidRDefault="003E1138" w:rsidP="00A7142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04699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0" w:type="dxa"/>
            <w:vAlign w:val="bottom"/>
          </w:tcPr>
          <w:p w:rsidR="003E1138" w:rsidRPr="00176CCD" w:rsidRDefault="003E1138" w:rsidP="00176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E1138" w:rsidRPr="00176CCD" w:rsidRDefault="003E1138" w:rsidP="00176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1138" w:rsidRPr="00176CCD" w:rsidRDefault="003E1138" w:rsidP="00176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E1138" w:rsidRPr="004A72D3" w:rsidRDefault="003E1138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3E1138" w:rsidRPr="006B3A5D" w:rsidRDefault="003E1138" w:rsidP="006B3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1138" w:rsidRPr="004A72D3" w:rsidTr="003E1138">
        <w:trPr>
          <w:cantSplit/>
        </w:trPr>
        <w:tc>
          <w:tcPr>
            <w:tcW w:w="5130" w:type="dxa"/>
          </w:tcPr>
          <w:p w:rsidR="003E1138" w:rsidRPr="00046995" w:rsidRDefault="003E1138" w:rsidP="00A71428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046995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170" w:type="dxa"/>
            <w:vAlign w:val="bottom"/>
          </w:tcPr>
          <w:p w:rsidR="003E1138" w:rsidRPr="00176CCD" w:rsidRDefault="003E1138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6C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3E1138" w:rsidRPr="00176CCD" w:rsidRDefault="003E1138" w:rsidP="00176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1138" w:rsidRPr="00176CCD" w:rsidRDefault="003E1138" w:rsidP="00176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6CCD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80" w:type="dxa"/>
            <w:vAlign w:val="bottom"/>
          </w:tcPr>
          <w:p w:rsidR="003E1138" w:rsidRPr="004A72D3" w:rsidRDefault="003E1138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3E1138" w:rsidRPr="006B3A5D" w:rsidRDefault="003E1138" w:rsidP="006B3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3A5D"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3E1138" w:rsidRPr="004A72D3" w:rsidTr="003E1138">
        <w:trPr>
          <w:cantSplit/>
        </w:trPr>
        <w:tc>
          <w:tcPr>
            <w:tcW w:w="5130" w:type="dxa"/>
          </w:tcPr>
          <w:p w:rsidR="003E1138" w:rsidRPr="00046995" w:rsidRDefault="003E1138" w:rsidP="00A71428">
            <w:pPr>
              <w:shd w:val="clear" w:color="auto" w:fill="FFFFFF"/>
              <w:ind w:left="371" w:right="-79" w:hanging="180"/>
              <w:rPr>
                <w:rFonts w:ascii="Angsana New" w:hAnsi="Angsana New"/>
                <w:sz w:val="30"/>
                <w:szCs w:val="30"/>
              </w:rPr>
            </w:pPr>
            <w:r w:rsidRPr="00046995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046995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046995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046995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046995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E1138" w:rsidRPr="00176CCD" w:rsidRDefault="003E1138" w:rsidP="00A02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6C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3E1138" w:rsidRPr="00176CCD" w:rsidRDefault="003E1138" w:rsidP="00176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E1138" w:rsidRPr="00176CCD" w:rsidRDefault="003E1138" w:rsidP="00176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6CCD">
              <w:rPr>
                <w:rFonts w:ascii="Angsana New" w:hAnsi="Angsana New"/>
                <w:sz w:val="30"/>
                <w:szCs w:val="30"/>
              </w:rPr>
              <w:t>2,507</w:t>
            </w:r>
          </w:p>
        </w:tc>
        <w:tc>
          <w:tcPr>
            <w:tcW w:w="180" w:type="dxa"/>
            <w:vAlign w:val="bottom"/>
          </w:tcPr>
          <w:p w:rsidR="003E1138" w:rsidRPr="004A72D3" w:rsidRDefault="003E1138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E1138" w:rsidRPr="006B3A5D" w:rsidRDefault="003E1138" w:rsidP="006B3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3A5D">
              <w:rPr>
                <w:rFonts w:ascii="Angsana New" w:hAnsi="Angsana New"/>
                <w:sz w:val="30"/>
                <w:szCs w:val="30"/>
              </w:rPr>
              <w:t>2,507</w:t>
            </w:r>
          </w:p>
        </w:tc>
      </w:tr>
      <w:tr w:rsidR="003E1138" w:rsidRPr="00E544D3" w:rsidTr="003E1138">
        <w:trPr>
          <w:cantSplit/>
        </w:trPr>
        <w:tc>
          <w:tcPr>
            <w:tcW w:w="5130" w:type="dxa"/>
            <w:shd w:val="clear" w:color="auto" w:fill="auto"/>
          </w:tcPr>
          <w:p w:rsidR="003E1138" w:rsidRPr="004A72D3" w:rsidRDefault="003E1138" w:rsidP="008229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1138" w:rsidRPr="00A0267B" w:rsidRDefault="003E1138" w:rsidP="00176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67B">
              <w:rPr>
                <w:rFonts w:ascii="Angsana New" w:hAnsi="Angsana New"/>
                <w:b/>
                <w:bCs/>
                <w:sz w:val="30"/>
                <w:szCs w:val="30"/>
              </w:rPr>
              <w:t>58,434</w:t>
            </w:r>
          </w:p>
        </w:tc>
        <w:tc>
          <w:tcPr>
            <w:tcW w:w="180" w:type="dxa"/>
            <w:vAlign w:val="bottom"/>
          </w:tcPr>
          <w:p w:rsidR="003E1138" w:rsidRPr="00A0267B" w:rsidRDefault="003E1138" w:rsidP="00176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1138" w:rsidRPr="00A0267B" w:rsidRDefault="003E1138" w:rsidP="00176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67B">
              <w:rPr>
                <w:rFonts w:ascii="Angsana New" w:hAnsi="Angsana New"/>
                <w:b/>
                <w:bCs/>
                <w:sz w:val="30"/>
                <w:szCs w:val="30"/>
              </w:rPr>
              <w:t>17,461</w:t>
            </w:r>
          </w:p>
        </w:tc>
        <w:tc>
          <w:tcPr>
            <w:tcW w:w="180" w:type="dxa"/>
            <w:vAlign w:val="bottom"/>
          </w:tcPr>
          <w:p w:rsidR="003E1138" w:rsidRPr="00A0267B" w:rsidRDefault="003E1138" w:rsidP="00A714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1138" w:rsidRPr="00A0267B" w:rsidRDefault="003E1138" w:rsidP="006B3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67B">
              <w:rPr>
                <w:rFonts w:ascii="Angsana New" w:hAnsi="Angsana New"/>
                <w:b/>
                <w:bCs/>
                <w:sz w:val="30"/>
                <w:szCs w:val="30"/>
              </w:rPr>
              <w:t>75,895</w:t>
            </w:r>
          </w:p>
        </w:tc>
      </w:tr>
    </w:tbl>
    <w:p w:rsidR="006D5357" w:rsidRPr="008B7C98" w:rsidRDefault="006D5357" w:rsidP="008B7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6D5357" w:rsidRPr="008B7C98" w:rsidSect="006D6DF8">
          <w:headerReference w:type="even" r:id="rId20"/>
          <w:headerReference w:type="default" r:id="rId21"/>
          <w:footerReference w:type="default" r:id="rId22"/>
          <w:headerReference w:type="first" r:id="rId23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:rsidR="003F7D59" w:rsidRPr="00BB1625" w:rsidRDefault="00C9741B" w:rsidP="00F87123">
      <w:pPr>
        <w:pStyle w:val="index"/>
        <w:numPr>
          <w:ilvl w:val="0"/>
          <w:numId w:val="19"/>
        </w:numPr>
        <w:spacing w:after="0" w:line="240" w:lineRule="atLeast"/>
        <w:ind w:left="108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ส่วนงานดำเนินงาน</w:t>
      </w:r>
    </w:p>
    <w:p w:rsidR="003F7D59" w:rsidRPr="001815DC" w:rsidRDefault="003F7D59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8"/>
          <w:szCs w:val="8"/>
        </w:rPr>
      </w:pPr>
    </w:p>
    <w:p w:rsidR="00673A2B" w:rsidRPr="004464D4" w:rsidRDefault="00673A2B" w:rsidP="00F8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firstLine="36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ข้อมูล</w:t>
      </w:r>
      <w:r w:rsidRPr="004464D4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ตาม</w:t>
      </w: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:rsidR="00673A2B" w:rsidRPr="00DF7069" w:rsidRDefault="00673A2B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16"/>
          <w:szCs w:val="16"/>
        </w:rPr>
      </w:pPr>
    </w:p>
    <w:tbl>
      <w:tblPr>
        <w:tblW w:w="4741" w:type="pct"/>
        <w:tblInd w:w="990" w:type="dxa"/>
        <w:tblLayout w:type="fixed"/>
        <w:tblLook w:val="00A0" w:firstRow="1" w:lastRow="0" w:firstColumn="1" w:lastColumn="0" w:noHBand="0" w:noVBand="0"/>
      </w:tblPr>
      <w:tblGrid>
        <w:gridCol w:w="3651"/>
        <w:gridCol w:w="338"/>
        <w:gridCol w:w="850"/>
        <w:gridCol w:w="335"/>
        <w:gridCol w:w="1219"/>
        <w:gridCol w:w="335"/>
        <w:gridCol w:w="1123"/>
        <w:gridCol w:w="335"/>
        <w:gridCol w:w="1123"/>
        <w:gridCol w:w="284"/>
        <w:gridCol w:w="1084"/>
        <w:gridCol w:w="240"/>
        <w:gridCol w:w="1102"/>
        <w:gridCol w:w="335"/>
        <w:gridCol w:w="1132"/>
        <w:gridCol w:w="335"/>
        <w:gridCol w:w="1150"/>
      </w:tblGrid>
      <w:tr w:rsidR="00974EF7" w:rsidRPr="00D62D93" w:rsidTr="008875D0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  <w:lang w:val="en-GB"/>
              </w:rPr>
            </w:pPr>
          </w:p>
        </w:tc>
        <w:tc>
          <w:tcPr>
            <w:tcW w:w="3668" w:type="pct"/>
            <w:gridSpan w:val="15"/>
            <w:tcBorders>
              <w:top w:val="nil"/>
              <w:left w:val="nil"/>
              <w:bottom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  <w:lang w:val="en-GB"/>
              </w:rPr>
              <w:t>งบการเงินรวม</w:t>
            </w:r>
          </w:p>
        </w:tc>
      </w:tr>
      <w:tr w:rsidR="008875D0" w:rsidRPr="00D62D93" w:rsidTr="001815DC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1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ผลิตและจำหน่ายอาหาร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86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บริการรับฝาก</w:t>
            </w:r>
          </w:p>
        </w:tc>
        <w:tc>
          <w:tcPr>
            <w:tcW w:w="90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874" w:type="pct"/>
            <w:gridSpan w:val="3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</w:pPr>
          </w:p>
        </w:tc>
      </w:tr>
      <w:tr w:rsidR="008875D0" w:rsidRPr="00D62D93" w:rsidTr="001815DC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1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ทะเล อาหารสำเร็จรูปและ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86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ห้องเย็นและขนส่ง</w:t>
            </w:r>
          </w:p>
        </w:tc>
        <w:tc>
          <w:tcPr>
            <w:tcW w:w="90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874" w:type="pct"/>
            <w:gridSpan w:val="3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</w:pPr>
          </w:p>
        </w:tc>
      </w:tr>
      <w:tr w:rsidR="008875D0" w:rsidRPr="00D62D93" w:rsidTr="001815DC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67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91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อาหารกึ่งสำเร็จรูปแช่แข็ง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86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ห้องเย็น</w:t>
            </w:r>
          </w:p>
        </w:tc>
        <w:tc>
          <w:tcPr>
            <w:tcW w:w="90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2245B2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</w:rPr>
              <w:t>ระหว่างกัน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874" w:type="pct"/>
            <w:gridSpan w:val="3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  <w:t>รวม</w:t>
            </w:r>
          </w:p>
        </w:tc>
      </w:tr>
      <w:tr w:rsidR="00D62D93" w:rsidRPr="00D62D93" w:rsidTr="001815DC">
        <w:tc>
          <w:tcPr>
            <w:tcW w:w="1219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974EF7" w:rsidRPr="00D62D93" w:rsidRDefault="00974EF7" w:rsidP="00B10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D62D9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 xml:space="preserve">31 </w:t>
            </w:r>
            <w:r w:rsidRPr="00D62D9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มีนาคม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D62D93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  <w:t>1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2560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D62D93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1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2560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  <w:t>2561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  <w:t>2560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378" w:type="pct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D62D93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1</w:t>
            </w:r>
          </w:p>
        </w:tc>
        <w:tc>
          <w:tcPr>
            <w:tcW w:w="112" w:type="pct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384" w:type="pct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2560</w:t>
            </w:r>
          </w:p>
        </w:tc>
      </w:tr>
      <w:tr w:rsidR="001815DC" w:rsidRPr="00D62D93" w:rsidTr="001815DC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</w:tcPr>
          <w:p w:rsidR="001815DC" w:rsidRPr="00D62D93" w:rsidRDefault="001815DC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</w:pPr>
          </w:p>
        </w:tc>
        <w:tc>
          <w:tcPr>
            <w:tcW w:w="3781" w:type="pct"/>
            <w:gridSpan w:val="16"/>
            <w:tcBorders>
              <w:top w:val="nil"/>
              <w:left w:val="nil"/>
            </w:tcBorders>
          </w:tcPr>
          <w:p w:rsidR="001815DC" w:rsidRPr="00D62D93" w:rsidRDefault="001815DC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  <w:lang w:val="en-GB"/>
              </w:rPr>
            </w:pPr>
            <w:r w:rsidRPr="00D62D93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lang w:val="en-GB"/>
              </w:rPr>
              <w:t>(</w:t>
            </w:r>
            <w:r w:rsidRPr="00D62D93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  <w:lang w:val="en-GB"/>
              </w:rPr>
              <w:t>พันบาท)</w:t>
            </w:r>
          </w:p>
        </w:tc>
      </w:tr>
      <w:tr w:rsidR="00D62D93" w:rsidRPr="00D62D93" w:rsidTr="001815DC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รายได้จากลูกค้าภายนอก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74EF7" w:rsidRPr="008875D0" w:rsidRDefault="00573E52" w:rsidP="00573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8875D0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1,233,334</w:t>
            </w:r>
          </w:p>
        </w:tc>
        <w:tc>
          <w:tcPr>
            <w:tcW w:w="112" w:type="pct"/>
            <w:tcBorders>
              <w:top w:val="nil"/>
              <w:left w:val="nil"/>
              <w:right w:val="nil"/>
            </w:tcBorders>
            <w:vAlign w:val="bottom"/>
          </w:tcPr>
          <w:p w:rsidR="00974EF7" w:rsidRPr="008875D0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4EF7" w:rsidRPr="001738E5" w:rsidRDefault="001738E5" w:rsidP="0017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6"/>
              </w:tabs>
              <w:spacing w:line="240" w:lineRule="auto"/>
              <w:ind w:left="132" w:hanging="19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  <w:r w:rsidRPr="001738E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1,389,42</w:t>
            </w:r>
            <w:r w:rsidR="003E6EB4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7</w:t>
            </w:r>
          </w:p>
        </w:tc>
        <w:tc>
          <w:tcPr>
            <w:tcW w:w="112" w:type="pct"/>
            <w:tcBorders>
              <w:top w:val="nil"/>
              <w:left w:val="nil"/>
              <w:right w:val="nil"/>
            </w:tcBorders>
            <w:vAlign w:val="bottom"/>
          </w:tcPr>
          <w:p w:rsidR="00974EF7" w:rsidRPr="008875D0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37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4EF7" w:rsidRPr="008875D0" w:rsidRDefault="008875D0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96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8875D0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16,842</w:t>
            </w:r>
          </w:p>
        </w:tc>
        <w:tc>
          <w:tcPr>
            <w:tcW w:w="112" w:type="pct"/>
            <w:tcBorders>
              <w:top w:val="nil"/>
              <w:left w:val="nil"/>
              <w:right w:val="nil"/>
            </w:tcBorders>
            <w:vAlign w:val="bottom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4EF7" w:rsidRPr="001738E5" w:rsidRDefault="003E6EB4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96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5,159</w:t>
            </w: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</w:tcPr>
          <w:p w:rsidR="00974EF7" w:rsidRPr="00D62D93" w:rsidRDefault="008875D0" w:rsidP="0088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:rsidR="00974EF7" w:rsidRPr="00D62D93" w:rsidRDefault="008875D0" w:rsidP="0088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112" w:type="pct"/>
            <w:tcBorders>
              <w:top w:val="nil"/>
              <w:left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8" w:type="pct"/>
            <w:vAlign w:val="bottom"/>
          </w:tcPr>
          <w:p w:rsidR="00974EF7" w:rsidRPr="00D62D93" w:rsidRDefault="008875D0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1,250,176</w:t>
            </w:r>
          </w:p>
        </w:tc>
        <w:tc>
          <w:tcPr>
            <w:tcW w:w="112" w:type="pct"/>
            <w:vAlign w:val="bottom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84" w:type="pct"/>
            <w:vAlign w:val="bottom"/>
          </w:tcPr>
          <w:p w:rsidR="00974EF7" w:rsidRPr="00D62D93" w:rsidRDefault="008875D0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1,394,586</w:t>
            </w:r>
          </w:p>
        </w:tc>
      </w:tr>
      <w:tr w:rsidR="00D62D93" w:rsidRPr="00D62D93" w:rsidTr="001815DC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รายได้ระหว่างส่วนงาน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74EF7" w:rsidRPr="008875D0" w:rsidRDefault="00573E52" w:rsidP="00573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8875D0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120,268</w:t>
            </w:r>
          </w:p>
        </w:tc>
        <w:tc>
          <w:tcPr>
            <w:tcW w:w="112" w:type="pct"/>
            <w:tcBorders>
              <w:top w:val="nil"/>
              <w:left w:val="nil"/>
              <w:right w:val="nil"/>
            </w:tcBorders>
            <w:vAlign w:val="bottom"/>
          </w:tcPr>
          <w:p w:rsidR="00974EF7" w:rsidRPr="008875D0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4EF7" w:rsidRPr="001738E5" w:rsidRDefault="001738E5" w:rsidP="0017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6"/>
              </w:tabs>
              <w:spacing w:line="240" w:lineRule="auto"/>
              <w:ind w:left="132" w:hanging="19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15,000</w:t>
            </w:r>
          </w:p>
        </w:tc>
        <w:tc>
          <w:tcPr>
            <w:tcW w:w="112" w:type="pct"/>
            <w:tcBorders>
              <w:top w:val="nil"/>
              <w:left w:val="nil"/>
              <w:right w:val="nil"/>
            </w:tcBorders>
            <w:vAlign w:val="bottom"/>
          </w:tcPr>
          <w:p w:rsidR="00974EF7" w:rsidRPr="008875D0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4EF7" w:rsidRPr="008875D0" w:rsidRDefault="008875D0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96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8875D0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7,006</w:t>
            </w:r>
          </w:p>
        </w:tc>
        <w:tc>
          <w:tcPr>
            <w:tcW w:w="112" w:type="pct"/>
            <w:tcBorders>
              <w:top w:val="nil"/>
              <w:left w:val="nil"/>
              <w:right w:val="nil"/>
            </w:tcBorders>
            <w:vAlign w:val="bottom"/>
          </w:tcPr>
          <w:p w:rsidR="00974EF7" w:rsidRPr="008875D0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4EF7" w:rsidRPr="001738E5" w:rsidRDefault="001738E5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96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1738E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1,406</w:t>
            </w: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</w:tcPr>
          <w:p w:rsidR="00974EF7" w:rsidRPr="008875D0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EF7" w:rsidRPr="008875D0" w:rsidRDefault="008875D0" w:rsidP="0017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  <w:r w:rsidRPr="008875D0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</w:t>
            </w:r>
            <w:r w:rsidR="001738E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127,274</w:t>
            </w:r>
            <w:r w:rsidRPr="008875D0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:rsidR="00974EF7" w:rsidRPr="008875D0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4EF7" w:rsidRPr="001738E5" w:rsidRDefault="001738E5" w:rsidP="0017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1738E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(16,406)</w:t>
            </w:r>
          </w:p>
        </w:tc>
        <w:tc>
          <w:tcPr>
            <w:tcW w:w="112" w:type="pct"/>
            <w:tcBorders>
              <w:top w:val="nil"/>
              <w:left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:rsidR="00974EF7" w:rsidRPr="00D62D93" w:rsidRDefault="008875D0" w:rsidP="0088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17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112" w:type="pct"/>
            <w:vAlign w:val="bottom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vAlign w:val="bottom"/>
          </w:tcPr>
          <w:p w:rsidR="00974EF7" w:rsidRPr="00D62D93" w:rsidRDefault="008875D0" w:rsidP="0088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</w:tr>
      <w:tr w:rsidR="001738E5" w:rsidRPr="00D62D93" w:rsidTr="001815DC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4EF7" w:rsidRPr="00D62D93" w:rsidRDefault="00974EF7" w:rsidP="0082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รวมรายได้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74EF7" w:rsidRPr="008875D0" w:rsidRDefault="008875D0" w:rsidP="00E6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</w:tabs>
              <w:spacing w:line="240" w:lineRule="auto"/>
              <w:ind w:left="-105" w:right="-108" w:firstLine="272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8875D0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1,353,602</w:t>
            </w: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8875D0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0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74EF7" w:rsidRPr="008875D0" w:rsidRDefault="001738E5" w:rsidP="00E6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334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yellow"/>
              </w:rPr>
            </w:pPr>
            <w:r w:rsidRPr="001738E5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1,404,4</w:t>
            </w:r>
            <w:r w:rsidR="00974EF7" w:rsidRPr="001738E5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2</w:t>
            </w:r>
            <w:r w:rsidR="003E6EB4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7</w:t>
            </w: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8875D0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37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74EF7" w:rsidRPr="008875D0" w:rsidRDefault="001738E5" w:rsidP="00D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319" w:right="-196" w:hanging="42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23,848</w:t>
            </w: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8875D0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37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74EF7" w:rsidRPr="001738E5" w:rsidRDefault="001738E5" w:rsidP="00D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1738E5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6,56</w:t>
            </w:r>
            <w:r w:rsidR="003E6EB4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5</w:t>
            </w:r>
          </w:p>
        </w:tc>
        <w:tc>
          <w:tcPr>
            <w:tcW w:w="95" w:type="pct"/>
            <w:tcBorders>
              <w:left w:val="nil"/>
              <w:right w:val="nil"/>
            </w:tcBorders>
          </w:tcPr>
          <w:p w:rsidR="00974EF7" w:rsidRPr="008875D0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74EF7" w:rsidRPr="008875D0" w:rsidRDefault="001738E5" w:rsidP="0088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(127,274</w:t>
            </w:r>
            <w:r w:rsidR="008875D0" w:rsidRPr="008875D0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:rsidR="00974EF7" w:rsidRPr="008875D0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74EF7" w:rsidRPr="001738E5" w:rsidRDefault="001738E5" w:rsidP="0017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1738E5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(16,406)</w:t>
            </w:r>
          </w:p>
        </w:tc>
        <w:tc>
          <w:tcPr>
            <w:tcW w:w="112" w:type="pct"/>
            <w:tcBorders>
              <w:left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378" w:type="pct"/>
            <w:tcBorders>
              <w:bottom w:val="double" w:sz="4" w:space="0" w:color="auto"/>
            </w:tcBorders>
            <w:vAlign w:val="bottom"/>
          </w:tcPr>
          <w:p w:rsidR="00974EF7" w:rsidRPr="00D62D93" w:rsidRDefault="00974EF7" w:rsidP="005B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 w:right="7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1,250,176</w:t>
            </w:r>
          </w:p>
        </w:tc>
        <w:tc>
          <w:tcPr>
            <w:tcW w:w="112" w:type="pct"/>
            <w:vAlign w:val="bottom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384" w:type="pct"/>
            <w:tcBorders>
              <w:bottom w:val="double" w:sz="4" w:space="0" w:color="auto"/>
            </w:tcBorders>
            <w:vAlign w:val="bottom"/>
          </w:tcPr>
          <w:p w:rsidR="00974EF7" w:rsidRPr="00D62D93" w:rsidRDefault="00974EF7" w:rsidP="005B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5" w:right="6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1,394,586</w:t>
            </w:r>
          </w:p>
        </w:tc>
      </w:tr>
      <w:tr w:rsidR="001738E5" w:rsidRPr="00D62D93" w:rsidTr="001815DC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4EF7" w:rsidRPr="00162A8D" w:rsidRDefault="00974EF7" w:rsidP="0082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กำไร 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ขาดทุน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) 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ตามส่วนงานก่อนหัก</w:t>
            </w:r>
            <w:r w:rsidR="00D62D93" w:rsidRPr="00162A8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br/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ภาษีเงินได้</w:t>
            </w:r>
          </w:p>
        </w:tc>
        <w:tc>
          <w:tcPr>
            <w:tcW w:w="397" w:type="pct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4EF7" w:rsidRPr="00162A8D" w:rsidRDefault="00F44FC1" w:rsidP="00F44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8"/>
                <w:tab w:val="decimal" w:pos="973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 </w:t>
            </w:r>
            <w:r w:rsidR="00D34E8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19,460</w:t>
            </w:r>
          </w:p>
        </w:tc>
        <w:tc>
          <w:tcPr>
            <w:tcW w:w="11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74EF7" w:rsidRPr="00162A8D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07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4EF7" w:rsidRPr="00162A8D" w:rsidRDefault="00F44FC1" w:rsidP="00F44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left" w:pos="879"/>
                <w:tab w:val="left" w:pos="98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      109,971</w:t>
            </w:r>
          </w:p>
        </w:tc>
        <w:tc>
          <w:tcPr>
            <w:tcW w:w="11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74EF7" w:rsidRPr="00162A8D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5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4EF7" w:rsidRPr="00162A8D" w:rsidRDefault="00D34E8D" w:rsidP="00D3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319" w:right="-196" w:hanging="132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(8,168)</w:t>
            </w:r>
          </w:p>
        </w:tc>
        <w:tc>
          <w:tcPr>
            <w:tcW w:w="11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74EF7" w:rsidRPr="00162A8D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5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4EF7" w:rsidRPr="00162A8D" w:rsidRDefault="00162A8D" w:rsidP="00FC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ind w:left="-105" w:right="38" w:firstLine="242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(12,694)</w:t>
            </w: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</w:tcPr>
          <w:p w:rsidR="00974EF7" w:rsidRPr="00162A8D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62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4EF7" w:rsidRDefault="00974EF7" w:rsidP="001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  <w:p w:rsidR="00D34E8D" w:rsidRPr="00162A8D" w:rsidRDefault="00D720BF" w:rsidP="00F44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</w:t>
            </w:r>
            <w:r w:rsidR="00F44FC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8,080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</w:tcPr>
          <w:p w:rsidR="00974EF7" w:rsidRPr="00162A8D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6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4EF7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  <w:p w:rsidR="00162A8D" w:rsidRPr="00162A8D" w:rsidRDefault="00F44FC1" w:rsidP="0016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1,318</w:t>
            </w:r>
          </w:p>
        </w:tc>
        <w:tc>
          <w:tcPr>
            <w:tcW w:w="112" w:type="pct"/>
            <w:tcBorders>
              <w:left w:val="nil"/>
              <w:right w:val="nil"/>
            </w:tcBorders>
            <w:shd w:val="clear" w:color="auto" w:fill="auto"/>
          </w:tcPr>
          <w:p w:rsidR="00974EF7" w:rsidRPr="00162A8D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4EF7" w:rsidRPr="00D62D93" w:rsidRDefault="00974EF7" w:rsidP="005B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 w:right="71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3,212</w:t>
            </w:r>
          </w:p>
        </w:tc>
        <w:tc>
          <w:tcPr>
            <w:tcW w:w="112" w:type="pct"/>
            <w:shd w:val="clear" w:color="auto" w:fill="auto"/>
            <w:vAlign w:val="bottom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84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4EF7" w:rsidRPr="00D62D93" w:rsidRDefault="00162A8D" w:rsidP="005B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5" w:right="69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98,595</w:t>
            </w:r>
          </w:p>
        </w:tc>
      </w:tr>
      <w:tr w:rsidR="00D62D93" w:rsidRPr="00D62D93" w:rsidTr="001815DC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4EF7" w:rsidRPr="00D62D93" w:rsidRDefault="00974EF7" w:rsidP="0082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8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37" w:type="pct"/>
            <w:gridSpan w:val="3"/>
            <w:tcBorders>
              <w:left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left w:val="nil"/>
              <w:right w:val="nil"/>
            </w:tcBorders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vAlign w:val="bottom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vAlign w:val="bottom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:rsidR="00974EF7" w:rsidRPr="00D62D93" w:rsidRDefault="00974EF7" w:rsidP="004C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D62D93" w:rsidRPr="00D62D93" w:rsidTr="000B7210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สินทรัพย์ส่วนงาน</w:t>
            </w:r>
          </w:p>
        </w:tc>
        <w:tc>
          <w:tcPr>
            <w:tcW w:w="397" w:type="pct"/>
            <w:gridSpan w:val="2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AF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07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AF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33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5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9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5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8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37" w:type="pct"/>
            <w:gridSpan w:val="3"/>
            <w:tcBorders>
              <w:left w:val="nil"/>
              <w:right w:val="nil"/>
            </w:tcBorders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left w:val="nil"/>
              <w:right w:val="nil"/>
            </w:tcBorders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8" w:type="pct"/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84" w:type="pct"/>
            <w:vAlign w:val="bottom"/>
          </w:tcPr>
          <w:p w:rsidR="00974EF7" w:rsidRPr="00D62D93" w:rsidRDefault="00974EF7" w:rsidP="000E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5" w:right="69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D62D93" w:rsidRPr="00D62D93" w:rsidTr="000B7210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4EF7" w:rsidRPr="00D62D93" w:rsidRDefault="00974EF7" w:rsidP="00AC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  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31 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มีนาคม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/ 31 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39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4EF7" w:rsidRPr="00D62D93" w:rsidRDefault="00566127" w:rsidP="00AF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3,339,899</w:t>
            </w: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0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4EF7" w:rsidRPr="00D62D93" w:rsidRDefault="00974EF7" w:rsidP="002D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33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</w:t>
            </w:r>
            <w:r w:rsidR="002D1C09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150,71</w:t>
            </w:r>
            <w:r w:rsidR="00FC2A7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9</w:t>
            </w: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4EF7" w:rsidRPr="00D62D93" w:rsidRDefault="00974EF7" w:rsidP="00D6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5" w:right="-108" w:firstLine="292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47</w:t>
            </w:r>
            <w:r w:rsidR="00566127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3,330</w:t>
            </w: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4EF7" w:rsidRPr="00D62D93" w:rsidRDefault="00974EF7" w:rsidP="002D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8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47</w:t>
            </w:r>
            <w:r w:rsidR="002D1C09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4,731</w:t>
            </w:r>
          </w:p>
        </w:tc>
        <w:tc>
          <w:tcPr>
            <w:tcW w:w="95" w:type="pct"/>
            <w:tcBorders>
              <w:left w:val="nil"/>
              <w:right w:val="nil"/>
            </w:tcBorders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62" w:type="pct"/>
            <w:tcBorders>
              <w:left w:val="nil"/>
              <w:bottom w:val="single" w:sz="4" w:space="0" w:color="auto"/>
              <w:right w:val="nil"/>
            </w:tcBorders>
          </w:tcPr>
          <w:p w:rsidR="00974EF7" w:rsidRPr="00D62D93" w:rsidRDefault="000B7210" w:rsidP="000B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68" w:type="pct"/>
            <w:tcBorders>
              <w:left w:val="nil"/>
              <w:bottom w:val="single" w:sz="4" w:space="0" w:color="auto"/>
              <w:right w:val="nil"/>
            </w:tcBorders>
          </w:tcPr>
          <w:p w:rsidR="00974EF7" w:rsidRPr="00D62D93" w:rsidRDefault="000B7210" w:rsidP="000B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112" w:type="pct"/>
            <w:tcBorders>
              <w:left w:val="nil"/>
              <w:right w:val="nil"/>
            </w:tcBorders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3,813,229</w:t>
            </w:r>
          </w:p>
        </w:tc>
        <w:tc>
          <w:tcPr>
            <w:tcW w:w="112" w:type="pct"/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vAlign w:val="bottom"/>
          </w:tcPr>
          <w:p w:rsidR="00974EF7" w:rsidRPr="00D62D93" w:rsidRDefault="00974EF7" w:rsidP="000E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5" w:right="69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3,625,450</w:t>
            </w:r>
          </w:p>
        </w:tc>
      </w:tr>
      <w:tr w:rsidR="00D62D93" w:rsidRPr="00D62D93" w:rsidTr="001815DC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8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37" w:type="pct"/>
            <w:gridSpan w:val="3"/>
            <w:tcBorders>
              <w:left w:val="nil"/>
              <w:right w:val="nil"/>
            </w:tcBorders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left w:val="nil"/>
              <w:right w:val="nil"/>
            </w:tcBorders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D62D93" w:rsidRPr="00D62D93" w:rsidTr="000B7210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หนี้สินส่วนงาน</w:t>
            </w:r>
          </w:p>
        </w:tc>
        <w:tc>
          <w:tcPr>
            <w:tcW w:w="397" w:type="pct"/>
            <w:gridSpan w:val="2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CB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974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07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CB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022"/>
              </w:tabs>
              <w:spacing w:line="240" w:lineRule="auto"/>
              <w:ind w:left="-105" w:right="-108" w:firstLine="50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5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41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5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8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37" w:type="pct"/>
            <w:gridSpan w:val="3"/>
            <w:tcBorders>
              <w:left w:val="nil"/>
              <w:right w:val="nil"/>
            </w:tcBorders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tcBorders>
              <w:left w:val="nil"/>
              <w:right w:val="nil"/>
            </w:tcBorders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8" w:type="pct"/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" w:type="pct"/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84" w:type="pct"/>
            <w:vAlign w:val="bottom"/>
          </w:tcPr>
          <w:p w:rsidR="00974EF7" w:rsidRPr="00D62D93" w:rsidRDefault="00974EF7" w:rsidP="0012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5" w:right="69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D62D93" w:rsidRPr="00D62D93" w:rsidTr="000B7210">
        <w:tc>
          <w:tcPr>
            <w:tcW w:w="12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4EF7" w:rsidRPr="00D62D93" w:rsidRDefault="00974EF7" w:rsidP="00841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  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31 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มีนาคม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/ 31 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39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4EF7" w:rsidRPr="00D62D93" w:rsidRDefault="006145FD" w:rsidP="00CB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974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1,458,500</w:t>
            </w: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0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4EF7" w:rsidRPr="00D62D93" w:rsidRDefault="006145FD" w:rsidP="00D52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33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1,054,922</w:t>
            </w: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4EF7" w:rsidRPr="00D62D93" w:rsidRDefault="00974EF7" w:rsidP="00D3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108" w:firstLine="291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252,571</w:t>
            </w:r>
          </w:p>
        </w:tc>
        <w:tc>
          <w:tcPr>
            <w:tcW w:w="112" w:type="pct"/>
            <w:tcBorders>
              <w:left w:val="nil"/>
              <w:right w:val="nil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4EF7" w:rsidRPr="00D62D93" w:rsidRDefault="00974EF7" w:rsidP="002D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8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</w:t>
            </w:r>
            <w:r w:rsidR="002D1C09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51,174</w:t>
            </w:r>
          </w:p>
        </w:tc>
        <w:tc>
          <w:tcPr>
            <w:tcW w:w="95" w:type="pct"/>
            <w:tcBorders>
              <w:left w:val="nil"/>
              <w:right w:val="nil"/>
            </w:tcBorders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62" w:type="pct"/>
            <w:tcBorders>
              <w:left w:val="nil"/>
              <w:bottom w:val="single" w:sz="4" w:space="0" w:color="auto"/>
              <w:right w:val="nil"/>
            </w:tcBorders>
          </w:tcPr>
          <w:p w:rsidR="00974EF7" w:rsidRPr="00D62D93" w:rsidRDefault="000B7210" w:rsidP="000B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68" w:type="pct"/>
            <w:tcBorders>
              <w:left w:val="nil"/>
              <w:bottom w:val="single" w:sz="4" w:space="0" w:color="auto"/>
              <w:right w:val="nil"/>
            </w:tcBorders>
          </w:tcPr>
          <w:p w:rsidR="00974EF7" w:rsidRPr="00D62D93" w:rsidRDefault="000B7210" w:rsidP="000B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112" w:type="pct"/>
            <w:tcBorders>
              <w:left w:val="nil"/>
              <w:right w:val="nil"/>
            </w:tcBorders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1,711,071</w:t>
            </w:r>
          </w:p>
        </w:tc>
        <w:tc>
          <w:tcPr>
            <w:tcW w:w="112" w:type="pct"/>
            <w:vAlign w:val="bottom"/>
          </w:tcPr>
          <w:p w:rsidR="00974EF7" w:rsidRPr="00D62D93" w:rsidRDefault="00974EF7" w:rsidP="0055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vAlign w:val="bottom"/>
          </w:tcPr>
          <w:p w:rsidR="00974EF7" w:rsidRPr="00D62D93" w:rsidRDefault="00974EF7" w:rsidP="0012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5" w:right="69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1,306,096</w:t>
            </w:r>
          </w:p>
        </w:tc>
      </w:tr>
    </w:tbl>
    <w:p w:rsidR="00F87123" w:rsidRDefault="00F87123" w:rsidP="00FE3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F87123" w:rsidSect="00F87123">
          <w:headerReference w:type="default" r:id="rId24"/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</w:p>
    <w:p w:rsidR="00D44225" w:rsidRDefault="00D44225" w:rsidP="00BB162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D44225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ภาษีเงินได้</w:t>
      </w:r>
    </w:p>
    <w:p w:rsidR="00D44225" w:rsidRPr="001D7718" w:rsidRDefault="00D44225" w:rsidP="00D44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28"/>
          <w:szCs w:val="28"/>
        </w:rPr>
      </w:pPr>
    </w:p>
    <w:p w:rsidR="0045302D" w:rsidRDefault="0045302D" w:rsidP="00FD3862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cs/>
        </w:rPr>
      </w:pPr>
      <w:r w:rsidRPr="005053A0">
        <w:rPr>
          <w:rFonts w:ascii="Angsana New" w:hAnsi="Angsana New" w:cs="Angsana New" w:hint="cs"/>
          <w:cs/>
        </w:rPr>
        <w:t>จำนวนภาษีเงินได้ที่แท้จริงของบริษัทในการดำเนินงานสำหรับ</w:t>
      </w:r>
      <w:r>
        <w:rPr>
          <w:rFonts w:ascii="Angsana New" w:hAnsi="Angsana New" w:cs="Angsana New" w:hint="cs"/>
          <w:cs/>
        </w:rPr>
        <w:t>งวด</w:t>
      </w:r>
      <w:r w:rsidR="00E33CED">
        <w:rPr>
          <w:rFonts w:ascii="Angsana New" w:hAnsi="Angsana New" w:cs="Angsana New" w:hint="cs"/>
          <w:cs/>
        </w:rPr>
        <w:t>สาม</w:t>
      </w:r>
      <w:r w:rsidRPr="005053A0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AA45E2" w:rsidRPr="001512F5">
        <w:rPr>
          <w:rFonts w:ascii="Angsana New" w:hAnsi="Angsana New" w:cs="Angsana New"/>
          <w:cs/>
        </w:rPr>
        <w:t>31</w:t>
      </w:r>
      <w:r w:rsidR="00AA45E2" w:rsidRPr="001512F5">
        <w:rPr>
          <w:rFonts w:ascii="Angsana New" w:hAnsi="Angsana New" w:cs="Angsana New" w:hint="cs"/>
          <w:cs/>
        </w:rPr>
        <w:t xml:space="preserve"> มีนาคม </w:t>
      </w:r>
      <w:r w:rsidR="00AA45E2" w:rsidRPr="001512F5">
        <w:rPr>
          <w:rFonts w:ascii="Angsana New" w:hAnsi="Angsana New" w:cs="Angsana New"/>
          <w:cs/>
        </w:rPr>
        <w:t>256</w:t>
      </w:r>
      <w:r w:rsidR="00D92848">
        <w:rPr>
          <w:rFonts w:ascii="Angsana New" w:hAnsi="Angsana New" w:cs="Angsana New" w:hint="cs"/>
          <w:cs/>
        </w:rPr>
        <w:t>1</w:t>
      </w:r>
      <w:r w:rsidR="00AA45E2" w:rsidRPr="001512F5">
        <w:rPr>
          <w:rFonts w:ascii="Angsana New" w:hAnsi="Angsana New" w:cs="Angsana New"/>
          <w:cs/>
        </w:rPr>
        <w:t xml:space="preserve"> และ </w:t>
      </w:r>
      <w:r w:rsidR="001726FD">
        <w:rPr>
          <w:rFonts w:ascii="Angsana New" w:hAnsi="Angsana New" w:cs="Angsana New" w:hint="cs"/>
          <w:cs/>
        </w:rPr>
        <w:t>2560</w:t>
      </w:r>
      <w:r w:rsidRPr="005053A0">
        <w:rPr>
          <w:rFonts w:ascii="Angsana New" w:hAnsi="Angsana New" w:cs="Angsana New"/>
          <w:cs/>
        </w:rPr>
        <w:t xml:space="preserve"> </w:t>
      </w:r>
      <w:r w:rsidRPr="00D60E23">
        <w:rPr>
          <w:rFonts w:ascii="Angsana New" w:hAnsi="Angsana New" w:cs="Angsana New" w:hint="cs"/>
          <w:cs/>
        </w:rPr>
        <w:t>น้อยกว่าจำนวน</w:t>
      </w:r>
      <w:r w:rsidRPr="005053A0">
        <w:rPr>
          <w:rFonts w:ascii="Angsana New" w:hAnsi="Angsana New" w:cs="Angsana New" w:hint="cs"/>
          <w:cs/>
        </w:rPr>
        <w:t>ภาษีเงินได้ที่คำนวณโดยการใช้อัตราภาษีเ</w:t>
      </w:r>
      <w:r>
        <w:rPr>
          <w:rFonts w:ascii="Angsana New" w:hAnsi="Angsana New" w:cs="Angsana New" w:hint="cs"/>
          <w:cs/>
        </w:rPr>
        <w:t>งินได้คูณกับยอดกำไรสุทธิสำหรับงวด</w:t>
      </w:r>
      <w:r w:rsidR="00FD3862">
        <w:rPr>
          <w:rFonts w:ascii="Angsana New" w:hAnsi="Angsana New" w:cs="Angsana New"/>
          <w:cs/>
        </w:rPr>
        <w:br/>
      </w:r>
      <w:r w:rsidRPr="005053A0">
        <w:rPr>
          <w:rFonts w:ascii="Angsana New" w:hAnsi="Angsana New" w:cs="Angsana New" w:hint="cs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</w:p>
    <w:p w:rsidR="0045302D" w:rsidRPr="00783F19" w:rsidRDefault="0045302D" w:rsidP="00D9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7"/>
        <w:rPr>
          <w:rFonts w:ascii="Angsana New" w:hAnsi="Angsana New"/>
          <w:b/>
          <w:bCs/>
        </w:rPr>
      </w:pPr>
    </w:p>
    <w:p w:rsidR="001F7928" w:rsidRPr="001F7928" w:rsidRDefault="001F7928" w:rsidP="00D95522">
      <w:pPr>
        <w:spacing w:line="240" w:lineRule="auto"/>
        <w:ind w:right="-27"/>
        <w:rPr>
          <w:sz w:val="2"/>
          <w:szCs w:val="2"/>
        </w:rPr>
      </w:pPr>
    </w:p>
    <w:p w:rsidR="001F7928" w:rsidRPr="001F7928" w:rsidRDefault="001F7928" w:rsidP="00D95522">
      <w:pPr>
        <w:spacing w:line="240" w:lineRule="auto"/>
        <w:ind w:right="-27"/>
        <w:rPr>
          <w:sz w:val="2"/>
          <w:szCs w:val="2"/>
        </w:rPr>
      </w:pPr>
    </w:p>
    <w:p w:rsidR="00B04D4B" w:rsidRPr="00A33901" w:rsidRDefault="00B04D4B" w:rsidP="00B04D4B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 w:bidi="th-TH"/>
        </w:rPr>
        <w:t>กำไร</w:t>
      </w:r>
      <w:r w:rsidR="007B5582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 xml:space="preserve"> (ขาดทุน) </w:t>
      </w: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ต่อ</w:t>
      </w:r>
      <w:r w:rsidRPr="00A33901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หุ้นขั้นพื้นฐาน</w:t>
      </w:r>
    </w:p>
    <w:p w:rsidR="00B04D4B" w:rsidRPr="00F01512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B04D4B" w:rsidRPr="00C82A22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กำไ</w:t>
      </w:r>
      <w:r>
        <w:rPr>
          <w:rFonts w:ascii="Angsana New" w:hAnsi="Angsana New" w:cs="Angsana New" w:hint="cs"/>
          <w:cs/>
        </w:rPr>
        <w:t>ร</w:t>
      </w:r>
      <w:r w:rsidR="00F237CA">
        <w:rPr>
          <w:rFonts w:ascii="Angsana New" w:hAnsi="Angsana New" w:cs="Angsana New" w:hint="cs"/>
          <w:cs/>
        </w:rPr>
        <w:t xml:space="preserve"> (ขาดทุน) </w:t>
      </w:r>
      <w:r w:rsidRPr="004C0125">
        <w:rPr>
          <w:rFonts w:ascii="Angsana New" w:hAnsi="Angsana New" w:cs="Angsana New"/>
          <w:cs/>
        </w:rPr>
        <w:t xml:space="preserve">ต่อหุ้นขั้นพื้นฐานสำหรับงวดสามเดือนสิ้นสุดวันที่ </w:t>
      </w:r>
      <w:r w:rsidRPr="00A7124D">
        <w:rPr>
          <w:rFonts w:ascii="Angsana New" w:hAnsi="Angsana New" w:cs="Angsana New"/>
          <w:cs/>
        </w:rPr>
        <w:t>3</w:t>
      </w:r>
      <w:r>
        <w:rPr>
          <w:rFonts w:ascii="Angsana New" w:hAnsi="Angsana New" w:cs="Angsana New"/>
          <w:cs/>
        </w:rPr>
        <w:t>1</w:t>
      </w:r>
      <w:r w:rsidRPr="00A7124D">
        <w:rPr>
          <w:rFonts w:ascii="Angsana New" w:hAnsi="Angsana New" w:hint="cs"/>
          <w:cs/>
        </w:rPr>
        <w:t xml:space="preserve"> </w:t>
      </w:r>
      <w:r w:rsidRPr="001A41A1">
        <w:rPr>
          <w:rFonts w:ascii="Angsana New" w:hAnsi="Angsana New" w:cs="Angsana New" w:hint="cs"/>
          <w:cs/>
        </w:rPr>
        <w:t xml:space="preserve">มีนาคม </w:t>
      </w:r>
      <w:r w:rsidRPr="004C0125">
        <w:rPr>
          <w:rFonts w:ascii="Angsana New" w:hAnsi="Angsana New" w:cs="Angsana New"/>
          <w:cs/>
        </w:rPr>
        <w:t>25</w:t>
      </w:r>
      <w:r>
        <w:rPr>
          <w:rFonts w:ascii="Angsana New" w:hAnsi="Angsana New" w:cs="Angsana New"/>
          <w:cs/>
        </w:rPr>
        <w:t>6</w:t>
      </w:r>
      <w:r w:rsidR="00D92848">
        <w:rPr>
          <w:rFonts w:ascii="Angsana New" w:hAnsi="Angsana New" w:cs="Angsana New" w:hint="cs"/>
          <w:cs/>
        </w:rPr>
        <w:t>1</w:t>
      </w:r>
      <w:r>
        <w:rPr>
          <w:rFonts w:ascii="Angsana New" w:hAnsi="Angsana New" w:cs="Angsana New"/>
          <w:cs/>
        </w:rPr>
        <w:t xml:space="preserve"> </w:t>
      </w:r>
      <w:r w:rsidRPr="004C0125">
        <w:rPr>
          <w:rFonts w:ascii="Angsana New" w:hAnsi="Angsana New" w:cs="Angsana New"/>
          <w:cs/>
          <w:lang w:val="en-US"/>
        </w:rPr>
        <w:t xml:space="preserve">และ </w:t>
      </w:r>
      <w:r>
        <w:rPr>
          <w:rFonts w:ascii="Angsana New" w:hAnsi="Angsana New" w:cs="Angsana New"/>
          <w:lang w:val="en-US"/>
        </w:rPr>
        <w:t>25</w:t>
      </w:r>
      <w:r w:rsidR="00D92848">
        <w:rPr>
          <w:rFonts w:ascii="Angsana New" w:hAnsi="Angsana New" w:cs="Angsana New" w:hint="cs"/>
          <w:cs/>
          <w:lang w:val="en-US"/>
        </w:rPr>
        <w:t>60</w:t>
      </w:r>
      <w:r>
        <w:rPr>
          <w:rFonts w:ascii="Angsana New" w:hAnsi="Angsana New" w:cs="Angsana New"/>
          <w:lang w:val="en-US"/>
        </w:rPr>
        <w:t xml:space="preserve"> </w:t>
      </w:r>
      <w:r w:rsidRPr="004C0125">
        <w:rPr>
          <w:rFonts w:ascii="Angsana New" w:hAnsi="Angsana New" w:cs="Angsana New"/>
          <w:cs/>
        </w:rPr>
        <w:t>คำนวณจากกำไ</w:t>
      </w:r>
      <w:r>
        <w:rPr>
          <w:rFonts w:ascii="Angsana New" w:hAnsi="Angsana New" w:cs="Angsana New" w:hint="cs"/>
          <w:cs/>
        </w:rPr>
        <w:t>ร</w:t>
      </w:r>
      <w:r w:rsidR="00FB0B0E">
        <w:rPr>
          <w:rFonts w:ascii="Angsana New" w:hAnsi="Angsana New" w:cs="Angsana New" w:hint="cs"/>
          <w:cs/>
        </w:rPr>
        <w:t>(ขาดทุน)</w:t>
      </w:r>
      <w:r w:rsidR="00362CA0">
        <w:rPr>
          <w:rFonts w:ascii="Angsana New" w:hAnsi="Angsana New" w:cs="Angsana New" w:hint="cs"/>
          <w:cs/>
        </w:rPr>
        <w:t xml:space="preserve"> </w:t>
      </w:r>
      <w:r w:rsidRPr="004C0125">
        <w:rPr>
          <w:rFonts w:ascii="Angsana New" w:hAnsi="Angsana New" w:cs="Angsana New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:rsidR="00D91455" w:rsidRPr="00F01512" w:rsidRDefault="00D91455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93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170"/>
        <w:gridCol w:w="21"/>
        <w:gridCol w:w="249"/>
        <w:gridCol w:w="21"/>
        <w:gridCol w:w="1149"/>
        <w:gridCol w:w="21"/>
        <w:gridCol w:w="244"/>
        <w:gridCol w:w="21"/>
        <w:gridCol w:w="1154"/>
        <w:gridCol w:w="21"/>
        <w:gridCol w:w="244"/>
        <w:gridCol w:w="21"/>
        <w:gridCol w:w="1154"/>
        <w:gridCol w:w="21"/>
      </w:tblGrid>
      <w:tr w:rsidR="00B04D4B" w:rsidRPr="00C426D9" w:rsidTr="00EF07A8">
        <w:trPr>
          <w:gridAfter w:val="1"/>
          <w:wAfter w:w="21" w:type="dxa"/>
        </w:trPr>
        <w:tc>
          <w:tcPr>
            <w:tcW w:w="3888" w:type="dxa"/>
            <w:shd w:val="clear" w:color="auto" w:fill="auto"/>
          </w:tcPr>
          <w:p w:rsidR="00B04D4B" w:rsidRPr="00C426D9" w:rsidRDefault="00B04D4B" w:rsidP="00B4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5"/>
          </w:tcPr>
          <w:p w:rsidR="00B04D4B" w:rsidRPr="00C426D9" w:rsidRDefault="00B04D4B" w:rsidP="00B4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  <w:gridSpan w:val="2"/>
          </w:tcPr>
          <w:p w:rsidR="00B04D4B" w:rsidRPr="00C426D9" w:rsidRDefault="00B04D4B" w:rsidP="00B4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6"/>
          </w:tcPr>
          <w:p w:rsidR="00B04D4B" w:rsidRPr="00C426D9" w:rsidRDefault="00B04D4B" w:rsidP="00B4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078A6" w:rsidRPr="00C426D9" w:rsidTr="00EF07A8">
        <w:trPr>
          <w:gridAfter w:val="1"/>
          <w:wAfter w:w="21" w:type="dxa"/>
        </w:trPr>
        <w:tc>
          <w:tcPr>
            <w:tcW w:w="3888" w:type="dxa"/>
          </w:tcPr>
          <w:p w:rsidR="00E078A6" w:rsidRPr="001512F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shd w:val="clear" w:color="auto" w:fill="auto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E54EA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D92848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D92848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5" w:type="dxa"/>
            <w:gridSpan w:val="2"/>
            <w:shd w:val="clear" w:color="auto" w:fill="auto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E54EA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D92848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5" w:type="dxa"/>
            <w:gridSpan w:val="2"/>
            <w:shd w:val="clear" w:color="auto" w:fill="auto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D92848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E078A6" w:rsidRPr="00C426D9" w:rsidTr="00EF07A8">
        <w:trPr>
          <w:gridAfter w:val="1"/>
          <w:wAfter w:w="21" w:type="dxa"/>
        </w:trPr>
        <w:tc>
          <w:tcPr>
            <w:tcW w:w="3888" w:type="dxa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13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078A6" w:rsidRPr="00C426D9" w:rsidTr="00EF07A8">
        <w:trPr>
          <w:gridAfter w:val="1"/>
          <w:wAfter w:w="21" w:type="dxa"/>
        </w:trPr>
        <w:tc>
          <w:tcPr>
            <w:tcW w:w="3888" w:type="dxa"/>
          </w:tcPr>
          <w:p w:rsidR="00E078A6" w:rsidRPr="006B4033" w:rsidRDefault="00E078A6" w:rsidP="00E078A6">
            <w:pPr>
              <w:tabs>
                <w:tab w:val="clear" w:pos="3515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6B403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374C46">
              <w:rPr>
                <w:rFonts w:ascii="Angsana New" w:hAnsi="Angsana New" w:hint="cs"/>
                <w:sz w:val="30"/>
                <w:szCs w:val="30"/>
                <w:cs/>
              </w:rPr>
              <w:t xml:space="preserve"> (ข</w:t>
            </w:r>
            <w:r w:rsidR="007B5582">
              <w:rPr>
                <w:rFonts w:ascii="Angsana New" w:hAnsi="Angsana New" w:hint="cs"/>
                <w:sz w:val="30"/>
                <w:szCs w:val="30"/>
                <w:cs/>
              </w:rPr>
              <w:t xml:space="preserve">าดทุน) </w:t>
            </w:r>
            <w:r w:rsidRPr="006B4033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</w:tcPr>
          <w:p w:rsidR="00E078A6" w:rsidRPr="00C426D9" w:rsidRDefault="00E078A6" w:rsidP="00E078A6">
            <w:pPr>
              <w:pStyle w:val="acctfourfigures"/>
              <w:tabs>
                <w:tab w:val="clear" w:pos="765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078A6" w:rsidRPr="00C426D9" w:rsidRDefault="00E078A6" w:rsidP="00E078A6">
            <w:pPr>
              <w:pStyle w:val="acctfourfigures"/>
              <w:tabs>
                <w:tab w:val="clear" w:pos="765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gridSpan w:val="2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:rsidR="00E078A6" w:rsidRPr="00C426D9" w:rsidRDefault="00E078A6" w:rsidP="00E078A6">
            <w:pPr>
              <w:pStyle w:val="acctfourfigures"/>
              <w:tabs>
                <w:tab w:val="clear" w:pos="765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gridSpan w:val="2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:rsidR="00E078A6" w:rsidRPr="00C426D9" w:rsidRDefault="00E078A6" w:rsidP="00E078A6">
            <w:pPr>
              <w:pStyle w:val="acctfourfigures"/>
              <w:tabs>
                <w:tab w:val="clear" w:pos="765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078A6" w:rsidRPr="00C426D9" w:rsidTr="00EF07A8">
        <w:tc>
          <w:tcPr>
            <w:tcW w:w="3888" w:type="dxa"/>
          </w:tcPr>
          <w:p w:rsidR="00E078A6" w:rsidRPr="006B4033" w:rsidRDefault="00E078A6" w:rsidP="00E078A6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6B4033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91" w:type="dxa"/>
            <w:gridSpan w:val="2"/>
            <w:tcBorders>
              <w:bottom w:val="double" w:sz="4" w:space="0" w:color="auto"/>
            </w:tcBorders>
          </w:tcPr>
          <w:p w:rsidR="00E078A6" w:rsidRPr="006B4033" w:rsidRDefault="00F431A5" w:rsidP="0092346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(35,151</w:t>
            </w:r>
            <w:r w:rsidR="00691240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:rsidR="00E078A6" w:rsidRPr="00EF07A8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:rsidR="00E078A6" w:rsidRPr="006B4033" w:rsidRDefault="00E078A6" w:rsidP="00923466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25,466</w:t>
            </w:r>
          </w:p>
        </w:tc>
        <w:tc>
          <w:tcPr>
            <w:tcW w:w="265" w:type="dxa"/>
            <w:gridSpan w:val="2"/>
          </w:tcPr>
          <w:p w:rsidR="00E078A6" w:rsidRPr="00EF07A8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5" w:type="dxa"/>
            <w:gridSpan w:val="2"/>
            <w:tcBorders>
              <w:bottom w:val="double" w:sz="4" w:space="0" w:color="auto"/>
            </w:tcBorders>
          </w:tcPr>
          <w:p w:rsidR="00E078A6" w:rsidRPr="00EF07A8" w:rsidRDefault="00691240" w:rsidP="00E078A6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07A8">
              <w:rPr>
                <w:rFonts w:ascii="Angsana New" w:hAnsi="Angsana New"/>
                <w:sz w:val="30"/>
                <w:szCs w:val="30"/>
                <w:lang w:bidi="th-TH"/>
              </w:rPr>
              <w:t>192,437</w:t>
            </w:r>
          </w:p>
        </w:tc>
        <w:tc>
          <w:tcPr>
            <w:tcW w:w="265" w:type="dxa"/>
            <w:gridSpan w:val="2"/>
          </w:tcPr>
          <w:p w:rsidR="00E078A6" w:rsidRPr="00EF07A8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5" w:type="dxa"/>
            <w:gridSpan w:val="2"/>
            <w:tcBorders>
              <w:bottom w:val="double" w:sz="4" w:space="0" w:color="auto"/>
            </w:tcBorders>
          </w:tcPr>
          <w:p w:rsidR="00E078A6" w:rsidRPr="00EF07A8" w:rsidRDefault="00E078A6" w:rsidP="00E078A6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07A8">
              <w:rPr>
                <w:rFonts w:ascii="Angsana New" w:hAnsi="Angsana New"/>
                <w:sz w:val="30"/>
                <w:szCs w:val="30"/>
                <w:lang w:bidi="th-TH"/>
              </w:rPr>
              <w:t>218,513</w:t>
            </w:r>
          </w:p>
        </w:tc>
      </w:tr>
      <w:tr w:rsidR="00E078A6" w:rsidRPr="00C426D9" w:rsidTr="00EF07A8">
        <w:trPr>
          <w:gridAfter w:val="1"/>
          <w:wAfter w:w="21" w:type="dxa"/>
        </w:trPr>
        <w:tc>
          <w:tcPr>
            <w:tcW w:w="3888" w:type="dxa"/>
          </w:tcPr>
          <w:p w:rsidR="00E078A6" w:rsidRPr="00C426D9" w:rsidRDefault="00E078A6" w:rsidP="00E078A6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078A6" w:rsidRPr="00C426D9" w:rsidRDefault="00691240" w:rsidP="00EF07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269,999</w:t>
            </w:r>
          </w:p>
        </w:tc>
        <w:tc>
          <w:tcPr>
            <w:tcW w:w="270" w:type="dxa"/>
            <w:gridSpan w:val="2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E078A6" w:rsidRPr="00C426D9" w:rsidRDefault="00E078A6" w:rsidP="00E078A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269,999</w:t>
            </w:r>
          </w:p>
        </w:tc>
        <w:tc>
          <w:tcPr>
            <w:tcW w:w="265" w:type="dxa"/>
            <w:gridSpan w:val="2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E078A6" w:rsidRPr="00C426D9" w:rsidRDefault="00691240" w:rsidP="00E078A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269,999</w:t>
            </w:r>
          </w:p>
        </w:tc>
        <w:tc>
          <w:tcPr>
            <w:tcW w:w="265" w:type="dxa"/>
            <w:gridSpan w:val="2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E078A6" w:rsidRPr="00C426D9" w:rsidRDefault="00E078A6" w:rsidP="00E078A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269,999</w:t>
            </w:r>
          </w:p>
        </w:tc>
      </w:tr>
      <w:tr w:rsidR="00E078A6" w:rsidRPr="00C426D9" w:rsidTr="00EF07A8">
        <w:trPr>
          <w:gridAfter w:val="1"/>
          <w:wAfter w:w="21" w:type="dxa"/>
        </w:trPr>
        <w:tc>
          <w:tcPr>
            <w:tcW w:w="3888" w:type="dxa"/>
          </w:tcPr>
          <w:p w:rsidR="00E078A6" w:rsidRPr="00C426D9" w:rsidRDefault="00E078A6" w:rsidP="00E078A6">
            <w:pPr>
              <w:spacing w:line="240" w:lineRule="auto"/>
              <w:ind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7B5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C42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078A6" w:rsidRPr="00D95522" w:rsidRDefault="00691240" w:rsidP="00E078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(0.13)</w:t>
            </w:r>
          </w:p>
        </w:tc>
        <w:tc>
          <w:tcPr>
            <w:tcW w:w="270" w:type="dxa"/>
            <w:gridSpan w:val="2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E078A6" w:rsidRPr="00D95522" w:rsidRDefault="00E078A6" w:rsidP="00E078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0.09</w:t>
            </w:r>
          </w:p>
        </w:tc>
        <w:tc>
          <w:tcPr>
            <w:tcW w:w="265" w:type="dxa"/>
            <w:gridSpan w:val="2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E078A6" w:rsidRPr="00C426D9" w:rsidRDefault="00691240" w:rsidP="00E078A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0.71</w:t>
            </w:r>
          </w:p>
        </w:tc>
        <w:tc>
          <w:tcPr>
            <w:tcW w:w="265" w:type="dxa"/>
            <w:gridSpan w:val="2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E078A6" w:rsidRPr="00C426D9" w:rsidRDefault="00E078A6" w:rsidP="00E078A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0.81</w:t>
            </w:r>
          </w:p>
        </w:tc>
      </w:tr>
    </w:tbl>
    <w:p w:rsidR="00175066" w:rsidRPr="00F01512" w:rsidRDefault="00175066" w:rsidP="00175066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28"/>
          <w:szCs w:val="28"/>
          <w:lang w:val="en-US" w:bidi="th-TH"/>
        </w:rPr>
      </w:pPr>
    </w:p>
    <w:p w:rsidR="00B04D4B" w:rsidRDefault="00B04D4B" w:rsidP="00163581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F45474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เครื่องมือทางการเง</w:t>
      </w:r>
      <w:r w:rsidR="00163581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ิน</w:t>
      </w:r>
    </w:p>
    <w:p w:rsidR="00B04D4B" w:rsidRPr="00F01512" w:rsidRDefault="00B04D4B" w:rsidP="00B04D4B">
      <w:pPr>
        <w:pStyle w:val="index"/>
        <w:tabs>
          <w:tab w:val="clear" w:pos="1134"/>
        </w:tabs>
        <w:spacing w:after="0" w:line="240" w:lineRule="atLeast"/>
        <w:ind w:left="720" w:firstLine="0"/>
        <w:outlineLvl w:val="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B04D4B" w:rsidRPr="00D34495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34495">
        <w:rPr>
          <w:rFonts w:ascii="Angsana New" w:hAnsi="Angsana New" w:cs="Angsana New"/>
          <w:b/>
          <w:bCs/>
          <w:i/>
          <w:iCs/>
          <w:cs/>
        </w:rPr>
        <w:t>มูลค่าตามบัญชีและมูลค่ายุติธรรม</w:t>
      </w:r>
    </w:p>
    <w:p w:rsidR="007A7B97" w:rsidRPr="00F01512" w:rsidRDefault="007A7B97" w:rsidP="0000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002CEB" w:rsidRDefault="00002CEB" w:rsidP="0000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02CEB">
        <w:rPr>
          <w:rFonts w:ascii="Angsana New" w:hAnsi="Angsana New"/>
          <w:sz w:val="30"/>
          <w:szCs w:val="30"/>
          <w:cs/>
        </w:rPr>
        <w:t>ตารางดังต่อไปนี้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</w:t>
      </w:r>
      <w:r w:rsidR="004C5CDC">
        <w:rPr>
          <w:rFonts w:ascii="Angsana New" w:hAnsi="Angsana New"/>
          <w:sz w:val="30"/>
          <w:szCs w:val="30"/>
        </w:rPr>
        <w:t xml:space="preserve"> </w:t>
      </w:r>
      <w:r w:rsidR="00E4362D">
        <w:rPr>
          <w:rFonts w:ascii="Angsana New" w:hAnsi="Angsana New" w:hint="cs"/>
          <w:sz w:val="30"/>
          <w:szCs w:val="30"/>
          <w:cs/>
        </w:rPr>
        <w:t>ซึ่ง</w:t>
      </w:r>
      <w:r w:rsidRPr="00002CEB">
        <w:rPr>
          <w:rFonts w:ascii="Angsana New" w:hAnsi="Angsana New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:rsidR="00524527" w:rsidRDefault="00524527" w:rsidP="008A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004F4B" w:rsidRDefault="00004F4B" w:rsidP="008A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004F4B" w:rsidRDefault="00004F4B" w:rsidP="008A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004F4B" w:rsidRDefault="00004F4B" w:rsidP="008A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004F4B" w:rsidRDefault="00004F4B" w:rsidP="008A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004F4B" w:rsidRPr="0005215C" w:rsidRDefault="00004F4B" w:rsidP="008A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</w:p>
    <w:tbl>
      <w:tblPr>
        <w:tblpPr w:leftFromText="180" w:rightFromText="180" w:vertAnchor="text" w:horzAnchor="margin" w:tblpX="417" w:tblpY="183"/>
        <w:tblW w:w="963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354"/>
        <w:gridCol w:w="184"/>
        <w:gridCol w:w="1284"/>
        <w:gridCol w:w="183"/>
        <w:gridCol w:w="1284"/>
        <w:gridCol w:w="183"/>
        <w:gridCol w:w="1468"/>
        <w:gridCol w:w="183"/>
      </w:tblGrid>
      <w:tr w:rsidR="00524527" w:rsidTr="00691240">
        <w:trPr>
          <w:gridAfter w:val="1"/>
          <w:wAfter w:w="183" w:type="dxa"/>
          <w:trHeight w:val="363"/>
          <w:tblHeader/>
        </w:trPr>
        <w:tc>
          <w:tcPr>
            <w:tcW w:w="3510" w:type="dxa"/>
            <w:vAlign w:val="bottom"/>
          </w:tcPr>
          <w:p w:rsidR="00524527" w:rsidRDefault="00524527" w:rsidP="00524527">
            <w:pPr>
              <w:pStyle w:val="acctfourfigures"/>
              <w:tabs>
                <w:tab w:val="left" w:pos="720"/>
              </w:tabs>
              <w:spacing w:line="240" w:lineRule="atLeast"/>
              <w:ind w:left="-169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822" w:type="dxa"/>
            <w:gridSpan w:val="3"/>
            <w:vAlign w:val="bottom"/>
            <w:hideMark/>
          </w:tcPr>
          <w:p w:rsidR="00524527" w:rsidRDefault="00524527" w:rsidP="0052452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3" w:type="dxa"/>
            <w:vAlign w:val="bottom"/>
          </w:tcPr>
          <w:p w:rsidR="00524527" w:rsidRDefault="00524527" w:rsidP="0052452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5" w:type="dxa"/>
            <w:gridSpan w:val="3"/>
            <w:vAlign w:val="bottom"/>
            <w:hideMark/>
          </w:tcPr>
          <w:p w:rsidR="00524527" w:rsidRDefault="00524527" w:rsidP="0052452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524527" w:rsidTr="00691240">
        <w:trPr>
          <w:gridAfter w:val="1"/>
          <w:wAfter w:w="183" w:type="dxa"/>
          <w:trHeight w:val="363"/>
          <w:tblHeader/>
        </w:trPr>
        <w:tc>
          <w:tcPr>
            <w:tcW w:w="3510" w:type="dxa"/>
            <w:vAlign w:val="bottom"/>
          </w:tcPr>
          <w:p w:rsidR="00524527" w:rsidRDefault="00524527" w:rsidP="0052452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:rsidR="00524527" w:rsidRDefault="00524527" w:rsidP="0052452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4" w:type="dxa"/>
          </w:tcPr>
          <w:p w:rsidR="00524527" w:rsidRDefault="00524527" w:rsidP="0052452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hideMark/>
          </w:tcPr>
          <w:p w:rsidR="00524527" w:rsidRDefault="00524527" w:rsidP="0052452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</w:tcPr>
          <w:p w:rsidR="00524527" w:rsidRDefault="00524527" w:rsidP="0052452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4" w:type="dxa"/>
            <w:hideMark/>
          </w:tcPr>
          <w:p w:rsidR="00524527" w:rsidRDefault="00524527" w:rsidP="0052452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3" w:type="dxa"/>
          </w:tcPr>
          <w:p w:rsidR="00524527" w:rsidRDefault="00524527" w:rsidP="0052452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68" w:type="dxa"/>
            <w:hideMark/>
          </w:tcPr>
          <w:p w:rsidR="00524527" w:rsidRDefault="00524527" w:rsidP="0052452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524527" w:rsidTr="00691240">
        <w:trPr>
          <w:gridAfter w:val="1"/>
          <w:wAfter w:w="183" w:type="dxa"/>
          <w:trHeight w:val="363"/>
          <w:tblHeader/>
        </w:trPr>
        <w:tc>
          <w:tcPr>
            <w:tcW w:w="3510" w:type="dxa"/>
            <w:vAlign w:val="bottom"/>
          </w:tcPr>
          <w:p w:rsidR="00524527" w:rsidRDefault="00524527" w:rsidP="0052452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  <w:gridSpan w:val="7"/>
            <w:hideMark/>
          </w:tcPr>
          <w:p w:rsidR="00524527" w:rsidRDefault="00524527" w:rsidP="00524527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tLeast"/>
              <w:ind w:right="-16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ab/>
              <w:t>(พันบาท)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ab/>
            </w:r>
          </w:p>
        </w:tc>
      </w:tr>
      <w:tr w:rsidR="00524527" w:rsidTr="00691240">
        <w:trPr>
          <w:gridAfter w:val="1"/>
          <w:wAfter w:w="183" w:type="dxa"/>
          <w:cantSplit/>
          <w:tblHeader/>
        </w:trPr>
        <w:tc>
          <w:tcPr>
            <w:tcW w:w="3510" w:type="dxa"/>
            <w:hideMark/>
          </w:tcPr>
          <w:p w:rsidR="00524527" w:rsidRDefault="00524527" w:rsidP="00E078A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078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940" w:type="dxa"/>
            <w:gridSpan w:val="7"/>
          </w:tcPr>
          <w:p w:rsidR="00524527" w:rsidRDefault="00524527" w:rsidP="0052452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524527" w:rsidTr="00691240">
        <w:trPr>
          <w:gridAfter w:val="1"/>
          <w:wAfter w:w="183" w:type="dxa"/>
          <w:cantSplit/>
        </w:trPr>
        <w:tc>
          <w:tcPr>
            <w:tcW w:w="3510" w:type="dxa"/>
            <w:hideMark/>
          </w:tcPr>
          <w:p w:rsidR="00524527" w:rsidRDefault="00524527" w:rsidP="00524527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4" w:type="dxa"/>
          </w:tcPr>
          <w:p w:rsidR="00524527" w:rsidRDefault="00524527" w:rsidP="0052452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4" w:type="dxa"/>
          </w:tcPr>
          <w:p w:rsidR="00524527" w:rsidRDefault="00524527" w:rsidP="0052452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524527" w:rsidRDefault="00524527" w:rsidP="005245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524527" w:rsidRDefault="00524527" w:rsidP="0052452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524527" w:rsidRDefault="00524527" w:rsidP="0052452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524527" w:rsidRDefault="00524527" w:rsidP="0052452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524527" w:rsidRDefault="00524527" w:rsidP="0052452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4527" w:rsidTr="00691240">
        <w:trPr>
          <w:gridAfter w:val="1"/>
          <w:wAfter w:w="183" w:type="dxa"/>
          <w:cantSplit/>
        </w:trPr>
        <w:tc>
          <w:tcPr>
            <w:tcW w:w="3510" w:type="dxa"/>
            <w:vAlign w:val="bottom"/>
            <w:hideMark/>
          </w:tcPr>
          <w:p w:rsidR="00524527" w:rsidRDefault="00524527" w:rsidP="0052452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ลูกหนี้สุทธิจากสัญญาซื้อขายเงินตรา  </w:t>
            </w:r>
          </w:p>
          <w:p w:rsidR="00524527" w:rsidRDefault="00524527" w:rsidP="00524527">
            <w:pPr>
              <w:ind w:left="191" w:right="-79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ต่างประเทศ (แสดงเป็นส่วนหนึ่ง</w:t>
            </w:r>
          </w:p>
          <w:p w:rsidR="00524527" w:rsidRDefault="00524527" w:rsidP="00362CA0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 w:rsidR="00402557" w:rsidRPr="0040255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354" w:type="dxa"/>
          </w:tcPr>
          <w:p w:rsidR="000E3194" w:rsidRDefault="000E3194" w:rsidP="007A611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E3194" w:rsidRDefault="000E3194" w:rsidP="007A611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E0760" w:rsidRDefault="000E3194" w:rsidP="005C20B5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3119">
              <w:rPr>
                <w:rFonts w:ascii="Angsana New" w:hAnsi="Angsana New"/>
                <w:sz w:val="30"/>
                <w:szCs w:val="30"/>
              </w:rPr>
              <w:t>(3,367</w:t>
            </w:r>
            <w:r w:rsidR="00D564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:rsidR="00524527" w:rsidRDefault="00524527" w:rsidP="00CE0760">
            <w:pPr>
              <w:pStyle w:val="acctfourfigures"/>
              <w:tabs>
                <w:tab w:val="clear" w:pos="765"/>
                <w:tab w:val="left" w:pos="957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0E3194" w:rsidRDefault="000E3194" w:rsidP="007A6112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E3194" w:rsidRDefault="000E3194" w:rsidP="007A6112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24527" w:rsidRDefault="003D7CBF" w:rsidP="005C20B5">
            <w:pPr>
              <w:pStyle w:val="acctfourfigures"/>
              <w:tabs>
                <w:tab w:val="clear" w:pos="765"/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183" w:type="dxa"/>
          </w:tcPr>
          <w:p w:rsidR="00524527" w:rsidRDefault="00524527" w:rsidP="00CE076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0E3194" w:rsidRDefault="000E3194" w:rsidP="007A6112">
            <w:pPr>
              <w:pStyle w:val="acctfourfigures"/>
              <w:tabs>
                <w:tab w:val="clear" w:pos="765"/>
                <w:tab w:val="left" w:pos="87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E3194" w:rsidRDefault="000E3194" w:rsidP="007A6112">
            <w:pPr>
              <w:pStyle w:val="acctfourfigures"/>
              <w:tabs>
                <w:tab w:val="clear" w:pos="765"/>
                <w:tab w:val="left" w:pos="87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24527" w:rsidRPr="00CE0760" w:rsidRDefault="003D7CBF" w:rsidP="00B35DBF">
            <w:pPr>
              <w:pStyle w:val="acctfourfigures"/>
              <w:tabs>
                <w:tab w:val="clear" w:pos="765"/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183" w:type="dxa"/>
          </w:tcPr>
          <w:p w:rsidR="00524527" w:rsidRDefault="00524527" w:rsidP="00CE0760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68" w:type="dxa"/>
          </w:tcPr>
          <w:p w:rsidR="000E3194" w:rsidRDefault="000E3194" w:rsidP="007A6112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E3194" w:rsidRDefault="000E3194" w:rsidP="007A6112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24527" w:rsidRDefault="003D7CBF" w:rsidP="005C20B5">
            <w:pPr>
              <w:pStyle w:val="acctfourfigures"/>
              <w:tabs>
                <w:tab w:val="clear" w:pos="765"/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  <w:tr w:rsidR="003A11A0" w:rsidTr="00691240">
        <w:trPr>
          <w:cantSplit/>
        </w:trPr>
        <w:tc>
          <w:tcPr>
            <w:tcW w:w="3510" w:type="dxa"/>
            <w:vAlign w:val="bottom"/>
          </w:tcPr>
          <w:p w:rsidR="003A11A0" w:rsidRDefault="003A11A0" w:rsidP="0069124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4" w:type="dxa"/>
          </w:tcPr>
          <w:p w:rsidR="003A11A0" w:rsidRPr="007B15B3" w:rsidRDefault="007B15B3" w:rsidP="007B15B3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15B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:rsidR="003A11A0" w:rsidRPr="007B15B3" w:rsidRDefault="003A11A0" w:rsidP="007B15B3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4" w:type="dxa"/>
          </w:tcPr>
          <w:p w:rsidR="003A11A0" w:rsidRPr="007B15B3" w:rsidRDefault="007B15B3" w:rsidP="007B15B3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3A11A0" w:rsidRDefault="003A11A0" w:rsidP="00691240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3A11A0" w:rsidRPr="007B15B3" w:rsidRDefault="007B15B3" w:rsidP="007B15B3">
            <w:pPr>
              <w:pStyle w:val="acctfourfigures"/>
              <w:tabs>
                <w:tab w:val="clear" w:pos="765"/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5B3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83" w:type="dxa"/>
          </w:tcPr>
          <w:p w:rsidR="003A11A0" w:rsidRDefault="003A11A0" w:rsidP="007B15B3">
            <w:pPr>
              <w:pStyle w:val="acctfourfigures"/>
              <w:tabs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3A11A0" w:rsidRDefault="007B15B3" w:rsidP="007B15B3">
            <w:pPr>
              <w:pStyle w:val="acctfourfigures"/>
              <w:tabs>
                <w:tab w:val="clear" w:pos="765"/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83" w:type="dxa"/>
          </w:tcPr>
          <w:p w:rsidR="003A11A0" w:rsidRDefault="003A11A0" w:rsidP="00691240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240" w:rsidTr="00691240">
        <w:trPr>
          <w:cantSplit/>
        </w:trPr>
        <w:tc>
          <w:tcPr>
            <w:tcW w:w="3510" w:type="dxa"/>
            <w:vAlign w:val="bottom"/>
            <w:hideMark/>
          </w:tcPr>
          <w:p w:rsidR="00691240" w:rsidRDefault="00691240" w:rsidP="0069124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4" w:type="dxa"/>
          </w:tcPr>
          <w:p w:rsidR="00691240" w:rsidRDefault="00691240" w:rsidP="005C20B5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(1,030,273)</w:t>
            </w:r>
          </w:p>
        </w:tc>
        <w:tc>
          <w:tcPr>
            <w:tcW w:w="184" w:type="dxa"/>
          </w:tcPr>
          <w:p w:rsidR="00691240" w:rsidRDefault="00691240" w:rsidP="00691240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691240" w:rsidRDefault="00691240" w:rsidP="00D04CE4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(1,030,273)</w:t>
            </w:r>
          </w:p>
        </w:tc>
        <w:tc>
          <w:tcPr>
            <w:tcW w:w="183" w:type="dxa"/>
          </w:tcPr>
          <w:p w:rsidR="00691240" w:rsidRDefault="00691240" w:rsidP="00691240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691240" w:rsidRDefault="00691240" w:rsidP="00B35DBF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(58,434)</w:t>
            </w:r>
          </w:p>
        </w:tc>
        <w:tc>
          <w:tcPr>
            <w:tcW w:w="183" w:type="dxa"/>
          </w:tcPr>
          <w:p w:rsidR="00691240" w:rsidRDefault="00691240" w:rsidP="00691240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691240" w:rsidRDefault="00691240" w:rsidP="005C20B5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(58,434)</w:t>
            </w:r>
          </w:p>
        </w:tc>
        <w:tc>
          <w:tcPr>
            <w:tcW w:w="183" w:type="dxa"/>
          </w:tcPr>
          <w:p w:rsidR="00691240" w:rsidRDefault="00691240" w:rsidP="00691240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240" w:rsidTr="00691240">
        <w:trPr>
          <w:gridAfter w:val="1"/>
          <w:wAfter w:w="183" w:type="dxa"/>
          <w:cantSplit/>
        </w:trPr>
        <w:tc>
          <w:tcPr>
            <w:tcW w:w="3510" w:type="dxa"/>
            <w:vAlign w:val="bottom"/>
            <w:hideMark/>
          </w:tcPr>
          <w:p w:rsidR="00691240" w:rsidRDefault="00691240" w:rsidP="0069124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เงินกู้ยืมจากบริษัทร่วม</w:t>
            </w:r>
          </w:p>
        </w:tc>
        <w:tc>
          <w:tcPr>
            <w:tcW w:w="1354" w:type="dxa"/>
          </w:tcPr>
          <w:p w:rsidR="00691240" w:rsidRDefault="00691240" w:rsidP="005C20B5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</w:t>
            </w:r>
            <w:r w:rsidRPr="005C20B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</w:tcPr>
          <w:p w:rsidR="00691240" w:rsidRDefault="00691240" w:rsidP="0069124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691240" w:rsidRDefault="00691240" w:rsidP="00D04CE4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(5,000)</w:t>
            </w:r>
          </w:p>
        </w:tc>
        <w:tc>
          <w:tcPr>
            <w:tcW w:w="183" w:type="dxa"/>
          </w:tcPr>
          <w:p w:rsidR="00691240" w:rsidRDefault="00691240" w:rsidP="0069124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691240" w:rsidRPr="006D5C80" w:rsidRDefault="00691240" w:rsidP="00691240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691240" w:rsidRPr="00A41C31" w:rsidRDefault="00691240" w:rsidP="00691240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691240" w:rsidRPr="00A41C31" w:rsidRDefault="00691240" w:rsidP="00691240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240" w:rsidTr="00691240">
        <w:trPr>
          <w:gridAfter w:val="1"/>
          <w:wAfter w:w="183" w:type="dxa"/>
          <w:cantSplit/>
        </w:trPr>
        <w:tc>
          <w:tcPr>
            <w:tcW w:w="3510" w:type="dxa"/>
          </w:tcPr>
          <w:p w:rsidR="00691240" w:rsidRDefault="00691240" w:rsidP="00691240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</w:tcPr>
          <w:p w:rsidR="00691240" w:rsidRDefault="00691240" w:rsidP="0069124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691240" w:rsidRDefault="00691240" w:rsidP="0069124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691240" w:rsidRDefault="00691240" w:rsidP="0069124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691240" w:rsidRDefault="00691240" w:rsidP="0069124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691240" w:rsidRPr="00B0592B" w:rsidRDefault="00691240" w:rsidP="0069124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:rsidR="00691240" w:rsidRDefault="00691240" w:rsidP="0069124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691240" w:rsidRDefault="00691240" w:rsidP="00691240">
            <w:pPr>
              <w:pStyle w:val="acctfourfigures"/>
              <w:tabs>
                <w:tab w:val="left" w:pos="720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240" w:rsidTr="00691240">
        <w:trPr>
          <w:gridAfter w:val="1"/>
          <w:wAfter w:w="183" w:type="dxa"/>
          <w:cantSplit/>
        </w:trPr>
        <w:tc>
          <w:tcPr>
            <w:tcW w:w="3510" w:type="dxa"/>
          </w:tcPr>
          <w:p w:rsidR="00691240" w:rsidRDefault="00691240" w:rsidP="00691240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354" w:type="dxa"/>
          </w:tcPr>
          <w:p w:rsidR="00691240" w:rsidRDefault="00691240" w:rsidP="0069124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691240" w:rsidRDefault="00691240" w:rsidP="0069124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691240" w:rsidRDefault="00691240" w:rsidP="0069124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691240" w:rsidRDefault="00691240" w:rsidP="0069124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691240" w:rsidRDefault="00691240" w:rsidP="0069124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691240" w:rsidRDefault="00691240" w:rsidP="0069124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691240" w:rsidRDefault="00691240" w:rsidP="00691240">
            <w:pPr>
              <w:pStyle w:val="acctfourfigures"/>
              <w:tabs>
                <w:tab w:val="left" w:pos="720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240" w:rsidTr="00691240">
        <w:trPr>
          <w:gridAfter w:val="1"/>
          <w:wAfter w:w="183" w:type="dxa"/>
          <w:cantSplit/>
        </w:trPr>
        <w:tc>
          <w:tcPr>
            <w:tcW w:w="3510" w:type="dxa"/>
          </w:tcPr>
          <w:p w:rsidR="00691240" w:rsidRDefault="00691240" w:rsidP="00691240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4" w:type="dxa"/>
          </w:tcPr>
          <w:p w:rsidR="00691240" w:rsidRDefault="00691240" w:rsidP="0069124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</w:tcPr>
          <w:p w:rsidR="00691240" w:rsidRDefault="00691240" w:rsidP="0069124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</w:tcPr>
          <w:p w:rsidR="00691240" w:rsidRDefault="00691240" w:rsidP="0069124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:rsidR="00691240" w:rsidRDefault="00691240" w:rsidP="00691240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</w:tcPr>
          <w:p w:rsidR="00691240" w:rsidRDefault="00691240" w:rsidP="0069124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:rsidR="00691240" w:rsidRDefault="00691240" w:rsidP="00691240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:rsidR="00691240" w:rsidRDefault="00691240" w:rsidP="00691240">
            <w:pPr>
              <w:pStyle w:val="acctfourfigures"/>
              <w:tabs>
                <w:tab w:val="left" w:pos="720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1240" w:rsidTr="00691240">
        <w:trPr>
          <w:gridAfter w:val="1"/>
          <w:wAfter w:w="183" w:type="dxa"/>
          <w:cantSplit/>
        </w:trPr>
        <w:tc>
          <w:tcPr>
            <w:tcW w:w="3510" w:type="dxa"/>
            <w:vAlign w:val="bottom"/>
          </w:tcPr>
          <w:p w:rsidR="00691240" w:rsidRDefault="00691240" w:rsidP="0069124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ลูกหนี้สุทธิจากสัญญาซื้อขายเงินตรา  </w:t>
            </w:r>
          </w:p>
          <w:p w:rsidR="00691240" w:rsidRDefault="00691240" w:rsidP="00691240">
            <w:pPr>
              <w:ind w:left="191" w:right="-79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ต่างประเทศ (แสดงเป็นส่วนหนึ่ง</w:t>
            </w:r>
          </w:p>
          <w:p w:rsidR="00691240" w:rsidRDefault="00691240" w:rsidP="00362CA0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 w:rsidRPr="0040255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354" w:type="dxa"/>
          </w:tcPr>
          <w:p w:rsidR="00691240" w:rsidRDefault="001855A3" w:rsidP="00E13EAA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  <w:p w:rsidR="00691240" w:rsidRDefault="00691240" w:rsidP="00E13EAA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91240" w:rsidRPr="00EE0609" w:rsidRDefault="000E3194" w:rsidP="005C20B5">
            <w:pPr>
              <w:pStyle w:val="acctfourfigures"/>
              <w:tabs>
                <w:tab w:val="clear" w:pos="765"/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650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7,741</w:t>
            </w:r>
          </w:p>
        </w:tc>
        <w:tc>
          <w:tcPr>
            <w:tcW w:w="184" w:type="dxa"/>
          </w:tcPr>
          <w:p w:rsidR="00691240" w:rsidRPr="00EE0609" w:rsidRDefault="00691240" w:rsidP="00691240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691240" w:rsidRDefault="00691240" w:rsidP="00E13EAA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E3194" w:rsidRDefault="000E3194" w:rsidP="00E13EAA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91240" w:rsidRPr="00EE0609" w:rsidRDefault="000E3194" w:rsidP="00D04CE4">
            <w:pPr>
              <w:pStyle w:val="acctfourfigures"/>
              <w:tabs>
                <w:tab w:val="clear" w:pos="765"/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6,164</w:t>
            </w:r>
          </w:p>
        </w:tc>
        <w:tc>
          <w:tcPr>
            <w:tcW w:w="183" w:type="dxa"/>
          </w:tcPr>
          <w:p w:rsidR="00691240" w:rsidRPr="00EE0609" w:rsidRDefault="00691240" w:rsidP="00E13EAA">
            <w:pPr>
              <w:pStyle w:val="acctfourfigures"/>
              <w:tabs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691240" w:rsidRPr="00E13EAA" w:rsidRDefault="001855A3" w:rsidP="00E13EAA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9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EAA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:rsidR="00691240" w:rsidRPr="00E13EAA" w:rsidRDefault="00691240" w:rsidP="00E13EAA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91240" w:rsidRPr="00E13EAA" w:rsidRDefault="000E3194" w:rsidP="00E13EAA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</w:p>
        </w:tc>
        <w:tc>
          <w:tcPr>
            <w:tcW w:w="183" w:type="dxa"/>
          </w:tcPr>
          <w:p w:rsidR="00691240" w:rsidRPr="00EE0609" w:rsidRDefault="00691240" w:rsidP="00E13EAA">
            <w:pPr>
              <w:pStyle w:val="acctfourfigures"/>
              <w:tabs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691240" w:rsidRDefault="00691240" w:rsidP="00E13EAA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E3194" w:rsidRDefault="000E3194" w:rsidP="00E13EAA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91240" w:rsidRPr="00EE0609" w:rsidRDefault="000E3194" w:rsidP="005C20B5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691240" w:rsidRPr="00E13EAA" w:rsidTr="00691240">
        <w:trPr>
          <w:gridAfter w:val="1"/>
          <w:wAfter w:w="183" w:type="dxa"/>
          <w:cantSplit/>
        </w:trPr>
        <w:tc>
          <w:tcPr>
            <w:tcW w:w="3510" w:type="dxa"/>
            <w:vAlign w:val="bottom"/>
          </w:tcPr>
          <w:p w:rsidR="00691240" w:rsidRDefault="00691240" w:rsidP="0069124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4" w:type="dxa"/>
          </w:tcPr>
          <w:p w:rsidR="00691240" w:rsidRPr="004300F6" w:rsidRDefault="00691240" w:rsidP="005C20B5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(619,650)</w:t>
            </w:r>
          </w:p>
        </w:tc>
        <w:tc>
          <w:tcPr>
            <w:tcW w:w="184" w:type="dxa"/>
          </w:tcPr>
          <w:p w:rsidR="00691240" w:rsidRPr="00EE0609" w:rsidRDefault="00691240" w:rsidP="00E13EAA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691240" w:rsidRPr="004300F6" w:rsidRDefault="00691240" w:rsidP="00D04CE4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(619,650)</w:t>
            </w:r>
          </w:p>
        </w:tc>
        <w:tc>
          <w:tcPr>
            <w:tcW w:w="183" w:type="dxa"/>
          </w:tcPr>
          <w:p w:rsidR="00691240" w:rsidRPr="00EE0609" w:rsidRDefault="00691240" w:rsidP="00E13EAA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691240" w:rsidRDefault="00691240" w:rsidP="00B35DBF">
            <w:pPr>
              <w:pStyle w:val="acctfourfigures"/>
              <w:tabs>
                <w:tab w:val="left" w:pos="842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(11,650)</w:t>
            </w:r>
          </w:p>
        </w:tc>
        <w:tc>
          <w:tcPr>
            <w:tcW w:w="183" w:type="dxa"/>
          </w:tcPr>
          <w:p w:rsidR="00691240" w:rsidRPr="00EE0609" w:rsidRDefault="00691240" w:rsidP="00E13EAA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691240" w:rsidRPr="00903D7D" w:rsidRDefault="00691240" w:rsidP="005C20B5">
            <w:pPr>
              <w:pStyle w:val="acctfourfigures"/>
              <w:tabs>
                <w:tab w:val="left" w:pos="842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(11,650)</w:t>
            </w:r>
          </w:p>
        </w:tc>
      </w:tr>
      <w:tr w:rsidR="00E13EAA" w:rsidTr="00691240">
        <w:trPr>
          <w:gridAfter w:val="1"/>
          <w:wAfter w:w="183" w:type="dxa"/>
          <w:cantSplit/>
        </w:trPr>
        <w:tc>
          <w:tcPr>
            <w:tcW w:w="3510" w:type="dxa"/>
            <w:vAlign w:val="bottom"/>
          </w:tcPr>
          <w:p w:rsidR="00E13EAA" w:rsidRDefault="00E13EAA" w:rsidP="00E13EA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เงินกู้ยืมจากบริษัทร่วม</w:t>
            </w:r>
          </w:p>
        </w:tc>
        <w:tc>
          <w:tcPr>
            <w:tcW w:w="1354" w:type="dxa"/>
          </w:tcPr>
          <w:p w:rsidR="00E13EAA" w:rsidRPr="00E13EAA" w:rsidRDefault="00E13EAA" w:rsidP="005C20B5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EAA">
              <w:rPr>
                <w:rFonts w:ascii="Angsana New" w:hAnsi="Angsana New"/>
                <w:sz w:val="30"/>
                <w:szCs w:val="30"/>
              </w:rPr>
              <w:t xml:space="preserve">        (5,000)</w:t>
            </w:r>
          </w:p>
        </w:tc>
        <w:tc>
          <w:tcPr>
            <w:tcW w:w="184" w:type="dxa"/>
          </w:tcPr>
          <w:p w:rsidR="00E13EAA" w:rsidRPr="00EE0609" w:rsidRDefault="00E13EAA" w:rsidP="00E13EAA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E13EAA" w:rsidRPr="00E13EAA" w:rsidRDefault="00E13EAA" w:rsidP="00D04CE4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EAA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183" w:type="dxa"/>
          </w:tcPr>
          <w:p w:rsidR="00E13EAA" w:rsidRPr="00EE0609" w:rsidRDefault="00E13EAA" w:rsidP="00E13EAA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E13EAA" w:rsidRPr="006D5C80" w:rsidRDefault="00E13EAA" w:rsidP="00E13EAA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E13EAA" w:rsidRPr="00A41C31" w:rsidRDefault="00E13EAA" w:rsidP="00E13EAA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E13EAA" w:rsidRPr="00A41C31" w:rsidRDefault="00E13EAA" w:rsidP="00E13EAA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B368F4" w:rsidRPr="007A3509" w:rsidRDefault="00B368F4" w:rsidP="00B36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20"/>
        <w:jc w:val="thaiDistribute"/>
        <w:rPr>
          <w:rFonts w:ascii="Angsana New" w:hAnsi="Angsana New"/>
          <w:sz w:val="30"/>
          <w:szCs w:val="30"/>
        </w:rPr>
      </w:pPr>
    </w:p>
    <w:p w:rsidR="00324D5D" w:rsidRDefault="00324D5D" w:rsidP="00324D5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156F4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มูลค่ายุติธรรมของสัญญาซื้อขายเงินตราต่างประเทศล่วงหน้า</w:t>
      </w:r>
      <w:r>
        <w:rPr>
          <w:rFonts w:ascii="Angsana New" w:hAnsi="Angsana New" w:hint="cs"/>
          <w:sz w:val="30"/>
          <w:szCs w:val="30"/>
          <w:cs/>
          <w:lang w:bidi="th-TH"/>
        </w:rPr>
        <w:t>ถือตามราคาตลาดของสัญญาล่วงหน้า ณ วันที่ใน</w:t>
      </w:r>
      <w:r w:rsidR="00875C93">
        <w:rPr>
          <w:rFonts w:ascii="Angsana New" w:hAnsi="Angsana New"/>
          <w:sz w:val="30"/>
          <w:szCs w:val="30"/>
          <w:lang w:bidi="th-TH"/>
        </w:rPr>
        <w:t xml:space="preserve">       </w:t>
      </w:r>
      <w:r>
        <w:rPr>
          <w:rFonts w:ascii="Angsana New" w:hAnsi="Angsana New" w:hint="cs"/>
          <w:sz w:val="30"/>
          <w:szCs w:val="30"/>
          <w:cs/>
          <w:lang w:bidi="th-TH"/>
        </w:rPr>
        <w:t>งบแสดงฐานะการเงิน</w:t>
      </w:r>
      <w:r w:rsidRPr="002156F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โดยใช้ราคา</w:t>
      </w:r>
      <w:r w:rsidRPr="002156F4">
        <w:rPr>
          <w:rFonts w:ascii="Angsana New" w:hAnsi="Angsana New"/>
          <w:sz w:val="30"/>
          <w:szCs w:val="30"/>
          <w:cs/>
          <w:lang w:bidi="th-TH"/>
        </w:rPr>
        <w:t>ที่กำหนดโดยธนาคารของบริษัทด้วยการพิจารณาเงื่อนไขในตลาดที่มีอยู่ ณ วันที่ในงบแสดงฐานะการเงิน</w:t>
      </w:r>
    </w:p>
    <w:p w:rsidR="00324D5D" w:rsidRPr="00A351B9" w:rsidRDefault="00324D5D" w:rsidP="00324D5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16"/>
          <w:szCs w:val="16"/>
          <w:lang w:bidi="th-TH"/>
        </w:rPr>
      </w:pPr>
    </w:p>
    <w:p w:rsidR="00324D5D" w:rsidRDefault="00324D5D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มูลค่ายุติธรรมของลูกหนี้การค้าและลูกหนี้อื่น เจ้าหนี้การค้าและเจ้าหนี้อื่นเป็นมูลค่าที่ใกล้เคียงกับมูลค่าตามบัญชี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:rsidR="00324D5D" w:rsidRPr="00A351B9" w:rsidRDefault="00324D5D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324D5D" w:rsidRDefault="00324D5D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มูลค่ายุติธรรมของเงินกู้ยืมระยะยาวมีมูลค่าใกล้เคียงกับมูลค่าตามบัญชี เนื่องจากเงินกู้ยืมระยะยาวมีอัตราดอกเบี้ยลอยตัวซึ่งเป็นอัตราใกล้เคียงกับอัตราท้องตลาด</w:t>
      </w:r>
    </w:p>
    <w:p w:rsidR="00324D5D" w:rsidRDefault="00324D5D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มูลค่ายุติธรรมของเงินกู้ยืมจากบริษัทร่วมเป็นมูลค่าที่ใกล้เคียงกับมูลค่าตามบัญชี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D52295" w:rsidRDefault="00D52295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52295" w:rsidRDefault="00D52295" w:rsidP="00D5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ให้กู้ยืมแก่กิจการที่เกี่ยวข้องกั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324D5D" w:rsidRDefault="00324D5D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24D5D" w:rsidRDefault="00324D5D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สั้นจากสถาบันการเงินและ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757E29" w:rsidRPr="00757E29" w:rsidRDefault="00757E29" w:rsidP="00757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8712D9" w:rsidRPr="00BB1625" w:rsidRDefault="008712D9" w:rsidP="00D61F9B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ภาระผูกพัน</w:t>
      </w:r>
      <w:r w:rsidR="00933D6A"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กับกิจการที่ไม่เกี่ยวข้องกัน</w:t>
      </w:r>
    </w:p>
    <w:p w:rsidR="00F325DB" w:rsidRPr="00757E29" w:rsidRDefault="00F325DB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6"/>
        <w:gridCol w:w="254"/>
        <w:gridCol w:w="18"/>
        <w:gridCol w:w="1064"/>
        <w:gridCol w:w="272"/>
        <w:gridCol w:w="1078"/>
        <w:gridCol w:w="12"/>
        <w:gridCol w:w="260"/>
        <w:gridCol w:w="10"/>
        <w:gridCol w:w="1066"/>
        <w:gridCol w:w="6"/>
      </w:tblGrid>
      <w:tr w:rsidR="00F325DB" w:rsidRPr="004C0125" w:rsidTr="00757E29">
        <w:trPr>
          <w:tblHeader/>
        </w:trPr>
        <w:tc>
          <w:tcPr>
            <w:tcW w:w="4050" w:type="dxa"/>
          </w:tcPr>
          <w:p w:rsidR="00F325DB" w:rsidRPr="004C0125" w:rsidRDefault="00F325DB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2" w:type="dxa"/>
            <w:gridSpan w:val="5"/>
          </w:tcPr>
          <w:p w:rsidR="00F325DB" w:rsidRPr="004C0125" w:rsidRDefault="00F325DB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1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F325DB" w:rsidRPr="004C0125" w:rsidRDefault="00F325DB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6"/>
          </w:tcPr>
          <w:p w:rsidR="00F325DB" w:rsidRPr="004C0125" w:rsidRDefault="00F325DB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1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12F5" w:rsidRPr="004C0125" w:rsidTr="00757E29">
        <w:trPr>
          <w:tblHeader/>
        </w:trPr>
        <w:tc>
          <w:tcPr>
            <w:tcW w:w="4050" w:type="dxa"/>
          </w:tcPr>
          <w:p w:rsidR="001512F5" w:rsidRPr="004C0125" w:rsidRDefault="001512F5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12F5" w:rsidRPr="004C0125" w:rsidRDefault="001512F5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124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712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:rsidR="001512F5" w:rsidRPr="004C0125" w:rsidRDefault="001512F5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1512F5" w:rsidRPr="004C0125" w:rsidRDefault="001512F5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C012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:rsidR="001512F5" w:rsidRPr="004C0125" w:rsidRDefault="001512F5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gridSpan w:val="2"/>
          </w:tcPr>
          <w:p w:rsidR="001512F5" w:rsidRPr="004C0125" w:rsidRDefault="001512F5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124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712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:rsidR="001512F5" w:rsidRPr="004C0125" w:rsidRDefault="001512F5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1512F5" w:rsidRPr="004C0125" w:rsidRDefault="001512F5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C012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078A6" w:rsidRPr="004C0125" w:rsidTr="00757E29">
        <w:trPr>
          <w:tblHeader/>
        </w:trPr>
        <w:tc>
          <w:tcPr>
            <w:tcW w:w="4050" w:type="dxa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E078A6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2" w:type="dxa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gridSpan w:val="2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E078A6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E078A6" w:rsidRPr="004C0125" w:rsidTr="00757E29">
        <w:trPr>
          <w:tblHeader/>
        </w:trPr>
        <w:tc>
          <w:tcPr>
            <w:tcW w:w="4050" w:type="dxa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6" w:type="dxa"/>
            <w:gridSpan w:val="12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C01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78A6" w:rsidRPr="004C0125" w:rsidTr="00D61F9B">
        <w:tc>
          <w:tcPr>
            <w:tcW w:w="4050" w:type="dxa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A25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078A6" w:rsidRPr="004C0125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E078A6" w:rsidRPr="004C0125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:rsidR="00E078A6" w:rsidRPr="004C0125" w:rsidRDefault="00E078A6" w:rsidP="00E078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E078A6" w:rsidRPr="004C0125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E078A6" w:rsidRPr="004C0125" w:rsidRDefault="00E078A6" w:rsidP="00E078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078A6" w:rsidRPr="004C0125" w:rsidTr="00D61F9B">
        <w:tc>
          <w:tcPr>
            <w:tcW w:w="4050" w:type="dxa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56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078A6" w:rsidRPr="004C0125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E078A6" w:rsidRPr="004C0125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:rsidR="00E078A6" w:rsidRPr="004C0125" w:rsidRDefault="00E078A6" w:rsidP="00E078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E078A6" w:rsidRPr="004C0125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E078A6" w:rsidRPr="004C0125" w:rsidRDefault="00E078A6" w:rsidP="00E078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B4550" w:rsidRPr="004C0125" w:rsidTr="00D61F9B">
        <w:tc>
          <w:tcPr>
            <w:tcW w:w="4050" w:type="dxa"/>
          </w:tcPr>
          <w:p w:rsidR="00BB4550" w:rsidRPr="004C0125" w:rsidRDefault="00BB4550" w:rsidP="00BB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:rsidR="00BB4550" w:rsidRPr="00F45005" w:rsidRDefault="00BB4550" w:rsidP="00BB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37,060</w:t>
            </w:r>
          </w:p>
        </w:tc>
        <w:tc>
          <w:tcPr>
            <w:tcW w:w="270" w:type="dxa"/>
            <w:gridSpan w:val="2"/>
          </w:tcPr>
          <w:p w:rsidR="00BB4550" w:rsidRPr="00F45005" w:rsidRDefault="00BB4550" w:rsidP="00BB455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:rsidR="00BB4550" w:rsidRPr="00F45005" w:rsidRDefault="00BB4550" w:rsidP="00BB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47,520</w:t>
            </w:r>
          </w:p>
        </w:tc>
        <w:tc>
          <w:tcPr>
            <w:tcW w:w="272" w:type="dxa"/>
          </w:tcPr>
          <w:p w:rsidR="00BB4550" w:rsidRPr="00F45005" w:rsidRDefault="00BB4550" w:rsidP="00BB455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:rsidR="00BB4550" w:rsidRPr="00F45005" w:rsidRDefault="00BB4550" w:rsidP="00BB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37,060</w:t>
            </w:r>
          </w:p>
        </w:tc>
        <w:tc>
          <w:tcPr>
            <w:tcW w:w="270" w:type="dxa"/>
            <w:gridSpan w:val="2"/>
          </w:tcPr>
          <w:p w:rsidR="00BB4550" w:rsidRPr="00F45005" w:rsidRDefault="00BB4550" w:rsidP="00BB455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</w:tcPr>
          <w:p w:rsidR="00BB4550" w:rsidRPr="00F45005" w:rsidRDefault="00BB4550" w:rsidP="00BB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47,520</w:t>
            </w:r>
          </w:p>
        </w:tc>
      </w:tr>
      <w:tr w:rsidR="00BB4550" w:rsidRPr="004C0125" w:rsidTr="00D61F9B">
        <w:tc>
          <w:tcPr>
            <w:tcW w:w="4050" w:type="dxa"/>
          </w:tcPr>
          <w:p w:rsidR="00BB4550" w:rsidRDefault="00BB4550" w:rsidP="00BB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B4550" w:rsidRPr="00F45005" w:rsidRDefault="00BB4550" w:rsidP="00BB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7,645</w:t>
            </w:r>
          </w:p>
        </w:tc>
        <w:tc>
          <w:tcPr>
            <w:tcW w:w="270" w:type="dxa"/>
            <w:gridSpan w:val="2"/>
          </w:tcPr>
          <w:p w:rsidR="00BB4550" w:rsidRPr="00F45005" w:rsidRDefault="00BB4550" w:rsidP="00BB455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:rsidR="00BB4550" w:rsidRPr="00F45005" w:rsidRDefault="00BB4550" w:rsidP="00BB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20,528</w:t>
            </w:r>
          </w:p>
        </w:tc>
        <w:tc>
          <w:tcPr>
            <w:tcW w:w="272" w:type="dxa"/>
          </w:tcPr>
          <w:p w:rsidR="00BB4550" w:rsidRPr="00F45005" w:rsidRDefault="00BB4550" w:rsidP="00BB455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:rsidR="00BB4550" w:rsidRPr="00F45005" w:rsidRDefault="00BB4550" w:rsidP="00BB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7,645</w:t>
            </w:r>
          </w:p>
        </w:tc>
        <w:tc>
          <w:tcPr>
            <w:tcW w:w="270" w:type="dxa"/>
            <w:gridSpan w:val="2"/>
          </w:tcPr>
          <w:p w:rsidR="00BB4550" w:rsidRPr="00F45005" w:rsidRDefault="00BB4550" w:rsidP="00BB455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</w:tcPr>
          <w:p w:rsidR="00BB4550" w:rsidRPr="00F45005" w:rsidRDefault="00BB4550" w:rsidP="00BB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522"/>
                <w:tab w:val="left" w:pos="8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19,762</w:t>
            </w:r>
          </w:p>
        </w:tc>
      </w:tr>
      <w:tr w:rsidR="00E078A6" w:rsidRPr="004C0125" w:rsidTr="00906944">
        <w:tc>
          <w:tcPr>
            <w:tcW w:w="4050" w:type="dxa"/>
          </w:tcPr>
          <w:p w:rsidR="00E078A6" w:rsidRPr="00F4500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078A6" w:rsidRPr="00605E43" w:rsidRDefault="00BB4550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44,705</w:t>
            </w:r>
          </w:p>
        </w:tc>
        <w:tc>
          <w:tcPr>
            <w:tcW w:w="270" w:type="dxa"/>
            <w:gridSpan w:val="2"/>
          </w:tcPr>
          <w:p w:rsidR="00E078A6" w:rsidRPr="00605E43" w:rsidRDefault="00E078A6" w:rsidP="00E078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078A6" w:rsidRPr="00605E43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68,048</w:t>
            </w:r>
          </w:p>
        </w:tc>
        <w:tc>
          <w:tcPr>
            <w:tcW w:w="272" w:type="dxa"/>
          </w:tcPr>
          <w:p w:rsidR="00E078A6" w:rsidRPr="00605E43" w:rsidRDefault="00E078A6" w:rsidP="00E078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078A6" w:rsidRPr="00605E43" w:rsidRDefault="00BB4550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44,705</w:t>
            </w:r>
          </w:p>
        </w:tc>
        <w:tc>
          <w:tcPr>
            <w:tcW w:w="270" w:type="dxa"/>
            <w:gridSpan w:val="2"/>
          </w:tcPr>
          <w:p w:rsidR="00E078A6" w:rsidRPr="00605E43" w:rsidRDefault="00E078A6" w:rsidP="00E078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078A6" w:rsidRPr="00605E43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67,282</w:t>
            </w:r>
          </w:p>
        </w:tc>
      </w:tr>
      <w:tr w:rsidR="00E078A6" w:rsidRPr="004C0125" w:rsidTr="00906944">
        <w:tc>
          <w:tcPr>
            <w:tcW w:w="4050" w:type="dxa"/>
          </w:tcPr>
          <w:p w:rsidR="00E078A6" w:rsidRPr="00F4500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E078A6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078A6" w:rsidRPr="00605E43" w:rsidRDefault="00E078A6" w:rsidP="00E078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</w:tcPr>
          <w:p w:rsidR="00E078A6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E078A6" w:rsidRPr="00605E43" w:rsidRDefault="00E078A6" w:rsidP="00E078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</w:tcBorders>
          </w:tcPr>
          <w:p w:rsidR="00E078A6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078A6" w:rsidRPr="00605E43" w:rsidRDefault="00E078A6" w:rsidP="00E078A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double" w:sz="4" w:space="0" w:color="auto"/>
            </w:tcBorders>
          </w:tcPr>
          <w:p w:rsidR="00E078A6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78A6" w:rsidRPr="002E51E4" w:rsidTr="00931BD9">
        <w:trPr>
          <w:gridAfter w:val="1"/>
          <w:wAfter w:w="6" w:type="dxa"/>
        </w:trPr>
        <w:tc>
          <w:tcPr>
            <w:tcW w:w="4050" w:type="dxa"/>
          </w:tcPr>
          <w:p w:rsidR="00E078A6" w:rsidRDefault="00E078A6" w:rsidP="00E078A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96" w:type="dxa"/>
            <w:gridSpan w:val="2"/>
          </w:tcPr>
          <w:p w:rsidR="00E078A6" w:rsidRPr="002E51E4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E078A6" w:rsidRPr="002E51E4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E078A6" w:rsidRPr="00BF24AE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E078A6" w:rsidRPr="002E51E4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E078A6" w:rsidRPr="002E51E4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E078A6" w:rsidRPr="002E51E4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E078A6" w:rsidRPr="002E51E4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078A6" w:rsidRPr="002E51E4" w:rsidTr="00D61F9B">
        <w:trPr>
          <w:gridAfter w:val="1"/>
          <w:wAfter w:w="6" w:type="dxa"/>
        </w:trPr>
        <w:tc>
          <w:tcPr>
            <w:tcW w:w="4050" w:type="dxa"/>
          </w:tcPr>
          <w:p w:rsidR="00E078A6" w:rsidRDefault="00E078A6" w:rsidP="00E078A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ภายใต้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96" w:type="dxa"/>
            <w:gridSpan w:val="2"/>
          </w:tcPr>
          <w:p w:rsidR="00E078A6" w:rsidRPr="002E51E4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E078A6" w:rsidRPr="002E51E4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E078A6" w:rsidRPr="002E51E4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E078A6" w:rsidRPr="002E51E4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E078A6" w:rsidRPr="002E51E4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E078A6" w:rsidRPr="002E51E4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E078A6" w:rsidRPr="002E51E4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078A6" w:rsidRPr="002E51E4" w:rsidTr="00D61F9B">
        <w:trPr>
          <w:gridAfter w:val="1"/>
          <w:wAfter w:w="6" w:type="dxa"/>
        </w:trPr>
        <w:tc>
          <w:tcPr>
            <w:tcW w:w="4050" w:type="dxa"/>
          </w:tcPr>
          <w:p w:rsidR="00E078A6" w:rsidRPr="00366D0B" w:rsidRDefault="00E078A6" w:rsidP="00E078A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ภายในหนึ่งปี</w:t>
            </w:r>
          </w:p>
        </w:tc>
        <w:tc>
          <w:tcPr>
            <w:tcW w:w="1096" w:type="dxa"/>
            <w:gridSpan w:val="2"/>
          </w:tcPr>
          <w:p w:rsidR="00E078A6" w:rsidRPr="00C818DF" w:rsidRDefault="00AF5105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9,868</w:t>
            </w:r>
          </w:p>
        </w:tc>
        <w:tc>
          <w:tcPr>
            <w:tcW w:w="272" w:type="dxa"/>
            <w:gridSpan w:val="2"/>
          </w:tcPr>
          <w:p w:rsidR="00E078A6" w:rsidRPr="00C818DF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E078A6" w:rsidRPr="00C818DF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7,344</w:t>
            </w:r>
          </w:p>
        </w:tc>
        <w:tc>
          <w:tcPr>
            <w:tcW w:w="272" w:type="dxa"/>
          </w:tcPr>
          <w:p w:rsidR="00E078A6" w:rsidRPr="00C818DF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E078A6" w:rsidRPr="00C818DF" w:rsidRDefault="00C11300" w:rsidP="005930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</w:t>
            </w:r>
            <w:r w:rsidR="005930E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645</w:t>
            </w:r>
          </w:p>
        </w:tc>
        <w:tc>
          <w:tcPr>
            <w:tcW w:w="272" w:type="dxa"/>
            <w:gridSpan w:val="2"/>
          </w:tcPr>
          <w:p w:rsidR="00E078A6" w:rsidRPr="00C818DF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E078A6" w:rsidRPr="00C818DF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1,878</w:t>
            </w:r>
          </w:p>
        </w:tc>
      </w:tr>
      <w:tr w:rsidR="00E078A6" w:rsidRPr="002E51E4" w:rsidTr="00D61F9B">
        <w:trPr>
          <w:gridAfter w:val="1"/>
          <w:wAfter w:w="6" w:type="dxa"/>
        </w:trPr>
        <w:tc>
          <w:tcPr>
            <w:tcW w:w="4050" w:type="dxa"/>
          </w:tcPr>
          <w:p w:rsidR="00E078A6" w:rsidRPr="00366D0B" w:rsidRDefault="00E078A6" w:rsidP="00E078A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หลังจากหนึ่งปีแต่ไม่เกินห้าปี</w:t>
            </w:r>
          </w:p>
        </w:tc>
        <w:tc>
          <w:tcPr>
            <w:tcW w:w="1096" w:type="dxa"/>
            <w:gridSpan w:val="2"/>
          </w:tcPr>
          <w:p w:rsidR="00E078A6" w:rsidRPr="00C818DF" w:rsidRDefault="00AF5105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12,688</w:t>
            </w:r>
          </w:p>
        </w:tc>
        <w:tc>
          <w:tcPr>
            <w:tcW w:w="272" w:type="dxa"/>
            <w:gridSpan w:val="2"/>
          </w:tcPr>
          <w:p w:rsidR="00E078A6" w:rsidRPr="00C818DF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E078A6" w:rsidRPr="00C818DF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11,153</w:t>
            </w:r>
          </w:p>
        </w:tc>
        <w:tc>
          <w:tcPr>
            <w:tcW w:w="272" w:type="dxa"/>
          </w:tcPr>
          <w:p w:rsidR="00E078A6" w:rsidRPr="00C818DF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E078A6" w:rsidRPr="00C818DF" w:rsidRDefault="00C11300" w:rsidP="005930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</w:t>
            </w:r>
            <w:r w:rsidR="005930E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021</w:t>
            </w:r>
          </w:p>
        </w:tc>
        <w:tc>
          <w:tcPr>
            <w:tcW w:w="272" w:type="dxa"/>
            <w:gridSpan w:val="2"/>
          </w:tcPr>
          <w:p w:rsidR="00E078A6" w:rsidRPr="00C818DF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E078A6" w:rsidRPr="00C818DF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1,645</w:t>
            </w:r>
          </w:p>
        </w:tc>
      </w:tr>
      <w:tr w:rsidR="00E078A6" w:rsidRPr="002E51E4" w:rsidTr="00D61F9B">
        <w:trPr>
          <w:gridAfter w:val="1"/>
          <w:wAfter w:w="6" w:type="dxa"/>
        </w:trPr>
        <w:tc>
          <w:tcPr>
            <w:tcW w:w="4050" w:type="dxa"/>
          </w:tcPr>
          <w:p w:rsidR="00E078A6" w:rsidRPr="00366D0B" w:rsidRDefault="00E078A6" w:rsidP="00E078A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366D0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078A6" w:rsidRPr="005E77C2" w:rsidRDefault="00AF5105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22,556</w:t>
            </w:r>
          </w:p>
        </w:tc>
        <w:tc>
          <w:tcPr>
            <w:tcW w:w="272" w:type="dxa"/>
            <w:gridSpan w:val="2"/>
          </w:tcPr>
          <w:p w:rsidR="00E078A6" w:rsidRPr="005E77C2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:rsidR="00E078A6" w:rsidRPr="005E77C2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18,497</w:t>
            </w:r>
          </w:p>
        </w:tc>
        <w:tc>
          <w:tcPr>
            <w:tcW w:w="272" w:type="dxa"/>
          </w:tcPr>
          <w:p w:rsidR="00E078A6" w:rsidRPr="005E77C2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E078A6" w:rsidRPr="005E77C2" w:rsidRDefault="005930EE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2,666</w:t>
            </w:r>
          </w:p>
        </w:tc>
        <w:tc>
          <w:tcPr>
            <w:tcW w:w="272" w:type="dxa"/>
            <w:gridSpan w:val="2"/>
          </w:tcPr>
          <w:p w:rsidR="00E078A6" w:rsidRPr="005E77C2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078A6" w:rsidRPr="005E77C2" w:rsidRDefault="00E078A6" w:rsidP="00E078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3,523</w:t>
            </w:r>
          </w:p>
        </w:tc>
      </w:tr>
    </w:tbl>
    <w:p w:rsidR="00C818DF" w:rsidRPr="00757E29" w:rsidRDefault="00C818DF" w:rsidP="00C818DF">
      <w:pPr>
        <w:rPr>
          <w:rFonts w:ascii="Angsana New" w:hAnsi="Angsana New"/>
          <w:sz w:val="28"/>
          <w:szCs w:val="28"/>
        </w:rPr>
      </w:pPr>
    </w:p>
    <w:p w:rsidR="00C818DF" w:rsidRDefault="00C818DF" w:rsidP="00C8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7C3A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ภาระผูกพันตามสัญญาเช่าดำเนินงาน</w:t>
      </w:r>
    </w:p>
    <w:p w:rsidR="00C818DF" w:rsidRPr="00757E29" w:rsidRDefault="00C818DF" w:rsidP="00C8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C818DF" w:rsidRDefault="00C818DF" w:rsidP="000860E3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706AB">
        <w:rPr>
          <w:rFonts w:ascii="Angsana New" w:hAnsi="Angsana New"/>
          <w:sz w:val="30"/>
          <w:szCs w:val="30"/>
          <w:cs/>
        </w:rPr>
        <w:t>สัญญาเช่ายานพาหนะ</w:t>
      </w:r>
      <w:r w:rsidRPr="002A143E">
        <w:rPr>
          <w:rFonts w:ascii="Angsana New" w:hAnsi="Angsana New"/>
          <w:sz w:val="30"/>
          <w:szCs w:val="30"/>
          <w:cs/>
        </w:rPr>
        <w:t>ระยะเวลาสามปี</w:t>
      </w:r>
      <w:r w:rsidRPr="002A143E">
        <w:rPr>
          <w:rFonts w:ascii="Angsana New" w:hAnsi="Angsana New" w:hint="cs"/>
          <w:sz w:val="30"/>
          <w:szCs w:val="30"/>
          <w:cs/>
        </w:rPr>
        <w:t>ถึง</w:t>
      </w:r>
      <w:r w:rsidRPr="002A143E">
        <w:rPr>
          <w:rFonts w:ascii="Angsana New" w:hAnsi="Angsana New"/>
          <w:sz w:val="30"/>
          <w:szCs w:val="30"/>
          <w:cs/>
        </w:rPr>
        <w:t>ห้าปี</w:t>
      </w:r>
      <w:r w:rsidR="00CD18B0">
        <w:rPr>
          <w:rFonts w:ascii="Angsana New" w:hAnsi="Angsana New"/>
          <w:sz w:val="30"/>
          <w:szCs w:val="30"/>
          <w:cs/>
        </w:rPr>
        <w:t xml:space="preserve"> สิ้นสุดในระยะเวลาต่าง</w:t>
      </w:r>
      <w:r w:rsidRPr="00C706AB">
        <w:rPr>
          <w:rFonts w:ascii="Angsana New" w:hAnsi="Angsana New"/>
          <w:sz w:val="30"/>
          <w:szCs w:val="30"/>
          <w:cs/>
        </w:rPr>
        <w:t>ๆ กัน</w:t>
      </w:r>
      <w:r w:rsidRPr="002A143E">
        <w:rPr>
          <w:rFonts w:ascii="Angsana New" w:hAnsi="Angsana New"/>
          <w:sz w:val="30"/>
          <w:szCs w:val="30"/>
          <w:cs/>
        </w:rPr>
        <w:t>จนถึง</w:t>
      </w:r>
      <w:r w:rsidRPr="00171829">
        <w:rPr>
          <w:rFonts w:ascii="Angsana New" w:hAnsi="Angsana New"/>
          <w:sz w:val="30"/>
          <w:szCs w:val="30"/>
          <w:cs/>
        </w:rPr>
        <w:t>เด</w:t>
      </w:r>
      <w:r w:rsidR="002A143E" w:rsidRPr="00171829">
        <w:rPr>
          <w:rFonts w:ascii="Angsana New" w:hAnsi="Angsana New" w:hint="cs"/>
          <w:sz w:val="30"/>
          <w:szCs w:val="30"/>
          <w:cs/>
        </w:rPr>
        <w:t>ือน</w:t>
      </w:r>
      <w:r w:rsidR="00171829" w:rsidRPr="00171829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71829">
        <w:rPr>
          <w:rFonts w:ascii="Angsana New" w:hAnsi="Angsana New" w:hint="cs"/>
          <w:sz w:val="30"/>
          <w:szCs w:val="30"/>
          <w:cs/>
        </w:rPr>
        <w:t xml:space="preserve"> </w:t>
      </w:r>
      <w:r w:rsidR="00171829" w:rsidRPr="00171829">
        <w:rPr>
          <w:rFonts w:ascii="Angsana New" w:hAnsi="Angsana New"/>
          <w:sz w:val="30"/>
          <w:szCs w:val="30"/>
        </w:rPr>
        <w:t>2565</w:t>
      </w:r>
    </w:p>
    <w:p w:rsidR="00BA46C8" w:rsidRDefault="002A143E" w:rsidP="000860E3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สัญญาเช่าเครื่องใช้สำนักงานระยะเวลาห้าปี สิ้นสุด</w:t>
      </w:r>
      <w:r w:rsidR="00C1040F">
        <w:rPr>
          <w:rFonts w:ascii="Angsana New" w:hAnsi="Angsana New" w:hint="cs"/>
          <w:sz w:val="30"/>
          <w:szCs w:val="30"/>
          <w:cs/>
        </w:rPr>
        <w:t>ในเดือนมิถุนายน</w:t>
      </w:r>
      <w:r w:rsidR="008D1874" w:rsidRPr="00171829">
        <w:rPr>
          <w:rFonts w:ascii="Angsana New" w:hAnsi="Angsana New" w:hint="cs"/>
          <w:sz w:val="30"/>
          <w:szCs w:val="30"/>
          <w:cs/>
        </w:rPr>
        <w:t xml:space="preserve"> </w:t>
      </w:r>
      <w:r w:rsidR="00C1040F">
        <w:rPr>
          <w:rFonts w:ascii="Angsana New" w:hAnsi="Angsana New"/>
          <w:sz w:val="30"/>
          <w:szCs w:val="30"/>
        </w:rPr>
        <w:t>2564</w:t>
      </w:r>
    </w:p>
    <w:p w:rsidR="000A2DD6" w:rsidRDefault="000A2DD6" w:rsidP="00235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716B4" w:rsidRPr="002716B4" w:rsidRDefault="002716B4" w:rsidP="00271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7C3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ภาระผูกพัน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อื่นๆ</w:t>
      </w:r>
    </w:p>
    <w:p w:rsidR="002716B4" w:rsidRPr="00757E29" w:rsidRDefault="002716B4" w:rsidP="008A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1D0E2E" w:rsidRPr="005910A0" w:rsidRDefault="001D0E2E" w:rsidP="008A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268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F5C3F">
        <w:rPr>
          <w:rFonts w:ascii="Angsana New" w:hAnsi="Angsana New"/>
          <w:sz w:val="30"/>
          <w:szCs w:val="30"/>
        </w:rPr>
        <w:t>3</w:t>
      </w:r>
      <w:r w:rsidR="00E34139">
        <w:rPr>
          <w:rFonts w:ascii="Angsana New" w:hAnsi="Angsana New"/>
          <w:sz w:val="30"/>
          <w:szCs w:val="30"/>
        </w:rPr>
        <w:t>1</w:t>
      </w:r>
      <w:r w:rsidR="00DF5C3F">
        <w:rPr>
          <w:rFonts w:ascii="Angsana New" w:hAnsi="Angsana New"/>
          <w:sz w:val="30"/>
          <w:szCs w:val="30"/>
        </w:rPr>
        <w:t xml:space="preserve"> </w:t>
      </w:r>
      <w:r w:rsidR="00E34139">
        <w:rPr>
          <w:rFonts w:ascii="Angsana New" w:hAnsi="Angsana New" w:hint="cs"/>
          <w:sz w:val="30"/>
          <w:szCs w:val="30"/>
          <w:cs/>
        </w:rPr>
        <w:t>มีนาคม</w:t>
      </w:r>
      <w:r w:rsidR="00DF5C3F">
        <w:rPr>
          <w:rFonts w:ascii="Angsana New" w:hAnsi="Angsana New" w:hint="cs"/>
          <w:sz w:val="30"/>
          <w:szCs w:val="30"/>
          <w:cs/>
        </w:rPr>
        <w:t xml:space="preserve"> </w:t>
      </w:r>
      <w:r w:rsidR="00E34139">
        <w:rPr>
          <w:rFonts w:ascii="Angsana New" w:hAnsi="Angsana New"/>
          <w:sz w:val="30"/>
          <w:szCs w:val="30"/>
        </w:rPr>
        <w:t>256</w:t>
      </w:r>
      <w:r w:rsidR="00E078A6">
        <w:rPr>
          <w:rFonts w:ascii="Angsana New" w:hAnsi="Angsana New" w:hint="cs"/>
          <w:sz w:val="30"/>
          <w:szCs w:val="30"/>
          <w:cs/>
        </w:rPr>
        <w:t>1</w:t>
      </w:r>
      <w:r w:rsidR="00E34139">
        <w:rPr>
          <w:rFonts w:ascii="Angsana New" w:hAnsi="Angsana New"/>
          <w:sz w:val="30"/>
          <w:szCs w:val="30"/>
        </w:rPr>
        <w:t xml:space="preserve"> </w:t>
      </w:r>
      <w:r w:rsidRPr="00F7268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910A0">
        <w:rPr>
          <w:rFonts w:ascii="Angsana New" w:hAnsi="Angsana New" w:hint="cs"/>
          <w:sz w:val="30"/>
          <w:szCs w:val="30"/>
          <w:cs/>
        </w:rPr>
        <w:t>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B45A72" w:rsidRPr="00757E29" w:rsidRDefault="00B45A72" w:rsidP="001D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420"/>
        <w:gridCol w:w="1350"/>
        <w:gridCol w:w="270"/>
        <w:gridCol w:w="1080"/>
        <w:gridCol w:w="270"/>
        <w:gridCol w:w="1350"/>
        <w:gridCol w:w="270"/>
        <w:gridCol w:w="1170"/>
      </w:tblGrid>
      <w:tr w:rsidR="001D0E2E" w:rsidRPr="005910A0" w:rsidTr="001E0F8F">
        <w:trPr>
          <w:tblHeader/>
        </w:trPr>
        <w:tc>
          <w:tcPr>
            <w:tcW w:w="342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910A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0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E2E" w:rsidRPr="005910A0" w:rsidTr="001E0F8F">
        <w:trPr>
          <w:tblHeader/>
        </w:trPr>
        <w:tc>
          <w:tcPr>
            <w:tcW w:w="342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</w:tr>
      <w:tr w:rsidR="001D0E2E" w:rsidRPr="005910A0" w:rsidTr="001E0F8F">
        <w:trPr>
          <w:tblHeader/>
        </w:trPr>
        <w:tc>
          <w:tcPr>
            <w:tcW w:w="342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</w:tr>
      <w:tr w:rsidR="001D0E2E" w:rsidRPr="005910A0" w:rsidTr="001E0F8F">
        <w:trPr>
          <w:tblHeader/>
        </w:trPr>
        <w:tc>
          <w:tcPr>
            <w:tcW w:w="342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10938" w:rsidRPr="005910A0" w:rsidTr="001E0F8F">
        <w:tc>
          <w:tcPr>
            <w:tcW w:w="3420" w:type="dxa"/>
          </w:tcPr>
          <w:p w:rsidR="00C10938" w:rsidRPr="00C10938" w:rsidRDefault="00C10938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</w:t>
            </w:r>
            <w:r w:rsidRPr="00C109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</w:t>
            </w: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:rsidR="00C10938" w:rsidRDefault="00C10938" w:rsidP="001D0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5910A0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0938" w:rsidRDefault="00C10938" w:rsidP="00651B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5910A0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C10938" w:rsidRDefault="00C10938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5910A0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0938" w:rsidRDefault="00C10938" w:rsidP="001D0E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D0E2E" w:rsidRPr="005910A0" w:rsidTr="001E0F8F">
        <w:tc>
          <w:tcPr>
            <w:tcW w:w="342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1D0E2E" w:rsidRPr="001223A8" w:rsidRDefault="00B0592B" w:rsidP="001F3CC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2,550.3</w:t>
            </w:r>
            <w:r w:rsidR="001F3CC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5910A0" w:rsidRDefault="00B0592B" w:rsidP="00CD18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739.</w:t>
            </w:r>
            <w:r w:rsidR="00DA7A3B">
              <w:rPr>
                <w:rFonts w:ascii="Angsana New" w:hAnsi="Angsana New"/>
                <w:sz w:val="30"/>
                <w:szCs w:val="30"/>
                <w:lang w:bidi="th-TH"/>
              </w:rPr>
              <w:t>79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1D0E2E" w:rsidRPr="005910A0" w:rsidRDefault="00B0592B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78.</w:t>
            </w:r>
            <w:r w:rsidR="00DA7A3B">
              <w:rPr>
                <w:rFonts w:ascii="Angsana New" w:hAnsi="Angsana New"/>
                <w:sz w:val="30"/>
                <w:szCs w:val="30"/>
                <w:lang w:bidi="th-TH"/>
              </w:rPr>
              <w:t>03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5910A0" w:rsidRDefault="00B0592B" w:rsidP="00D150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22.</w:t>
            </w:r>
            <w:r w:rsidR="00DA7A3B">
              <w:rPr>
                <w:rFonts w:ascii="Angsana New" w:hAnsi="Angsana New"/>
                <w:sz w:val="30"/>
                <w:szCs w:val="30"/>
                <w:lang w:bidi="th-TH"/>
              </w:rPr>
              <w:t>64</w:t>
            </w:r>
          </w:p>
        </w:tc>
      </w:tr>
      <w:tr w:rsidR="001D0E2E" w:rsidRPr="005910A0" w:rsidTr="001E0F8F">
        <w:tc>
          <w:tcPr>
            <w:tcW w:w="342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1D0E2E" w:rsidRPr="005910A0" w:rsidRDefault="00B0592B" w:rsidP="001F3CC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</w:t>
            </w:r>
            <w:r w:rsidR="001F3CC3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D0E2E" w:rsidRPr="005910A0" w:rsidRDefault="00B0592B" w:rsidP="00CD18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20.</w:t>
            </w:r>
            <w:r w:rsidR="00DA7A3B">
              <w:rPr>
                <w:rFonts w:ascii="Angsana New" w:hAnsi="Angsana New"/>
                <w:sz w:val="30"/>
                <w:szCs w:val="30"/>
                <w:lang w:bidi="th-TH"/>
              </w:rPr>
              <w:t>73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1D0E2E" w:rsidRPr="00EB5B99" w:rsidRDefault="00B0592B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</w:t>
            </w:r>
            <w:r w:rsidR="00DA7A3B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D0E2E" w:rsidRPr="005910A0" w:rsidRDefault="00B0592B" w:rsidP="00D150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13.</w:t>
            </w:r>
            <w:r w:rsidR="00DA7A3B"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</w:p>
        </w:tc>
      </w:tr>
      <w:tr w:rsidR="005D1D4A" w:rsidRPr="005910A0" w:rsidTr="001E0F8F">
        <w:tc>
          <w:tcPr>
            <w:tcW w:w="3420" w:type="dxa"/>
          </w:tcPr>
          <w:p w:rsidR="005D1D4A" w:rsidRPr="005910A0" w:rsidRDefault="005D1D4A" w:rsidP="005D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1D4A" w:rsidRPr="00CD18B0" w:rsidRDefault="00B0592B" w:rsidP="00CD18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760.</w:t>
            </w:r>
            <w:r w:rsidR="00DA7A3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52</w:t>
            </w:r>
          </w:p>
        </w:tc>
        <w:tc>
          <w:tcPr>
            <w:tcW w:w="27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D1D4A" w:rsidRPr="005910A0" w:rsidRDefault="00B0592B" w:rsidP="00D150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36.</w:t>
            </w:r>
            <w:r w:rsidR="00DA7A3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</w:t>
            </w:r>
          </w:p>
        </w:tc>
      </w:tr>
      <w:tr w:rsidR="00177F70" w:rsidRPr="00A62D75" w:rsidTr="00757E29">
        <w:tc>
          <w:tcPr>
            <w:tcW w:w="3420" w:type="dxa"/>
          </w:tcPr>
          <w:p w:rsidR="00177F70" w:rsidRPr="00A62D75" w:rsidRDefault="00177F70" w:rsidP="00F7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177F70" w:rsidRPr="00A62D75" w:rsidRDefault="00177F70" w:rsidP="00F7268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177F70" w:rsidRPr="00A62D75" w:rsidRDefault="00177F70" w:rsidP="00F726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177F70" w:rsidRPr="00A62D75" w:rsidRDefault="00177F70" w:rsidP="00F7268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177F70" w:rsidRPr="00A62D75" w:rsidRDefault="00177F70" w:rsidP="00F726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:rsidR="00177F70" w:rsidRPr="00A62D75" w:rsidRDefault="00177F70" w:rsidP="00F7268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177F70" w:rsidRPr="00A62D75" w:rsidRDefault="00177F70" w:rsidP="00F726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77F70" w:rsidRPr="00A62D75" w:rsidRDefault="00177F70" w:rsidP="00F7268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466C16" w:rsidRPr="005910A0" w:rsidTr="001E0F8F">
        <w:tc>
          <w:tcPr>
            <w:tcW w:w="3420" w:type="dxa"/>
          </w:tcPr>
          <w:p w:rsidR="00466C16" w:rsidRPr="005910A0" w:rsidRDefault="00466C16" w:rsidP="0046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:rsidR="00466C16" w:rsidRPr="005910A0" w:rsidRDefault="00466C16" w:rsidP="00466C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66C16" w:rsidRPr="005910A0" w:rsidRDefault="00466C16" w:rsidP="00466C1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466C16" w:rsidRDefault="00466C16" w:rsidP="00466C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66C16" w:rsidRPr="005910A0" w:rsidRDefault="00466C16" w:rsidP="00466C1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466C16" w:rsidRPr="005910A0" w:rsidRDefault="00466C16" w:rsidP="00466C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66C16" w:rsidRPr="005910A0" w:rsidRDefault="00466C16" w:rsidP="00466C1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6C16" w:rsidRDefault="00466C16" w:rsidP="00466C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47499" w:rsidRPr="005910A0" w:rsidTr="001E0F8F">
        <w:tc>
          <w:tcPr>
            <w:tcW w:w="3420" w:type="dxa"/>
          </w:tcPr>
          <w:p w:rsidR="00847499" w:rsidRPr="005910A0" w:rsidRDefault="00847499" w:rsidP="0084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847499" w:rsidRPr="00AF5221" w:rsidRDefault="00B0592B" w:rsidP="0084749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0.2</w:t>
            </w:r>
            <w:r w:rsidR="001F3CC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847499" w:rsidRPr="00AF5221" w:rsidRDefault="00847499" w:rsidP="0084749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847499" w:rsidRPr="005910A0" w:rsidRDefault="00B0592B" w:rsidP="0084749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7.</w:t>
            </w:r>
            <w:r w:rsidR="00DA7A3B">
              <w:rPr>
                <w:rFonts w:ascii="Angsana New" w:hAnsi="Angsana New"/>
                <w:sz w:val="30"/>
                <w:szCs w:val="30"/>
                <w:lang w:bidi="th-TH"/>
              </w:rPr>
              <w:t>46</w:t>
            </w:r>
          </w:p>
        </w:tc>
        <w:tc>
          <w:tcPr>
            <w:tcW w:w="270" w:type="dxa"/>
          </w:tcPr>
          <w:p w:rsidR="00847499" w:rsidRPr="005910A0" w:rsidRDefault="00847499" w:rsidP="008474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847499" w:rsidRPr="00135B2A" w:rsidRDefault="00B0592B" w:rsidP="0084749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0.</w:t>
            </w:r>
            <w:r w:rsidR="00DA7A3B">
              <w:rPr>
                <w:rFonts w:ascii="Angsana New" w:hAnsi="Angsana New"/>
                <w:sz w:val="30"/>
                <w:szCs w:val="30"/>
                <w:lang w:bidi="th-TH"/>
              </w:rPr>
              <w:t>24</w:t>
            </w:r>
          </w:p>
        </w:tc>
        <w:tc>
          <w:tcPr>
            <w:tcW w:w="270" w:type="dxa"/>
          </w:tcPr>
          <w:p w:rsidR="00847499" w:rsidRPr="00135B2A" w:rsidRDefault="00847499" w:rsidP="0084749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499" w:rsidRPr="00135B2A" w:rsidRDefault="00B0592B" w:rsidP="0070601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7.</w:t>
            </w:r>
            <w:r w:rsidR="00DA7A3B">
              <w:rPr>
                <w:rFonts w:ascii="Angsana New" w:hAnsi="Angsana New"/>
                <w:sz w:val="30"/>
                <w:szCs w:val="30"/>
                <w:lang w:bidi="th-TH"/>
              </w:rPr>
              <w:t>46</w:t>
            </w:r>
          </w:p>
        </w:tc>
      </w:tr>
    </w:tbl>
    <w:p w:rsidR="00A7081A" w:rsidRPr="00A62D75" w:rsidRDefault="00A7081A" w:rsidP="00806EE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4"/>
          <w:szCs w:val="24"/>
          <w:lang w:val="en-US" w:bidi="th-TH"/>
        </w:rPr>
      </w:pPr>
    </w:p>
    <w:p w:rsidR="00A56284" w:rsidRDefault="00A56284" w:rsidP="00076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B276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B2764">
        <w:rPr>
          <w:rFonts w:ascii="Angsana New" w:hAnsi="Angsana New"/>
          <w:sz w:val="30"/>
          <w:szCs w:val="30"/>
        </w:rPr>
        <w:t>31</w:t>
      </w:r>
      <w:r w:rsidRPr="00BB276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B2764">
        <w:rPr>
          <w:rFonts w:ascii="Angsana New" w:hAnsi="Angsana New"/>
          <w:sz w:val="30"/>
          <w:szCs w:val="30"/>
        </w:rPr>
        <w:t>25</w:t>
      </w:r>
      <w:r w:rsidR="00E078A6">
        <w:rPr>
          <w:rFonts w:ascii="Angsana New" w:hAnsi="Angsana New" w:hint="cs"/>
          <w:sz w:val="30"/>
          <w:szCs w:val="30"/>
          <w:cs/>
        </w:rPr>
        <w:t>60</w:t>
      </w:r>
      <w:r w:rsidR="003169F1">
        <w:rPr>
          <w:rFonts w:ascii="Angsana New" w:hAnsi="Angsana New"/>
          <w:sz w:val="30"/>
          <w:szCs w:val="30"/>
        </w:rPr>
        <w:t xml:space="preserve"> </w:t>
      </w:r>
      <w:r w:rsidRPr="00BB2764">
        <w:rPr>
          <w:rFonts w:ascii="Angsana New" w:hAnsi="Angsana New"/>
          <w:sz w:val="30"/>
          <w:szCs w:val="30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F72685" w:rsidRPr="00A62D75" w:rsidRDefault="00F72685" w:rsidP="00A56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080"/>
        <w:gridCol w:w="270"/>
        <w:gridCol w:w="1350"/>
        <w:gridCol w:w="270"/>
        <w:gridCol w:w="1170"/>
      </w:tblGrid>
      <w:tr w:rsidR="003169F1" w:rsidRPr="005910A0" w:rsidTr="001E0F8F">
        <w:tc>
          <w:tcPr>
            <w:tcW w:w="342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910A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0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69F1" w:rsidRPr="005910A0" w:rsidTr="001E0F8F">
        <w:tc>
          <w:tcPr>
            <w:tcW w:w="342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</w:tr>
      <w:tr w:rsidR="003169F1" w:rsidRPr="005910A0" w:rsidTr="001E0F8F">
        <w:tc>
          <w:tcPr>
            <w:tcW w:w="342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</w:tr>
      <w:tr w:rsidR="003169F1" w:rsidRPr="005910A0" w:rsidTr="001E0F8F">
        <w:tc>
          <w:tcPr>
            <w:tcW w:w="342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3169F1" w:rsidRPr="005910A0" w:rsidRDefault="003169F1" w:rsidP="007B02B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169F1" w:rsidRPr="005910A0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169F1" w:rsidRPr="005910A0" w:rsidTr="001E0F8F">
        <w:tc>
          <w:tcPr>
            <w:tcW w:w="3420" w:type="dxa"/>
          </w:tcPr>
          <w:p w:rsidR="003169F1" w:rsidRPr="00C10938" w:rsidRDefault="003169F1" w:rsidP="007B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</w:t>
            </w:r>
            <w:r w:rsidRPr="00C109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</w:t>
            </w: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:rsidR="003169F1" w:rsidRDefault="003169F1" w:rsidP="007B02B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169F1" w:rsidRPr="005910A0" w:rsidRDefault="003169F1" w:rsidP="007B02B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69F1" w:rsidRDefault="003169F1" w:rsidP="007B02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169F1" w:rsidRPr="005910A0" w:rsidRDefault="003169F1" w:rsidP="007B02B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169F1" w:rsidRDefault="003169F1" w:rsidP="007B02B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169F1" w:rsidRPr="005910A0" w:rsidRDefault="003169F1" w:rsidP="007B02B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169F1" w:rsidRDefault="003169F1" w:rsidP="007B02B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078A6" w:rsidRPr="005910A0" w:rsidTr="001E0F8F">
        <w:tc>
          <w:tcPr>
            <w:tcW w:w="3420" w:type="dxa"/>
          </w:tcPr>
          <w:p w:rsidR="00E078A6" w:rsidRPr="00C8058F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C8058F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862.</w:t>
            </w:r>
            <w:r w:rsidR="007A0FF7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246.</w:t>
            </w:r>
            <w:r w:rsidR="007A0FF7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21.</w:t>
            </w:r>
            <w:r w:rsidR="007A0FF7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6.</w:t>
            </w:r>
            <w:r w:rsidR="007A0FF7">
              <w:rPr>
                <w:rFonts w:ascii="Angsana New" w:hAnsi="Angsana New"/>
                <w:sz w:val="30"/>
                <w:szCs w:val="30"/>
                <w:lang w:bidi="th-TH"/>
              </w:rPr>
              <w:t>26</w:t>
            </w:r>
          </w:p>
        </w:tc>
      </w:tr>
      <w:tr w:rsidR="00E078A6" w:rsidRPr="005910A0" w:rsidTr="001E0F8F">
        <w:tc>
          <w:tcPr>
            <w:tcW w:w="3420" w:type="dxa"/>
          </w:tcPr>
          <w:p w:rsidR="00E078A6" w:rsidRPr="00C8058F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058F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</w:t>
            </w:r>
            <w:r w:rsidR="007A0FF7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45.</w:t>
            </w:r>
            <w:r w:rsidR="007A0FF7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E078A6" w:rsidRPr="00750D0D" w:rsidRDefault="00E078A6" w:rsidP="00E078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078A6" w:rsidRPr="00EC6E14" w:rsidRDefault="00E078A6" w:rsidP="00E078A6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078A6" w:rsidRPr="005910A0" w:rsidTr="001E0F8F">
        <w:tc>
          <w:tcPr>
            <w:tcW w:w="3420" w:type="dxa"/>
          </w:tcPr>
          <w:p w:rsidR="00E078A6" w:rsidRPr="00C8058F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5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078A6" w:rsidRPr="00EC6E14" w:rsidRDefault="00E078A6" w:rsidP="007A0FF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292.</w:t>
            </w:r>
            <w:r w:rsidR="007A0FF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</w:t>
            </w:r>
          </w:p>
        </w:tc>
        <w:tc>
          <w:tcPr>
            <w:tcW w:w="27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6.</w:t>
            </w:r>
            <w:r w:rsidR="007A0FF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</w:t>
            </w:r>
          </w:p>
        </w:tc>
      </w:tr>
      <w:tr w:rsidR="00E078A6" w:rsidTr="001E0F8F">
        <w:tc>
          <w:tcPr>
            <w:tcW w:w="3420" w:type="dxa"/>
          </w:tcPr>
          <w:p w:rsidR="00E078A6" w:rsidRPr="00075EEF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E078A6" w:rsidRPr="005910A0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078A6" w:rsidRPr="005910A0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E078A6" w:rsidRPr="005910A0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78A6" w:rsidTr="00617E93">
        <w:tc>
          <w:tcPr>
            <w:tcW w:w="3420" w:type="dxa"/>
          </w:tcPr>
          <w:p w:rsidR="00E078A6" w:rsidRPr="00075EEF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:rsidR="00E078A6" w:rsidRPr="000A2DD6" w:rsidRDefault="00E078A6" w:rsidP="00E078A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078A6" w:rsidRPr="000A2DD6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78A6" w:rsidRPr="000A2DD6" w:rsidRDefault="00E078A6" w:rsidP="00E078A6">
            <w:pPr>
              <w:pStyle w:val="acctfourfigures"/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078A6" w:rsidRPr="000A2DD6" w:rsidRDefault="00E078A6" w:rsidP="00E078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E078A6" w:rsidRDefault="00E078A6" w:rsidP="00E078A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078A6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078A6" w:rsidRDefault="00E078A6" w:rsidP="00E078A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078A6" w:rsidTr="00617E93">
        <w:tc>
          <w:tcPr>
            <w:tcW w:w="3420" w:type="dxa"/>
          </w:tcPr>
          <w:p w:rsidR="00E078A6" w:rsidRPr="00075EEF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EEF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E078A6" w:rsidRPr="0055697D" w:rsidRDefault="00E078A6" w:rsidP="00E078A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</w:t>
            </w:r>
            <w:r w:rsidR="002A31F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078A6" w:rsidRPr="00C04E1F" w:rsidRDefault="00E078A6" w:rsidP="00E078A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</w:t>
            </w:r>
            <w:r w:rsidR="002A31FB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078A6" w:rsidRPr="00A6027F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</w:t>
            </w:r>
            <w:r w:rsidR="002A31F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:rsidR="00E078A6" w:rsidRPr="00EC6E14" w:rsidRDefault="00E078A6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078A6" w:rsidRPr="00A6027F" w:rsidRDefault="00E078A6" w:rsidP="00E078A6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3.</w:t>
            </w:r>
            <w:r w:rsidR="002A31FB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</w:p>
        </w:tc>
      </w:tr>
    </w:tbl>
    <w:p w:rsidR="00757E29" w:rsidRDefault="00757E29" w:rsidP="00772B25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004904" w:rsidRPr="00F72685" w:rsidRDefault="00004904" w:rsidP="001E0F8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F72685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หนี้สินที่อาจเกิดขึ้น</w:t>
      </w:r>
    </w:p>
    <w:p w:rsidR="00004904" w:rsidRPr="00AA608A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04904" w:rsidRPr="005910A0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B276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F5C3F">
        <w:rPr>
          <w:rFonts w:ascii="Angsana New" w:hAnsi="Angsana New"/>
          <w:sz w:val="30"/>
          <w:szCs w:val="30"/>
        </w:rPr>
        <w:t>3</w:t>
      </w:r>
      <w:r w:rsidR="00E34139">
        <w:rPr>
          <w:rFonts w:ascii="Angsana New" w:hAnsi="Angsana New"/>
          <w:sz w:val="30"/>
          <w:szCs w:val="30"/>
        </w:rPr>
        <w:t>1</w:t>
      </w:r>
      <w:r w:rsidR="00DF5C3F">
        <w:rPr>
          <w:rFonts w:ascii="Angsana New" w:hAnsi="Angsana New"/>
          <w:sz w:val="30"/>
          <w:szCs w:val="30"/>
        </w:rPr>
        <w:t xml:space="preserve"> </w:t>
      </w:r>
      <w:r w:rsidR="00E34139">
        <w:rPr>
          <w:rFonts w:ascii="Angsana New" w:hAnsi="Angsana New" w:hint="cs"/>
          <w:sz w:val="30"/>
          <w:szCs w:val="30"/>
          <w:cs/>
        </w:rPr>
        <w:t>มีนาคม</w:t>
      </w:r>
      <w:r w:rsidR="00DF5C3F">
        <w:rPr>
          <w:rFonts w:ascii="Angsana New" w:hAnsi="Angsana New" w:hint="cs"/>
          <w:sz w:val="30"/>
          <w:szCs w:val="30"/>
          <w:cs/>
        </w:rPr>
        <w:t xml:space="preserve"> </w:t>
      </w:r>
      <w:r w:rsidR="003169F1">
        <w:rPr>
          <w:rFonts w:ascii="Angsana New" w:hAnsi="Angsana New"/>
          <w:sz w:val="30"/>
          <w:szCs w:val="30"/>
        </w:rPr>
        <w:t>25</w:t>
      </w:r>
      <w:r w:rsidR="00E34139">
        <w:rPr>
          <w:rFonts w:ascii="Angsana New" w:hAnsi="Angsana New"/>
          <w:sz w:val="30"/>
          <w:szCs w:val="30"/>
        </w:rPr>
        <w:t>6</w:t>
      </w:r>
      <w:r w:rsidR="00E078A6">
        <w:rPr>
          <w:rFonts w:ascii="Angsana New" w:hAnsi="Angsana New" w:hint="cs"/>
          <w:sz w:val="30"/>
          <w:szCs w:val="30"/>
          <w:cs/>
        </w:rPr>
        <w:t>1</w:t>
      </w:r>
      <w:r w:rsidR="00A56284">
        <w:rPr>
          <w:rFonts w:ascii="Angsana New" w:hAnsi="Angsana New"/>
          <w:sz w:val="30"/>
          <w:szCs w:val="30"/>
        </w:rPr>
        <w:t xml:space="preserve"> </w:t>
      </w:r>
      <w:r w:rsidRPr="005910A0">
        <w:rPr>
          <w:rFonts w:ascii="Angsana New" w:hAnsi="Angsana New"/>
          <w:sz w:val="30"/>
          <w:szCs w:val="30"/>
          <w:cs/>
        </w:rPr>
        <w:t>กลุ่มบริษัทมี</w:t>
      </w:r>
      <w:r w:rsidR="003546E6" w:rsidRPr="005910A0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:rsidR="00004904" w:rsidRPr="00AA608A" w:rsidRDefault="00004904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004904" w:rsidRPr="00826EC1" w:rsidRDefault="00004904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="Angsana New" w:hAnsi="Angsana New" w:cs="Angsana New"/>
          <w:lang w:val="en-US"/>
        </w:rPr>
      </w:pPr>
      <w:r w:rsidRPr="005910A0">
        <w:rPr>
          <w:rFonts w:ascii="Angsana New" w:hAnsi="Angsana New" w:cs="Angsana New"/>
          <w:cs/>
          <w:lang w:val="en-US"/>
        </w:rPr>
        <w:t>(ก)</w:t>
      </w:r>
      <w:r w:rsidRPr="005910A0">
        <w:rPr>
          <w:rFonts w:ascii="Angsana New" w:hAnsi="Angsana New" w:cs="Angsana New"/>
          <w:lang w:val="en-US"/>
        </w:rPr>
        <w:tab/>
      </w:r>
      <w:r w:rsidRPr="005910A0">
        <w:rPr>
          <w:rFonts w:ascii="Angsana New" w:hAnsi="Angsana New" w:cs="Angsana New"/>
          <w:cs/>
          <w:lang w:val="en-US"/>
        </w:rPr>
        <w:t>จาก</w:t>
      </w:r>
      <w:r w:rsidRPr="00826EC1">
        <w:rPr>
          <w:rFonts w:ascii="Angsana New" w:hAnsi="Angsana New" w:cs="Angsana New"/>
          <w:cs/>
          <w:lang w:val="en-US"/>
        </w:rPr>
        <w:t>การที่ธนาคารออกหนังสือค้ำประกันบริษัทและบริษัทย่อยแก่หน่วยงานรัฐบาลและเอกชนเป็นจำนวนเงินรวมประมาณ</w:t>
      </w:r>
      <w:r w:rsidR="000243E1" w:rsidRPr="00826EC1">
        <w:rPr>
          <w:rFonts w:ascii="Angsana New" w:hAnsi="Angsana New" w:cs="Angsana New"/>
          <w:lang w:val="en-US"/>
        </w:rPr>
        <w:t xml:space="preserve"> </w:t>
      </w:r>
      <w:r w:rsidR="00826EC1" w:rsidRPr="00826EC1">
        <w:rPr>
          <w:rFonts w:ascii="Angsana New" w:hAnsi="Angsana New" w:cs="Angsana New"/>
          <w:lang w:val="en-US"/>
        </w:rPr>
        <w:t>2.9</w:t>
      </w:r>
      <w:r w:rsidR="004A6651" w:rsidRPr="00826EC1">
        <w:rPr>
          <w:rFonts w:ascii="Angsana New" w:hAnsi="Angsana New" w:cs="Angsana New"/>
          <w:lang w:val="en-US"/>
        </w:rPr>
        <w:t xml:space="preserve"> </w:t>
      </w:r>
      <w:r w:rsidR="00575E17" w:rsidRPr="00826EC1">
        <w:rPr>
          <w:rFonts w:ascii="Angsana New" w:hAnsi="Angsana New" w:cs="Angsana New"/>
          <w:cs/>
          <w:lang w:val="en-US"/>
        </w:rPr>
        <w:t>ล้านบาท สำหรับกลุ่มบริษัท และ</w:t>
      </w:r>
      <w:r w:rsidR="00575E17" w:rsidRPr="00826EC1">
        <w:rPr>
          <w:rFonts w:ascii="Angsana New" w:hAnsi="Angsana New" w:cs="Angsana New"/>
          <w:lang w:val="en-US"/>
        </w:rPr>
        <w:t xml:space="preserve"> </w:t>
      </w:r>
      <w:r w:rsidR="001223A8" w:rsidRPr="00826EC1">
        <w:rPr>
          <w:rFonts w:ascii="Angsana New" w:hAnsi="Angsana New" w:cs="Angsana New"/>
          <w:lang w:val="en-US"/>
        </w:rPr>
        <w:t>1.6</w:t>
      </w:r>
      <w:r w:rsidR="00DF5C3F" w:rsidRPr="00826EC1">
        <w:rPr>
          <w:rFonts w:ascii="Angsana New" w:hAnsi="Angsana New" w:cs="Angsana New" w:hint="cs"/>
          <w:cs/>
          <w:lang w:val="en-US"/>
        </w:rPr>
        <w:t xml:space="preserve"> </w:t>
      </w:r>
      <w:r w:rsidR="00575E17" w:rsidRPr="00826EC1">
        <w:rPr>
          <w:rFonts w:ascii="Angsana New" w:hAnsi="Angsana New" w:cs="Angsana New"/>
          <w:cs/>
          <w:lang w:val="en-US"/>
        </w:rPr>
        <w:t>ล้านบาท สำหรับบริษัท</w:t>
      </w:r>
    </w:p>
    <w:p w:rsidR="005B347E" w:rsidRPr="00826EC1" w:rsidRDefault="005B347E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:rsidR="00512C1E" w:rsidRPr="00613C51" w:rsidRDefault="00004904" w:rsidP="00613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26EC1">
        <w:rPr>
          <w:rFonts w:ascii="Angsana New" w:hAnsi="Angsana New"/>
          <w:sz w:val="30"/>
          <w:szCs w:val="30"/>
          <w:cs/>
        </w:rPr>
        <w:t>(ข)</w:t>
      </w:r>
      <w:r w:rsidRPr="00826EC1">
        <w:rPr>
          <w:rFonts w:ascii="Angsana New" w:hAnsi="Angsana New"/>
          <w:sz w:val="30"/>
          <w:szCs w:val="30"/>
          <w:cs/>
        </w:rPr>
        <w:tab/>
      </w:r>
      <w:r w:rsidR="00575E17" w:rsidRPr="00826EC1">
        <w:rPr>
          <w:rFonts w:ascii="Angsana New" w:hAnsi="Angsana New"/>
          <w:sz w:val="30"/>
          <w:szCs w:val="30"/>
          <w:cs/>
        </w:rPr>
        <w:t>จากการ</w:t>
      </w:r>
      <w:r w:rsidR="00A02A92" w:rsidRPr="00826EC1">
        <w:rPr>
          <w:rFonts w:ascii="Angsana New" w:hAnsi="Angsana New"/>
          <w:sz w:val="30"/>
          <w:szCs w:val="30"/>
          <w:cs/>
        </w:rPr>
        <w:t>ที่บริษัท</w:t>
      </w:r>
      <w:r w:rsidR="00575E17" w:rsidRPr="00826EC1">
        <w:rPr>
          <w:rFonts w:ascii="Angsana New" w:hAnsi="Angsana New"/>
          <w:sz w:val="30"/>
          <w:szCs w:val="30"/>
          <w:cs/>
        </w:rPr>
        <w:t>เข้าร่วมค้ำประกันสินเชื่อที่สถาบันการเงินให้แก่บริษัท</w:t>
      </w:r>
      <w:r w:rsidR="00575E17" w:rsidRPr="00826EC1">
        <w:rPr>
          <w:rFonts w:ascii="Angsana New" w:hAnsi="Angsana New"/>
          <w:sz w:val="30"/>
          <w:szCs w:val="30"/>
          <w:cs/>
          <w:lang w:val="th-TH"/>
        </w:rPr>
        <w:t>ย่อยบางแห่ง</w:t>
      </w:r>
      <w:r w:rsidR="00575E17" w:rsidRPr="00826EC1">
        <w:rPr>
          <w:rFonts w:ascii="Angsana New" w:hAnsi="Angsana New"/>
          <w:sz w:val="30"/>
          <w:szCs w:val="30"/>
          <w:cs/>
        </w:rPr>
        <w:t>จำนวนเงินรวมประมาณ</w:t>
      </w:r>
      <w:r w:rsidR="00A02A92" w:rsidRPr="00826EC1">
        <w:rPr>
          <w:rFonts w:ascii="Angsana New" w:hAnsi="Angsana New"/>
          <w:sz w:val="30"/>
          <w:szCs w:val="30"/>
        </w:rPr>
        <w:t xml:space="preserve"> </w:t>
      </w:r>
      <w:r w:rsidR="001C1B7C">
        <w:rPr>
          <w:rFonts w:ascii="Angsana New" w:hAnsi="Angsana New"/>
          <w:sz w:val="30"/>
          <w:szCs w:val="30"/>
        </w:rPr>
        <w:t>1,755.8</w:t>
      </w:r>
      <w:r w:rsidR="00A02A92" w:rsidRPr="00826EC1">
        <w:rPr>
          <w:rFonts w:ascii="Angsana New" w:hAnsi="Angsana New"/>
          <w:sz w:val="30"/>
          <w:szCs w:val="30"/>
        </w:rPr>
        <w:t xml:space="preserve"> </w:t>
      </w:r>
      <w:r w:rsidR="00575E17" w:rsidRPr="00826EC1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575E17" w:rsidRPr="005910A0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772B25" w:rsidRPr="00AA608A" w:rsidRDefault="00772B25" w:rsidP="00E3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E36ABD" w:rsidRPr="00B11885" w:rsidRDefault="00E36ABD" w:rsidP="001E0F8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426464">
        <w:rPr>
          <w:rFonts w:ascii="Angsana New" w:hAnsi="Angsana New"/>
          <w:b/>
          <w:bCs/>
          <w:sz w:val="30"/>
          <w:szCs w:val="30"/>
          <w:cs/>
          <w:lang w:val="en-US" w:bidi="th-TH"/>
        </w:rPr>
        <w:t>เหตุการณ์ภายหลัง</w:t>
      </w:r>
      <w:r w:rsidR="00C70DD3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รอบระยะเวลา</w:t>
      </w:r>
      <w:r w:rsidRPr="00B11885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รายงาน</w:t>
      </w:r>
    </w:p>
    <w:p w:rsidR="00F33BC7" w:rsidRPr="00AA608A" w:rsidRDefault="00F33BC7" w:rsidP="00E3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</w:p>
    <w:p w:rsidR="00316045" w:rsidRPr="00F33BC7" w:rsidRDefault="00790170" w:rsidP="00110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D7C82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FD7C82">
        <w:rPr>
          <w:rFonts w:ascii="Angsana New" w:hAnsi="Angsana New"/>
          <w:sz w:val="30"/>
          <w:szCs w:val="30"/>
          <w:cs/>
        </w:rPr>
        <w:t>เมื่อ</w:t>
      </w:r>
      <w:r w:rsidRPr="00F47507">
        <w:rPr>
          <w:rFonts w:ascii="Angsana New" w:hAnsi="Angsana New"/>
          <w:sz w:val="30"/>
          <w:szCs w:val="30"/>
          <w:cs/>
        </w:rPr>
        <w:t xml:space="preserve">วันที่ </w:t>
      </w:r>
      <w:r w:rsidR="00F47507" w:rsidRPr="00F47507">
        <w:rPr>
          <w:rFonts w:ascii="Angsana New" w:hAnsi="Angsana New"/>
          <w:sz w:val="30"/>
          <w:szCs w:val="30"/>
        </w:rPr>
        <w:t>20</w:t>
      </w:r>
      <w:r w:rsidRPr="00F47507">
        <w:rPr>
          <w:rFonts w:ascii="Angsana New" w:hAnsi="Angsana New"/>
          <w:sz w:val="30"/>
          <w:szCs w:val="30"/>
          <w:cs/>
        </w:rPr>
        <w:t xml:space="preserve"> เมษายน </w:t>
      </w:r>
      <w:r w:rsidR="00C57AE7">
        <w:rPr>
          <w:rFonts w:ascii="Angsana New" w:hAnsi="Angsana New"/>
          <w:sz w:val="30"/>
          <w:szCs w:val="30"/>
        </w:rPr>
        <w:t>2561</w:t>
      </w:r>
      <w:r w:rsidRPr="00F47507">
        <w:rPr>
          <w:rFonts w:ascii="Angsana New" w:hAnsi="Angsana New"/>
          <w:sz w:val="30"/>
          <w:szCs w:val="30"/>
          <w:cs/>
        </w:rPr>
        <w:t xml:space="preserve"> </w:t>
      </w:r>
      <w:r w:rsidRPr="00F47507">
        <w:rPr>
          <w:rFonts w:ascii="Angsana New" w:hAnsi="Angsana New" w:hint="cs"/>
          <w:sz w:val="30"/>
          <w:szCs w:val="30"/>
          <w:cs/>
        </w:rPr>
        <w:t>ผู้ถือหุ้น</w:t>
      </w:r>
      <w:r w:rsidRPr="00F47507">
        <w:rPr>
          <w:rFonts w:ascii="Angsana New" w:hAnsi="Angsana New"/>
          <w:sz w:val="30"/>
          <w:szCs w:val="30"/>
          <w:cs/>
        </w:rPr>
        <w:t>มีมติอนุมัติการจัดสรร</w:t>
      </w:r>
      <w:r w:rsidRPr="00F47507">
        <w:rPr>
          <w:rFonts w:ascii="Angsana New" w:hAnsi="Angsana New" w:hint="cs"/>
          <w:sz w:val="30"/>
          <w:szCs w:val="30"/>
          <w:cs/>
        </w:rPr>
        <w:t>กำไรเป็น</w:t>
      </w:r>
      <w:r w:rsidRPr="00F47507">
        <w:rPr>
          <w:rFonts w:ascii="Angsana New" w:hAnsi="Angsana New"/>
          <w:sz w:val="30"/>
          <w:szCs w:val="30"/>
          <w:cs/>
        </w:rPr>
        <w:t xml:space="preserve">เงินปันผลในอัตราหุ้นละ </w:t>
      </w:r>
      <w:r w:rsidR="007E7FD2" w:rsidRPr="00F47507">
        <w:rPr>
          <w:rFonts w:ascii="Angsana New" w:hAnsi="Angsana New"/>
          <w:sz w:val="30"/>
          <w:szCs w:val="30"/>
        </w:rPr>
        <w:t>0.3</w:t>
      </w:r>
      <w:r w:rsidR="00D87B5D">
        <w:rPr>
          <w:rFonts w:ascii="Angsana New" w:hAnsi="Angsana New"/>
          <w:sz w:val="30"/>
          <w:szCs w:val="30"/>
        </w:rPr>
        <w:t>7</w:t>
      </w:r>
      <w:r w:rsidR="00EF07A8">
        <w:rPr>
          <w:rFonts w:ascii="Angsana New" w:hAnsi="Angsana New"/>
          <w:sz w:val="30"/>
          <w:szCs w:val="30"/>
        </w:rPr>
        <w:t>29</w:t>
      </w:r>
      <w:r w:rsidRPr="00F47507">
        <w:rPr>
          <w:rFonts w:ascii="Angsana New" w:hAnsi="Angsana New"/>
          <w:sz w:val="30"/>
          <w:szCs w:val="30"/>
        </w:rPr>
        <w:t xml:space="preserve"> </w:t>
      </w:r>
      <w:r w:rsidRPr="00F47507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Pr="00F47507">
        <w:rPr>
          <w:rFonts w:ascii="Angsana New" w:hAnsi="Angsana New"/>
          <w:sz w:val="30"/>
          <w:szCs w:val="30"/>
        </w:rPr>
        <w:t xml:space="preserve"> </w:t>
      </w:r>
      <w:r w:rsidR="00D87B5D">
        <w:rPr>
          <w:rFonts w:ascii="Angsana New" w:hAnsi="Angsana New"/>
          <w:sz w:val="30"/>
          <w:szCs w:val="30"/>
        </w:rPr>
        <w:t>100.7</w:t>
      </w:r>
      <w:r w:rsidRPr="00F47507">
        <w:rPr>
          <w:rFonts w:ascii="Angsana New" w:hAnsi="Angsana New"/>
          <w:sz w:val="30"/>
          <w:szCs w:val="30"/>
        </w:rPr>
        <w:t xml:space="preserve"> </w:t>
      </w:r>
      <w:r w:rsidRPr="00F47507">
        <w:rPr>
          <w:rFonts w:ascii="Angsana New" w:hAnsi="Angsana New"/>
          <w:sz w:val="30"/>
          <w:szCs w:val="30"/>
          <w:cs/>
        </w:rPr>
        <w:t>ล้านบาท เงินปันผล</w:t>
      </w:r>
      <w:r w:rsidRPr="00F47507">
        <w:rPr>
          <w:rFonts w:ascii="Angsana New" w:hAnsi="Angsana New" w:hint="cs"/>
          <w:sz w:val="30"/>
          <w:szCs w:val="30"/>
          <w:cs/>
        </w:rPr>
        <w:t>ดังกล่าวจะจ่าย</w:t>
      </w:r>
      <w:r w:rsidRPr="00F47507">
        <w:rPr>
          <w:rFonts w:ascii="Angsana New" w:hAnsi="Angsana New"/>
          <w:sz w:val="30"/>
          <w:szCs w:val="30"/>
          <w:cs/>
        </w:rPr>
        <w:t>แก่ผู้ถือหุ้นใน</w:t>
      </w:r>
      <w:r w:rsidR="0001352C">
        <w:rPr>
          <w:rFonts w:ascii="Angsana New" w:hAnsi="Angsana New" w:hint="cs"/>
          <w:sz w:val="30"/>
          <w:szCs w:val="30"/>
          <w:cs/>
        </w:rPr>
        <w:t>เดือน</w:t>
      </w:r>
      <w:r w:rsidRPr="00F47507">
        <w:rPr>
          <w:rFonts w:ascii="Angsana New" w:hAnsi="Angsana New" w:hint="cs"/>
          <w:sz w:val="30"/>
          <w:szCs w:val="30"/>
          <w:cs/>
        </w:rPr>
        <w:t>พฤษภาคม</w:t>
      </w:r>
      <w:r w:rsidRPr="00F47507">
        <w:rPr>
          <w:rFonts w:ascii="Angsana New" w:hAnsi="Angsana New"/>
          <w:sz w:val="30"/>
          <w:szCs w:val="30"/>
          <w:cs/>
        </w:rPr>
        <w:t xml:space="preserve"> </w:t>
      </w:r>
      <w:r w:rsidR="00D87B5D">
        <w:rPr>
          <w:rFonts w:ascii="Angsana New" w:hAnsi="Angsana New"/>
          <w:sz w:val="30"/>
          <w:szCs w:val="30"/>
        </w:rPr>
        <w:t>2561</w:t>
      </w:r>
    </w:p>
    <w:sectPr w:rsidR="00316045" w:rsidRPr="00F33BC7" w:rsidSect="006D6DF8">
      <w:headerReference w:type="default" r:id="rId25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EF7" w:rsidRDefault="00974EF7" w:rsidP="004956B4">
      <w:r>
        <w:separator/>
      </w:r>
    </w:p>
  </w:endnote>
  <w:endnote w:type="continuationSeparator" w:id="0">
    <w:p w:rsidR="00974EF7" w:rsidRDefault="00974EF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Pr="00CD3EAA" w:rsidRDefault="00974EF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 w:rsidR="00004F4B">
      <w:rPr>
        <w:rFonts w:ascii="Angsana New" w:hAnsi="Angsana New"/>
        <w:noProof/>
        <w:sz w:val="30"/>
        <w:szCs w:val="30"/>
      </w:rPr>
      <w:t>14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Pr="007661AC" w:rsidRDefault="00974EF7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Pr="001C41B1" w:rsidRDefault="00974EF7" w:rsidP="001C41B1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997A1A">
      <w:rPr>
        <w:rFonts w:ascii="Angsana New" w:hAnsi="Angsana New"/>
        <w:noProof/>
        <w:sz w:val="30"/>
        <w:szCs w:val="30"/>
      </w:rPr>
      <w:fldChar w:fldCharType="begin"/>
    </w:r>
    <w:r w:rsidRPr="00997A1A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997A1A">
      <w:rPr>
        <w:rFonts w:ascii="Angsana New" w:hAnsi="Angsana New"/>
        <w:noProof/>
        <w:sz w:val="30"/>
        <w:szCs w:val="30"/>
      </w:rPr>
      <w:fldChar w:fldCharType="separate"/>
    </w:r>
    <w:r w:rsidR="00004F4B">
      <w:rPr>
        <w:rFonts w:ascii="Angsana New" w:hAnsi="Angsana New"/>
        <w:noProof/>
        <w:sz w:val="30"/>
        <w:szCs w:val="30"/>
      </w:rPr>
      <w:t>28</w:t>
    </w:r>
    <w:r w:rsidRPr="00997A1A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Pr="009249A5" w:rsidRDefault="00974EF7" w:rsidP="009249A5">
    <w:pPr>
      <w:pStyle w:val="Footer"/>
      <w:jc w:val="center"/>
      <w:rPr>
        <w:rStyle w:val="PageNumber"/>
        <w:rFonts w:ascii="Angsana New" w:hAnsi="Angsana New"/>
        <w:sz w:val="30"/>
        <w:szCs w:val="30"/>
      </w:rPr>
    </w:pPr>
    <w:r w:rsidRPr="009249A5">
      <w:rPr>
        <w:rStyle w:val="PageNumber"/>
        <w:rFonts w:ascii="Angsana New" w:hAnsi="Angsana New"/>
        <w:sz w:val="30"/>
        <w:szCs w:val="30"/>
      </w:rPr>
      <w:fldChar w:fldCharType="begin"/>
    </w:r>
    <w:r w:rsidRPr="009249A5">
      <w:rPr>
        <w:rStyle w:val="PageNumber"/>
        <w:rFonts w:ascii="Angsana New" w:hAnsi="Angsana New"/>
        <w:sz w:val="30"/>
        <w:szCs w:val="30"/>
      </w:rPr>
      <w:instrText xml:space="preserve"> PAGE   \* MERGEFORMAT </w:instrText>
    </w:r>
    <w:r w:rsidRPr="009249A5">
      <w:rPr>
        <w:rStyle w:val="PageNumber"/>
        <w:rFonts w:ascii="Angsana New" w:hAnsi="Angsana New"/>
        <w:sz w:val="30"/>
        <w:szCs w:val="30"/>
      </w:rPr>
      <w:fldChar w:fldCharType="separate"/>
    </w:r>
    <w:r w:rsidR="00004F4B">
      <w:rPr>
        <w:rStyle w:val="PageNumber"/>
        <w:rFonts w:ascii="Angsana New" w:hAnsi="Angsana New"/>
        <w:noProof/>
        <w:sz w:val="30"/>
        <w:szCs w:val="30"/>
      </w:rPr>
      <w:t>30</w:t>
    </w:r>
    <w:r w:rsidRPr="009249A5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EF7" w:rsidRDefault="00974EF7" w:rsidP="004956B4">
      <w:r>
        <w:separator/>
      </w:r>
    </w:p>
  </w:footnote>
  <w:footnote w:type="continuationSeparator" w:id="0">
    <w:p w:rsidR="00974EF7" w:rsidRDefault="00974EF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Default="00974EF7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Pr="007B2C1E" w:rsidRDefault="00974EF7" w:rsidP="00C639EB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974EF7" w:rsidRPr="007B2C1E" w:rsidRDefault="00974EF7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974EF7" w:rsidRDefault="00974EF7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001CA8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006B07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</w:t>
    </w:r>
    <w:r w:rsidRPr="00D9284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974EF7" w:rsidRPr="00D74AD8" w:rsidRDefault="00974EF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Default="00974EF7">
    <w:pPr>
      <w:pStyle w:val="Head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Pr="007B2C1E" w:rsidRDefault="00974EF7" w:rsidP="00C639EB">
    <w:pPr>
      <w:pStyle w:val="acctmainheading"/>
      <w:tabs>
        <w:tab w:val="left" w:pos="7810"/>
      </w:tabs>
      <w:spacing w:after="0" w:line="240" w:lineRule="atLeast"/>
      <w:ind w:left="54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974EF7" w:rsidRPr="007B2C1E" w:rsidRDefault="00974EF7" w:rsidP="00C639EB">
    <w:pPr>
      <w:pStyle w:val="acctmainheading"/>
      <w:spacing w:after="0" w:line="240" w:lineRule="atLeast"/>
      <w:ind w:left="54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974EF7" w:rsidRDefault="00974EF7" w:rsidP="00C639EB">
    <w:pPr>
      <w:pStyle w:val="acctmainheading"/>
      <w:spacing w:after="0" w:line="240" w:lineRule="atLeast"/>
      <w:ind w:left="54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001CA8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006B07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</w:t>
    </w:r>
    <w:r w:rsidRPr="00D9284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974EF7" w:rsidRPr="00D74AD8" w:rsidRDefault="00974EF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Pr="007B2C1E" w:rsidRDefault="00974EF7" w:rsidP="00C639EB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974EF7" w:rsidRPr="007B2C1E" w:rsidRDefault="00974EF7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974EF7" w:rsidRDefault="00974EF7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001CA8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006B07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</w:t>
    </w:r>
    <w:r w:rsidRPr="00D9284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974EF7" w:rsidRPr="00D74AD8" w:rsidRDefault="00974EF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Pr="007B2C1E" w:rsidRDefault="00974EF7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974EF7" w:rsidRPr="007B2C1E" w:rsidRDefault="00974EF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974EF7" w:rsidRDefault="00974EF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001CA8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val="en-US" w:bidi="th-TH"/>
      </w:rPr>
      <w:t>2561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974EF7" w:rsidRPr="00D74AD8" w:rsidRDefault="00974EF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Default="00974EF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Default="00974EF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Pr="007B2C1E" w:rsidRDefault="00974EF7" w:rsidP="00A740F7">
    <w:pPr>
      <w:pStyle w:val="acctmainheading"/>
      <w:tabs>
        <w:tab w:val="left" w:pos="485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  <w:r>
      <w:rPr>
        <w:rFonts w:ascii="Angsana New" w:hAnsi="Angsana New"/>
        <w:b w:val="0"/>
        <w:bCs/>
        <w:sz w:val="32"/>
        <w:szCs w:val="32"/>
        <w:cs/>
        <w:lang w:bidi="th-TH"/>
      </w:rPr>
      <w:tab/>
    </w:r>
  </w:p>
  <w:p w:rsidR="00974EF7" w:rsidRPr="007B2C1E" w:rsidRDefault="00974EF7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974EF7" w:rsidRDefault="00974EF7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001CA8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 xml:space="preserve">1 </w:t>
    </w:r>
    <w:r w:rsidRPr="00430F9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A734FA">
      <w:rPr>
        <w:rFonts w:ascii="Angsana New" w:hAnsi="Angsana New"/>
        <w:sz w:val="32"/>
        <w:szCs w:val="32"/>
        <w:lang w:bidi="th-TH"/>
      </w:rPr>
      <w:t>25</w:t>
    </w:r>
    <w:r>
      <w:rPr>
        <w:rFonts w:ascii="Angsana New" w:hAnsi="Angsana New"/>
        <w:sz w:val="32"/>
        <w:szCs w:val="32"/>
        <w:lang w:bidi="th-TH"/>
      </w:rPr>
      <w:t>61</w:t>
    </w:r>
    <w:r w:rsidRPr="00E926A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974EF7" w:rsidRPr="00E3228D" w:rsidRDefault="00974EF7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Pr="004809C6" w:rsidRDefault="00974EF7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974EF7" w:rsidRPr="004809C6" w:rsidRDefault="00974EF7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974EF7" w:rsidRPr="007B2C1E" w:rsidRDefault="00974EF7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974EF7" w:rsidRPr="007B6271" w:rsidRDefault="00974EF7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Default="00974EF7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Default="00974EF7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F7" w:rsidRDefault="00974E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4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1"/>
  </w:num>
  <w:num w:numId="14">
    <w:abstractNumId w:val="16"/>
  </w:num>
  <w:num w:numId="15">
    <w:abstractNumId w:val="18"/>
  </w:num>
  <w:num w:numId="16">
    <w:abstractNumId w:val="22"/>
  </w:num>
  <w:num w:numId="17">
    <w:abstractNumId w:val="23"/>
  </w:num>
  <w:num w:numId="18">
    <w:abstractNumId w:val="20"/>
  </w:num>
  <w:num w:numId="19">
    <w:abstractNumId w:val="12"/>
  </w:num>
  <w:num w:numId="20">
    <w:abstractNumId w:val="14"/>
  </w:num>
  <w:num w:numId="21">
    <w:abstractNumId w:val="19"/>
  </w:num>
  <w:num w:numId="22">
    <w:abstractNumId w:val="13"/>
  </w:num>
  <w:num w:numId="23">
    <w:abstractNumId w:val="10"/>
  </w:num>
  <w:num w:numId="2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601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4F4B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8FB"/>
    <w:rsid w:val="0001215E"/>
    <w:rsid w:val="000133E6"/>
    <w:rsid w:val="0001352C"/>
    <w:rsid w:val="0001378E"/>
    <w:rsid w:val="00013F72"/>
    <w:rsid w:val="0001451A"/>
    <w:rsid w:val="000149CF"/>
    <w:rsid w:val="00014F2D"/>
    <w:rsid w:val="000150EA"/>
    <w:rsid w:val="00015137"/>
    <w:rsid w:val="00015305"/>
    <w:rsid w:val="0001566D"/>
    <w:rsid w:val="00015686"/>
    <w:rsid w:val="000168A1"/>
    <w:rsid w:val="000171A7"/>
    <w:rsid w:val="00017704"/>
    <w:rsid w:val="0001796E"/>
    <w:rsid w:val="00017DC9"/>
    <w:rsid w:val="00017E07"/>
    <w:rsid w:val="0002034E"/>
    <w:rsid w:val="00020BC1"/>
    <w:rsid w:val="00020BDB"/>
    <w:rsid w:val="00020CB9"/>
    <w:rsid w:val="0002122B"/>
    <w:rsid w:val="000218DF"/>
    <w:rsid w:val="00021B08"/>
    <w:rsid w:val="00021B27"/>
    <w:rsid w:val="00023E11"/>
    <w:rsid w:val="000243E1"/>
    <w:rsid w:val="00024E7C"/>
    <w:rsid w:val="00024FC9"/>
    <w:rsid w:val="000263EB"/>
    <w:rsid w:val="000264EA"/>
    <w:rsid w:val="000267B8"/>
    <w:rsid w:val="000271F2"/>
    <w:rsid w:val="000278F4"/>
    <w:rsid w:val="00027AF3"/>
    <w:rsid w:val="000301ED"/>
    <w:rsid w:val="000304CF"/>
    <w:rsid w:val="00030CC4"/>
    <w:rsid w:val="00031093"/>
    <w:rsid w:val="00031890"/>
    <w:rsid w:val="0003192C"/>
    <w:rsid w:val="00031A85"/>
    <w:rsid w:val="00031F19"/>
    <w:rsid w:val="00032181"/>
    <w:rsid w:val="000325A4"/>
    <w:rsid w:val="000327A5"/>
    <w:rsid w:val="00032D4D"/>
    <w:rsid w:val="00033524"/>
    <w:rsid w:val="00033888"/>
    <w:rsid w:val="000339B8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1093"/>
    <w:rsid w:val="00042008"/>
    <w:rsid w:val="00042173"/>
    <w:rsid w:val="00043F38"/>
    <w:rsid w:val="000443D1"/>
    <w:rsid w:val="00044B2E"/>
    <w:rsid w:val="00044F10"/>
    <w:rsid w:val="000451CF"/>
    <w:rsid w:val="000455F1"/>
    <w:rsid w:val="00046995"/>
    <w:rsid w:val="00046BD1"/>
    <w:rsid w:val="00046C99"/>
    <w:rsid w:val="00047325"/>
    <w:rsid w:val="00051910"/>
    <w:rsid w:val="00051A22"/>
    <w:rsid w:val="00051D7D"/>
    <w:rsid w:val="0005211F"/>
    <w:rsid w:val="0005215C"/>
    <w:rsid w:val="000521AD"/>
    <w:rsid w:val="000525BE"/>
    <w:rsid w:val="000526B6"/>
    <w:rsid w:val="00052E02"/>
    <w:rsid w:val="000532AE"/>
    <w:rsid w:val="00055960"/>
    <w:rsid w:val="00055D63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1735"/>
    <w:rsid w:val="0007183A"/>
    <w:rsid w:val="00071D73"/>
    <w:rsid w:val="00072076"/>
    <w:rsid w:val="00073068"/>
    <w:rsid w:val="000730CF"/>
    <w:rsid w:val="00073179"/>
    <w:rsid w:val="0007324F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800A1"/>
    <w:rsid w:val="000802CE"/>
    <w:rsid w:val="000804CC"/>
    <w:rsid w:val="00081C07"/>
    <w:rsid w:val="00081EFD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58C9"/>
    <w:rsid w:val="000860E3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ECA"/>
    <w:rsid w:val="000A207B"/>
    <w:rsid w:val="000A2D5B"/>
    <w:rsid w:val="000A2DD6"/>
    <w:rsid w:val="000A4E5A"/>
    <w:rsid w:val="000A4F2B"/>
    <w:rsid w:val="000A56A2"/>
    <w:rsid w:val="000A6C35"/>
    <w:rsid w:val="000A753F"/>
    <w:rsid w:val="000A755E"/>
    <w:rsid w:val="000A7F25"/>
    <w:rsid w:val="000B0501"/>
    <w:rsid w:val="000B0AD3"/>
    <w:rsid w:val="000B0E74"/>
    <w:rsid w:val="000B1454"/>
    <w:rsid w:val="000B1B44"/>
    <w:rsid w:val="000B1D23"/>
    <w:rsid w:val="000B2267"/>
    <w:rsid w:val="000B37D0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5A9"/>
    <w:rsid w:val="000C0946"/>
    <w:rsid w:val="000C18CE"/>
    <w:rsid w:val="000C2E69"/>
    <w:rsid w:val="000C39D7"/>
    <w:rsid w:val="000C42A4"/>
    <w:rsid w:val="000C4D8E"/>
    <w:rsid w:val="000C5099"/>
    <w:rsid w:val="000C52FB"/>
    <w:rsid w:val="000C5373"/>
    <w:rsid w:val="000C656A"/>
    <w:rsid w:val="000C69E9"/>
    <w:rsid w:val="000C6D34"/>
    <w:rsid w:val="000C6EEE"/>
    <w:rsid w:val="000C723A"/>
    <w:rsid w:val="000C7996"/>
    <w:rsid w:val="000C7B57"/>
    <w:rsid w:val="000D0DAD"/>
    <w:rsid w:val="000D1AB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30D"/>
    <w:rsid w:val="000D72B9"/>
    <w:rsid w:val="000D79DC"/>
    <w:rsid w:val="000E01AC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83D"/>
    <w:rsid w:val="000E3B96"/>
    <w:rsid w:val="000E3DD4"/>
    <w:rsid w:val="000E3E94"/>
    <w:rsid w:val="000E4674"/>
    <w:rsid w:val="000E54CF"/>
    <w:rsid w:val="000E558A"/>
    <w:rsid w:val="000E6192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768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67"/>
    <w:rsid w:val="00103A65"/>
    <w:rsid w:val="001044D5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B8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B63"/>
    <w:rsid w:val="00114E94"/>
    <w:rsid w:val="00115EBD"/>
    <w:rsid w:val="00115F14"/>
    <w:rsid w:val="00117163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3011E"/>
    <w:rsid w:val="00130A0F"/>
    <w:rsid w:val="00130FA8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FB7"/>
    <w:rsid w:val="0014198D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519C"/>
    <w:rsid w:val="001452CC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C37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386"/>
    <w:rsid w:val="00163581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711F"/>
    <w:rsid w:val="0016752C"/>
    <w:rsid w:val="0017053B"/>
    <w:rsid w:val="00171086"/>
    <w:rsid w:val="0017121D"/>
    <w:rsid w:val="00171829"/>
    <w:rsid w:val="00171D05"/>
    <w:rsid w:val="001726B6"/>
    <w:rsid w:val="001726FD"/>
    <w:rsid w:val="00172A69"/>
    <w:rsid w:val="00172B9D"/>
    <w:rsid w:val="001738E5"/>
    <w:rsid w:val="0017414F"/>
    <w:rsid w:val="00175066"/>
    <w:rsid w:val="0017555B"/>
    <w:rsid w:val="0017625D"/>
    <w:rsid w:val="001762F1"/>
    <w:rsid w:val="00176411"/>
    <w:rsid w:val="00176519"/>
    <w:rsid w:val="00176CCD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D33"/>
    <w:rsid w:val="0018530E"/>
    <w:rsid w:val="001853F3"/>
    <w:rsid w:val="001855A3"/>
    <w:rsid w:val="00187060"/>
    <w:rsid w:val="00187A43"/>
    <w:rsid w:val="00187C37"/>
    <w:rsid w:val="00187CE3"/>
    <w:rsid w:val="0019079F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AFA"/>
    <w:rsid w:val="00195BA8"/>
    <w:rsid w:val="001965F4"/>
    <w:rsid w:val="00196A5F"/>
    <w:rsid w:val="00196FB5"/>
    <w:rsid w:val="00197EC9"/>
    <w:rsid w:val="001A0443"/>
    <w:rsid w:val="001A0BCC"/>
    <w:rsid w:val="001A0BDA"/>
    <w:rsid w:val="001A0EEB"/>
    <w:rsid w:val="001A197B"/>
    <w:rsid w:val="001A1C0F"/>
    <w:rsid w:val="001A22D8"/>
    <w:rsid w:val="001A2E5D"/>
    <w:rsid w:val="001A3005"/>
    <w:rsid w:val="001A33DE"/>
    <w:rsid w:val="001A3FBE"/>
    <w:rsid w:val="001A41A1"/>
    <w:rsid w:val="001A47DD"/>
    <w:rsid w:val="001A5738"/>
    <w:rsid w:val="001A5C36"/>
    <w:rsid w:val="001A6298"/>
    <w:rsid w:val="001A6345"/>
    <w:rsid w:val="001A6647"/>
    <w:rsid w:val="001A72D8"/>
    <w:rsid w:val="001A7E80"/>
    <w:rsid w:val="001B01A0"/>
    <w:rsid w:val="001B0F3C"/>
    <w:rsid w:val="001B1C98"/>
    <w:rsid w:val="001B20F7"/>
    <w:rsid w:val="001B2428"/>
    <w:rsid w:val="001B253E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2233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8D2"/>
    <w:rsid w:val="001D0777"/>
    <w:rsid w:val="001D0996"/>
    <w:rsid w:val="001D0CCA"/>
    <w:rsid w:val="001D0E2E"/>
    <w:rsid w:val="001D1BBC"/>
    <w:rsid w:val="001D1F50"/>
    <w:rsid w:val="001D21CF"/>
    <w:rsid w:val="001D2250"/>
    <w:rsid w:val="001D243D"/>
    <w:rsid w:val="001D283E"/>
    <w:rsid w:val="001D2C6D"/>
    <w:rsid w:val="001D30E6"/>
    <w:rsid w:val="001D375A"/>
    <w:rsid w:val="001D3A47"/>
    <w:rsid w:val="001D4C33"/>
    <w:rsid w:val="001D511D"/>
    <w:rsid w:val="001D5714"/>
    <w:rsid w:val="001D59CA"/>
    <w:rsid w:val="001D5EC4"/>
    <w:rsid w:val="001D660A"/>
    <w:rsid w:val="001D6703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861"/>
    <w:rsid w:val="001E3981"/>
    <w:rsid w:val="001E3F51"/>
    <w:rsid w:val="001E4CE6"/>
    <w:rsid w:val="001E53CB"/>
    <w:rsid w:val="001E5621"/>
    <w:rsid w:val="001E6E82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79E"/>
    <w:rsid w:val="001F3CC3"/>
    <w:rsid w:val="001F40C3"/>
    <w:rsid w:val="001F4204"/>
    <w:rsid w:val="001F43AA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4F5"/>
    <w:rsid w:val="001F7563"/>
    <w:rsid w:val="001F759D"/>
    <w:rsid w:val="001F7797"/>
    <w:rsid w:val="001F78EC"/>
    <w:rsid w:val="001F7928"/>
    <w:rsid w:val="001F7C9B"/>
    <w:rsid w:val="002006A9"/>
    <w:rsid w:val="00200E49"/>
    <w:rsid w:val="0020178D"/>
    <w:rsid w:val="00201AF5"/>
    <w:rsid w:val="00201E87"/>
    <w:rsid w:val="00201F7D"/>
    <w:rsid w:val="002021D9"/>
    <w:rsid w:val="002023E2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46F2"/>
    <w:rsid w:val="002148F1"/>
    <w:rsid w:val="00214F5D"/>
    <w:rsid w:val="00215C32"/>
    <w:rsid w:val="00215EC2"/>
    <w:rsid w:val="00215F90"/>
    <w:rsid w:val="002160B3"/>
    <w:rsid w:val="0021696C"/>
    <w:rsid w:val="00216B83"/>
    <w:rsid w:val="0021784C"/>
    <w:rsid w:val="00217B1D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F9E"/>
    <w:rsid w:val="00226549"/>
    <w:rsid w:val="0022669C"/>
    <w:rsid w:val="00227E54"/>
    <w:rsid w:val="00230166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606"/>
    <w:rsid w:val="00236D3C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233B"/>
    <w:rsid w:val="00242E53"/>
    <w:rsid w:val="002431D8"/>
    <w:rsid w:val="00243716"/>
    <w:rsid w:val="00243EBF"/>
    <w:rsid w:val="00243FA7"/>
    <w:rsid w:val="002450FF"/>
    <w:rsid w:val="0024590E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269E"/>
    <w:rsid w:val="0025337C"/>
    <w:rsid w:val="00254EC3"/>
    <w:rsid w:val="0025518D"/>
    <w:rsid w:val="00255D22"/>
    <w:rsid w:val="00255FEF"/>
    <w:rsid w:val="0025617C"/>
    <w:rsid w:val="0025639F"/>
    <w:rsid w:val="00257CBD"/>
    <w:rsid w:val="00257E2F"/>
    <w:rsid w:val="0026099D"/>
    <w:rsid w:val="00261226"/>
    <w:rsid w:val="00261543"/>
    <w:rsid w:val="00261F1B"/>
    <w:rsid w:val="0026205B"/>
    <w:rsid w:val="00262721"/>
    <w:rsid w:val="002631F2"/>
    <w:rsid w:val="0026354E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2CDB"/>
    <w:rsid w:val="002730B8"/>
    <w:rsid w:val="00273137"/>
    <w:rsid w:val="00273FE0"/>
    <w:rsid w:val="002740B2"/>
    <w:rsid w:val="002743D9"/>
    <w:rsid w:val="00274465"/>
    <w:rsid w:val="0027463D"/>
    <w:rsid w:val="00275011"/>
    <w:rsid w:val="0027593E"/>
    <w:rsid w:val="00275F65"/>
    <w:rsid w:val="002764C1"/>
    <w:rsid w:val="0027651D"/>
    <w:rsid w:val="002766EB"/>
    <w:rsid w:val="00277827"/>
    <w:rsid w:val="0028098B"/>
    <w:rsid w:val="00281D41"/>
    <w:rsid w:val="002823F0"/>
    <w:rsid w:val="00283571"/>
    <w:rsid w:val="002837DD"/>
    <w:rsid w:val="0028389D"/>
    <w:rsid w:val="00284678"/>
    <w:rsid w:val="002846F0"/>
    <w:rsid w:val="00285652"/>
    <w:rsid w:val="002860A7"/>
    <w:rsid w:val="002863F0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EB8"/>
    <w:rsid w:val="00296515"/>
    <w:rsid w:val="00296C58"/>
    <w:rsid w:val="002976EE"/>
    <w:rsid w:val="002A143E"/>
    <w:rsid w:val="002A1781"/>
    <w:rsid w:val="002A1BE2"/>
    <w:rsid w:val="002A1D54"/>
    <w:rsid w:val="002A2980"/>
    <w:rsid w:val="002A29C4"/>
    <w:rsid w:val="002A2B0F"/>
    <w:rsid w:val="002A31F6"/>
    <w:rsid w:val="002A31FB"/>
    <w:rsid w:val="002A3B73"/>
    <w:rsid w:val="002A40C9"/>
    <w:rsid w:val="002A47A0"/>
    <w:rsid w:val="002A4B43"/>
    <w:rsid w:val="002A50D9"/>
    <w:rsid w:val="002A522E"/>
    <w:rsid w:val="002A697C"/>
    <w:rsid w:val="002A6B97"/>
    <w:rsid w:val="002A6C44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469A"/>
    <w:rsid w:val="002B474D"/>
    <w:rsid w:val="002B5385"/>
    <w:rsid w:val="002B5796"/>
    <w:rsid w:val="002B5CC2"/>
    <w:rsid w:val="002B5D81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13BE"/>
    <w:rsid w:val="002C1569"/>
    <w:rsid w:val="002C1750"/>
    <w:rsid w:val="002C1FD7"/>
    <w:rsid w:val="002C2B87"/>
    <w:rsid w:val="002C40ED"/>
    <w:rsid w:val="002C46E5"/>
    <w:rsid w:val="002C4FE0"/>
    <w:rsid w:val="002C5093"/>
    <w:rsid w:val="002C5702"/>
    <w:rsid w:val="002C5D2A"/>
    <w:rsid w:val="002C5FC8"/>
    <w:rsid w:val="002C7401"/>
    <w:rsid w:val="002C7B94"/>
    <w:rsid w:val="002D0128"/>
    <w:rsid w:val="002D17DC"/>
    <w:rsid w:val="002D1927"/>
    <w:rsid w:val="002D1C09"/>
    <w:rsid w:val="002D1D2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D2"/>
    <w:rsid w:val="002E164A"/>
    <w:rsid w:val="002E17A8"/>
    <w:rsid w:val="002E1925"/>
    <w:rsid w:val="002E21AE"/>
    <w:rsid w:val="002E2301"/>
    <w:rsid w:val="002E235E"/>
    <w:rsid w:val="002E2783"/>
    <w:rsid w:val="002E2ECD"/>
    <w:rsid w:val="002E30E6"/>
    <w:rsid w:val="002E3383"/>
    <w:rsid w:val="002E3694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10DA"/>
    <w:rsid w:val="002F130D"/>
    <w:rsid w:val="002F13BD"/>
    <w:rsid w:val="002F1CD1"/>
    <w:rsid w:val="002F2177"/>
    <w:rsid w:val="002F269D"/>
    <w:rsid w:val="002F327A"/>
    <w:rsid w:val="002F3A72"/>
    <w:rsid w:val="002F4D6A"/>
    <w:rsid w:val="002F53B8"/>
    <w:rsid w:val="002F5BF7"/>
    <w:rsid w:val="002F682D"/>
    <w:rsid w:val="002F7562"/>
    <w:rsid w:val="002F79B7"/>
    <w:rsid w:val="002F7F0E"/>
    <w:rsid w:val="00300121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874"/>
    <w:rsid w:val="003038F1"/>
    <w:rsid w:val="00303C8E"/>
    <w:rsid w:val="00303E3A"/>
    <w:rsid w:val="003048A7"/>
    <w:rsid w:val="00304951"/>
    <w:rsid w:val="00305033"/>
    <w:rsid w:val="003057D6"/>
    <w:rsid w:val="00305961"/>
    <w:rsid w:val="00305A09"/>
    <w:rsid w:val="00306969"/>
    <w:rsid w:val="00306CFA"/>
    <w:rsid w:val="0030708B"/>
    <w:rsid w:val="00307988"/>
    <w:rsid w:val="00307A07"/>
    <w:rsid w:val="00310212"/>
    <w:rsid w:val="00310820"/>
    <w:rsid w:val="003108FE"/>
    <w:rsid w:val="0031135A"/>
    <w:rsid w:val="00311D83"/>
    <w:rsid w:val="00312415"/>
    <w:rsid w:val="00312FE0"/>
    <w:rsid w:val="00313ACA"/>
    <w:rsid w:val="00313B7B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7394"/>
    <w:rsid w:val="00317668"/>
    <w:rsid w:val="00317EF6"/>
    <w:rsid w:val="00317FF4"/>
    <w:rsid w:val="003207EB"/>
    <w:rsid w:val="00320AF8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735"/>
    <w:rsid w:val="00332921"/>
    <w:rsid w:val="00332B32"/>
    <w:rsid w:val="00333109"/>
    <w:rsid w:val="003340BD"/>
    <w:rsid w:val="003349EB"/>
    <w:rsid w:val="003358BC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735"/>
    <w:rsid w:val="0034647F"/>
    <w:rsid w:val="00346806"/>
    <w:rsid w:val="00347025"/>
    <w:rsid w:val="00347556"/>
    <w:rsid w:val="00347A31"/>
    <w:rsid w:val="00347AAE"/>
    <w:rsid w:val="00347DE0"/>
    <w:rsid w:val="00347FB9"/>
    <w:rsid w:val="003501B9"/>
    <w:rsid w:val="00350FC3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46D8"/>
    <w:rsid w:val="003546E6"/>
    <w:rsid w:val="00355759"/>
    <w:rsid w:val="003559EB"/>
    <w:rsid w:val="00355A0A"/>
    <w:rsid w:val="0035613F"/>
    <w:rsid w:val="00356866"/>
    <w:rsid w:val="00356A46"/>
    <w:rsid w:val="00356BC4"/>
    <w:rsid w:val="0035711C"/>
    <w:rsid w:val="00357C07"/>
    <w:rsid w:val="00357DAD"/>
    <w:rsid w:val="00360F9F"/>
    <w:rsid w:val="00361189"/>
    <w:rsid w:val="003615AC"/>
    <w:rsid w:val="00361958"/>
    <w:rsid w:val="00361D4E"/>
    <w:rsid w:val="00361E82"/>
    <w:rsid w:val="00362102"/>
    <w:rsid w:val="00362722"/>
    <w:rsid w:val="0036280C"/>
    <w:rsid w:val="00362CA0"/>
    <w:rsid w:val="00363DAF"/>
    <w:rsid w:val="0036421D"/>
    <w:rsid w:val="00364ED8"/>
    <w:rsid w:val="003650EC"/>
    <w:rsid w:val="003653EE"/>
    <w:rsid w:val="0036731F"/>
    <w:rsid w:val="00367730"/>
    <w:rsid w:val="003677B1"/>
    <w:rsid w:val="00367B81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67A4"/>
    <w:rsid w:val="00376DD7"/>
    <w:rsid w:val="003772E1"/>
    <w:rsid w:val="0037739F"/>
    <w:rsid w:val="003777EE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85D"/>
    <w:rsid w:val="00384C7A"/>
    <w:rsid w:val="00384D8B"/>
    <w:rsid w:val="00387E9E"/>
    <w:rsid w:val="003904D8"/>
    <w:rsid w:val="0039058D"/>
    <w:rsid w:val="0039184C"/>
    <w:rsid w:val="00391D76"/>
    <w:rsid w:val="00391FA3"/>
    <w:rsid w:val="003928EB"/>
    <w:rsid w:val="00392923"/>
    <w:rsid w:val="0039323E"/>
    <w:rsid w:val="00393379"/>
    <w:rsid w:val="00393DBC"/>
    <w:rsid w:val="003946D0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68E"/>
    <w:rsid w:val="003A56CE"/>
    <w:rsid w:val="003A6A8B"/>
    <w:rsid w:val="003A7034"/>
    <w:rsid w:val="003A72F6"/>
    <w:rsid w:val="003A78E6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A84"/>
    <w:rsid w:val="003B6C6C"/>
    <w:rsid w:val="003B7427"/>
    <w:rsid w:val="003B7662"/>
    <w:rsid w:val="003B7B1A"/>
    <w:rsid w:val="003C0AE3"/>
    <w:rsid w:val="003C0EF4"/>
    <w:rsid w:val="003C211C"/>
    <w:rsid w:val="003C2149"/>
    <w:rsid w:val="003C2455"/>
    <w:rsid w:val="003C2D59"/>
    <w:rsid w:val="003C3DCC"/>
    <w:rsid w:val="003C4CD3"/>
    <w:rsid w:val="003C50B0"/>
    <w:rsid w:val="003C5391"/>
    <w:rsid w:val="003C5C96"/>
    <w:rsid w:val="003C5D88"/>
    <w:rsid w:val="003C61FE"/>
    <w:rsid w:val="003C62FF"/>
    <w:rsid w:val="003C68DF"/>
    <w:rsid w:val="003C7D3A"/>
    <w:rsid w:val="003C7EFE"/>
    <w:rsid w:val="003D05D1"/>
    <w:rsid w:val="003D1428"/>
    <w:rsid w:val="003D1C10"/>
    <w:rsid w:val="003D30B5"/>
    <w:rsid w:val="003D34A5"/>
    <w:rsid w:val="003D3701"/>
    <w:rsid w:val="003D3DA4"/>
    <w:rsid w:val="003D4035"/>
    <w:rsid w:val="003D4318"/>
    <w:rsid w:val="003D4889"/>
    <w:rsid w:val="003D5040"/>
    <w:rsid w:val="003D58CD"/>
    <w:rsid w:val="003D5C4F"/>
    <w:rsid w:val="003D6108"/>
    <w:rsid w:val="003D6D13"/>
    <w:rsid w:val="003D7CBF"/>
    <w:rsid w:val="003D7D4A"/>
    <w:rsid w:val="003E0A46"/>
    <w:rsid w:val="003E0B8C"/>
    <w:rsid w:val="003E0C0F"/>
    <w:rsid w:val="003E1138"/>
    <w:rsid w:val="003E1AB8"/>
    <w:rsid w:val="003E229C"/>
    <w:rsid w:val="003E2473"/>
    <w:rsid w:val="003E2726"/>
    <w:rsid w:val="003E29BB"/>
    <w:rsid w:val="003E30EB"/>
    <w:rsid w:val="003E33F1"/>
    <w:rsid w:val="003E3657"/>
    <w:rsid w:val="003E3AE7"/>
    <w:rsid w:val="003E3AF0"/>
    <w:rsid w:val="003E409D"/>
    <w:rsid w:val="003E46F4"/>
    <w:rsid w:val="003E59B0"/>
    <w:rsid w:val="003E6BE0"/>
    <w:rsid w:val="003E6EB4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777"/>
    <w:rsid w:val="003F5802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4F4"/>
    <w:rsid w:val="00406EC6"/>
    <w:rsid w:val="004071F4"/>
    <w:rsid w:val="00407530"/>
    <w:rsid w:val="0040771E"/>
    <w:rsid w:val="004107E9"/>
    <w:rsid w:val="00410906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BC"/>
    <w:rsid w:val="00417481"/>
    <w:rsid w:val="00417575"/>
    <w:rsid w:val="00417776"/>
    <w:rsid w:val="004179E7"/>
    <w:rsid w:val="00417D2F"/>
    <w:rsid w:val="004207D4"/>
    <w:rsid w:val="00420C65"/>
    <w:rsid w:val="00420ED8"/>
    <w:rsid w:val="004227EB"/>
    <w:rsid w:val="00422D1F"/>
    <w:rsid w:val="00422F6F"/>
    <w:rsid w:val="0042322C"/>
    <w:rsid w:val="0042343D"/>
    <w:rsid w:val="00423ACB"/>
    <w:rsid w:val="00423F00"/>
    <w:rsid w:val="0042495F"/>
    <w:rsid w:val="0042582E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853"/>
    <w:rsid w:val="00443379"/>
    <w:rsid w:val="0044388F"/>
    <w:rsid w:val="00443F0F"/>
    <w:rsid w:val="00444068"/>
    <w:rsid w:val="0044509F"/>
    <w:rsid w:val="0044558E"/>
    <w:rsid w:val="00445B70"/>
    <w:rsid w:val="00446005"/>
    <w:rsid w:val="00446619"/>
    <w:rsid w:val="00446FAC"/>
    <w:rsid w:val="00450265"/>
    <w:rsid w:val="0045075A"/>
    <w:rsid w:val="00450871"/>
    <w:rsid w:val="00450B98"/>
    <w:rsid w:val="00450BDF"/>
    <w:rsid w:val="00450E24"/>
    <w:rsid w:val="0045154E"/>
    <w:rsid w:val="0045172F"/>
    <w:rsid w:val="00451990"/>
    <w:rsid w:val="004519DF"/>
    <w:rsid w:val="00451B1E"/>
    <w:rsid w:val="00451CB2"/>
    <w:rsid w:val="00452039"/>
    <w:rsid w:val="00452113"/>
    <w:rsid w:val="00452B1B"/>
    <w:rsid w:val="00452EF6"/>
    <w:rsid w:val="0045302D"/>
    <w:rsid w:val="00453166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2282"/>
    <w:rsid w:val="004629CD"/>
    <w:rsid w:val="00462BDD"/>
    <w:rsid w:val="00464200"/>
    <w:rsid w:val="004642F9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77"/>
    <w:rsid w:val="00475D67"/>
    <w:rsid w:val="004768A4"/>
    <w:rsid w:val="00476A92"/>
    <w:rsid w:val="00480455"/>
    <w:rsid w:val="00480E51"/>
    <w:rsid w:val="0048204A"/>
    <w:rsid w:val="00482666"/>
    <w:rsid w:val="00482D28"/>
    <w:rsid w:val="0048375B"/>
    <w:rsid w:val="004844A5"/>
    <w:rsid w:val="00484F5F"/>
    <w:rsid w:val="004855F7"/>
    <w:rsid w:val="00485FC7"/>
    <w:rsid w:val="004860A3"/>
    <w:rsid w:val="004864AE"/>
    <w:rsid w:val="00486CCD"/>
    <w:rsid w:val="0048729D"/>
    <w:rsid w:val="00487A08"/>
    <w:rsid w:val="004900FD"/>
    <w:rsid w:val="00490105"/>
    <w:rsid w:val="004906F0"/>
    <w:rsid w:val="0049131D"/>
    <w:rsid w:val="00491ADD"/>
    <w:rsid w:val="00491DCB"/>
    <w:rsid w:val="00491FE2"/>
    <w:rsid w:val="00492BF1"/>
    <w:rsid w:val="00492E7B"/>
    <w:rsid w:val="00493166"/>
    <w:rsid w:val="0049324F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C76"/>
    <w:rsid w:val="004A07AE"/>
    <w:rsid w:val="004A0A9A"/>
    <w:rsid w:val="004A1D70"/>
    <w:rsid w:val="004A223E"/>
    <w:rsid w:val="004A2D79"/>
    <w:rsid w:val="004A2D8E"/>
    <w:rsid w:val="004A3504"/>
    <w:rsid w:val="004A39BB"/>
    <w:rsid w:val="004A3A02"/>
    <w:rsid w:val="004A3B8B"/>
    <w:rsid w:val="004A436E"/>
    <w:rsid w:val="004A465D"/>
    <w:rsid w:val="004A4701"/>
    <w:rsid w:val="004A5C0C"/>
    <w:rsid w:val="004A5F71"/>
    <w:rsid w:val="004A6651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9F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BDC"/>
    <w:rsid w:val="004B6EC1"/>
    <w:rsid w:val="004B6FA5"/>
    <w:rsid w:val="004B7369"/>
    <w:rsid w:val="004B7F3A"/>
    <w:rsid w:val="004C0125"/>
    <w:rsid w:val="004C0860"/>
    <w:rsid w:val="004C1497"/>
    <w:rsid w:val="004C3497"/>
    <w:rsid w:val="004C3622"/>
    <w:rsid w:val="004C37CD"/>
    <w:rsid w:val="004C3EE2"/>
    <w:rsid w:val="004C4203"/>
    <w:rsid w:val="004C4675"/>
    <w:rsid w:val="004C562B"/>
    <w:rsid w:val="004C5CDC"/>
    <w:rsid w:val="004C7424"/>
    <w:rsid w:val="004D0335"/>
    <w:rsid w:val="004D0505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77A"/>
    <w:rsid w:val="004D594E"/>
    <w:rsid w:val="004D5E4A"/>
    <w:rsid w:val="004D609F"/>
    <w:rsid w:val="004D60FE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E2D"/>
    <w:rsid w:val="004E3569"/>
    <w:rsid w:val="004E35FA"/>
    <w:rsid w:val="004E3D6A"/>
    <w:rsid w:val="004E40D6"/>
    <w:rsid w:val="004E4254"/>
    <w:rsid w:val="004E4407"/>
    <w:rsid w:val="004E4AE8"/>
    <w:rsid w:val="004E533B"/>
    <w:rsid w:val="004E5369"/>
    <w:rsid w:val="004E53FD"/>
    <w:rsid w:val="004E5950"/>
    <w:rsid w:val="004E6754"/>
    <w:rsid w:val="004E6FC1"/>
    <w:rsid w:val="004E7004"/>
    <w:rsid w:val="004E74F6"/>
    <w:rsid w:val="004E7F4C"/>
    <w:rsid w:val="004F0195"/>
    <w:rsid w:val="004F0947"/>
    <w:rsid w:val="004F13A1"/>
    <w:rsid w:val="004F1C30"/>
    <w:rsid w:val="004F26F9"/>
    <w:rsid w:val="004F2B33"/>
    <w:rsid w:val="004F39C0"/>
    <w:rsid w:val="004F3A98"/>
    <w:rsid w:val="004F4656"/>
    <w:rsid w:val="004F48B9"/>
    <w:rsid w:val="004F494B"/>
    <w:rsid w:val="004F4C07"/>
    <w:rsid w:val="004F4E32"/>
    <w:rsid w:val="004F4FFF"/>
    <w:rsid w:val="004F5EC9"/>
    <w:rsid w:val="004F6357"/>
    <w:rsid w:val="004F6704"/>
    <w:rsid w:val="004F6996"/>
    <w:rsid w:val="004F6EAB"/>
    <w:rsid w:val="004F6EF1"/>
    <w:rsid w:val="0050005D"/>
    <w:rsid w:val="00500181"/>
    <w:rsid w:val="00500336"/>
    <w:rsid w:val="00500454"/>
    <w:rsid w:val="00500597"/>
    <w:rsid w:val="00500E7B"/>
    <w:rsid w:val="005011F2"/>
    <w:rsid w:val="00501B06"/>
    <w:rsid w:val="005026D7"/>
    <w:rsid w:val="00502EEC"/>
    <w:rsid w:val="00503C4D"/>
    <w:rsid w:val="00504B67"/>
    <w:rsid w:val="00504C06"/>
    <w:rsid w:val="00504CF0"/>
    <w:rsid w:val="00504D4A"/>
    <w:rsid w:val="00505C98"/>
    <w:rsid w:val="00506A1D"/>
    <w:rsid w:val="00507D58"/>
    <w:rsid w:val="00507DD5"/>
    <w:rsid w:val="00510568"/>
    <w:rsid w:val="005109C7"/>
    <w:rsid w:val="005111CF"/>
    <w:rsid w:val="005116F8"/>
    <w:rsid w:val="00511BEE"/>
    <w:rsid w:val="005129E6"/>
    <w:rsid w:val="00512C1E"/>
    <w:rsid w:val="00513CCE"/>
    <w:rsid w:val="00513EE9"/>
    <w:rsid w:val="005144FE"/>
    <w:rsid w:val="0051465E"/>
    <w:rsid w:val="00514776"/>
    <w:rsid w:val="00514FAB"/>
    <w:rsid w:val="0051525D"/>
    <w:rsid w:val="00515958"/>
    <w:rsid w:val="00517A35"/>
    <w:rsid w:val="005203E3"/>
    <w:rsid w:val="00520466"/>
    <w:rsid w:val="00520A0C"/>
    <w:rsid w:val="00520FC4"/>
    <w:rsid w:val="00521075"/>
    <w:rsid w:val="00522C38"/>
    <w:rsid w:val="00522FA9"/>
    <w:rsid w:val="00523608"/>
    <w:rsid w:val="00523CD1"/>
    <w:rsid w:val="00523FA6"/>
    <w:rsid w:val="00524527"/>
    <w:rsid w:val="00524C6F"/>
    <w:rsid w:val="005257B8"/>
    <w:rsid w:val="00525DCE"/>
    <w:rsid w:val="005263F2"/>
    <w:rsid w:val="00527C09"/>
    <w:rsid w:val="005301B7"/>
    <w:rsid w:val="005302DC"/>
    <w:rsid w:val="00530343"/>
    <w:rsid w:val="00531237"/>
    <w:rsid w:val="00531252"/>
    <w:rsid w:val="005317B7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931"/>
    <w:rsid w:val="005360CE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B8"/>
    <w:rsid w:val="005568BC"/>
    <w:rsid w:val="00556D2C"/>
    <w:rsid w:val="00556FFC"/>
    <w:rsid w:val="005579C6"/>
    <w:rsid w:val="005579E0"/>
    <w:rsid w:val="00560865"/>
    <w:rsid w:val="005609E2"/>
    <w:rsid w:val="00560B9C"/>
    <w:rsid w:val="00560BE0"/>
    <w:rsid w:val="00560CC6"/>
    <w:rsid w:val="00560F20"/>
    <w:rsid w:val="00561459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AF8"/>
    <w:rsid w:val="00577C9B"/>
    <w:rsid w:val="0058000D"/>
    <w:rsid w:val="00580505"/>
    <w:rsid w:val="00580F65"/>
    <w:rsid w:val="00581726"/>
    <w:rsid w:val="00581CE6"/>
    <w:rsid w:val="00581EAE"/>
    <w:rsid w:val="005820C7"/>
    <w:rsid w:val="00582290"/>
    <w:rsid w:val="00582365"/>
    <w:rsid w:val="005825BC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30EE"/>
    <w:rsid w:val="005942CF"/>
    <w:rsid w:val="0059489F"/>
    <w:rsid w:val="005949BD"/>
    <w:rsid w:val="005952C2"/>
    <w:rsid w:val="00596070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D99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69D4"/>
    <w:rsid w:val="005A7317"/>
    <w:rsid w:val="005A73CF"/>
    <w:rsid w:val="005A7487"/>
    <w:rsid w:val="005A7C3D"/>
    <w:rsid w:val="005B01AF"/>
    <w:rsid w:val="005B096F"/>
    <w:rsid w:val="005B09D3"/>
    <w:rsid w:val="005B0FE6"/>
    <w:rsid w:val="005B1610"/>
    <w:rsid w:val="005B17E1"/>
    <w:rsid w:val="005B1B68"/>
    <w:rsid w:val="005B1BBD"/>
    <w:rsid w:val="005B252B"/>
    <w:rsid w:val="005B262D"/>
    <w:rsid w:val="005B2745"/>
    <w:rsid w:val="005B2B45"/>
    <w:rsid w:val="005B2B5E"/>
    <w:rsid w:val="005B347E"/>
    <w:rsid w:val="005B54F7"/>
    <w:rsid w:val="005B5A06"/>
    <w:rsid w:val="005B5B3C"/>
    <w:rsid w:val="005B66AD"/>
    <w:rsid w:val="005B6A7C"/>
    <w:rsid w:val="005B75D2"/>
    <w:rsid w:val="005B75E5"/>
    <w:rsid w:val="005C0577"/>
    <w:rsid w:val="005C0711"/>
    <w:rsid w:val="005C20B5"/>
    <w:rsid w:val="005C20B7"/>
    <w:rsid w:val="005C215A"/>
    <w:rsid w:val="005C21AE"/>
    <w:rsid w:val="005C2BD0"/>
    <w:rsid w:val="005C30E1"/>
    <w:rsid w:val="005C31B6"/>
    <w:rsid w:val="005C42AC"/>
    <w:rsid w:val="005C471F"/>
    <w:rsid w:val="005C4B7A"/>
    <w:rsid w:val="005C4EAC"/>
    <w:rsid w:val="005C5BF2"/>
    <w:rsid w:val="005C63AB"/>
    <w:rsid w:val="005C6B07"/>
    <w:rsid w:val="005C6E5E"/>
    <w:rsid w:val="005C72CA"/>
    <w:rsid w:val="005C7C23"/>
    <w:rsid w:val="005C7D14"/>
    <w:rsid w:val="005C7D60"/>
    <w:rsid w:val="005C7D67"/>
    <w:rsid w:val="005D0DDD"/>
    <w:rsid w:val="005D0E39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760"/>
    <w:rsid w:val="005D5BCD"/>
    <w:rsid w:val="005D7899"/>
    <w:rsid w:val="005E091C"/>
    <w:rsid w:val="005E0EA3"/>
    <w:rsid w:val="005E105A"/>
    <w:rsid w:val="005E15A6"/>
    <w:rsid w:val="005E16E7"/>
    <w:rsid w:val="005E21D9"/>
    <w:rsid w:val="005E25F0"/>
    <w:rsid w:val="005E274B"/>
    <w:rsid w:val="005E2F87"/>
    <w:rsid w:val="005E384A"/>
    <w:rsid w:val="005E3A30"/>
    <w:rsid w:val="005E3EEE"/>
    <w:rsid w:val="005E40F0"/>
    <w:rsid w:val="005E4ADB"/>
    <w:rsid w:val="005E5268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B9F"/>
    <w:rsid w:val="005F1BA9"/>
    <w:rsid w:val="005F2203"/>
    <w:rsid w:val="005F27C4"/>
    <w:rsid w:val="005F3A59"/>
    <w:rsid w:val="005F3AFE"/>
    <w:rsid w:val="005F48B8"/>
    <w:rsid w:val="005F494C"/>
    <w:rsid w:val="005F4CCE"/>
    <w:rsid w:val="005F5427"/>
    <w:rsid w:val="005F5BF5"/>
    <w:rsid w:val="005F6554"/>
    <w:rsid w:val="005F725B"/>
    <w:rsid w:val="00600225"/>
    <w:rsid w:val="006005C7"/>
    <w:rsid w:val="00600CB5"/>
    <w:rsid w:val="00600E67"/>
    <w:rsid w:val="00601523"/>
    <w:rsid w:val="0060170D"/>
    <w:rsid w:val="0060206F"/>
    <w:rsid w:val="006025DF"/>
    <w:rsid w:val="0060307E"/>
    <w:rsid w:val="006030D0"/>
    <w:rsid w:val="00603630"/>
    <w:rsid w:val="00603A08"/>
    <w:rsid w:val="00604197"/>
    <w:rsid w:val="006047E1"/>
    <w:rsid w:val="006059CE"/>
    <w:rsid w:val="00605A9C"/>
    <w:rsid w:val="00605E43"/>
    <w:rsid w:val="00606067"/>
    <w:rsid w:val="00606079"/>
    <w:rsid w:val="00606BCA"/>
    <w:rsid w:val="006072EF"/>
    <w:rsid w:val="00607723"/>
    <w:rsid w:val="00610171"/>
    <w:rsid w:val="00610723"/>
    <w:rsid w:val="00610B8B"/>
    <w:rsid w:val="00610C5A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E93"/>
    <w:rsid w:val="00620195"/>
    <w:rsid w:val="00620659"/>
    <w:rsid w:val="006208F5"/>
    <w:rsid w:val="0062099C"/>
    <w:rsid w:val="006218F3"/>
    <w:rsid w:val="00622B82"/>
    <w:rsid w:val="0062308A"/>
    <w:rsid w:val="006234CC"/>
    <w:rsid w:val="00623A26"/>
    <w:rsid w:val="00623A3B"/>
    <w:rsid w:val="00624EA0"/>
    <w:rsid w:val="00624F1B"/>
    <w:rsid w:val="0062570D"/>
    <w:rsid w:val="00625B1B"/>
    <w:rsid w:val="00626199"/>
    <w:rsid w:val="006262F2"/>
    <w:rsid w:val="006265C4"/>
    <w:rsid w:val="006269CE"/>
    <w:rsid w:val="00626E3B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52E"/>
    <w:rsid w:val="0063556F"/>
    <w:rsid w:val="006355E4"/>
    <w:rsid w:val="00635ACB"/>
    <w:rsid w:val="00635CF1"/>
    <w:rsid w:val="00636AFC"/>
    <w:rsid w:val="006372F1"/>
    <w:rsid w:val="00640938"/>
    <w:rsid w:val="00640D03"/>
    <w:rsid w:val="00641D33"/>
    <w:rsid w:val="00642154"/>
    <w:rsid w:val="00643127"/>
    <w:rsid w:val="00643AF9"/>
    <w:rsid w:val="00643F46"/>
    <w:rsid w:val="00644003"/>
    <w:rsid w:val="006442D0"/>
    <w:rsid w:val="00645787"/>
    <w:rsid w:val="006458C7"/>
    <w:rsid w:val="00646967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FD0"/>
    <w:rsid w:val="00654A0E"/>
    <w:rsid w:val="00654ADF"/>
    <w:rsid w:val="00654FC5"/>
    <w:rsid w:val="0065577D"/>
    <w:rsid w:val="00655F9F"/>
    <w:rsid w:val="00656507"/>
    <w:rsid w:val="00656754"/>
    <w:rsid w:val="006574F6"/>
    <w:rsid w:val="006574FD"/>
    <w:rsid w:val="006578C6"/>
    <w:rsid w:val="00657982"/>
    <w:rsid w:val="00660227"/>
    <w:rsid w:val="00660682"/>
    <w:rsid w:val="00661133"/>
    <w:rsid w:val="00661C9D"/>
    <w:rsid w:val="0066210C"/>
    <w:rsid w:val="0066218D"/>
    <w:rsid w:val="006623C1"/>
    <w:rsid w:val="006631D6"/>
    <w:rsid w:val="00663B8B"/>
    <w:rsid w:val="00664070"/>
    <w:rsid w:val="00664348"/>
    <w:rsid w:val="00664733"/>
    <w:rsid w:val="00664999"/>
    <w:rsid w:val="00664B7B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699"/>
    <w:rsid w:val="00673A2B"/>
    <w:rsid w:val="00673F4F"/>
    <w:rsid w:val="00674687"/>
    <w:rsid w:val="00675231"/>
    <w:rsid w:val="00675BEC"/>
    <w:rsid w:val="00675F44"/>
    <w:rsid w:val="0067627D"/>
    <w:rsid w:val="00676624"/>
    <w:rsid w:val="006775D7"/>
    <w:rsid w:val="0067773E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4E8"/>
    <w:rsid w:val="00683CBF"/>
    <w:rsid w:val="0068409B"/>
    <w:rsid w:val="00684150"/>
    <w:rsid w:val="006842CD"/>
    <w:rsid w:val="00685444"/>
    <w:rsid w:val="0068573E"/>
    <w:rsid w:val="00691240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5F3"/>
    <w:rsid w:val="00694981"/>
    <w:rsid w:val="00695335"/>
    <w:rsid w:val="00695CDF"/>
    <w:rsid w:val="00695CE2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720"/>
    <w:rsid w:val="006A1BB8"/>
    <w:rsid w:val="006A23A6"/>
    <w:rsid w:val="006A2498"/>
    <w:rsid w:val="006A2526"/>
    <w:rsid w:val="006A28CC"/>
    <w:rsid w:val="006A33BD"/>
    <w:rsid w:val="006A386F"/>
    <w:rsid w:val="006A3FA7"/>
    <w:rsid w:val="006A494D"/>
    <w:rsid w:val="006A54AF"/>
    <w:rsid w:val="006A5C1C"/>
    <w:rsid w:val="006A5E10"/>
    <w:rsid w:val="006A5E98"/>
    <w:rsid w:val="006A681F"/>
    <w:rsid w:val="006A7ADF"/>
    <w:rsid w:val="006A7E91"/>
    <w:rsid w:val="006A7EC4"/>
    <w:rsid w:val="006A7FE5"/>
    <w:rsid w:val="006B0991"/>
    <w:rsid w:val="006B0E6E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509C"/>
    <w:rsid w:val="006B56B4"/>
    <w:rsid w:val="006B5970"/>
    <w:rsid w:val="006B5A4A"/>
    <w:rsid w:val="006B5D00"/>
    <w:rsid w:val="006B76C8"/>
    <w:rsid w:val="006C0007"/>
    <w:rsid w:val="006C018D"/>
    <w:rsid w:val="006C154C"/>
    <w:rsid w:val="006C194E"/>
    <w:rsid w:val="006C24D9"/>
    <w:rsid w:val="006C2861"/>
    <w:rsid w:val="006C3247"/>
    <w:rsid w:val="006C381B"/>
    <w:rsid w:val="006C3DED"/>
    <w:rsid w:val="006C45D0"/>
    <w:rsid w:val="006C52BB"/>
    <w:rsid w:val="006C545D"/>
    <w:rsid w:val="006C6218"/>
    <w:rsid w:val="006C6AEA"/>
    <w:rsid w:val="006D009D"/>
    <w:rsid w:val="006D10CE"/>
    <w:rsid w:val="006D143A"/>
    <w:rsid w:val="006D15EA"/>
    <w:rsid w:val="006D194A"/>
    <w:rsid w:val="006D2488"/>
    <w:rsid w:val="006D2F96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DF8"/>
    <w:rsid w:val="006D7262"/>
    <w:rsid w:val="006D782B"/>
    <w:rsid w:val="006E0308"/>
    <w:rsid w:val="006E0D75"/>
    <w:rsid w:val="006E1309"/>
    <w:rsid w:val="006E17B5"/>
    <w:rsid w:val="006E25E6"/>
    <w:rsid w:val="006E2DF3"/>
    <w:rsid w:val="006E31A3"/>
    <w:rsid w:val="006E41D5"/>
    <w:rsid w:val="006E433D"/>
    <w:rsid w:val="006E6143"/>
    <w:rsid w:val="006E6A0A"/>
    <w:rsid w:val="006E6F8A"/>
    <w:rsid w:val="006E7DC6"/>
    <w:rsid w:val="006E7F03"/>
    <w:rsid w:val="006F057C"/>
    <w:rsid w:val="006F1616"/>
    <w:rsid w:val="006F17DD"/>
    <w:rsid w:val="006F2AB0"/>
    <w:rsid w:val="006F2BA2"/>
    <w:rsid w:val="006F4771"/>
    <w:rsid w:val="006F507D"/>
    <w:rsid w:val="006F552E"/>
    <w:rsid w:val="006F57FC"/>
    <w:rsid w:val="006F59B5"/>
    <w:rsid w:val="006F5DF7"/>
    <w:rsid w:val="006F62FA"/>
    <w:rsid w:val="006F6885"/>
    <w:rsid w:val="006F7608"/>
    <w:rsid w:val="006F7B62"/>
    <w:rsid w:val="007007B2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44D0"/>
    <w:rsid w:val="0070465E"/>
    <w:rsid w:val="007049F1"/>
    <w:rsid w:val="00704E1B"/>
    <w:rsid w:val="007052A9"/>
    <w:rsid w:val="007057CE"/>
    <w:rsid w:val="00705C11"/>
    <w:rsid w:val="0070601C"/>
    <w:rsid w:val="00706658"/>
    <w:rsid w:val="0070701E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84"/>
    <w:rsid w:val="00713C5A"/>
    <w:rsid w:val="0071429B"/>
    <w:rsid w:val="007142C7"/>
    <w:rsid w:val="007146EC"/>
    <w:rsid w:val="0071474D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20EAF"/>
    <w:rsid w:val="00721965"/>
    <w:rsid w:val="00721C0E"/>
    <w:rsid w:val="00722861"/>
    <w:rsid w:val="00722B71"/>
    <w:rsid w:val="00724834"/>
    <w:rsid w:val="00724D59"/>
    <w:rsid w:val="00724DF0"/>
    <w:rsid w:val="00724E68"/>
    <w:rsid w:val="00725133"/>
    <w:rsid w:val="00725D84"/>
    <w:rsid w:val="00725DED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4468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EE1"/>
    <w:rsid w:val="0073636A"/>
    <w:rsid w:val="0073652D"/>
    <w:rsid w:val="007367F0"/>
    <w:rsid w:val="007368CE"/>
    <w:rsid w:val="007379AF"/>
    <w:rsid w:val="00740AE5"/>
    <w:rsid w:val="00740C76"/>
    <w:rsid w:val="00740D13"/>
    <w:rsid w:val="00740E8A"/>
    <w:rsid w:val="007412B1"/>
    <w:rsid w:val="007419CB"/>
    <w:rsid w:val="00741FAE"/>
    <w:rsid w:val="007421DF"/>
    <w:rsid w:val="00742979"/>
    <w:rsid w:val="00742C81"/>
    <w:rsid w:val="0074305A"/>
    <w:rsid w:val="0074361B"/>
    <w:rsid w:val="00743B09"/>
    <w:rsid w:val="00743E7F"/>
    <w:rsid w:val="00743F1D"/>
    <w:rsid w:val="007440B6"/>
    <w:rsid w:val="00744BD9"/>
    <w:rsid w:val="00745542"/>
    <w:rsid w:val="007458DC"/>
    <w:rsid w:val="00745D39"/>
    <w:rsid w:val="0074657C"/>
    <w:rsid w:val="00746D4F"/>
    <w:rsid w:val="007475E8"/>
    <w:rsid w:val="0074790F"/>
    <w:rsid w:val="00747957"/>
    <w:rsid w:val="00750F5A"/>
    <w:rsid w:val="0075316F"/>
    <w:rsid w:val="007540DD"/>
    <w:rsid w:val="0075474E"/>
    <w:rsid w:val="007549F8"/>
    <w:rsid w:val="00756173"/>
    <w:rsid w:val="00756286"/>
    <w:rsid w:val="00756676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34D"/>
    <w:rsid w:val="00761848"/>
    <w:rsid w:val="00761C9F"/>
    <w:rsid w:val="007624FE"/>
    <w:rsid w:val="00762A46"/>
    <w:rsid w:val="00762AC9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028"/>
    <w:rsid w:val="00770181"/>
    <w:rsid w:val="00771501"/>
    <w:rsid w:val="00771F0C"/>
    <w:rsid w:val="007726DC"/>
    <w:rsid w:val="0077282C"/>
    <w:rsid w:val="00772B25"/>
    <w:rsid w:val="00773AA3"/>
    <w:rsid w:val="00774528"/>
    <w:rsid w:val="007746F5"/>
    <w:rsid w:val="007750BC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30EF"/>
    <w:rsid w:val="00783D06"/>
    <w:rsid w:val="00783F19"/>
    <w:rsid w:val="007840D7"/>
    <w:rsid w:val="00785484"/>
    <w:rsid w:val="007859F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7C8"/>
    <w:rsid w:val="00791B11"/>
    <w:rsid w:val="00793B1D"/>
    <w:rsid w:val="00793DCD"/>
    <w:rsid w:val="0079415A"/>
    <w:rsid w:val="007941B5"/>
    <w:rsid w:val="007951E4"/>
    <w:rsid w:val="0079567F"/>
    <w:rsid w:val="00796431"/>
    <w:rsid w:val="007964BE"/>
    <w:rsid w:val="007966E8"/>
    <w:rsid w:val="007969A2"/>
    <w:rsid w:val="00796F2D"/>
    <w:rsid w:val="00797926"/>
    <w:rsid w:val="00797AD6"/>
    <w:rsid w:val="007A0FF7"/>
    <w:rsid w:val="007A1160"/>
    <w:rsid w:val="007A1CF8"/>
    <w:rsid w:val="007A1E69"/>
    <w:rsid w:val="007A2345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7B97"/>
    <w:rsid w:val="007A7CA8"/>
    <w:rsid w:val="007A7E78"/>
    <w:rsid w:val="007B02BB"/>
    <w:rsid w:val="007B070D"/>
    <w:rsid w:val="007B09EE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40C1"/>
    <w:rsid w:val="007B45F5"/>
    <w:rsid w:val="007B4D7A"/>
    <w:rsid w:val="007B5582"/>
    <w:rsid w:val="007B6258"/>
    <w:rsid w:val="007B6271"/>
    <w:rsid w:val="007B6348"/>
    <w:rsid w:val="007B6511"/>
    <w:rsid w:val="007B658E"/>
    <w:rsid w:val="007B65B4"/>
    <w:rsid w:val="007B6840"/>
    <w:rsid w:val="007B6F13"/>
    <w:rsid w:val="007B7085"/>
    <w:rsid w:val="007B726D"/>
    <w:rsid w:val="007B7BDC"/>
    <w:rsid w:val="007B7ECE"/>
    <w:rsid w:val="007C0355"/>
    <w:rsid w:val="007C089C"/>
    <w:rsid w:val="007C1A6E"/>
    <w:rsid w:val="007C1C67"/>
    <w:rsid w:val="007C2B0B"/>
    <w:rsid w:val="007C2DC2"/>
    <w:rsid w:val="007C2E19"/>
    <w:rsid w:val="007C3FF6"/>
    <w:rsid w:val="007C40F3"/>
    <w:rsid w:val="007C4818"/>
    <w:rsid w:val="007C4881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1CF5"/>
    <w:rsid w:val="007D34DF"/>
    <w:rsid w:val="007D4351"/>
    <w:rsid w:val="007D4FA6"/>
    <w:rsid w:val="007D5164"/>
    <w:rsid w:val="007D6CB1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FD2"/>
    <w:rsid w:val="007F05B3"/>
    <w:rsid w:val="007F08DB"/>
    <w:rsid w:val="007F2E76"/>
    <w:rsid w:val="007F336E"/>
    <w:rsid w:val="007F3615"/>
    <w:rsid w:val="007F4C5E"/>
    <w:rsid w:val="007F5056"/>
    <w:rsid w:val="007F511C"/>
    <w:rsid w:val="007F53BF"/>
    <w:rsid w:val="007F5728"/>
    <w:rsid w:val="007F5CC1"/>
    <w:rsid w:val="007F63D7"/>
    <w:rsid w:val="007F69FE"/>
    <w:rsid w:val="007F6E06"/>
    <w:rsid w:val="007F7558"/>
    <w:rsid w:val="007F76E2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CFE"/>
    <w:rsid w:val="0080522B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1044E"/>
    <w:rsid w:val="00810517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C97"/>
    <w:rsid w:val="00820004"/>
    <w:rsid w:val="00820178"/>
    <w:rsid w:val="008208E3"/>
    <w:rsid w:val="00820E29"/>
    <w:rsid w:val="008212F0"/>
    <w:rsid w:val="00821C60"/>
    <w:rsid w:val="008228A6"/>
    <w:rsid w:val="00822971"/>
    <w:rsid w:val="008229C5"/>
    <w:rsid w:val="00822A99"/>
    <w:rsid w:val="008230DC"/>
    <w:rsid w:val="008235D2"/>
    <w:rsid w:val="00824351"/>
    <w:rsid w:val="00824809"/>
    <w:rsid w:val="00824822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AD9"/>
    <w:rsid w:val="0083109C"/>
    <w:rsid w:val="00831187"/>
    <w:rsid w:val="00831C93"/>
    <w:rsid w:val="00831DC6"/>
    <w:rsid w:val="0083251E"/>
    <w:rsid w:val="00833A36"/>
    <w:rsid w:val="00834205"/>
    <w:rsid w:val="0083422A"/>
    <w:rsid w:val="0083461B"/>
    <w:rsid w:val="00834EC9"/>
    <w:rsid w:val="00834FE8"/>
    <w:rsid w:val="0083509C"/>
    <w:rsid w:val="00835ACB"/>
    <w:rsid w:val="00835C58"/>
    <w:rsid w:val="00835FD6"/>
    <w:rsid w:val="008361EB"/>
    <w:rsid w:val="00836780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6655"/>
    <w:rsid w:val="00846B16"/>
    <w:rsid w:val="00846CE2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512B"/>
    <w:rsid w:val="008559AE"/>
    <w:rsid w:val="00855E6B"/>
    <w:rsid w:val="00856059"/>
    <w:rsid w:val="00856159"/>
    <w:rsid w:val="00857BA5"/>
    <w:rsid w:val="008601D5"/>
    <w:rsid w:val="00860498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116F"/>
    <w:rsid w:val="008712D9"/>
    <w:rsid w:val="00871ED7"/>
    <w:rsid w:val="00871F5D"/>
    <w:rsid w:val="00871FAE"/>
    <w:rsid w:val="0087244E"/>
    <w:rsid w:val="00872702"/>
    <w:rsid w:val="008746CA"/>
    <w:rsid w:val="008747DB"/>
    <w:rsid w:val="00874B29"/>
    <w:rsid w:val="00875090"/>
    <w:rsid w:val="00875130"/>
    <w:rsid w:val="00875229"/>
    <w:rsid w:val="008754BD"/>
    <w:rsid w:val="00875C93"/>
    <w:rsid w:val="0087601B"/>
    <w:rsid w:val="0087657D"/>
    <w:rsid w:val="0087712F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0F2"/>
    <w:rsid w:val="008835F8"/>
    <w:rsid w:val="008836BD"/>
    <w:rsid w:val="00883703"/>
    <w:rsid w:val="00883720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F3E"/>
    <w:rsid w:val="00893134"/>
    <w:rsid w:val="00893227"/>
    <w:rsid w:val="0089389D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ABD"/>
    <w:rsid w:val="008A3086"/>
    <w:rsid w:val="008A4252"/>
    <w:rsid w:val="008A466C"/>
    <w:rsid w:val="008A50C8"/>
    <w:rsid w:val="008A5465"/>
    <w:rsid w:val="008A5650"/>
    <w:rsid w:val="008A5A88"/>
    <w:rsid w:val="008A6C10"/>
    <w:rsid w:val="008A7C80"/>
    <w:rsid w:val="008A7EC5"/>
    <w:rsid w:val="008B00C5"/>
    <w:rsid w:val="008B0560"/>
    <w:rsid w:val="008B0D5C"/>
    <w:rsid w:val="008B0DF7"/>
    <w:rsid w:val="008B188F"/>
    <w:rsid w:val="008B1B0A"/>
    <w:rsid w:val="008B2549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E8"/>
    <w:rsid w:val="008B6121"/>
    <w:rsid w:val="008B6367"/>
    <w:rsid w:val="008B6E98"/>
    <w:rsid w:val="008B7C98"/>
    <w:rsid w:val="008C0417"/>
    <w:rsid w:val="008C0478"/>
    <w:rsid w:val="008C1040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692"/>
    <w:rsid w:val="008D41FE"/>
    <w:rsid w:val="008D4442"/>
    <w:rsid w:val="008D459A"/>
    <w:rsid w:val="008D47B6"/>
    <w:rsid w:val="008D4A83"/>
    <w:rsid w:val="008D603B"/>
    <w:rsid w:val="008D6C8D"/>
    <w:rsid w:val="008D7E68"/>
    <w:rsid w:val="008E0671"/>
    <w:rsid w:val="008E0EDB"/>
    <w:rsid w:val="008E1660"/>
    <w:rsid w:val="008E1A1F"/>
    <w:rsid w:val="008E2951"/>
    <w:rsid w:val="008E3422"/>
    <w:rsid w:val="008E3932"/>
    <w:rsid w:val="008E393B"/>
    <w:rsid w:val="008E3F6B"/>
    <w:rsid w:val="008E48BB"/>
    <w:rsid w:val="008E4BF3"/>
    <w:rsid w:val="008E4D85"/>
    <w:rsid w:val="008E5151"/>
    <w:rsid w:val="008E5D10"/>
    <w:rsid w:val="008E5F42"/>
    <w:rsid w:val="008E7659"/>
    <w:rsid w:val="008E7666"/>
    <w:rsid w:val="008E7BF7"/>
    <w:rsid w:val="008E7FBD"/>
    <w:rsid w:val="008F033C"/>
    <w:rsid w:val="008F0C82"/>
    <w:rsid w:val="008F118F"/>
    <w:rsid w:val="008F1198"/>
    <w:rsid w:val="008F3335"/>
    <w:rsid w:val="008F3E83"/>
    <w:rsid w:val="008F4E7E"/>
    <w:rsid w:val="008F5352"/>
    <w:rsid w:val="008F536E"/>
    <w:rsid w:val="008F5E4A"/>
    <w:rsid w:val="008F616A"/>
    <w:rsid w:val="008F65B5"/>
    <w:rsid w:val="008F6A6C"/>
    <w:rsid w:val="008F731A"/>
    <w:rsid w:val="008F749E"/>
    <w:rsid w:val="008F7A89"/>
    <w:rsid w:val="008F7EC9"/>
    <w:rsid w:val="00900693"/>
    <w:rsid w:val="009007E8"/>
    <w:rsid w:val="0090185C"/>
    <w:rsid w:val="00901C07"/>
    <w:rsid w:val="0090235C"/>
    <w:rsid w:val="009023E2"/>
    <w:rsid w:val="0090269C"/>
    <w:rsid w:val="00902BA1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10496"/>
    <w:rsid w:val="00911950"/>
    <w:rsid w:val="00911CBA"/>
    <w:rsid w:val="009138BE"/>
    <w:rsid w:val="009153BC"/>
    <w:rsid w:val="00915770"/>
    <w:rsid w:val="00916AD9"/>
    <w:rsid w:val="00916D7E"/>
    <w:rsid w:val="00916DAE"/>
    <w:rsid w:val="009170DD"/>
    <w:rsid w:val="00917160"/>
    <w:rsid w:val="0091741D"/>
    <w:rsid w:val="00920411"/>
    <w:rsid w:val="00921252"/>
    <w:rsid w:val="00921903"/>
    <w:rsid w:val="00922044"/>
    <w:rsid w:val="00922F2C"/>
    <w:rsid w:val="00923452"/>
    <w:rsid w:val="00923466"/>
    <w:rsid w:val="009236F3"/>
    <w:rsid w:val="009247EC"/>
    <w:rsid w:val="0092491C"/>
    <w:rsid w:val="009249A5"/>
    <w:rsid w:val="0092546F"/>
    <w:rsid w:val="00925707"/>
    <w:rsid w:val="00925E9A"/>
    <w:rsid w:val="00926980"/>
    <w:rsid w:val="00927D1B"/>
    <w:rsid w:val="00927EF2"/>
    <w:rsid w:val="009301CB"/>
    <w:rsid w:val="00930C47"/>
    <w:rsid w:val="00931106"/>
    <w:rsid w:val="009312EE"/>
    <w:rsid w:val="009314B5"/>
    <w:rsid w:val="00931BD9"/>
    <w:rsid w:val="00932155"/>
    <w:rsid w:val="009329C3"/>
    <w:rsid w:val="00932EFD"/>
    <w:rsid w:val="00932FEE"/>
    <w:rsid w:val="00933730"/>
    <w:rsid w:val="00933962"/>
    <w:rsid w:val="00933D6A"/>
    <w:rsid w:val="00934411"/>
    <w:rsid w:val="009346D1"/>
    <w:rsid w:val="00934BD8"/>
    <w:rsid w:val="00934C08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156"/>
    <w:rsid w:val="009413B0"/>
    <w:rsid w:val="00941948"/>
    <w:rsid w:val="00941A67"/>
    <w:rsid w:val="00942B3B"/>
    <w:rsid w:val="00942BB5"/>
    <w:rsid w:val="00942D74"/>
    <w:rsid w:val="00942DC2"/>
    <w:rsid w:val="0094306B"/>
    <w:rsid w:val="0094406D"/>
    <w:rsid w:val="009446A4"/>
    <w:rsid w:val="00945118"/>
    <w:rsid w:val="00945725"/>
    <w:rsid w:val="00945E34"/>
    <w:rsid w:val="009462E7"/>
    <w:rsid w:val="00946307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761"/>
    <w:rsid w:val="00965B2E"/>
    <w:rsid w:val="0096664F"/>
    <w:rsid w:val="00966787"/>
    <w:rsid w:val="0096703D"/>
    <w:rsid w:val="00967B9E"/>
    <w:rsid w:val="00967DF3"/>
    <w:rsid w:val="009709E9"/>
    <w:rsid w:val="009711B6"/>
    <w:rsid w:val="0097144B"/>
    <w:rsid w:val="00971479"/>
    <w:rsid w:val="00971F72"/>
    <w:rsid w:val="00972052"/>
    <w:rsid w:val="0097316C"/>
    <w:rsid w:val="00974CAD"/>
    <w:rsid w:val="00974EF7"/>
    <w:rsid w:val="00974FC5"/>
    <w:rsid w:val="00976203"/>
    <w:rsid w:val="009762DD"/>
    <w:rsid w:val="00976CAB"/>
    <w:rsid w:val="0097724C"/>
    <w:rsid w:val="009772A2"/>
    <w:rsid w:val="0097736B"/>
    <w:rsid w:val="0097774D"/>
    <w:rsid w:val="00977E53"/>
    <w:rsid w:val="0098005B"/>
    <w:rsid w:val="009800F6"/>
    <w:rsid w:val="00980958"/>
    <w:rsid w:val="00982193"/>
    <w:rsid w:val="0098260C"/>
    <w:rsid w:val="009827E5"/>
    <w:rsid w:val="009838C7"/>
    <w:rsid w:val="009839E6"/>
    <w:rsid w:val="00983F16"/>
    <w:rsid w:val="0098419E"/>
    <w:rsid w:val="00985B11"/>
    <w:rsid w:val="00985E7A"/>
    <w:rsid w:val="00986667"/>
    <w:rsid w:val="009868FF"/>
    <w:rsid w:val="00987E2A"/>
    <w:rsid w:val="00990E8B"/>
    <w:rsid w:val="00991139"/>
    <w:rsid w:val="0099191E"/>
    <w:rsid w:val="009924DB"/>
    <w:rsid w:val="0099397A"/>
    <w:rsid w:val="009952EF"/>
    <w:rsid w:val="009963F4"/>
    <w:rsid w:val="009969B2"/>
    <w:rsid w:val="00996C67"/>
    <w:rsid w:val="00997A1A"/>
    <w:rsid w:val="009A1ED0"/>
    <w:rsid w:val="009A278A"/>
    <w:rsid w:val="009A27CC"/>
    <w:rsid w:val="009A28D1"/>
    <w:rsid w:val="009A2D53"/>
    <w:rsid w:val="009A2D5C"/>
    <w:rsid w:val="009A31B5"/>
    <w:rsid w:val="009A3EB9"/>
    <w:rsid w:val="009A3F2A"/>
    <w:rsid w:val="009A4264"/>
    <w:rsid w:val="009A447C"/>
    <w:rsid w:val="009A4A7D"/>
    <w:rsid w:val="009A5CC1"/>
    <w:rsid w:val="009A5D24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E61"/>
    <w:rsid w:val="009B31F8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309C"/>
    <w:rsid w:val="009D3E46"/>
    <w:rsid w:val="009D3EF2"/>
    <w:rsid w:val="009D3F20"/>
    <w:rsid w:val="009D3FDB"/>
    <w:rsid w:val="009D4CAD"/>
    <w:rsid w:val="009D539A"/>
    <w:rsid w:val="009D5D58"/>
    <w:rsid w:val="009D6039"/>
    <w:rsid w:val="009D6B6D"/>
    <w:rsid w:val="009D795E"/>
    <w:rsid w:val="009E039B"/>
    <w:rsid w:val="009E1374"/>
    <w:rsid w:val="009E15DC"/>
    <w:rsid w:val="009E4919"/>
    <w:rsid w:val="009E4C26"/>
    <w:rsid w:val="009E539C"/>
    <w:rsid w:val="009E542D"/>
    <w:rsid w:val="009E5C89"/>
    <w:rsid w:val="009E644F"/>
    <w:rsid w:val="009E6CFC"/>
    <w:rsid w:val="009E7165"/>
    <w:rsid w:val="009F0149"/>
    <w:rsid w:val="009F0B7E"/>
    <w:rsid w:val="009F0DCF"/>
    <w:rsid w:val="009F1166"/>
    <w:rsid w:val="009F290E"/>
    <w:rsid w:val="009F2BB1"/>
    <w:rsid w:val="009F3D15"/>
    <w:rsid w:val="009F4435"/>
    <w:rsid w:val="009F497A"/>
    <w:rsid w:val="009F4A26"/>
    <w:rsid w:val="009F5B93"/>
    <w:rsid w:val="009F6220"/>
    <w:rsid w:val="009F67F8"/>
    <w:rsid w:val="009F6AFB"/>
    <w:rsid w:val="009F7CE8"/>
    <w:rsid w:val="00A003F2"/>
    <w:rsid w:val="00A00FC7"/>
    <w:rsid w:val="00A015A1"/>
    <w:rsid w:val="00A01670"/>
    <w:rsid w:val="00A01FDF"/>
    <w:rsid w:val="00A0228B"/>
    <w:rsid w:val="00A0267B"/>
    <w:rsid w:val="00A02A92"/>
    <w:rsid w:val="00A03123"/>
    <w:rsid w:val="00A03298"/>
    <w:rsid w:val="00A03BB3"/>
    <w:rsid w:val="00A0447D"/>
    <w:rsid w:val="00A04BC4"/>
    <w:rsid w:val="00A05764"/>
    <w:rsid w:val="00A06EE2"/>
    <w:rsid w:val="00A07307"/>
    <w:rsid w:val="00A100A3"/>
    <w:rsid w:val="00A1117C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60"/>
    <w:rsid w:val="00A16507"/>
    <w:rsid w:val="00A1726A"/>
    <w:rsid w:val="00A17506"/>
    <w:rsid w:val="00A17597"/>
    <w:rsid w:val="00A17C99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929"/>
    <w:rsid w:val="00A22D61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CD0"/>
    <w:rsid w:val="00A27218"/>
    <w:rsid w:val="00A27E6C"/>
    <w:rsid w:val="00A27F0D"/>
    <w:rsid w:val="00A30CFB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958"/>
    <w:rsid w:val="00A35CCE"/>
    <w:rsid w:val="00A362DA"/>
    <w:rsid w:val="00A36636"/>
    <w:rsid w:val="00A36E31"/>
    <w:rsid w:val="00A36FC8"/>
    <w:rsid w:val="00A40457"/>
    <w:rsid w:val="00A406E2"/>
    <w:rsid w:val="00A4071E"/>
    <w:rsid w:val="00A40A42"/>
    <w:rsid w:val="00A40B35"/>
    <w:rsid w:val="00A40E38"/>
    <w:rsid w:val="00A411FA"/>
    <w:rsid w:val="00A420DC"/>
    <w:rsid w:val="00A42B4F"/>
    <w:rsid w:val="00A42E83"/>
    <w:rsid w:val="00A43880"/>
    <w:rsid w:val="00A4397F"/>
    <w:rsid w:val="00A43B2D"/>
    <w:rsid w:val="00A4400F"/>
    <w:rsid w:val="00A44FC7"/>
    <w:rsid w:val="00A45518"/>
    <w:rsid w:val="00A45900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2379"/>
    <w:rsid w:val="00A527C2"/>
    <w:rsid w:val="00A52938"/>
    <w:rsid w:val="00A52A3F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606C"/>
    <w:rsid w:val="00A56284"/>
    <w:rsid w:val="00A56914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A20"/>
    <w:rsid w:val="00A62A33"/>
    <w:rsid w:val="00A62D75"/>
    <w:rsid w:val="00A62FFF"/>
    <w:rsid w:val="00A630D8"/>
    <w:rsid w:val="00A63223"/>
    <w:rsid w:val="00A6326F"/>
    <w:rsid w:val="00A6520A"/>
    <w:rsid w:val="00A65259"/>
    <w:rsid w:val="00A65A05"/>
    <w:rsid w:val="00A65B88"/>
    <w:rsid w:val="00A65CEA"/>
    <w:rsid w:val="00A660C5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676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FB2"/>
    <w:rsid w:val="00A900BE"/>
    <w:rsid w:val="00A90129"/>
    <w:rsid w:val="00A90145"/>
    <w:rsid w:val="00A90B99"/>
    <w:rsid w:val="00A90DBD"/>
    <w:rsid w:val="00A91552"/>
    <w:rsid w:val="00A91664"/>
    <w:rsid w:val="00A916C6"/>
    <w:rsid w:val="00A919B5"/>
    <w:rsid w:val="00A9201F"/>
    <w:rsid w:val="00A930C6"/>
    <w:rsid w:val="00A933A5"/>
    <w:rsid w:val="00A94A61"/>
    <w:rsid w:val="00A94EA4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E53"/>
    <w:rsid w:val="00AA211C"/>
    <w:rsid w:val="00AA3933"/>
    <w:rsid w:val="00AA3C5C"/>
    <w:rsid w:val="00AA3FFE"/>
    <w:rsid w:val="00AA43EA"/>
    <w:rsid w:val="00AA45E2"/>
    <w:rsid w:val="00AA476C"/>
    <w:rsid w:val="00AA608A"/>
    <w:rsid w:val="00AA6AF3"/>
    <w:rsid w:val="00AA704C"/>
    <w:rsid w:val="00AA7118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A01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99A"/>
    <w:rsid w:val="00AE29CF"/>
    <w:rsid w:val="00AE2F2C"/>
    <w:rsid w:val="00AE362D"/>
    <w:rsid w:val="00AE3BB6"/>
    <w:rsid w:val="00AE3F8B"/>
    <w:rsid w:val="00AE4453"/>
    <w:rsid w:val="00AE4C26"/>
    <w:rsid w:val="00AE4D1D"/>
    <w:rsid w:val="00AE585C"/>
    <w:rsid w:val="00AE60FD"/>
    <w:rsid w:val="00AE6707"/>
    <w:rsid w:val="00AE70CD"/>
    <w:rsid w:val="00AE7F54"/>
    <w:rsid w:val="00AE7F65"/>
    <w:rsid w:val="00AF022B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117"/>
    <w:rsid w:val="00AF41B8"/>
    <w:rsid w:val="00AF4E55"/>
    <w:rsid w:val="00AF4E96"/>
    <w:rsid w:val="00AF5105"/>
    <w:rsid w:val="00AF539E"/>
    <w:rsid w:val="00AF5CFD"/>
    <w:rsid w:val="00AF6661"/>
    <w:rsid w:val="00AF6768"/>
    <w:rsid w:val="00AF6C5B"/>
    <w:rsid w:val="00AF6DBB"/>
    <w:rsid w:val="00AF795C"/>
    <w:rsid w:val="00AF79B7"/>
    <w:rsid w:val="00AF7DCD"/>
    <w:rsid w:val="00AF7EA4"/>
    <w:rsid w:val="00B001C6"/>
    <w:rsid w:val="00B008BF"/>
    <w:rsid w:val="00B02895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B5F"/>
    <w:rsid w:val="00B1121C"/>
    <w:rsid w:val="00B1176A"/>
    <w:rsid w:val="00B11885"/>
    <w:rsid w:val="00B11B44"/>
    <w:rsid w:val="00B11E79"/>
    <w:rsid w:val="00B12916"/>
    <w:rsid w:val="00B12C60"/>
    <w:rsid w:val="00B12EC2"/>
    <w:rsid w:val="00B131CD"/>
    <w:rsid w:val="00B13D6F"/>
    <w:rsid w:val="00B13FCD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205B2"/>
    <w:rsid w:val="00B20EBC"/>
    <w:rsid w:val="00B21E37"/>
    <w:rsid w:val="00B21F7D"/>
    <w:rsid w:val="00B22FF0"/>
    <w:rsid w:val="00B2363F"/>
    <w:rsid w:val="00B23677"/>
    <w:rsid w:val="00B23B15"/>
    <w:rsid w:val="00B24395"/>
    <w:rsid w:val="00B2567F"/>
    <w:rsid w:val="00B261DD"/>
    <w:rsid w:val="00B26AC2"/>
    <w:rsid w:val="00B26E9E"/>
    <w:rsid w:val="00B2713A"/>
    <w:rsid w:val="00B275BA"/>
    <w:rsid w:val="00B27636"/>
    <w:rsid w:val="00B3158B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DBF"/>
    <w:rsid w:val="00B368F4"/>
    <w:rsid w:val="00B374E8"/>
    <w:rsid w:val="00B37616"/>
    <w:rsid w:val="00B37A94"/>
    <w:rsid w:val="00B400C4"/>
    <w:rsid w:val="00B400E9"/>
    <w:rsid w:val="00B40ECF"/>
    <w:rsid w:val="00B41C27"/>
    <w:rsid w:val="00B41F58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15B5"/>
    <w:rsid w:val="00B5161D"/>
    <w:rsid w:val="00B51B51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7F45"/>
    <w:rsid w:val="00B605C7"/>
    <w:rsid w:val="00B60715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426"/>
    <w:rsid w:val="00B65804"/>
    <w:rsid w:val="00B6635D"/>
    <w:rsid w:val="00B66558"/>
    <w:rsid w:val="00B701B2"/>
    <w:rsid w:val="00B7083F"/>
    <w:rsid w:val="00B71003"/>
    <w:rsid w:val="00B710B7"/>
    <w:rsid w:val="00B71995"/>
    <w:rsid w:val="00B71F50"/>
    <w:rsid w:val="00B72A24"/>
    <w:rsid w:val="00B72F26"/>
    <w:rsid w:val="00B73291"/>
    <w:rsid w:val="00B73DE2"/>
    <w:rsid w:val="00B7402B"/>
    <w:rsid w:val="00B74046"/>
    <w:rsid w:val="00B74C46"/>
    <w:rsid w:val="00B75348"/>
    <w:rsid w:val="00B76B0E"/>
    <w:rsid w:val="00B7755D"/>
    <w:rsid w:val="00B77566"/>
    <w:rsid w:val="00B778CA"/>
    <w:rsid w:val="00B77AB4"/>
    <w:rsid w:val="00B77B95"/>
    <w:rsid w:val="00B77FD4"/>
    <w:rsid w:val="00B80672"/>
    <w:rsid w:val="00B81608"/>
    <w:rsid w:val="00B817A8"/>
    <w:rsid w:val="00B82E27"/>
    <w:rsid w:val="00B82FF6"/>
    <w:rsid w:val="00B83842"/>
    <w:rsid w:val="00B8410B"/>
    <w:rsid w:val="00B84390"/>
    <w:rsid w:val="00B84569"/>
    <w:rsid w:val="00B84BD5"/>
    <w:rsid w:val="00B84E31"/>
    <w:rsid w:val="00B84FF1"/>
    <w:rsid w:val="00B8547C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9A5"/>
    <w:rsid w:val="00B90C59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A045B"/>
    <w:rsid w:val="00BA08F6"/>
    <w:rsid w:val="00BA0900"/>
    <w:rsid w:val="00BA11A2"/>
    <w:rsid w:val="00BA1466"/>
    <w:rsid w:val="00BA1E23"/>
    <w:rsid w:val="00BA28F1"/>
    <w:rsid w:val="00BA2BEC"/>
    <w:rsid w:val="00BA3514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7B"/>
    <w:rsid w:val="00BB07C3"/>
    <w:rsid w:val="00BB0941"/>
    <w:rsid w:val="00BB1625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D9B"/>
    <w:rsid w:val="00BC16C3"/>
    <w:rsid w:val="00BC1CF8"/>
    <w:rsid w:val="00BC1DC1"/>
    <w:rsid w:val="00BC310D"/>
    <w:rsid w:val="00BC44CB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20C1"/>
    <w:rsid w:val="00BD32FA"/>
    <w:rsid w:val="00BD3815"/>
    <w:rsid w:val="00BD4A05"/>
    <w:rsid w:val="00BD4D54"/>
    <w:rsid w:val="00BD503E"/>
    <w:rsid w:val="00BD5224"/>
    <w:rsid w:val="00BD5985"/>
    <w:rsid w:val="00BD6AB9"/>
    <w:rsid w:val="00BD6E66"/>
    <w:rsid w:val="00BD71C7"/>
    <w:rsid w:val="00BD7A5C"/>
    <w:rsid w:val="00BD7ECD"/>
    <w:rsid w:val="00BE000B"/>
    <w:rsid w:val="00BE0063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988"/>
    <w:rsid w:val="00BE561A"/>
    <w:rsid w:val="00BE5B2F"/>
    <w:rsid w:val="00BE5D88"/>
    <w:rsid w:val="00BE61B6"/>
    <w:rsid w:val="00BE6828"/>
    <w:rsid w:val="00BE6A39"/>
    <w:rsid w:val="00BE6BDA"/>
    <w:rsid w:val="00BE6DC7"/>
    <w:rsid w:val="00BE712D"/>
    <w:rsid w:val="00BE7E63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E37"/>
    <w:rsid w:val="00BF208E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9C"/>
    <w:rsid w:val="00BF72BE"/>
    <w:rsid w:val="00BF7746"/>
    <w:rsid w:val="00BF7E35"/>
    <w:rsid w:val="00C00547"/>
    <w:rsid w:val="00C0078A"/>
    <w:rsid w:val="00C00F4F"/>
    <w:rsid w:val="00C01865"/>
    <w:rsid w:val="00C026DE"/>
    <w:rsid w:val="00C029E7"/>
    <w:rsid w:val="00C03215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9C"/>
    <w:rsid w:val="00C05D58"/>
    <w:rsid w:val="00C05F8B"/>
    <w:rsid w:val="00C06865"/>
    <w:rsid w:val="00C07AB5"/>
    <w:rsid w:val="00C07FEE"/>
    <w:rsid w:val="00C1040F"/>
    <w:rsid w:val="00C104B7"/>
    <w:rsid w:val="00C10938"/>
    <w:rsid w:val="00C11300"/>
    <w:rsid w:val="00C12E8D"/>
    <w:rsid w:val="00C13488"/>
    <w:rsid w:val="00C1380F"/>
    <w:rsid w:val="00C13D7B"/>
    <w:rsid w:val="00C13F3E"/>
    <w:rsid w:val="00C14140"/>
    <w:rsid w:val="00C14B86"/>
    <w:rsid w:val="00C14D41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5601"/>
    <w:rsid w:val="00C258B4"/>
    <w:rsid w:val="00C26144"/>
    <w:rsid w:val="00C26466"/>
    <w:rsid w:val="00C26542"/>
    <w:rsid w:val="00C2693F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9E9"/>
    <w:rsid w:val="00C34B39"/>
    <w:rsid w:val="00C35842"/>
    <w:rsid w:val="00C36537"/>
    <w:rsid w:val="00C4071C"/>
    <w:rsid w:val="00C40B4F"/>
    <w:rsid w:val="00C40D95"/>
    <w:rsid w:val="00C41147"/>
    <w:rsid w:val="00C41369"/>
    <w:rsid w:val="00C42785"/>
    <w:rsid w:val="00C42B4F"/>
    <w:rsid w:val="00C435D0"/>
    <w:rsid w:val="00C436E9"/>
    <w:rsid w:val="00C43CB8"/>
    <w:rsid w:val="00C444E4"/>
    <w:rsid w:val="00C44600"/>
    <w:rsid w:val="00C457CD"/>
    <w:rsid w:val="00C470C8"/>
    <w:rsid w:val="00C47298"/>
    <w:rsid w:val="00C472F2"/>
    <w:rsid w:val="00C478B1"/>
    <w:rsid w:val="00C47A7C"/>
    <w:rsid w:val="00C50354"/>
    <w:rsid w:val="00C505DC"/>
    <w:rsid w:val="00C50C8E"/>
    <w:rsid w:val="00C514EA"/>
    <w:rsid w:val="00C52317"/>
    <w:rsid w:val="00C52C9B"/>
    <w:rsid w:val="00C5318D"/>
    <w:rsid w:val="00C53450"/>
    <w:rsid w:val="00C5419C"/>
    <w:rsid w:val="00C5435D"/>
    <w:rsid w:val="00C55863"/>
    <w:rsid w:val="00C55D51"/>
    <w:rsid w:val="00C57366"/>
    <w:rsid w:val="00C57AE7"/>
    <w:rsid w:val="00C57E1E"/>
    <w:rsid w:val="00C57ED3"/>
    <w:rsid w:val="00C57F9E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A3E"/>
    <w:rsid w:val="00C62F41"/>
    <w:rsid w:val="00C63488"/>
    <w:rsid w:val="00C639EB"/>
    <w:rsid w:val="00C63A67"/>
    <w:rsid w:val="00C63E08"/>
    <w:rsid w:val="00C64900"/>
    <w:rsid w:val="00C64A6A"/>
    <w:rsid w:val="00C64B92"/>
    <w:rsid w:val="00C64C3A"/>
    <w:rsid w:val="00C64C9C"/>
    <w:rsid w:val="00C64EC1"/>
    <w:rsid w:val="00C655E8"/>
    <w:rsid w:val="00C6614E"/>
    <w:rsid w:val="00C67161"/>
    <w:rsid w:val="00C671BE"/>
    <w:rsid w:val="00C67981"/>
    <w:rsid w:val="00C67999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61BE"/>
    <w:rsid w:val="00C76C8D"/>
    <w:rsid w:val="00C76CE2"/>
    <w:rsid w:val="00C76CEF"/>
    <w:rsid w:val="00C77F58"/>
    <w:rsid w:val="00C8058F"/>
    <w:rsid w:val="00C81826"/>
    <w:rsid w:val="00C818DF"/>
    <w:rsid w:val="00C81A87"/>
    <w:rsid w:val="00C81E32"/>
    <w:rsid w:val="00C81FD9"/>
    <w:rsid w:val="00C8272B"/>
    <w:rsid w:val="00C829B6"/>
    <w:rsid w:val="00C82A22"/>
    <w:rsid w:val="00C82B47"/>
    <w:rsid w:val="00C82B4D"/>
    <w:rsid w:val="00C82E04"/>
    <w:rsid w:val="00C82FA3"/>
    <w:rsid w:val="00C8301D"/>
    <w:rsid w:val="00C83679"/>
    <w:rsid w:val="00C83B1C"/>
    <w:rsid w:val="00C83CE8"/>
    <w:rsid w:val="00C83DDC"/>
    <w:rsid w:val="00C83FDD"/>
    <w:rsid w:val="00C84A81"/>
    <w:rsid w:val="00C85B18"/>
    <w:rsid w:val="00C85B44"/>
    <w:rsid w:val="00C85CFA"/>
    <w:rsid w:val="00C8606C"/>
    <w:rsid w:val="00C86549"/>
    <w:rsid w:val="00C86B89"/>
    <w:rsid w:val="00C87447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3578"/>
    <w:rsid w:val="00CA384E"/>
    <w:rsid w:val="00CA3B62"/>
    <w:rsid w:val="00CA42F6"/>
    <w:rsid w:val="00CA4ACA"/>
    <w:rsid w:val="00CA4ED3"/>
    <w:rsid w:val="00CA5070"/>
    <w:rsid w:val="00CA5125"/>
    <w:rsid w:val="00CA53CD"/>
    <w:rsid w:val="00CA6338"/>
    <w:rsid w:val="00CA6BF5"/>
    <w:rsid w:val="00CA6C1E"/>
    <w:rsid w:val="00CA6F3B"/>
    <w:rsid w:val="00CA719C"/>
    <w:rsid w:val="00CA7550"/>
    <w:rsid w:val="00CA766A"/>
    <w:rsid w:val="00CA7F5B"/>
    <w:rsid w:val="00CB1283"/>
    <w:rsid w:val="00CB1F55"/>
    <w:rsid w:val="00CB358F"/>
    <w:rsid w:val="00CB395B"/>
    <w:rsid w:val="00CB3C29"/>
    <w:rsid w:val="00CB3DF5"/>
    <w:rsid w:val="00CB3F3F"/>
    <w:rsid w:val="00CB5040"/>
    <w:rsid w:val="00CB51A6"/>
    <w:rsid w:val="00CB5811"/>
    <w:rsid w:val="00CB6BA5"/>
    <w:rsid w:val="00CB7534"/>
    <w:rsid w:val="00CB7692"/>
    <w:rsid w:val="00CB77F3"/>
    <w:rsid w:val="00CC03E6"/>
    <w:rsid w:val="00CC0431"/>
    <w:rsid w:val="00CC11AE"/>
    <w:rsid w:val="00CC1F9C"/>
    <w:rsid w:val="00CC28EF"/>
    <w:rsid w:val="00CC29F3"/>
    <w:rsid w:val="00CC2D37"/>
    <w:rsid w:val="00CC436F"/>
    <w:rsid w:val="00CC4581"/>
    <w:rsid w:val="00CC47BF"/>
    <w:rsid w:val="00CC4CF3"/>
    <w:rsid w:val="00CC5404"/>
    <w:rsid w:val="00CC5535"/>
    <w:rsid w:val="00CC6065"/>
    <w:rsid w:val="00CC60EA"/>
    <w:rsid w:val="00CC62C8"/>
    <w:rsid w:val="00CC6F59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4902"/>
    <w:rsid w:val="00CD49DB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C48"/>
    <w:rsid w:val="00CE2589"/>
    <w:rsid w:val="00CE2959"/>
    <w:rsid w:val="00CE4944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F0D33"/>
    <w:rsid w:val="00CF0EEB"/>
    <w:rsid w:val="00CF0FCE"/>
    <w:rsid w:val="00CF106B"/>
    <w:rsid w:val="00CF15CA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C55"/>
    <w:rsid w:val="00CF7226"/>
    <w:rsid w:val="00CF75B9"/>
    <w:rsid w:val="00D00292"/>
    <w:rsid w:val="00D00398"/>
    <w:rsid w:val="00D00B76"/>
    <w:rsid w:val="00D01442"/>
    <w:rsid w:val="00D027B6"/>
    <w:rsid w:val="00D02C00"/>
    <w:rsid w:val="00D0419F"/>
    <w:rsid w:val="00D04BA3"/>
    <w:rsid w:val="00D04CE4"/>
    <w:rsid w:val="00D04FC6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D68"/>
    <w:rsid w:val="00D107E5"/>
    <w:rsid w:val="00D10F12"/>
    <w:rsid w:val="00D11482"/>
    <w:rsid w:val="00D114F0"/>
    <w:rsid w:val="00D1225A"/>
    <w:rsid w:val="00D125E2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7A3"/>
    <w:rsid w:val="00D21CE7"/>
    <w:rsid w:val="00D21DDE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FF8"/>
    <w:rsid w:val="00D25966"/>
    <w:rsid w:val="00D25FF8"/>
    <w:rsid w:val="00D266BA"/>
    <w:rsid w:val="00D2684F"/>
    <w:rsid w:val="00D27269"/>
    <w:rsid w:val="00D274A8"/>
    <w:rsid w:val="00D27738"/>
    <w:rsid w:val="00D27761"/>
    <w:rsid w:val="00D27A81"/>
    <w:rsid w:val="00D31572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B"/>
    <w:rsid w:val="00D46722"/>
    <w:rsid w:val="00D46735"/>
    <w:rsid w:val="00D4680B"/>
    <w:rsid w:val="00D4768D"/>
    <w:rsid w:val="00D50026"/>
    <w:rsid w:val="00D50CDB"/>
    <w:rsid w:val="00D51B44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C"/>
    <w:rsid w:val="00D64B13"/>
    <w:rsid w:val="00D64D9A"/>
    <w:rsid w:val="00D65156"/>
    <w:rsid w:val="00D656FE"/>
    <w:rsid w:val="00D659E0"/>
    <w:rsid w:val="00D669BE"/>
    <w:rsid w:val="00D66DEB"/>
    <w:rsid w:val="00D67414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5DC"/>
    <w:rsid w:val="00D75CE5"/>
    <w:rsid w:val="00D7609F"/>
    <w:rsid w:val="00D76567"/>
    <w:rsid w:val="00D76906"/>
    <w:rsid w:val="00D77C35"/>
    <w:rsid w:val="00D77D0C"/>
    <w:rsid w:val="00D80281"/>
    <w:rsid w:val="00D80BED"/>
    <w:rsid w:val="00D813EC"/>
    <w:rsid w:val="00D81AB5"/>
    <w:rsid w:val="00D81E23"/>
    <w:rsid w:val="00D82071"/>
    <w:rsid w:val="00D827BD"/>
    <w:rsid w:val="00D828C1"/>
    <w:rsid w:val="00D83691"/>
    <w:rsid w:val="00D83D4F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415D"/>
    <w:rsid w:val="00D944B0"/>
    <w:rsid w:val="00D94745"/>
    <w:rsid w:val="00D94AC7"/>
    <w:rsid w:val="00D95522"/>
    <w:rsid w:val="00D95A81"/>
    <w:rsid w:val="00D96B06"/>
    <w:rsid w:val="00D97156"/>
    <w:rsid w:val="00D974F6"/>
    <w:rsid w:val="00D97E1B"/>
    <w:rsid w:val="00DA0085"/>
    <w:rsid w:val="00DA0F4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7041"/>
    <w:rsid w:val="00DA718A"/>
    <w:rsid w:val="00DA7A3B"/>
    <w:rsid w:val="00DA7D5C"/>
    <w:rsid w:val="00DA7EEB"/>
    <w:rsid w:val="00DA7F99"/>
    <w:rsid w:val="00DB01B6"/>
    <w:rsid w:val="00DB053F"/>
    <w:rsid w:val="00DB09FB"/>
    <w:rsid w:val="00DB0C4A"/>
    <w:rsid w:val="00DB1719"/>
    <w:rsid w:val="00DB282E"/>
    <w:rsid w:val="00DB461D"/>
    <w:rsid w:val="00DB4864"/>
    <w:rsid w:val="00DB49DA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C0149"/>
    <w:rsid w:val="00DC042E"/>
    <w:rsid w:val="00DC0605"/>
    <w:rsid w:val="00DC0672"/>
    <w:rsid w:val="00DC0C5E"/>
    <w:rsid w:val="00DC11FF"/>
    <w:rsid w:val="00DC1246"/>
    <w:rsid w:val="00DC16E0"/>
    <w:rsid w:val="00DC1DF8"/>
    <w:rsid w:val="00DC257D"/>
    <w:rsid w:val="00DC25B1"/>
    <w:rsid w:val="00DC31D4"/>
    <w:rsid w:val="00DC3578"/>
    <w:rsid w:val="00DC3C81"/>
    <w:rsid w:val="00DC42C2"/>
    <w:rsid w:val="00DC4A02"/>
    <w:rsid w:val="00DC5680"/>
    <w:rsid w:val="00DC6617"/>
    <w:rsid w:val="00DC7615"/>
    <w:rsid w:val="00DC783E"/>
    <w:rsid w:val="00DC7B01"/>
    <w:rsid w:val="00DC7B31"/>
    <w:rsid w:val="00DD002E"/>
    <w:rsid w:val="00DD005E"/>
    <w:rsid w:val="00DD01AE"/>
    <w:rsid w:val="00DD047D"/>
    <w:rsid w:val="00DD062A"/>
    <w:rsid w:val="00DD06D0"/>
    <w:rsid w:val="00DD0D78"/>
    <w:rsid w:val="00DD1A66"/>
    <w:rsid w:val="00DD304C"/>
    <w:rsid w:val="00DD3207"/>
    <w:rsid w:val="00DD33C3"/>
    <w:rsid w:val="00DD363F"/>
    <w:rsid w:val="00DD3697"/>
    <w:rsid w:val="00DD3A1D"/>
    <w:rsid w:val="00DD3DF5"/>
    <w:rsid w:val="00DD4A68"/>
    <w:rsid w:val="00DD4B8F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B32"/>
    <w:rsid w:val="00DE3CB2"/>
    <w:rsid w:val="00DE3E40"/>
    <w:rsid w:val="00DE435E"/>
    <w:rsid w:val="00DE47E0"/>
    <w:rsid w:val="00DE552C"/>
    <w:rsid w:val="00DE656A"/>
    <w:rsid w:val="00DE6B6D"/>
    <w:rsid w:val="00DE6D41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533"/>
    <w:rsid w:val="00DF3D48"/>
    <w:rsid w:val="00DF40F8"/>
    <w:rsid w:val="00DF4AC8"/>
    <w:rsid w:val="00DF4C29"/>
    <w:rsid w:val="00DF5C3F"/>
    <w:rsid w:val="00DF5F4C"/>
    <w:rsid w:val="00DF6712"/>
    <w:rsid w:val="00DF7069"/>
    <w:rsid w:val="00DF7546"/>
    <w:rsid w:val="00DF7B9D"/>
    <w:rsid w:val="00DF7D5B"/>
    <w:rsid w:val="00E00264"/>
    <w:rsid w:val="00E00C4C"/>
    <w:rsid w:val="00E00F25"/>
    <w:rsid w:val="00E018E1"/>
    <w:rsid w:val="00E01C20"/>
    <w:rsid w:val="00E021C3"/>
    <w:rsid w:val="00E023E3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314"/>
    <w:rsid w:val="00E06C66"/>
    <w:rsid w:val="00E075A8"/>
    <w:rsid w:val="00E078A6"/>
    <w:rsid w:val="00E07A6E"/>
    <w:rsid w:val="00E07D86"/>
    <w:rsid w:val="00E102D0"/>
    <w:rsid w:val="00E10643"/>
    <w:rsid w:val="00E10A81"/>
    <w:rsid w:val="00E10FD5"/>
    <w:rsid w:val="00E119BE"/>
    <w:rsid w:val="00E11AFD"/>
    <w:rsid w:val="00E11FEB"/>
    <w:rsid w:val="00E129DD"/>
    <w:rsid w:val="00E12FD2"/>
    <w:rsid w:val="00E13DAF"/>
    <w:rsid w:val="00E13EAA"/>
    <w:rsid w:val="00E14BD1"/>
    <w:rsid w:val="00E15863"/>
    <w:rsid w:val="00E1633A"/>
    <w:rsid w:val="00E1640C"/>
    <w:rsid w:val="00E16ABF"/>
    <w:rsid w:val="00E20064"/>
    <w:rsid w:val="00E204BE"/>
    <w:rsid w:val="00E20C4F"/>
    <w:rsid w:val="00E21320"/>
    <w:rsid w:val="00E217DC"/>
    <w:rsid w:val="00E21CEC"/>
    <w:rsid w:val="00E2337A"/>
    <w:rsid w:val="00E233A7"/>
    <w:rsid w:val="00E24285"/>
    <w:rsid w:val="00E24931"/>
    <w:rsid w:val="00E2578F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E1C"/>
    <w:rsid w:val="00E3228D"/>
    <w:rsid w:val="00E32FD4"/>
    <w:rsid w:val="00E330DC"/>
    <w:rsid w:val="00E33CED"/>
    <w:rsid w:val="00E3405E"/>
    <w:rsid w:val="00E34139"/>
    <w:rsid w:val="00E3480A"/>
    <w:rsid w:val="00E34AF6"/>
    <w:rsid w:val="00E34C67"/>
    <w:rsid w:val="00E351AC"/>
    <w:rsid w:val="00E354F7"/>
    <w:rsid w:val="00E36728"/>
    <w:rsid w:val="00E36ABD"/>
    <w:rsid w:val="00E37095"/>
    <w:rsid w:val="00E37282"/>
    <w:rsid w:val="00E40E76"/>
    <w:rsid w:val="00E41898"/>
    <w:rsid w:val="00E42791"/>
    <w:rsid w:val="00E4362D"/>
    <w:rsid w:val="00E43E22"/>
    <w:rsid w:val="00E43E92"/>
    <w:rsid w:val="00E44186"/>
    <w:rsid w:val="00E44248"/>
    <w:rsid w:val="00E44758"/>
    <w:rsid w:val="00E44BD1"/>
    <w:rsid w:val="00E44DD0"/>
    <w:rsid w:val="00E45FE5"/>
    <w:rsid w:val="00E4745B"/>
    <w:rsid w:val="00E4756C"/>
    <w:rsid w:val="00E47673"/>
    <w:rsid w:val="00E47770"/>
    <w:rsid w:val="00E47940"/>
    <w:rsid w:val="00E47D8B"/>
    <w:rsid w:val="00E47D91"/>
    <w:rsid w:val="00E50EC4"/>
    <w:rsid w:val="00E5119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D2E"/>
    <w:rsid w:val="00E54FF3"/>
    <w:rsid w:val="00E55CE9"/>
    <w:rsid w:val="00E56A9F"/>
    <w:rsid w:val="00E574FD"/>
    <w:rsid w:val="00E578F2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4CBC"/>
    <w:rsid w:val="00E65D26"/>
    <w:rsid w:val="00E66292"/>
    <w:rsid w:val="00E669D0"/>
    <w:rsid w:val="00E67AA3"/>
    <w:rsid w:val="00E67F44"/>
    <w:rsid w:val="00E711CD"/>
    <w:rsid w:val="00E71395"/>
    <w:rsid w:val="00E71439"/>
    <w:rsid w:val="00E71B72"/>
    <w:rsid w:val="00E7206E"/>
    <w:rsid w:val="00E72D72"/>
    <w:rsid w:val="00E73779"/>
    <w:rsid w:val="00E73C36"/>
    <w:rsid w:val="00E754B8"/>
    <w:rsid w:val="00E75C82"/>
    <w:rsid w:val="00E7632E"/>
    <w:rsid w:val="00E76A41"/>
    <w:rsid w:val="00E774D3"/>
    <w:rsid w:val="00E77DB6"/>
    <w:rsid w:val="00E800CC"/>
    <w:rsid w:val="00E80539"/>
    <w:rsid w:val="00E80796"/>
    <w:rsid w:val="00E809EF"/>
    <w:rsid w:val="00E814CC"/>
    <w:rsid w:val="00E832BD"/>
    <w:rsid w:val="00E833B1"/>
    <w:rsid w:val="00E83564"/>
    <w:rsid w:val="00E84971"/>
    <w:rsid w:val="00E8575B"/>
    <w:rsid w:val="00E85DE1"/>
    <w:rsid w:val="00E87028"/>
    <w:rsid w:val="00E8724B"/>
    <w:rsid w:val="00E87395"/>
    <w:rsid w:val="00E87BD5"/>
    <w:rsid w:val="00E902B4"/>
    <w:rsid w:val="00E92552"/>
    <w:rsid w:val="00E926AA"/>
    <w:rsid w:val="00E9296D"/>
    <w:rsid w:val="00E92B1E"/>
    <w:rsid w:val="00E92E10"/>
    <w:rsid w:val="00E93795"/>
    <w:rsid w:val="00E93A8A"/>
    <w:rsid w:val="00E93ADC"/>
    <w:rsid w:val="00E93FD8"/>
    <w:rsid w:val="00E9413A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3B9F"/>
    <w:rsid w:val="00EA4380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B6C"/>
    <w:rsid w:val="00EB117D"/>
    <w:rsid w:val="00EB2138"/>
    <w:rsid w:val="00EB36F1"/>
    <w:rsid w:val="00EB37FB"/>
    <w:rsid w:val="00EB3D52"/>
    <w:rsid w:val="00EB43BB"/>
    <w:rsid w:val="00EB4695"/>
    <w:rsid w:val="00EB4DF7"/>
    <w:rsid w:val="00EB55CB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6172"/>
    <w:rsid w:val="00EC618A"/>
    <w:rsid w:val="00EC6291"/>
    <w:rsid w:val="00EC65D3"/>
    <w:rsid w:val="00EC6C07"/>
    <w:rsid w:val="00EC6CA1"/>
    <w:rsid w:val="00EC7DB1"/>
    <w:rsid w:val="00EC7E63"/>
    <w:rsid w:val="00ED0847"/>
    <w:rsid w:val="00ED085E"/>
    <w:rsid w:val="00ED161E"/>
    <w:rsid w:val="00ED2358"/>
    <w:rsid w:val="00ED2DCF"/>
    <w:rsid w:val="00ED33E2"/>
    <w:rsid w:val="00ED34FE"/>
    <w:rsid w:val="00ED3939"/>
    <w:rsid w:val="00ED39BA"/>
    <w:rsid w:val="00ED455D"/>
    <w:rsid w:val="00ED4654"/>
    <w:rsid w:val="00ED50E0"/>
    <w:rsid w:val="00ED59A9"/>
    <w:rsid w:val="00ED602F"/>
    <w:rsid w:val="00ED6425"/>
    <w:rsid w:val="00ED6859"/>
    <w:rsid w:val="00ED704B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40D0"/>
    <w:rsid w:val="00EE43BE"/>
    <w:rsid w:val="00EE4AC6"/>
    <w:rsid w:val="00EE4E13"/>
    <w:rsid w:val="00EE570B"/>
    <w:rsid w:val="00EE5DD3"/>
    <w:rsid w:val="00EE6868"/>
    <w:rsid w:val="00EE7D04"/>
    <w:rsid w:val="00EE7ED9"/>
    <w:rsid w:val="00EF00D2"/>
    <w:rsid w:val="00EF027E"/>
    <w:rsid w:val="00EF06FB"/>
    <w:rsid w:val="00EF07A8"/>
    <w:rsid w:val="00EF0CDF"/>
    <w:rsid w:val="00EF2916"/>
    <w:rsid w:val="00EF2B34"/>
    <w:rsid w:val="00EF379E"/>
    <w:rsid w:val="00EF3CAA"/>
    <w:rsid w:val="00EF4904"/>
    <w:rsid w:val="00EF4C2B"/>
    <w:rsid w:val="00EF5ECE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207A"/>
    <w:rsid w:val="00F026C7"/>
    <w:rsid w:val="00F02788"/>
    <w:rsid w:val="00F03922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78C"/>
    <w:rsid w:val="00F07B9F"/>
    <w:rsid w:val="00F07E61"/>
    <w:rsid w:val="00F07FA9"/>
    <w:rsid w:val="00F10A89"/>
    <w:rsid w:val="00F112B0"/>
    <w:rsid w:val="00F113A4"/>
    <w:rsid w:val="00F1154F"/>
    <w:rsid w:val="00F11C21"/>
    <w:rsid w:val="00F12612"/>
    <w:rsid w:val="00F13B4D"/>
    <w:rsid w:val="00F13EAF"/>
    <w:rsid w:val="00F13F87"/>
    <w:rsid w:val="00F14C0C"/>
    <w:rsid w:val="00F15756"/>
    <w:rsid w:val="00F15C94"/>
    <w:rsid w:val="00F15D88"/>
    <w:rsid w:val="00F15E4B"/>
    <w:rsid w:val="00F1631A"/>
    <w:rsid w:val="00F16710"/>
    <w:rsid w:val="00F17098"/>
    <w:rsid w:val="00F174C7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BC7"/>
    <w:rsid w:val="00F34BAD"/>
    <w:rsid w:val="00F35242"/>
    <w:rsid w:val="00F363FA"/>
    <w:rsid w:val="00F3765F"/>
    <w:rsid w:val="00F407B5"/>
    <w:rsid w:val="00F4085F"/>
    <w:rsid w:val="00F418B7"/>
    <w:rsid w:val="00F42404"/>
    <w:rsid w:val="00F42851"/>
    <w:rsid w:val="00F428AF"/>
    <w:rsid w:val="00F431A5"/>
    <w:rsid w:val="00F431B3"/>
    <w:rsid w:val="00F43242"/>
    <w:rsid w:val="00F4445A"/>
    <w:rsid w:val="00F44AA6"/>
    <w:rsid w:val="00F44D2E"/>
    <w:rsid w:val="00F44F41"/>
    <w:rsid w:val="00F44FBF"/>
    <w:rsid w:val="00F44FC1"/>
    <w:rsid w:val="00F45005"/>
    <w:rsid w:val="00F45474"/>
    <w:rsid w:val="00F461F2"/>
    <w:rsid w:val="00F467B0"/>
    <w:rsid w:val="00F468F2"/>
    <w:rsid w:val="00F470FF"/>
    <w:rsid w:val="00F471D3"/>
    <w:rsid w:val="00F47507"/>
    <w:rsid w:val="00F47F70"/>
    <w:rsid w:val="00F5052D"/>
    <w:rsid w:val="00F50A8A"/>
    <w:rsid w:val="00F51255"/>
    <w:rsid w:val="00F5186D"/>
    <w:rsid w:val="00F53052"/>
    <w:rsid w:val="00F533DD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605FF"/>
    <w:rsid w:val="00F60DA3"/>
    <w:rsid w:val="00F61983"/>
    <w:rsid w:val="00F61CDC"/>
    <w:rsid w:val="00F621D1"/>
    <w:rsid w:val="00F6242D"/>
    <w:rsid w:val="00F627A2"/>
    <w:rsid w:val="00F628E0"/>
    <w:rsid w:val="00F6354F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700B4"/>
    <w:rsid w:val="00F70C6C"/>
    <w:rsid w:val="00F70C99"/>
    <w:rsid w:val="00F71086"/>
    <w:rsid w:val="00F71B47"/>
    <w:rsid w:val="00F72685"/>
    <w:rsid w:val="00F729BC"/>
    <w:rsid w:val="00F72ECF"/>
    <w:rsid w:val="00F73950"/>
    <w:rsid w:val="00F742B7"/>
    <w:rsid w:val="00F74A82"/>
    <w:rsid w:val="00F74AED"/>
    <w:rsid w:val="00F752B4"/>
    <w:rsid w:val="00F75A4A"/>
    <w:rsid w:val="00F75D8F"/>
    <w:rsid w:val="00F763ED"/>
    <w:rsid w:val="00F768FF"/>
    <w:rsid w:val="00F7749C"/>
    <w:rsid w:val="00F775E2"/>
    <w:rsid w:val="00F77D69"/>
    <w:rsid w:val="00F803EB"/>
    <w:rsid w:val="00F80DED"/>
    <w:rsid w:val="00F814F6"/>
    <w:rsid w:val="00F818D1"/>
    <w:rsid w:val="00F81A1E"/>
    <w:rsid w:val="00F81CD0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7123"/>
    <w:rsid w:val="00F87870"/>
    <w:rsid w:val="00F9020A"/>
    <w:rsid w:val="00F9090B"/>
    <w:rsid w:val="00F91004"/>
    <w:rsid w:val="00F92641"/>
    <w:rsid w:val="00F93528"/>
    <w:rsid w:val="00F9366D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6136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6474"/>
    <w:rsid w:val="00FA653D"/>
    <w:rsid w:val="00FA7399"/>
    <w:rsid w:val="00FA7680"/>
    <w:rsid w:val="00FA78D9"/>
    <w:rsid w:val="00FB02C4"/>
    <w:rsid w:val="00FB034D"/>
    <w:rsid w:val="00FB044B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5040"/>
    <w:rsid w:val="00FB5B09"/>
    <w:rsid w:val="00FB5F47"/>
    <w:rsid w:val="00FB60E8"/>
    <w:rsid w:val="00FB69A7"/>
    <w:rsid w:val="00FB6C2F"/>
    <w:rsid w:val="00FB7123"/>
    <w:rsid w:val="00FC01BA"/>
    <w:rsid w:val="00FC0598"/>
    <w:rsid w:val="00FC08F3"/>
    <w:rsid w:val="00FC09F4"/>
    <w:rsid w:val="00FC0E0C"/>
    <w:rsid w:val="00FC1D4D"/>
    <w:rsid w:val="00FC1E21"/>
    <w:rsid w:val="00FC1FAC"/>
    <w:rsid w:val="00FC2A71"/>
    <w:rsid w:val="00FC301F"/>
    <w:rsid w:val="00FC3569"/>
    <w:rsid w:val="00FC4519"/>
    <w:rsid w:val="00FC4932"/>
    <w:rsid w:val="00FC4CC4"/>
    <w:rsid w:val="00FC561D"/>
    <w:rsid w:val="00FC5DB4"/>
    <w:rsid w:val="00FC6676"/>
    <w:rsid w:val="00FC6709"/>
    <w:rsid w:val="00FC70D4"/>
    <w:rsid w:val="00FC7640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C2B"/>
    <w:rsid w:val="00FD3533"/>
    <w:rsid w:val="00FD3862"/>
    <w:rsid w:val="00FD4D12"/>
    <w:rsid w:val="00FD520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470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E93"/>
    <w:rsid w:val="00FF1CFB"/>
    <w:rsid w:val="00FF1E83"/>
    <w:rsid w:val="00FF1EA9"/>
    <w:rsid w:val="00FF249B"/>
    <w:rsid w:val="00FF28BF"/>
    <w:rsid w:val="00FF3831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99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99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1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2F65DA-A525-460B-9E48-92D38B4F8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41</TotalTime>
  <Pages>26</Pages>
  <Words>6023</Words>
  <Characters>26310</Characters>
  <Application>Microsoft Office Word</Application>
  <DocSecurity>0</DocSecurity>
  <Lines>219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creator>tadsong_h22</dc:creator>
  <cp:lastModifiedBy>(TP) Nongnooch Prawitrawong</cp:lastModifiedBy>
  <cp:revision>3</cp:revision>
  <cp:lastPrinted>2018-05-09T12:43:00Z</cp:lastPrinted>
  <dcterms:created xsi:type="dcterms:W3CDTF">2018-05-14T03:00:00Z</dcterms:created>
  <dcterms:modified xsi:type="dcterms:W3CDTF">2018-05-14T11:34:00Z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