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580879B3" w14:textId="352179B2" w:rsidR="00AD3B26" w:rsidRDefault="00634D49" w:rsidP="00AD3B26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B72141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B72141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72141" w:rsidRPr="00455E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สยามสตีลอินเตอร์เนชั่นแนล</w:t>
      </w:r>
      <w:r w:rsidR="00B72141" w:rsidRPr="00455E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72141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B72141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B72141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B72141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604669D2" w14:textId="77777777" w:rsidR="00B72141" w:rsidRPr="00AD3B26" w:rsidRDefault="00B72141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E03F001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</w:t>
      </w:r>
      <w:r w:rsidRPr="00B721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B721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B72141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B721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B72141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B721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B7214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B721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721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B72141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ประกอบงบการเงินระหว่างกาลแบบย่อของบริษัท</w:t>
      </w:r>
      <w:r w:rsidR="00EF190C" w:rsidRPr="00B7214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72141" w:rsidRPr="00B721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สยามสตีลอินเตอร์เนชั่นแนล</w:t>
      </w:r>
      <w:r w:rsidR="00B72141" w:rsidRPr="00B7214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72141" w:rsidRPr="00B721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B72141" w:rsidRPr="00B7214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B72141" w:rsidRPr="00B721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B72141" w:rsidRPr="00B72141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B72141" w:rsidRPr="00B7214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72141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</w:t>
      </w:r>
      <w:r w:rsidR="00B72141" w:rsidRPr="00B7214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B72141" w:rsidRPr="00B721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72141" w:rsidRPr="00B72141">
        <w:rPr>
          <w:rFonts w:ascii="Browallia New" w:hAnsi="Browallia New" w:cs="Browallia New" w:hint="cs"/>
          <w:sz w:val="28"/>
          <w:szCs w:val="28"/>
          <w:cs/>
          <w:lang w:bidi="th-TH"/>
        </w:rPr>
        <w:t>สยามสตีลอินเตอร์เนชั่นแนล</w:t>
      </w:r>
      <w:r w:rsidR="00B72141" w:rsidRPr="00B721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72141" w:rsidRPr="00B7214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B72141" w:rsidRPr="00B7214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72141" w:rsidRPr="00B7214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B72141" w:rsidRPr="00B72141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B7214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1365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7777777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15967DA" w14:textId="11B8D26B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7A6D09B7" w14:textId="441AB02F" w:rsidR="00452247" w:rsidRDefault="00452247" w:rsidP="00CD4D4E">
      <w:pPr>
        <w:jc w:val="thaiDistribute"/>
        <w:rPr>
          <w:rFonts w:ascii="Browallia New" w:hAnsi="Browallia New" w:cs="Browallia New"/>
        </w:rPr>
      </w:pPr>
    </w:p>
    <w:p w14:paraId="4EE5DAE8" w14:textId="630BDC55" w:rsidR="00452247" w:rsidRDefault="00452247" w:rsidP="00CD4D4E">
      <w:pPr>
        <w:jc w:val="thaiDistribute"/>
        <w:rPr>
          <w:rFonts w:ascii="Browallia New" w:hAnsi="Browallia New" w:cs="Browallia New"/>
        </w:rPr>
      </w:pPr>
    </w:p>
    <w:p w14:paraId="591091DA" w14:textId="77777777" w:rsidR="00452247" w:rsidRDefault="00452247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FA4565F" w14:textId="61C667E5" w:rsidR="003C08B4" w:rsidRPr="00B72141" w:rsidRDefault="00B72141" w:rsidP="00B72141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C635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F8F53B3" w14:textId="77777777" w:rsidR="00B72141" w:rsidRDefault="00B72141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7CD99C12" w14:textId="77777777" w:rsidR="00B72141" w:rsidRDefault="00B72141" w:rsidP="00B72141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5E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455E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55E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  <w:r w:rsidRPr="00455E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43455D78" w14:textId="77777777" w:rsidR="00B72141" w:rsidRPr="00142624" w:rsidRDefault="00B72141" w:rsidP="00B7214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71F930B" w14:textId="77777777" w:rsidR="00B72141" w:rsidRPr="003C08B4" w:rsidRDefault="00B72141" w:rsidP="00B72141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</w:t>
      </w:r>
      <w:r w:rsidRPr="00455EB8">
        <w:rPr>
          <w:rFonts w:ascii="Browallia New" w:hAnsi="Browallia New" w:cs="Browallia New" w:hint="cs"/>
          <w:sz w:val="28"/>
          <w:szCs w:val="28"/>
          <w:cs/>
          <w:lang w:bidi="th-TH"/>
        </w:rPr>
        <w:t>เลขที่</w:t>
      </w:r>
      <w:r w:rsidRPr="00455E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5EB8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7158EDA7" w14:textId="77777777" w:rsidR="00B72141" w:rsidRPr="00142624" w:rsidRDefault="00B72141" w:rsidP="00B7214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BA205A4" w14:textId="77777777" w:rsidR="00B72141" w:rsidRDefault="00B72141" w:rsidP="00B72141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11BF6D07" w14:textId="77777777" w:rsidR="00B72141" w:rsidRPr="00142624" w:rsidRDefault="00B72141" w:rsidP="00B7214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7C6502D" w14:textId="04C94111" w:rsidR="00B72141" w:rsidRPr="00455EB8" w:rsidRDefault="00B72141" w:rsidP="00B72141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455EB8">
        <w:rPr>
          <w:rFonts w:ascii="Browallia New" w:hAnsi="Browallia New" w:cs="Browallia New"/>
          <w:sz w:val="28"/>
          <w:szCs w:val="28"/>
          <w:lang w:bidi="th-TH"/>
        </w:rPr>
        <w:t>1</w:t>
      </w:r>
      <w:r w:rsidR="00B55FB3">
        <w:rPr>
          <w:rFonts w:ascii="Browallia New" w:hAnsi="Browallia New" w:cs="Browallia New"/>
          <w:sz w:val="28"/>
          <w:szCs w:val="28"/>
          <w:lang w:bidi="th-TH"/>
        </w:rPr>
        <w:t xml:space="preserve">5 </w:t>
      </w:r>
      <w:r w:rsidR="00B55FB3"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Pr="00455EB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55EB8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3B195" w14:textId="77777777" w:rsidR="00E15365" w:rsidRDefault="00E15365">
      <w:r>
        <w:separator/>
      </w:r>
    </w:p>
  </w:endnote>
  <w:endnote w:type="continuationSeparator" w:id="0">
    <w:p w14:paraId="0ADF7019" w14:textId="77777777" w:rsidR="00E15365" w:rsidRDefault="00E1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39F92" w14:textId="77777777" w:rsidR="00E15365" w:rsidRDefault="00E15365">
      <w:bookmarkStart w:id="0" w:name="_Hlk482348182"/>
      <w:bookmarkEnd w:id="0"/>
      <w:r>
        <w:separator/>
      </w:r>
    </w:p>
  </w:footnote>
  <w:footnote w:type="continuationSeparator" w:id="0">
    <w:p w14:paraId="1148F45F" w14:textId="77777777" w:rsidR="00E15365" w:rsidRDefault="00E15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318AE44A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77866E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0E198C9B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247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C7D10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09A5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5FB3"/>
    <w:rsid w:val="00B56E6C"/>
    <w:rsid w:val="00B63D0E"/>
    <w:rsid w:val="00B663C9"/>
    <w:rsid w:val="00B72141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87BE7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3654"/>
    <w:rsid w:val="00E15365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46A1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FE975978C694F861FE5F5C6D4FAA6" ma:contentTypeVersion="4" ma:contentTypeDescription="Create a new document." ma:contentTypeScope="" ma:versionID="1957b60eba0d035d16ae28ae55a25538">
  <xsd:schema xmlns:xsd="http://www.w3.org/2001/XMLSchema" xmlns:xs="http://www.w3.org/2001/XMLSchema" xmlns:p="http://schemas.microsoft.com/office/2006/metadata/properties" xmlns:ns2="d094058e-7656-415d-9721-8276201a4213" xmlns:ns3="292178b8-f6fe-4925-8ab6-09955c211e34" targetNamespace="http://schemas.microsoft.com/office/2006/metadata/properties" ma:root="true" ma:fieldsID="df0b4b885d16c8b83d687e9f5ca32d5a" ns2:_="" ns3:_="">
    <xsd:import namespace="d094058e-7656-415d-9721-8276201a4213"/>
    <xsd:import namespace="292178b8-f6fe-4925-8ab6-09955c211e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4058e-7656-415d-9721-8276201a4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178b8-f6fe-4925-8ab6-09955c211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0A9915-2BC8-4841-A81E-F460F980B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4058e-7656-415d-9721-8276201a4213"/>
    <ds:schemaRef ds:uri="292178b8-f6fe-4925-8ab6-09955c211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53CFAA-5D20-46F5-BDCD-010FCA3E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7</cp:revision>
  <cp:lastPrinted>2017-11-14T11:56:00Z</cp:lastPrinted>
  <dcterms:created xsi:type="dcterms:W3CDTF">2018-05-15T08:37:00Z</dcterms:created>
  <dcterms:modified xsi:type="dcterms:W3CDTF">2018-05-15T08:37:00Z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0x010100EB6FE975978C694F861FE5F5C6D4FAA6</vt:lpwstr>
  </property>
</Properties>
</file>