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F8A0" w14:textId="77777777" w:rsidR="00DB308D" w:rsidRPr="005A29D0" w:rsidRDefault="00DB308D" w:rsidP="004C2111">
      <w:pPr>
        <w:pStyle w:val="Reference"/>
        <w:rPr>
          <w:rFonts w:cstheme="minorBidi" w:hint="cs"/>
          <w:cs/>
          <w:lang w:bidi="th-TH"/>
        </w:rPr>
      </w:pPr>
    </w:p>
    <w:p w14:paraId="03F4B9D7" w14:textId="77777777" w:rsidR="00DD1E47" w:rsidRDefault="00DD1E47" w:rsidP="006771E8">
      <w:pPr>
        <w:pStyle w:val="BodyText"/>
      </w:pPr>
    </w:p>
    <w:p w14:paraId="5E8A2AE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59D73F3" w14:textId="77777777" w:rsidR="00D15EA5" w:rsidRDefault="00D15EA5" w:rsidP="00D15EA5">
      <w:pPr>
        <w:pStyle w:val="BodyText"/>
      </w:pPr>
    </w:p>
    <w:p w14:paraId="347637C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6468291" w14:textId="77777777" w:rsidR="00B214AE" w:rsidRDefault="00B214AE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A0BD422" w14:textId="26E249F2" w:rsidR="00AD3B26" w:rsidRPr="00B214AE" w:rsidRDefault="00AD3B26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F418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 และ</w:t>
      </w:r>
      <w:r w:rsidR="00142624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ผู้ถือหุ้นบริษัท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อี</w:t>
      </w:r>
      <w:r w:rsidR="004D6145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</w:t>
      </w:r>
      <w:r w:rsidR="004D6145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แอล เอม</w:t>
      </w:r>
      <w:r w:rsidR="00142624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2D605ED" w14:textId="77777777" w:rsidR="00AD3B26" w:rsidRPr="00B214AE" w:rsidRDefault="00AD3B26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AE2C51" w14:textId="3DDF3778" w:rsidR="00E13C9F" w:rsidRPr="00B214AE" w:rsidRDefault="00E10B37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งบแสดงการเปลี่ยนแปลงส่วนของผู้ถือหุ้นรวมและงบกระแสเงินสดรวมสำหรับงวดสามเดือนสิ้นสุดวันที่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และหมายเหตุประกอบงบการเงินระหว่างกาลรวมแบบย่อของบริษัท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ฟอร์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แอล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เอม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วัน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งบแสดงการเปลี่ยนแปลงส่วนของผู้ถือหุ้นและงบกระแสเงินสดสำหรับงวดสามเดือนสิ้นสุดวันที่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ฟอร์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แอล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เอม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E10B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0B3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E6E362" w14:textId="77777777" w:rsidR="00CD4D4E" w:rsidRPr="00B214AE" w:rsidRDefault="00CD4D4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AE1D24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DA0AF31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86DBEB9" w14:textId="01D87CF9" w:rsidR="00E13C9F" w:rsidRPr="00B214AE" w:rsidRDefault="00E46E05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ยกเว้นเรี่องที่กล่าวในวรรคถัดไป </w:t>
      </w:r>
      <w:r w:rsidR="00E13C9F"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13C9F" w:rsidRPr="00B214AE">
        <w:rPr>
          <w:rFonts w:ascii="Browallia New" w:hAnsi="Browallia New" w:cs="Browallia New"/>
          <w:sz w:val="28"/>
          <w:szCs w:val="28"/>
        </w:rPr>
        <w:t>2410 “</w:t>
      </w:r>
      <w:r w:rsidR="00E13C9F" w:rsidRPr="00B214AE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E13C9F" w:rsidRPr="00B214AE">
        <w:rPr>
          <w:rFonts w:ascii="Browallia New" w:hAnsi="Browallia New" w:cs="Browallia New"/>
          <w:sz w:val="28"/>
          <w:szCs w:val="28"/>
        </w:rPr>
        <w:t xml:space="preserve">” </w:t>
      </w:r>
      <w:r w:rsidR="00E13C9F" w:rsidRPr="00B214AE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13C9F" w:rsidRPr="00B214AE">
        <w:rPr>
          <w:rFonts w:ascii="Browallia New" w:hAnsi="Browallia New" w:cs="Browallia New"/>
          <w:sz w:val="28"/>
          <w:szCs w:val="28"/>
        </w:rPr>
        <w:t xml:space="preserve"> </w:t>
      </w:r>
      <w:r w:rsidR="00E13C9F"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และการวิเคราะห์เปรียบเทียบและวิธีการสอบทานอื่น </w:t>
      </w:r>
      <w:bookmarkStart w:id="1" w:name="_GoBack"/>
      <w:bookmarkEnd w:id="1"/>
      <w:r w:rsidR="00E13C9F" w:rsidRPr="00B214AE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>ที่สอบทานได้</w:t>
      </w:r>
    </w:p>
    <w:p w14:paraId="753A8377" w14:textId="77777777" w:rsidR="00CD4D4E" w:rsidRDefault="00CD4D4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D25847" w14:textId="77777777" w:rsidR="00B214AE" w:rsidRDefault="00B214A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9172F0" w14:textId="309D08D2" w:rsidR="00B214AE" w:rsidRDefault="00B214A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683290" w14:textId="1F6882B9" w:rsidR="0013058F" w:rsidRDefault="0013058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6BC6D5" w14:textId="4CB781C4" w:rsidR="0013058F" w:rsidRDefault="0013058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FA125F" w14:textId="77777777" w:rsidR="0013058F" w:rsidRPr="00B214AE" w:rsidRDefault="0013058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F31E2D" w14:textId="77777777" w:rsidR="00CD4D4E" w:rsidRPr="00B214AE" w:rsidRDefault="00CD4D4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B1108D" w14:textId="77777777" w:rsidR="00F41868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1B6E0E48" w14:textId="77777777" w:rsidR="00F41868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2542457" w14:textId="1037BB80" w:rsidR="00F41868" w:rsidRPr="00F41868" w:rsidRDefault="00FF45E5" w:rsidP="00F418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9738B6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เปิดเผยไว้ในหมายเหตุ</w:t>
      </w:r>
      <w:r w:rsidR="009738B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งบการเงินระหว่างกาลข้อ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="00EB3E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ในระหว่างงวด</w:t>
      </w:r>
      <w:r w:rsidR="00A859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สิ้นสุดวันที่</w:t>
      </w:r>
      <w:r w:rsidR="00EB3E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B3E09" w:rsidRPr="00F41868">
        <w:rPr>
          <w:rFonts w:ascii="Browallia New" w:hAnsi="Browallia New" w:cs="Browallia New"/>
          <w:sz w:val="28"/>
          <w:szCs w:val="28"/>
        </w:rPr>
        <w:t xml:space="preserve">31 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B3E09" w:rsidRPr="00F41868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="00EB3E09" w:rsidRPr="00F41868">
        <w:rPr>
          <w:rFonts w:ascii="Browallia New" w:hAnsi="Browallia New" w:cs="Browallia New"/>
          <w:sz w:val="28"/>
          <w:szCs w:val="28"/>
        </w:rPr>
        <w:t xml:space="preserve">2561 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บริษัทย่อยทางอ้อมได้รับรู้กำไร</w:t>
      </w:r>
      <w:r w:rsidR="00EB3E09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EB3E09" w:rsidRPr="00F41868">
        <w:rPr>
          <w:rFonts w:ascii="Browallia New" w:hAnsi="Browallia New" w:cs="Browallia New"/>
          <w:sz w:val="28"/>
          <w:szCs w:val="28"/>
        </w:rPr>
        <w:t>30</w:t>
      </w:r>
      <w:r w:rsidR="00EB3E09">
        <w:rPr>
          <w:rFonts w:ascii="Browallia New" w:hAnsi="Browallia New" w:cs="Browallia New"/>
          <w:sz w:val="28"/>
          <w:szCs w:val="28"/>
          <w:lang w:bidi="th-TH"/>
        </w:rPr>
        <w:t>9</w:t>
      </w:r>
      <w:r w:rsidR="00EB3E09" w:rsidRPr="00F41868">
        <w:rPr>
          <w:rFonts w:ascii="Browallia New" w:hAnsi="Browallia New" w:cs="Browallia New"/>
          <w:sz w:val="28"/>
          <w:szCs w:val="28"/>
        </w:rPr>
        <w:t xml:space="preserve"> </w:t>
      </w:r>
      <w:r w:rsidR="00EB3E09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จา</w:t>
      </w:r>
      <w:r w:rsidR="009738B6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การขายสินทรัพย์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ตามสัญญาขายสิทธิแฟรนไชส์และขายสินทรัพย์ 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บริษัทย่อยทางอ้อมอยู่ระหว่างการตรวจสอบรายการขายและรายการโอนสินทรัพย์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มีความแตกต่าง</w:t>
      </w:r>
      <w:r w:rsidR="00F45209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ที่เกิดขึ้น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รายการสินทรัพย์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โอน กับจำนวนที่ระบุ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ไว้ในสัญญาขายสิทธิแฟรนไชส์และขายสินทรัพย์</w:t>
      </w:r>
      <w:r w:rsidR="009738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</w:t>
      </w:r>
      <w:r w:rsidR="00EB3E0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5388A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หนี้สินสำหรับ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สัญญาขายสิทธิแฟรนไชส์และขายสินทรัพย์</w:t>
      </w:r>
      <w:r w:rsidR="0085388A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ดังนั้น</w:t>
      </w:r>
      <w:r w:rsidR="008538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ข้าพเจ้าไม่สามารถระบุรายการปรับปรุงที่อาจเกิดขึ้น </w:t>
      </w:r>
      <w:r w:rsidR="00F41868" w:rsidRPr="00F41868">
        <w:rPr>
          <w:rFonts w:ascii="Browallia New" w:hAnsi="Browallia New" w:cs="Browallia New"/>
          <w:sz w:val="28"/>
          <w:szCs w:val="28"/>
        </w:rPr>
        <w:t>(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F41868" w:rsidRPr="00F41868">
        <w:rPr>
          <w:rFonts w:ascii="Browallia New" w:hAnsi="Browallia New" w:cs="Browallia New"/>
          <w:sz w:val="28"/>
          <w:szCs w:val="28"/>
        </w:rPr>
        <w:t>)</w:t>
      </w:r>
      <w:r w:rsidR="00F41868" w:rsidRP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กับรายการบัญชีที่เกี่ยวข้องกับสัญญาขายสิทธิแฟรนไชส์และขายสินทรัพย์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</w:p>
    <w:p w14:paraId="2F500D9B" w14:textId="77777777" w:rsidR="00F41868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7D99F02" w14:textId="6826B08D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12B5DBEF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5C308E2" w14:textId="21933198" w:rsidR="00E13C9F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ยกเว้นผลกระทบที่อาจมีต่องบการเงินรวมของบริษัท สำหรับงวดสามเดือนสิ้นสุดวันที่ </w:t>
      </w:r>
      <w:r w:rsidR="00E10B37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F41868" w:rsidRPr="00B214AE">
        <w:rPr>
          <w:rFonts w:ascii="Browallia New" w:hAnsi="Browallia New" w:cs="Browallia New"/>
          <w:sz w:val="28"/>
          <w:szCs w:val="28"/>
        </w:rPr>
        <w:t>31</w:t>
      </w:r>
      <w:r w:rsidR="00F41868"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F41868" w:rsidRPr="00B214AE">
        <w:rPr>
          <w:rFonts w:ascii="Browallia New" w:hAnsi="Browallia New" w:cs="Browallia New"/>
          <w:sz w:val="28"/>
          <w:szCs w:val="28"/>
        </w:rPr>
        <w:t xml:space="preserve">2561 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จากเรื่องที่กล่าวไว้</w:t>
      </w:r>
      <w:r w:rsidR="00F41868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E6A86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E6A86" w:rsidRPr="00CE6A86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CE6A86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CE6A86" w:rsidRPr="00CE6A86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E6A8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B214AE">
        <w:rPr>
          <w:rFonts w:ascii="Browallia New" w:hAnsi="Browallia New" w:cs="Browallia New"/>
          <w:sz w:val="28"/>
          <w:szCs w:val="28"/>
        </w:rPr>
        <w:t>34</w:t>
      </w: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E10B3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ในสาระสำคัญ</w:t>
      </w:r>
    </w:p>
    <w:p w14:paraId="46C3C4CE" w14:textId="5F61F7EA" w:rsidR="00A037F8" w:rsidRDefault="00A037F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C8254F" w14:textId="77777777" w:rsidR="00A037F8" w:rsidRPr="00A037F8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Hlk514112408"/>
      <w:r w:rsidRPr="00A037F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514C0165" w14:textId="77777777" w:rsidR="00A037F8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70A71F" w14:textId="6BDE5448" w:rsidR="00A037F8" w:rsidRPr="00CE6A86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ว่า</w:t>
      </w:r>
      <w:bookmarkStart w:id="3" w:name="_Hlk514112838"/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กลุ่มบริษัทและบริษัทมีขาดทุน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มีสาเหตุหลักมาจากการ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3"/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  <w:bookmarkEnd w:id="2"/>
    </w:p>
    <w:p w14:paraId="0638B4A0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48760E87" w14:textId="77777777" w:rsidR="00884701" w:rsidRPr="00B214AE" w:rsidRDefault="00884701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41837EB" w14:textId="77777777" w:rsidR="00884701" w:rsidRPr="00B214AE" w:rsidRDefault="00884701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261B45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30F10B4C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A4B254C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B214AE">
        <w:rPr>
          <w:rFonts w:ascii="Browallia New" w:hAnsi="Browallia New" w:cs="Browallia New"/>
          <w:sz w:val="28"/>
          <w:szCs w:val="28"/>
          <w:lang w:bidi="th-TH"/>
        </w:rPr>
        <w:t>6624</w:t>
      </w:r>
    </w:p>
    <w:p w14:paraId="1FE2A16A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45719F3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B214A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2C8B7331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CCEF890" w14:textId="5106510A" w:rsidR="00E13C9F" w:rsidRPr="00B214AE" w:rsidRDefault="00265FD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5FDF">
        <w:rPr>
          <w:rFonts w:ascii="Browallia New" w:hAnsi="Browallia New" w:cs="Browallia New"/>
          <w:sz w:val="28"/>
          <w:szCs w:val="28"/>
        </w:rPr>
        <w:t>15</w:t>
      </w:r>
      <w:r w:rsidR="00E13C9F" w:rsidRPr="00265FDF">
        <w:rPr>
          <w:rFonts w:ascii="Browallia New" w:hAnsi="Browallia New" w:cs="Browallia New"/>
          <w:sz w:val="28"/>
          <w:szCs w:val="28"/>
        </w:rPr>
        <w:t xml:space="preserve"> </w:t>
      </w:r>
      <w:r w:rsidR="00E13C9F" w:rsidRPr="00265FDF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="00E13C9F" w:rsidRPr="00265FDF">
        <w:rPr>
          <w:rFonts w:ascii="Browallia New" w:hAnsi="Browallia New" w:cs="Browallia New"/>
          <w:sz w:val="28"/>
          <w:szCs w:val="28"/>
        </w:rPr>
        <w:t>2561</w:t>
      </w:r>
    </w:p>
    <w:p w14:paraId="2B229D62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9FC6FD2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145AC67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0EBA106F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4D631" w14:textId="77777777" w:rsidR="008701F9" w:rsidRDefault="008701F9">
      <w:r>
        <w:separator/>
      </w:r>
    </w:p>
  </w:endnote>
  <w:endnote w:type="continuationSeparator" w:id="0">
    <w:p w14:paraId="3C86AD55" w14:textId="77777777" w:rsidR="008701F9" w:rsidRDefault="0087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E222" w14:textId="77777777" w:rsidR="008701F9" w:rsidRDefault="008701F9">
      <w:bookmarkStart w:id="0" w:name="_Hlk482348182"/>
      <w:bookmarkEnd w:id="0"/>
      <w:r>
        <w:separator/>
      </w:r>
    </w:p>
  </w:footnote>
  <w:footnote w:type="continuationSeparator" w:id="0">
    <w:p w14:paraId="6C2CF6A7" w14:textId="77777777" w:rsidR="008701F9" w:rsidRDefault="0087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0809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2DB55" w14:textId="50EFB449" w:rsidR="00B63D0E" w:rsidRDefault="00B63D0E" w:rsidP="00D96128">
    <w:pPr>
      <w:pStyle w:val="Header"/>
      <w:jc w:val="right"/>
    </w:pPr>
  </w:p>
  <w:p w14:paraId="51F50EC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700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4636C13" w14:textId="77777777" w:rsidR="00D15EA5" w:rsidRPr="006932D7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E71D64F" wp14:editId="50377AFA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F0A11C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1D64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77F0A11C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 w:rsid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25360E70" w14:textId="77777777" w:rsidR="00D460E7" w:rsidRDefault="00D460E7" w:rsidP="00D15EA5">
    <w:pPr>
      <w:pStyle w:val="Header"/>
    </w:pPr>
    <w:bookmarkStart w:id="4" w:name="Footer3_tbl"/>
    <w:bookmarkEnd w:id="4"/>
  </w:p>
  <w:p w14:paraId="25D4AA24" w14:textId="392E7589" w:rsidR="00D460E7" w:rsidRDefault="00D15EA5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7B75A055" wp14:editId="67F063DA">
              <wp:simplePos x="0" y="0"/>
              <wp:positionH relativeFrom="page">
                <wp:posOffset>5502910</wp:posOffset>
              </wp:positionH>
              <wp:positionV relativeFrom="page">
                <wp:posOffset>2470150</wp:posOffset>
              </wp:positionV>
              <wp:extent cx="1525905" cy="1092200"/>
              <wp:effectExtent l="0" t="0" r="17145" b="1270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2B81" w14:textId="77777777" w:rsidR="009B1F44" w:rsidRDefault="009B1F44" w:rsidP="009B1F44"/>
                        <w:p w14:paraId="4B16BE6B" w14:textId="77777777" w:rsidR="00E064FD" w:rsidRDefault="00E064FD" w:rsidP="00E064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75A055" id="Text Box 11" o:spid="_x0000_s1027" type="#_x0000_t202" style="position:absolute;left:0;text-align:left;margin-left:433.3pt;margin-top:194.5pt;width:120.15pt;height:8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" filled="f" stroked="f">
              <v:textbox inset="0,0,0,0">
                <w:txbxContent>
                  <w:p w14:paraId="0D492B81" w14:textId="77777777" w:rsidR="009B1F44" w:rsidRDefault="009B1F44" w:rsidP="009B1F44"/>
                  <w:p w14:paraId="4B16BE6B" w14:textId="77777777" w:rsidR="00E064FD" w:rsidRDefault="00E064FD" w:rsidP="00E064F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2B36"/>
    <w:rsid w:val="000723F7"/>
    <w:rsid w:val="00074485"/>
    <w:rsid w:val="000828F1"/>
    <w:rsid w:val="00082F59"/>
    <w:rsid w:val="000875D8"/>
    <w:rsid w:val="00094333"/>
    <w:rsid w:val="00097FAB"/>
    <w:rsid w:val="000A654F"/>
    <w:rsid w:val="000B65E3"/>
    <w:rsid w:val="000B7090"/>
    <w:rsid w:val="000E52CE"/>
    <w:rsid w:val="000F3AAB"/>
    <w:rsid w:val="000F6E25"/>
    <w:rsid w:val="001011DF"/>
    <w:rsid w:val="00112B69"/>
    <w:rsid w:val="0013058F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73E5A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65FDF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3F90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4478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56A81"/>
    <w:rsid w:val="00666764"/>
    <w:rsid w:val="0066694B"/>
    <w:rsid w:val="00667DB6"/>
    <w:rsid w:val="006771E8"/>
    <w:rsid w:val="00677C01"/>
    <w:rsid w:val="00683CC7"/>
    <w:rsid w:val="006903C0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14FD6"/>
    <w:rsid w:val="007265F7"/>
    <w:rsid w:val="00731894"/>
    <w:rsid w:val="007375D2"/>
    <w:rsid w:val="00746796"/>
    <w:rsid w:val="00746D91"/>
    <w:rsid w:val="0075598A"/>
    <w:rsid w:val="00761813"/>
    <w:rsid w:val="00770F22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388A"/>
    <w:rsid w:val="008701F9"/>
    <w:rsid w:val="008719C2"/>
    <w:rsid w:val="00884701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B6"/>
    <w:rsid w:val="009919C7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37F8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60F49"/>
    <w:rsid w:val="00A61E15"/>
    <w:rsid w:val="00A66F91"/>
    <w:rsid w:val="00A70229"/>
    <w:rsid w:val="00A85967"/>
    <w:rsid w:val="00A918D1"/>
    <w:rsid w:val="00A93A9A"/>
    <w:rsid w:val="00AA219C"/>
    <w:rsid w:val="00AA5C16"/>
    <w:rsid w:val="00AC31D4"/>
    <w:rsid w:val="00AC6098"/>
    <w:rsid w:val="00AD16BD"/>
    <w:rsid w:val="00AD3B26"/>
    <w:rsid w:val="00AE2BF6"/>
    <w:rsid w:val="00AE3370"/>
    <w:rsid w:val="00AE64CA"/>
    <w:rsid w:val="00AF7092"/>
    <w:rsid w:val="00B1324D"/>
    <w:rsid w:val="00B157E2"/>
    <w:rsid w:val="00B214AE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58F6"/>
    <w:rsid w:val="00C06939"/>
    <w:rsid w:val="00C173BF"/>
    <w:rsid w:val="00C21E3B"/>
    <w:rsid w:val="00C35B1A"/>
    <w:rsid w:val="00C41C7D"/>
    <w:rsid w:val="00C51130"/>
    <w:rsid w:val="00C63023"/>
    <w:rsid w:val="00C63743"/>
    <w:rsid w:val="00C76C6C"/>
    <w:rsid w:val="00C80EC5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6A8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0B37"/>
    <w:rsid w:val="00E13C9F"/>
    <w:rsid w:val="00E26AF3"/>
    <w:rsid w:val="00E276E0"/>
    <w:rsid w:val="00E314EA"/>
    <w:rsid w:val="00E33FDA"/>
    <w:rsid w:val="00E406D5"/>
    <w:rsid w:val="00E46E05"/>
    <w:rsid w:val="00E56701"/>
    <w:rsid w:val="00E62754"/>
    <w:rsid w:val="00E64D2D"/>
    <w:rsid w:val="00E86B53"/>
    <w:rsid w:val="00E9110B"/>
    <w:rsid w:val="00EA2B6F"/>
    <w:rsid w:val="00EB3478"/>
    <w:rsid w:val="00EB3E09"/>
    <w:rsid w:val="00EB4B39"/>
    <w:rsid w:val="00EB6FE3"/>
    <w:rsid w:val="00EE0F65"/>
    <w:rsid w:val="00F246A1"/>
    <w:rsid w:val="00F37917"/>
    <w:rsid w:val="00F41868"/>
    <w:rsid w:val="00F45209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  <w:rsid w:val="00FF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37BB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A6CBB-E337-471B-9D91-7C0C4032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4CC279-E6DD-49C1-BDA6-6B785A1A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Teerasak Chuasrisakul</cp:lastModifiedBy>
  <cp:revision>3</cp:revision>
  <cp:lastPrinted>2017-11-14T11:56:00Z</cp:lastPrinted>
  <dcterms:created xsi:type="dcterms:W3CDTF">2018-05-16T01:43:00Z</dcterms:created>
  <dcterms:modified xsi:type="dcterms:W3CDTF">2018-05-16T01:47:00Z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