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DC1BBA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77777777" w:rsidR="00EE40BF" w:rsidRPr="00333458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33458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333458">
        <w:rPr>
          <w:rFonts w:ascii="Browallia New" w:hAnsi="Browallia New" w:cs="Browallia New" w:hint="cs"/>
          <w:b/>
          <w:bCs/>
          <w:sz w:val="28"/>
          <w:szCs w:val="28"/>
          <w:cs/>
        </w:rPr>
        <w:t>รวมแบบย่อ</w:t>
      </w:r>
    </w:p>
    <w:p w14:paraId="51EFFC92" w14:textId="16C69526" w:rsidR="00EE40BF" w:rsidRPr="008556EF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</w:t>
      </w:r>
      <w:r w:rsidR="00752030">
        <w:rPr>
          <w:rFonts w:ascii="Browallia New" w:hAnsi="Browallia New" w:cs="Browallia New" w:hint="cs"/>
          <w:b/>
          <w:bCs/>
          <w:sz w:val="28"/>
          <w:szCs w:val="28"/>
          <w:cs/>
        </w:rPr>
        <w:t>สามเดือน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EE40BF" w:rsidRPr="0033345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57D8F" w:rsidRPr="00D57D8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EE40B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E40BF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b/>
          <w:bCs/>
          <w:sz w:val="28"/>
          <w:szCs w:val="28"/>
          <w:lang w:val="en-GB"/>
        </w:rPr>
        <w:t>2561</w:t>
      </w:r>
      <w:r w:rsidR="003917A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E40BF" w:rsidRPr="00333458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p w14:paraId="7EB95244" w14:textId="77777777" w:rsidR="00EE40BF" w:rsidRPr="006F0A74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2695E3C1" w14:textId="77777777" w:rsidR="00EE40BF" w:rsidRPr="00333458" w:rsidRDefault="00EE40BF" w:rsidP="00EE40BF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333458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ลักษณะการดำเนินธุรกิจ</w:t>
      </w:r>
      <w:bookmarkStart w:id="0" w:name="_GoBack"/>
      <w:bookmarkEnd w:id="0"/>
    </w:p>
    <w:p w14:paraId="5F4F3010" w14:textId="77777777" w:rsidR="00EE40BF" w:rsidRPr="00333458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en-GB"/>
        </w:rPr>
      </w:pPr>
    </w:p>
    <w:p w14:paraId="7BF3C48E" w14:textId="683C248C" w:rsidR="00EE40BF" w:rsidRDefault="00EE40BF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บริษัท อี ฟอร์ แอล เอม จำกัด (มหาชน) จดทะเบียนเป็นบริษัทมหาชนในประเทศไทยและจดทะเบียนในตลาดหลักทรัพย์ เอ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็ม เอ ไอ</w:t>
      </w:r>
      <w:r w:rsidRPr="00333458">
        <w:rPr>
          <w:rFonts w:ascii="Browallia New" w:hAnsi="Browallia New" w:cs="Browallia New"/>
          <w:sz w:val="28"/>
          <w:szCs w:val="28"/>
          <w:cs/>
        </w:rPr>
        <w:t xml:space="preserve"> บริษัทดำเนินธุรกิจหลักเป็นตัวแทนจำหน่ายเครื่องมือและอุปกรณ์ทางการแพทย์</w:t>
      </w:r>
      <w:r w:rsidR="003D6D00">
        <w:rPr>
          <w:rFonts w:ascii="Browallia New" w:hAnsi="Browallia New" w:cs="Browallia New"/>
          <w:sz w:val="28"/>
          <w:szCs w:val="28"/>
        </w:rPr>
        <w:t xml:space="preserve"> </w:t>
      </w:r>
      <w:r w:rsidR="00B005FA">
        <w:rPr>
          <w:rFonts w:ascii="Browallia New" w:hAnsi="Browallia New" w:cs="Browallia New" w:hint="cs"/>
          <w:sz w:val="28"/>
          <w:szCs w:val="28"/>
          <w:cs/>
        </w:rPr>
        <w:t>บริษัทย่อยประกอบธุรกิจจำหน่ายเครื่องมือแพทย์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ให้บริการด้านความงามและธุรกิจแฟรนไชส์ และจำหน่ายเครื่องสำอาง</w:t>
      </w:r>
    </w:p>
    <w:p w14:paraId="6652FF1A" w14:textId="19116609" w:rsidR="00551B89" w:rsidRPr="000D39C2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</w:p>
    <w:p w14:paraId="4B8415BA" w14:textId="26612939" w:rsidR="00551B89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1B89">
        <w:rPr>
          <w:rFonts w:ascii="Browallia New" w:hAnsi="Browallia New" w:cs="Browallia New"/>
          <w:sz w:val="28"/>
          <w:szCs w:val="28"/>
          <w:cs/>
        </w:rPr>
        <w:t>กลุ่มบริษัทและบริษัทมีขาดทุน</w:t>
      </w:r>
      <w:r w:rsidRPr="00551B89">
        <w:rPr>
          <w:rFonts w:ascii="Browallia New" w:hAnsi="Browallia New" w:cs="Browallia New" w:hint="cs"/>
          <w:sz w:val="28"/>
          <w:szCs w:val="28"/>
          <w:cs/>
        </w:rPr>
        <w:t>สะสม</w:t>
      </w:r>
      <w:r w:rsidRPr="00551B89">
        <w:rPr>
          <w:rFonts w:ascii="Browallia New" w:hAnsi="Browallia New" w:cs="Browallia New"/>
          <w:sz w:val="28"/>
          <w:szCs w:val="28"/>
          <w:cs/>
        </w:rPr>
        <w:t>เป็นจำนวนมาก</w:t>
      </w:r>
      <w:r w:rsidR="00F63ABF">
        <w:rPr>
          <w:rFonts w:ascii="Browallia New" w:hAnsi="Browallia New" w:cs="Browallia New" w:hint="cs"/>
          <w:sz w:val="28"/>
          <w:szCs w:val="28"/>
          <w:cs/>
        </w:rPr>
        <w:t>และกลุ่มบริษัทมีขาดทุนจากการดำเนินงานอย่างต่อเนื่อง</w:t>
      </w:r>
      <w:r>
        <w:rPr>
          <w:rFonts w:ascii="Browallia New" w:hAnsi="Browallia New" w:cs="Browallia New"/>
          <w:sz w:val="28"/>
          <w:szCs w:val="28"/>
          <w:cs/>
        </w:rPr>
        <w:t xml:space="preserve"> โดยมีสาเหตุหลักมาจากการ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</w:p>
    <w:p w14:paraId="51C86742" w14:textId="77777777" w:rsidR="00EE40BF" w:rsidRPr="006F0A74" w:rsidRDefault="00EE40BF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F0A7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02E2991" w14:textId="77777777" w:rsidR="00EE40BF" w:rsidRPr="00333458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333458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เกณฑ์ในการจัดทำงบการเงินระหว่างกาล</w:t>
      </w:r>
    </w:p>
    <w:p w14:paraId="55FD6A4E" w14:textId="77777777" w:rsidR="00EE40BF" w:rsidRPr="00333458" w:rsidRDefault="00EE40BF" w:rsidP="00EE40BF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5E408E0" w14:textId="2E781591" w:rsidR="00EE40BF" w:rsidRPr="00F263C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งบการเงินระหว่างกาลแบบย่อจัดทำขึ้นสำหรับงวด</w:t>
      </w:r>
      <w:r>
        <w:rPr>
          <w:rFonts w:ascii="Browallia New" w:hAnsi="Browallia New" w:cs="Browallia New" w:hint="cs"/>
          <w:sz w:val="28"/>
          <w:szCs w:val="28"/>
          <w:cs/>
        </w:rPr>
        <w:t>สาม</w:t>
      </w:r>
      <w:r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2F485A">
        <w:rPr>
          <w:rFonts w:ascii="Browallia New" w:hAnsi="Browallia New" w:cs="Browallia New"/>
          <w:color w:val="FFFFFF" w:themeColor="background1"/>
          <w:sz w:val="28"/>
          <w:szCs w:val="28"/>
        </w:rPr>
        <w:t>k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ตามมาตรฐานการบัญชี</w:t>
      </w:r>
      <w:r w:rsidR="000D39C2">
        <w:rPr>
          <w:rFonts w:ascii="Browallia New" w:hAnsi="Browallia New" w:cs="Browallia New"/>
          <w:sz w:val="28"/>
          <w:szCs w:val="28"/>
        </w:rPr>
        <w:t xml:space="preserve">           </w:t>
      </w:r>
      <w:r w:rsidRPr="006014EA">
        <w:rPr>
          <w:rFonts w:ascii="Browallia New" w:hAnsi="Browallia New" w:cs="Browallia New" w:hint="cs"/>
          <w:sz w:val="28"/>
          <w:szCs w:val="28"/>
          <w:cs/>
        </w:rPr>
        <w:t xml:space="preserve">ฉบับที่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014EA">
        <w:rPr>
          <w:rFonts w:ascii="Browallia New" w:hAnsi="Browallia New" w:cs="Browallia New" w:hint="cs"/>
          <w:sz w:val="28"/>
          <w:szCs w:val="28"/>
          <w:cs/>
        </w:rPr>
        <w:t xml:space="preserve"> (ปรับปรุง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8556EF">
        <w:rPr>
          <w:rFonts w:ascii="Browallia New" w:hAnsi="Browallia New" w:cs="Browallia New"/>
          <w:sz w:val="28"/>
          <w:szCs w:val="28"/>
        </w:rPr>
        <w:t>60</w:t>
      </w:r>
      <w:r w:rsidRPr="006014EA">
        <w:rPr>
          <w:rFonts w:ascii="Browallia New" w:hAnsi="Browallia New" w:cs="Browallia New" w:hint="cs"/>
          <w:sz w:val="28"/>
          <w:szCs w:val="28"/>
          <w:cs/>
        </w:rPr>
        <w:t>) เรื่อง</w:t>
      </w:r>
      <w:r w:rsidR="00DE422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03F35" w:rsidRPr="006014EA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การรายงานทางการเงินระหว่างกาล</w:t>
      </w:r>
      <w:r w:rsidRPr="006014EA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ได้นำเสนอในสกุลเงินไทยบาท 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83571B6" w14:textId="77777777" w:rsidR="00EE40BF" w:rsidRPr="000D39C2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cs/>
        </w:rPr>
      </w:pPr>
    </w:p>
    <w:p w14:paraId="4558222B" w14:textId="71DF6378" w:rsidR="00EE40BF" w:rsidRPr="00333458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การแปลงบการเงินฉบับนี้เป็นภาษาอื่นควรให้สอดคล้องกับ</w:t>
      </w:r>
      <w:r w:rsidR="000D39C2">
        <w:rPr>
          <w:rFonts w:ascii="Browallia New" w:hAnsi="Browallia New" w:cs="Browallia New"/>
          <w:sz w:val="28"/>
          <w:szCs w:val="28"/>
        </w:rPr>
        <w:t xml:space="preserve">          </w:t>
      </w:r>
      <w:r w:rsidRPr="00333458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6123974C" w14:textId="77777777" w:rsidR="00EE40BF" w:rsidRPr="000D39C2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</w:rPr>
      </w:pPr>
    </w:p>
    <w:p w14:paraId="0EAAC1D6" w14:textId="77E20B82" w:rsidR="00F263C3" w:rsidRPr="00742B3F" w:rsidRDefault="00EE40BF" w:rsidP="00F263C3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D2620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งบการเงินรวมระหว่างกาลได้จัดทำขึ้นโดยรวมงบการเงินของบริษัท</w:t>
      </w:r>
      <w:r w:rsidRPr="00DD2620">
        <w:rPr>
          <w:rFonts w:ascii="Browallia New" w:hAnsi="Browallia New" w:cs="Browallia New"/>
          <w:sz w:val="28"/>
          <w:szCs w:val="28"/>
          <w:lang w:val="en-GB"/>
        </w:rPr>
        <w:t> </w:t>
      </w:r>
      <w:r w:rsidRPr="00DD2620">
        <w:rPr>
          <w:rFonts w:ascii="Browallia New" w:hAnsi="Browallia New" w:cs="Browallia New"/>
          <w:sz w:val="28"/>
          <w:szCs w:val="28"/>
          <w:cs/>
          <w:lang w:val="en-GB"/>
        </w:rPr>
        <w:t>อี ฟอร์ แอล เอม จำกัด (มหาชน) และบริษัทย่อย และได้จัดทำขึ้นโดยใช้หลักเกณฑ์</w:t>
      </w:r>
      <w:r w:rsidRPr="00742B3F">
        <w:rPr>
          <w:rFonts w:ascii="Browallia New" w:hAnsi="Browallia New" w:cs="Browallia New"/>
          <w:sz w:val="28"/>
          <w:szCs w:val="28"/>
          <w:cs/>
          <w:lang w:val="en-GB"/>
        </w:rPr>
        <w:t>เดียวกับงบการเงินรวมสำหรับปีสิ้นสุดวันที่</w:t>
      </w:r>
      <w:r w:rsidRPr="00742B3F">
        <w:rPr>
          <w:rFonts w:ascii="Browallia New" w:hAnsi="Browallia New" w:cs="Browallia New"/>
          <w:color w:val="FFFFFF"/>
          <w:sz w:val="28"/>
          <w:szCs w:val="28"/>
          <w:lang w:val="en-GB"/>
        </w:rPr>
        <w:t>k</w:t>
      </w:r>
      <w:r w:rsidR="00D57D8F" w:rsidRPr="00742B3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42B3F">
        <w:rPr>
          <w:rFonts w:ascii="Browallia New" w:hAnsi="Browallia New" w:cs="Browallia New"/>
          <w:color w:val="FFFFFF"/>
          <w:sz w:val="28"/>
          <w:szCs w:val="28"/>
          <w:lang w:val="en-GB"/>
        </w:rPr>
        <w:t>k</w:t>
      </w:r>
      <w:r w:rsidRPr="00742B3F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742B3F">
        <w:rPr>
          <w:rFonts w:ascii="Browallia New" w:hAnsi="Browallia New" w:cs="Browallia New"/>
          <w:color w:val="FFFFFF"/>
          <w:sz w:val="28"/>
          <w:szCs w:val="28"/>
          <w:lang w:val="en-GB"/>
        </w:rPr>
        <w:t>k</w:t>
      </w:r>
      <w:r w:rsidR="00D57D8F" w:rsidRPr="00742B3F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742B3F">
        <w:rPr>
          <w:rFonts w:ascii="Browallia New" w:hAnsi="Browallia New" w:cs="Browallia New"/>
          <w:color w:val="FFFFFF"/>
          <w:sz w:val="28"/>
          <w:szCs w:val="28"/>
          <w:lang w:val="en-GB"/>
        </w:rPr>
        <w:t>k</w:t>
      </w:r>
      <w:r w:rsidR="00F263C3" w:rsidRPr="00742B3F">
        <w:rPr>
          <w:rFonts w:ascii="Browallia New" w:hAnsi="Browallia New" w:cs="Browallia New" w:hint="cs"/>
          <w:sz w:val="28"/>
          <w:szCs w:val="28"/>
          <w:cs/>
        </w:rPr>
        <w:t xml:space="preserve">โดยไม่มีการเปลี่ยนแปลงในบริษัทย่อยในระหว่างงวด </w:t>
      </w:r>
    </w:p>
    <w:p w14:paraId="43076730" w14:textId="77777777" w:rsidR="00EE40BF" w:rsidRPr="000D39C2" w:rsidRDefault="00EE40BF" w:rsidP="00EE40BF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9365ED" w14:textId="2544648D" w:rsidR="00EE40BF" w:rsidRPr="00970960" w:rsidRDefault="00EE40BF" w:rsidP="00EE40BF">
      <w:pPr>
        <w:tabs>
          <w:tab w:val="clear" w:pos="227"/>
          <w:tab w:val="clear" w:pos="454"/>
          <w:tab w:val="clear" w:pos="907"/>
          <w:tab w:val="left" w:pos="900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42B3F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742B3F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742B3F">
        <w:rPr>
          <w:rFonts w:ascii="Browallia New" w:hAnsi="Browallia New" w:cs="Browallia New"/>
          <w:sz w:val="28"/>
          <w:szCs w:val="28"/>
          <w:cs/>
        </w:rPr>
        <w:t>นี้ได้รับอนุมัติจาก</w:t>
      </w:r>
      <w:r w:rsidRPr="00742B3F">
        <w:rPr>
          <w:rFonts w:ascii="Browallia New" w:hAnsi="Browallia New" w:cs="Browallia New" w:hint="cs"/>
          <w:sz w:val="28"/>
          <w:szCs w:val="28"/>
          <w:cs/>
        </w:rPr>
        <w:t>คณะกรรมการบริษัทแล้วเมื่อ</w:t>
      </w:r>
      <w:r w:rsidRPr="00742B3F">
        <w:rPr>
          <w:rFonts w:ascii="Browallia New" w:hAnsi="Browallia New" w:cs="Browallia New"/>
          <w:sz w:val="28"/>
          <w:szCs w:val="28"/>
          <w:cs/>
        </w:rPr>
        <w:t>วันที</w:t>
      </w:r>
      <w:r w:rsidRPr="00742B3F">
        <w:rPr>
          <w:rFonts w:ascii="Browallia New" w:hAnsi="Browallia New" w:cs="Browallia New" w:hint="cs"/>
          <w:sz w:val="28"/>
          <w:szCs w:val="28"/>
          <w:cs/>
        </w:rPr>
        <w:t xml:space="preserve">่ </w:t>
      </w:r>
      <w:r w:rsidR="00F6085A" w:rsidRPr="00742B3F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742B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42B3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="00D57D8F" w:rsidRPr="00742B3F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3EBA3394" w14:textId="77777777" w:rsidR="00EE40BF" w:rsidRPr="00970960" w:rsidRDefault="00EE40BF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8597F9F" w14:textId="77777777" w:rsidR="00EE40BF" w:rsidRPr="00970960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970960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นโยบายการบัญชีที่สำคัญ</w:t>
      </w:r>
    </w:p>
    <w:p w14:paraId="6C81BBD8" w14:textId="77777777" w:rsidR="00EE40BF" w:rsidRPr="00970960" w:rsidRDefault="00EE40BF" w:rsidP="00EE40BF">
      <w:pPr>
        <w:tabs>
          <w:tab w:val="left" w:pos="36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477DFF8" w14:textId="4B536358" w:rsidR="00F6085A" w:rsidRPr="00F6085A" w:rsidRDefault="00F6085A" w:rsidP="008556EF">
      <w:pPr>
        <w:tabs>
          <w:tab w:val="clear" w:pos="680"/>
        </w:tabs>
        <w:ind w:left="360" w:firstLine="9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ง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 xml:space="preserve">31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ธันวาคม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 xml:space="preserve">2560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บริษัทและบริษัทย่อยได้นำมาตรฐานการรายงานทางการเงิน</w:t>
      </w:r>
      <w:r w:rsidR="000D39C2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        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ฉบับปรับปรุงใหม่ การตีความมาตรฐาน รวมถึงแนวปฏิบัติทาง</w:t>
      </w:r>
      <w:r w:rsidRPr="00F6085A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มกราคม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0D39C2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         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ไม่มีผลกระทบอย่างเป็นสาระสำคัญต่องบการเงิน</w:t>
      </w:r>
      <w:r w:rsidRPr="00F6085A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ระหว่างกาล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ของบริษัท</w:t>
      </w:r>
      <w:r w:rsidRPr="00F6085A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และบริษัทย่อย</w:t>
      </w:r>
    </w:p>
    <w:p w14:paraId="1A24A0CB" w14:textId="63440E9F" w:rsidR="00F6085A" w:rsidRPr="00F6085A" w:rsidRDefault="00F6085A" w:rsidP="008556EF">
      <w:pPr>
        <w:pStyle w:val="CordiaNew"/>
        <w:ind w:left="360" w:firstLine="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6085A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ในระหว่างงวด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6085A">
        <w:rPr>
          <w:rFonts w:ascii="Browallia New" w:hAnsi="Browallia New" w:cs="Browallia New"/>
          <w:color w:val="auto"/>
          <w:sz w:val="28"/>
          <w:szCs w:val="28"/>
          <w:cs/>
        </w:rPr>
        <w:t>สภาวิชาชีพบัญชีได้เผยแพร่มาตรฐานการรายงานทางการเงิน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F6085A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15</w:t>
      </w:r>
      <w:r w:rsidR="008556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556EF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>รายได้จากสัญญาที่ทำกับลูกค้า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ซึ่งจะมีผลบังคับใช้ตั้งแต่วันที่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2562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15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นำเสนอหลักการการรับรู้รายได้ใหม่แทนที่มาตรฐานการบัญชี 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18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>รายได้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มาตรฐานการบัญชี</w:t>
      </w:r>
      <w:r w:rsidR="00742B3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11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>สัญญาก่อสร้าง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ซึ่งมีรายละเอียดอย่างจำกัดในมาตรฐานการรายงานทางการเงินที่ใช้ในปัจจุบัน บริษัทและบริษัทย่อยจะนำมาตรฐานฉบับใหม่นี้มาถือปฎิบัติเมื่อมีผลบังคับใช้ และฝ่ายบริหารอยู่ระหว่างการประเมินผลกระทบต่องบการเงินในงวดที่เริ่มต้นใช้มาตรฐานนี้</w:t>
      </w:r>
    </w:p>
    <w:p w14:paraId="1794E524" w14:textId="3CAA4CE5" w:rsidR="005A0A7E" w:rsidRDefault="005A0A7E" w:rsidP="00F6085A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BAF31B" w14:textId="77777777" w:rsidR="00EE40BF" w:rsidRPr="00333458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9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333458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การประมาณการและการใช้ดุลยพินิจ</w:t>
      </w:r>
    </w:p>
    <w:p w14:paraId="360D16C5" w14:textId="77777777" w:rsidR="00EE40BF" w:rsidRPr="00333458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F2F53BE" w14:textId="13F5F37B" w:rsidR="00EE40BF" w:rsidRPr="00333458" w:rsidRDefault="00EE40BF" w:rsidP="000D39C2">
      <w:pPr>
        <w:tabs>
          <w:tab w:val="clear" w:pos="227"/>
          <w:tab w:val="clear" w:pos="454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B4424">
        <w:rPr>
          <w:rFonts w:ascii="Browallia New" w:hAnsi="Browallia New" w:cs="Browallia New"/>
          <w:sz w:val="28"/>
          <w:szCs w:val="28"/>
        </w:rPr>
        <w:t xml:space="preserve"> </w:t>
      </w:r>
      <w:r w:rsidRPr="00333458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5AC6123" w14:textId="77777777" w:rsidR="00EE40BF" w:rsidRPr="00333458" w:rsidRDefault="00EE40BF" w:rsidP="000D39C2">
      <w:pPr>
        <w:tabs>
          <w:tab w:val="clear" w:pos="227"/>
          <w:tab w:val="clear" w:pos="454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1174FA4" w14:textId="2280E2C5" w:rsidR="00EE40BF" w:rsidRDefault="00EE40BF" w:rsidP="000D39C2">
      <w:pPr>
        <w:tabs>
          <w:tab w:val="clear" w:pos="227"/>
          <w:tab w:val="clear" w:pos="454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รวมถึงแหล่งข้อมูลสำคัญของการประมาณการได้ใช้เช่นเดียวกับที่ใช้ในงบการเงินประจำปีสิ้นสุดวันที่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7AD3BACB" w14:textId="77777777" w:rsidR="00540AD5" w:rsidRDefault="00540AD5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5085C2F1" w:rsidR="005753E0" w:rsidRPr="007917B2" w:rsidRDefault="005753E0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รายกา</w:t>
      </w:r>
      <w:r w:rsidR="00FF001F" w:rsidRPr="007917B2">
        <w:rPr>
          <w:rFonts w:ascii="Browallia New" w:hAnsi="Browallia New" w:cs="Browallia New"/>
          <w:sz w:val="28"/>
          <w:szCs w:val="28"/>
          <w:u w:val="single"/>
          <w:cs/>
        </w:rPr>
        <w:t>ร</w:t>
      </w: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กับบุคคลและบริษัทที่เกี่ยวข้องกัน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0EFE35A7" w14:textId="77777777" w:rsidR="005753E0" w:rsidRPr="007917B2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5DE2BA75" w:rsidR="00ED0B2B" w:rsidRDefault="005753E0" w:rsidP="000D39C2">
      <w:pPr>
        <w:tabs>
          <w:tab w:val="clear" w:pos="454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7917B2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0CC245FF" w14:textId="77777777" w:rsidR="00984CC3" w:rsidRDefault="00984CC3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highlight w:val="green"/>
        </w:rPr>
      </w:pPr>
    </w:p>
    <w:p w14:paraId="4684ADCD" w14:textId="7297C717" w:rsidR="005753E0" w:rsidRDefault="005753E0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864008" w:rsidRPr="00C75CF4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C75CF4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>
        <w:rPr>
          <w:rFonts w:ascii="Browallia New" w:hAnsi="Browallia New" w:cs="Browallia New"/>
          <w:sz w:val="28"/>
          <w:szCs w:val="28"/>
          <w:cs/>
        </w:rPr>
        <w:t>งวดสามเดือน</w:t>
      </w:r>
      <w:r w:rsidR="006C7D69" w:rsidRPr="00C04DF6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6C7D69">
        <w:rPr>
          <w:rFonts w:ascii="Browallia New" w:hAnsi="Browallia New" w:cs="Browallia New"/>
          <w:sz w:val="28"/>
          <w:szCs w:val="28"/>
        </w:rPr>
        <w:t xml:space="preserve"> </w:t>
      </w:r>
      <w:r w:rsidR="006C7D69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796ADD00" w14:textId="77777777" w:rsidR="006C7D69" w:rsidRPr="006C7D69" w:rsidRDefault="006C7D69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5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1965"/>
        <w:gridCol w:w="1081"/>
        <w:gridCol w:w="1049"/>
        <w:gridCol w:w="1040"/>
        <w:gridCol w:w="1076"/>
      </w:tblGrid>
      <w:tr w:rsidR="006C7D69" w:rsidRPr="00C04DF6" w14:paraId="39DB7027" w14:textId="77777777" w:rsidTr="000D39C2">
        <w:trPr>
          <w:cantSplit/>
          <w:tblHeader/>
        </w:trPr>
        <w:tc>
          <w:tcPr>
            <w:tcW w:w="2864" w:type="dxa"/>
            <w:tcBorders>
              <w:top w:val="nil"/>
            </w:tcBorders>
          </w:tcPr>
          <w:p w14:paraId="13AD411E" w14:textId="77777777" w:rsidR="006C7D69" w:rsidRPr="00C04DF6" w:rsidRDefault="006C7D69" w:rsidP="007D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65" w:type="dxa"/>
            <w:tcBorders>
              <w:top w:val="nil"/>
            </w:tcBorders>
          </w:tcPr>
          <w:p w14:paraId="78A7C688" w14:textId="77777777" w:rsidR="006C7D69" w:rsidRPr="00C04DF6" w:rsidRDefault="006C7D69" w:rsidP="007D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6" w:type="dxa"/>
            <w:gridSpan w:val="4"/>
            <w:tcBorders>
              <w:top w:val="nil"/>
            </w:tcBorders>
          </w:tcPr>
          <w:p w14:paraId="577836CE" w14:textId="77777777" w:rsidR="006C7D69" w:rsidRPr="00C04DF6" w:rsidRDefault="006C7D69" w:rsidP="007D5A7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6C7D69" w:rsidRPr="00C04DF6" w14:paraId="7F791B5A" w14:textId="77777777" w:rsidTr="000D39C2">
        <w:trPr>
          <w:cantSplit/>
          <w:tblHeader/>
        </w:trPr>
        <w:tc>
          <w:tcPr>
            <w:tcW w:w="2864" w:type="dxa"/>
          </w:tcPr>
          <w:p w14:paraId="326A508D" w14:textId="77777777" w:rsidR="006C7D69" w:rsidRPr="00C04DF6" w:rsidRDefault="006C7D69" w:rsidP="007D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65" w:type="dxa"/>
          </w:tcPr>
          <w:p w14:paraId="33A0F688" w14:textId="77777777" w:rsidR="006C7D69" w:rsidRPr="00C04DF6" w:rsidRDefault="006C7D69" w:rsidP="007D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30" w:type="dxa"/>
            <w:gridSpan w:val="2"/>
          </w:tcPr>
          <w:p w14:paraId="411E99EB" w14:textId="77777777" w:rsidR="006C7D69" w:rsidRPr="00C04DF6" w:rsidRDefault="006C7D69" w:rsidP="007D5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</w:tcPr>
          <w:p w14:paraId="4E03B665" w14:textId="77777777" w:rsidR="006C7D69" w:rsidRPr="00C04DF6" w:rsidRDefault="006C7D69" w:rsidP="007D5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C7D69" w:rsidRPr="00C04DF6" w14:paraId="780F5AAD" w14:textId="77777777" w:rsidTr="000D39C2">
        <w:trPr>
          <w:cantSplit/>
          <w:tblHeader/>
        </w:trPr>
        <w:tc>
          <w:tcPr>
            <w:tcW w:w="2864" w:type="dxa"/>
          </w:tcPr>
          <w:p w14:paraId="641B43A7" w14:textId="77777777" w:rsidR="006C7D69" w:rsidRPr="00C04DF6" w:rsidRDefault="006C7D69" w:rsidP="007D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65" w:type="dxa"/>
          </w:tcPr>
          <w:p w14:paraId="04FF5688" w14:textId="77777777" w:rsidR="006C7D69" w:rsidRPr="00C04DF6" w:rsidRDefault="006C7D69" w:rsidP="007D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46" w:type="dxa"/>
            <w:gridSpan w:val="4"/>
          </w:tcPr>
          <w:p w14:paraId="52A7525B" w14:textId="608B039D" w:rsidR="006C7D69" w:rsidRPr="00C04DF6" w:rsidRDefault="006C7D69" w:rsidP="007D5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งวดสามเดือน</w:t>
            </w: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="00D57D8F"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B45B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B45BB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</w:p>
        </w:tc>
      </w:tr>
      <w:tr w:rsidR="00871C94" w:rsidRPr="00C04DF6" w14:paraId="0AE27719" w14:textId="77777777" w:rsidTr="000D39C2">
        <w:trPr>
          <w:cantSplit/>
          <w:tblHeader/>
        </w:trPr>
        <w:tc>
          <w:tcPr>
            <w:tcW w:w="2864" w:type="dxa"/>
          </w:tcPr>
          <w:p w14:paraId="00169517" w14:textId="77777777" w:rsidR="00871C94" w:rsidRPr="00C04DF6" w:rsidRDefault="00871C94" w:rsidP="0087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65" w:type="dxa"/>
          </w:tcPr>
          <w:p w14:paraId="7D6238BE" w14:textId="77777777" w:rsidR="00871C94" w:rsidRPr="00C04DF6" w:rsidRDefault="00871C94" w:rsidP="00871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1" w:type="dxa"/>
          </w:tcPr>
          <w:p w14:paraId="3C27C35E" w14:textId="5DF90CE8" w:rsidR="00871C94" w:rsidRPr="00C04DF6" w:rsidRDefault="00D57D8F" w:rsidP="00871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49" w:type="dxa"/>
          </w:tcPr>
          <w:p w14:paraId="5C7EB574" w14:textId="28A55883" w:rsidR="00871C94" w:rsidRPr="00C04DF6" w:rsidRDefault="00D57D8F" w:rsidP="00871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40" w:type="dxa"/>
          </w:tcPr>
          <w:p w14:paraId="040407D9" w14:textId="68331FF4" w:rsidR="00871C94" w:rsidRPr="00C04DF6" w:rsidRDefault="00D57D8F" w:rsidP="00871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76" w:type="dxa"/>
          </w:tcPr>
          <w:p w14:paraId="29ADC81B" w14:textId="066F78D3" w:rsidR="00871C94" w:rsidRPr="00C04DF6" w:rsidRDefault="00D57D8F" w:rsidP="00871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871C94" w:rsidRPr="000502DA" w14:paraId="4FD0940A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2CFFB1E8" w14:textId="4BD08DB1" w:rsidR="00871C94" w:rsidRPr="000502DA" w:rsidRDefault="00871C94" w:rsidP="00871C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65" w:type="dxa"/>
            <w:tcBorders>
              <w:bottom w:val="nil"/>
            </w:tcBorders>
          </w:tcPr>
          <w:p w14:paraId="6858D11E" w14:textId="77777777" w:rsidR="00871C94" w:rsidRPr="000502DA" w:rsidRDefault="00871C94" w:rsidP="00871C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325B62D0" w14:textId="77777777" w:rsidR="00871C94" w:rsidRPr="000502DA" w:rsidRDefault="00871C94" w:rsidP="0087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76EA8327" w14:textId="77777777" w:rsidR="00871C94" w:rsidRPr="000502DA" w:rsidRDefault="00871C94" w:rsidP="0087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1DB654D9" w14:textId="77777777" w:rsidR="00871C94" w:rsidRPr="000502DA" w:rsidRDefault="00871C94" w:rsidP="0087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76E1CF09" w14:textId="77777777" w:rsidR="00871C94" w:rsidRPr="000502DA" w:rsidRDefault="00871C94" w:rsidP="00871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78EB" w:rsidRPr="000502DA" w14:paraId="0049FE5B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59DC995F" w14:textId="1BA0BF4E" w:rsidR="00D378EB" w:rsidRPr="000502DA" w:rsidRDefault="00D378EB" w:rsidP="00D378E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B420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65" w:type="dxa"/>
            <w:tcBorders>
              <w:bottom w:val="nil"/>
            </w:tcBorders>
          </w:tcPr>
          <w:p w14:paraId="7EF4A940" w14:textId="064FB1E7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02D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B0DF0FE" w14:textId="55D668D9" w:rsidR="00D378EB" w:rsidRPr="000502DA" w:rsidRDefault="00D378EB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30E2F3C0" w14:textId="5090D4A5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0DADDE6D" w14:textId="34B08835" w:rsidR="00D378EB" w:rsidRPr="00A60A08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623AAE9F" w14:textId="5F6D2E22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</w:tr>
      <w:tr w:rsidR="00D378EB" w:rsidRPr="000502DA" w14:paraId="75E62134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327BADCA" w14:textId="5F63D176" w:rsidR="00D378EB" w:rsidRPr="002B4203" w:rsidRDefault="00D378EB" w:rsidP="00D378E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65" w:type="dxa"/>
            <w:tcBorders>
              <w:bottom w:val="nil"/>
            </w:tcBorders>
          </w:tcPr>
          <w:p w14:paraId="4DC6E976" w14:textId="13677735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02D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62F72DDB" w14:textId="5C86A5CA" w:rsidR="00D378EB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3,082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3FA70A2B" w14:textId="49733F45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040" w:type="dxa"/>
            <w:tcBorders>
              <w:bottom w:val="nil"/>
            </w:tcBorders>
          </w:tcPr>
          <w:p w14:paraId="063DE4C6" w14:textId="2FA7E275" w:rsidR="00D378EB" w:rsidRPr="00FC54E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3,082</w:t>
            </w:r>
          </w:p>
        </w:tc>
        <w:tc>
          <w:tcPr>
            <w:tcW w:w="1076" w:type="dxa"/>
            <w:tcBorders>
              <w:bottom w:val="nil"/>
            </w:tcBorders>
          </w:tcPr>
          <w:p w14:paraId="0F7E288B" w14:textId="2F052C1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C54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D378EB" w:rsidRPr="000502DA" w14:paraId="09B12AD9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2556F3D6" w14:textId="6CAEDC31" w:rsidR="00D378EB" w:rsidRPr="000502DA" w:rsidRDefault="00D378EB" w:rsidP="00D378E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65" w:type="dxa"/>
            <w:tcBorders>
              <w:bottom w:val="nil"/>
            </w:tcBorders>
          </w:tcPr>
          <w:p w14:paraId="7330A4C0" w14:textId="0B422DAE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02D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2C2D4294" w14:textId="349318EA" w:rsidR="00D378EB" w:rsidRPr="000502DA" w:rsidRDefault="00D378EB" w:rsidP="00D378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7C17236F" w14:textId="750C4009" w:rsidR="00D378EB" w:rsidRPr="000502DA" w:rsidRDefault="00D378EB" w:rsidP="00D378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4C1B84C2" w14:textId="09A3693B" w:rsidR="00D378EB" w:rsidRPr="00FC54EA" w:rsidRDefault="00D378EB" w:rsidP="00D378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67D8DAE" w14:textId="4A84EE17" w:rsidR="00D378EB" w:rsidRPr="000502DA" w:rsidRDefault="00D378EB" w:rsidP="00D378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FC54E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378EB" w:rsidRPr="000502DA" w14:paraId="4EE57097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770A60CD" w14:textId="77777777" w:rsidR="00D378EB" w:rsidRPr="000502DA" w:rsidRDefault="00D378EB" w:rsidP="00D378E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502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0502D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65" w:type="dxa"/>
            <w:tcBorders>
              <w:bottom w:val="nil"/>
            </w:tcBorders>
          </w:tcPr>
          <w:p w14:paraId="64309706" w14:textId="77777777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371EB971" w14:textId="0A2F9D61" w:rsidR="00D378EB" w:rsidRPr="000502D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3,793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30BCEBFC" w14:textId="20FC208C" w:rsidR="00D378EB" w:rsidRPr="000502D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5AB5E468" w14:textId="56A777FF" w:rsidR="00D378EB" w:rsidRPr="00FC54E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3,220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0F085D06" w14:textId="647094DB" w:rsidR="00D378EB" w:rsidRPr="000502D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C54E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D378EB" w:rsidRPr="000502DA" w14:paraId="6196C0E2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531D40A6" w14:textId="77777777" w:rsidR="00D378EB" w:rsidRPr="000502DA" w:rsidRDefault="00D378EB" w:rsidP="00D378E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65" w:type="dxa"/>
            <w:tcBorders>
              <w:bottom w:val="nil"/>
            </w:tcBorders>
          </w:tcPr>
          <w:p w14:paraId="2445FA72" w14:textId="77777777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BA5AE99" w14:textId="7777777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0E27EC7E" w14:textId="7777777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2CA84723" w14:textId="77777777" w:rsidR="00D378EB" w:rsidRPr="00FC54E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4EBDC761" w14:textId="7777777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78EB" w:rsidRPr="000502DA" w14:paraId="31632CBF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6F728679" w14:textId="76C1334F" w:rsidR="00D378EB" w:rsidRPr="00045E51" w:rsidRDefault="00D378EB" w:rsidP="00D378E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/>
              </w:rPr>
            </w:pPr>
            <w:r w:rsidRPr="000502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0502D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65" w:type="dxa"/>
            <w:tcBorders>
              <w:bottom w:val="nil"/>
            </w:tcBorders>
          </w:tcPr>
          <w:p w14:paraId="179DD123" w14:textId="77777777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C6CE4E3" w14:textId="7777777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1895A2A6" w14:textId="7777777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3F8D670A" w14:textId="77777777" w:rsidR="00D378EB" w:rsidRPr="00FC54E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2EB6AEF8" w14:textId="77777777" w:rsidR="00D378EB" w:rsidRPr="000502DA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78EB" w:rsidRPr="000502DA" w14:paraId="2D2324B7" w14:textId="77777777" w:rsidTr="000D39C2">
        <w:trPr>
          <w:cantSplit/>
        </w:trPr>
        <w:tc>
          <w:tcPr>
            <w:tcW w:w="2864" w:type="dxa"/>
            <w:tcBorders>
              <w:top w:val="nil"/>
              <w:bottom w:val="nil"/>
            </w:tcBorders>
          </w:tcPr>
          <w:p w14:paraId="44B86E42" w14:textId="6A1990AD" w:rsidR="00D378EB" w:rsidRPr="000502DA" w:rsidRDefault="00D378EB" w:rsidP="00D378E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20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65" w:type="dxa"/>
            <w:tcBorders>
              <w:top w:val="nil"/>
              <w:bottom w:val="nil"/>
            </w:tcBorders>
          </w:tcPr>
          <w:p w14:paraId="726AAFC4" w14:textId="77777777" w:rsidR="00D378EB" w:rsidRPr="000502DA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02D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5F196" w14:textId="47980806" w:rsidR="00D378EB" w:rsidRPr="000502DA" w:rsidRDefault="00D378EB" w:rsidP="00742B3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6D71B2E0" w14:textId="72AA7B16" w:rsidR="00D378EB" w:rsidRPr="000502D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81BBC" w14:textId="71B35524" w:rsidR="00D378EB" w:rsidRPr="00FC54E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0C7CDC7B" w14:textId="283BE80A" w:rsidR="00D378EB" w:rsidRPr="000502DA" w:rsidRDefault="00D378EB" w:rsidP="00D378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</w:tr>
    </w:tbl>
    <w:p w14:paraId="3EF9FFF0" w14:textId="13572D5C" w:rsidR="00742B3F" w:rsidRDefault="00742B3F"/>
    <w:p w14:paraId="1273D082" w14:textId="77777777" w:rsidR="000D39C2" w:rsidRDefault="000D39C2"/>
    <w:tbl>
      <w:tblPr>
        <w:tblW w:w="9102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1992"/>
        <w:gridCol w:w="1081"/>
        <w:gridCol w:w="1049"/>
        <w:gridCol w:w="1040"/>
        <w:gridCol w:w="1076"/>
      </w:tblGrid>
      <w:tr w:rsidR="00742B3F" w:rsidRPr="00C04DF6" w14:paraId="2ABE419E" w14:textId="77777777" w:rsidTr="000D39C2">
        <w:trPr>
          <w:cantSplit/>
          <w:tblHeader/>
        </w:trPr>
        <w:tc>
          <w:tcPr>
            <w:tcW w:w="2864" w:type="dxa"/>
            <w:tcBorders>
              <w:top w:val="nil"/>
            </w:tcBorders>
          </w:tcPr>
          <w:p w14:paraId="25741255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2" w:type="dxa"/>
            <w:tcBorders>
              <w:top w:val="nil"/>
            </w:tcBorders>
          </w:tcPr>
          <w:p w14:paraId="70F01015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46" w:type="dxa"/>
            <w:gridSpan w:val="4"/>
            <w:tcBorders>
              <w:top w:val="nil"/>
            </w:tcBorders>
          </w:tcPr>
          <w:p w14:paraId="44A5E13A" w14:textId="77777777" w:rsidR="00742B3F" w:rsidRPr="00C04DF6" w:rsidRDefault="00742B3F" w:rsidP="00742B3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742B3F" w:rsidRPr="00C04DF6" w14:paraId="7423AFA5" w14:textId="77777777" w:rsidTr="000D39C2">
        <w:trPr>
          <w:cantSplit/>
          <w:tblHeader/>
        </w:trPr>
        <w:tc>
          <w:tcPr>
            <w:tcW w:w="2864" w:type="dxa"/>
          </w:tcPr>
          <w:p w14:paraId="5FE8122E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2" w:type="dxa"/>
          </w:tcPr>
          <w:p w14:paraId="650E48FF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30" w:type="dxa"/>
            <w:gridSpan w:val="2"/>
          </w:tcPr>
          <w:p w14:paraId="70135A1E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</w:tcPr>
          <w:p w14:paraId="317517ED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42B3F" w:rsidRPr="00C04DF6" w14:paraId="0D8B5CAA" w14:textId="77777777" w:rsidTr="000D39C2">
        <w:trPr>
          <w:cantSplit/>
          <w:tblHeader/>
        </w:trPr>
        <w:tc>
          <w:tcPr>
            <w:tcW w:w="2864" w:type="dxa"/>
          </w:tcPr>
          <w:p w14:paraId="181630E6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2" w:type="dxa"/>
          </w:tcPr>
          <w:p w14:paraId="265EA705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46" w:type="dxa"/>
            <w:gridSpan w:val="4"/>
          </w:tcPr>
          <w:p w14:paraId="183A3EE4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งวดสามเดือน</w:t>
            </w:r>
            <w:r w:rsidRPr="00C04D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B45B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B45BB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</w:p>
        </w:tc>
      </w:tr>
      <w:tr w:rsidR="00742B3F" w:rsidRPr="00C04DF6" w14:paraId="371493A6" w14:textId="77777777" w:rsidTr="000D39C2">
        <w:trPr>
          <w:cantSplit/>
          <w:tblHeader/>
        </w:trPr>
        <w:tc>
          <w:tcPr>
            <w:tcW w:w="2864" w:type="dxa"/>
          </w:tcPr>
          <w:p w14:paraId="366EA333" w14:textId="77777777" w:rsidR="00742B3F" w:rsidRPr="00C04DF6" w:rsidRDefault="00742B3F" w:rsidP="00742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2" w:type="dxa"/>
          </w:tcPr>
          <w:p w14:paraId="4D77B345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D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1" w:type="dxa"/>
          </w:tcPr>
          <w:p w14:paraId="04252C72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49" w:type="dxa"/>
          </w:tcPr>
          <w:p w14:paraId="2126C4BE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40" w:type="dxa"/>
          </w:tcPr>
          <w:p w14:paraId="675670C2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76" w:type="dxa"/>
          </w:tcPr>
          <w:p w14:paraId="7A30A41B" w14:textId="77777777" w:rsidR="00742B3F" w:rsidRPr="00C04DF6" w:rsidRDefault="00742B3F" w:rsidP="00742B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D378EB" w:rsidRPr="006B1446" w14:paraId="1618253B" w14:textId="77777777" w:rsidTr="000D39C2">
        <w:trPr>
          <w:cantSplit/>
        </w:trPr>
        <w:tc>
          <w:tcPr>
            <w:tcW w:w="2864" w:type="dxa"/>
            <w:tcBorders>
              <w:top w:val="nil"/>
            </w:tcBorders>
          </w:tcPr>
          <w:p w14:paraId="18ADB4EC" w14:textId="220ADC91" w:rsidR="00D378EB" w:rsidRPr="006B1446" w:rsidRDefault="00D378EB" w:rsidP="00D378E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B144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92" w:type="dxa"/>
            <w:tcBorders>
              <w:top w:val="nil"/>
            </w:tcBorders>
          </w:tcPr>
          <w:p w14:paraId="5B0285D8" w14:textId="77777777" w:rsidR="00D378EB" w:rsidRPr="006B1446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0AD58D95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3DA54600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087B42AC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7BB97DB3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2B3F" w:rsidRPr="006B1446" w14:paraId="3483440F" w14:textId="77777777" w:rsidTr="000D39C2">
        <w:trPr>
          <w:cantSplit/>
        </w:trPr>
        <w:tc>
          <w:tcPr>
            <w:tcW w:w="2864" w:type="dxa"/>
            <w:tcBorders>
              <w:top w:val="nil"/>
            </w:tcBorders>
          </w:tcPr>
          <w:p w14:paraId="3758FCCF" w14:textId="26C46B4D" w:rsidR="00742B3F" w:rsidRPr="006B1446" w:rsidRDefault="00742B3F" w:rsidP="00742B3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20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2" w:type="dxa"/>
            <w:tcBorders>
              <w:top w:val="nil"/>
            </w:tcBorders>
          </w:tcPr>
          <w:p w14:paraId="6BE769C3" w14:textId="77426743" w:rsidR="00742B3F" w:rsidRPr="006B1446" w:rsidRDefault="00742B3F" w:rsidP="00742B3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15281" w14:textId="76EE8F7E" w:rsidR="00742B3F" w:rsidRPr="006B1446" w:rsidRDefault="00742B3F" w:rsidP="00742B3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2456F1A9" w14:textId="3D6C4E06" w:rsidR="00742B3F" w:rsidRPr="006B1446" w:rsidRDefault="00742B3F" w:rsidP="00742B3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1AF38" w14:textId="38AA4F03" w:rsidR="00742B3F" w:rsidRPr="006B1446" w:rsidRDefault="00742B3F" w:rsidP="00742B3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282BD47B" w14:textId="759DE183" w:rsidR="00742B3F" w:rsidRPr="006B1446" w:rsidRDefault="00742B3F" w:rsidP="00742B3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D378EB" w:rsidRPr="006B1446" w14:paraId="44677A16" w14:textId="77777777" w:rsidTr="000D39C2">
        <w:trPr>
          <w:cantSplit/>
        </w:trPr>
        <w:tc>
          <w:tcPr>
            <w:tcW w:w="2864" w:type="dxa"/>
            <w:tcBorders>
              <w:top w:val="nil"/>
              <w:bottom w:val="nil"/>
            </w:tcBorders>
          </w:tcPr>
          <w:p w14:paraId="2AD6B0F8" w14:textId="77777777" w:rsidR="00D378EB" w:rsidRPr="006B1446" w:rsidRDefault="00D378EB" w:rsidP="00D378E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14:paraId="094FD272" w14:textId="77777777" w:rsidR="00D378EB" w:rsidRPr="006B1446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5649034E" w14:textId="77777777" w:rsidR="00D378EB" w:rsidRPr="006B1446" w:rsidRDefault="00D378EB" w:rsidP="00D378E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4A10A166" w14:textId="77777777" w:rsidR="00D378EB" w:rsidRPr="00871C94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7B0CACA1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30478FE1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78EB" w:rsidRPr="006B1446" w14:paraId="7456B1B0" w14:textId="77777777" w:rsidTr="000D39C2">
        <w:trPr>
          <w:cantSplit/>
        </w:trPr>
        <w:tc>
          <w:tcPr>
            <w:tcW w:w="2864" w:type="dxa"/>
            <w:tcBorders>
              <w:top w:val="nil"/>
            </w:tcBorders>
          </w:tcPr>
          <w:p w14:paraId="5D8160CF" w14:textId="77777777" w:rsidR="00D378EB" w:rsidRPr="006B1446" w:rsidRDefault="00D378EB" w:rsidP="00D378E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2" w:type="dxa"/>
            <w:tcBorders>
              <w:top w:val="nil"/>
            </w:tcBorders>
          </w:tcPr>
          <w:p w14:paraId="476BC781" w14:textId="77777777" w:rsidR="00D378EB" w:rsidRPr="006B1446" w:rsidRDefault="00D378EB" w:rsidP="00D378E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0CD185B2" w14:textId="77777777" w:rsidR="00D378EB" w:rsidRPr="006B1446" w:rsidRDefault="00D378EB" w:rsidP="00D378E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auto"/>
          </w:tcPr>
          <w:p w14:paraId="5D02AB5E" w14:textId="77777777" w:rsidR="00D378EB" w:rsidRPr="006B1446" w:rsidRDefault="00D378EB" w:rsidP="00D378E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4A752DB5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0C675C90" w14:textId="77777777" w:rsidR="00D378EB" w:rsidRPr="006B1446" w:rsidRDefault="00D378EB" w:rsidP="00D3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318" w:rsidRPr="006B1446" w14:paraId="4A15CC80" w14:textId="77777777" w:rsidTr="000D39C2">
        <w:trPr>
          <w:cantSplit/>
        </w:trPr>
        <w:tc>
          <w:tcPr>
            <w:tcW w:w="2864" w:type="dxa"/>
            <w:tcBorders>
              <w:top w:val="nil"/>
            </w:tcBorders>
          </w:tcPr>
          <w:p w14:paraId="76A66168" w14:textId="48193BC3" w:rsidR="009B2318" w:rsidRPr="006B1446" w:rsidRDefault="009B2318" w:rsidP="009B231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B420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2" w:type="dxa"/>
            <w:tcBorders>
              <w:top w:val="nil"/>
            </w:tcBorders>
          </w:tcPr>
          <w:p w14:paraId="67F3DA53" w14:textId="4B54D624" w:rsidR="009B2318" w:rsidRPr="006B1446" w:rsidRDefault="009B2318" w:rsidP="009B23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10B929F" w14:textId="09C1BDCA" w:rsidR="009B2318" w:rsidRPr="006B1446" w:rsidRDefault="009B2318" w:rsidP="009B231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0404A9E5" w14:textId="50342720" w:rsidR="009B2318" w:rsidRPr="00871C94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65849" w14:textId="78A5F3CA" w:rsidR="009B2318" w:rsidRPr="006B1446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5,133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22A5B4CC" w14:textId="46A92589" w:rsidR="009B2318" w:rsidRPr="006B1446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B14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9B2318" w:rsidRPr="006B1446" w14:paraId="037EA496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3CEBA1AD" w14:textId="24BDC5D9" w:rsidR="009B2318" w:rsidRPr="006B1446" w:rsidRDefault="009B2318" w:rsidP="009B231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992" w:type="dxa"/>
            <w:tcBorders>
              <w:bottom w:val="nil"/>
            </w:tcBorders>
          </w:tcPr>
          <w:p w14:paraId="237F889D" w14:textId="32273576" w:rsidR="009B2318" w:rsidRPr="006B1446" w:rsidRDefault="009B2318" w:rsidP="009B2318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EA8A20F" w14:textId="126AE220" w:rsidR="009B2318" w:rsidRPr="006B1446" w:rsidRDefault="009B2318" w:rsidP="007E06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5,769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565E0E09" w14:textId="12A87E65" w:rsidR="009B2318" w:rsidRPr="006B1446" w:rsidRDefault="009B2318" w:rsidP="007E06D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14D6162" w14:textId="11867416" w:rsidR="009B2318" w:rsidRPr="006B1446" w:rsidRDefault="009B2318" w:rsidP="007E06D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5,569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409DDEF1" w14:textId="2AE2118D" w:rsidR="009B2318" w:rsidRPr="006B1446" w:rsidRDefault="009B2318" w:rsidP="007E06D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B14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9B2318" w:rsidRPr="006B1446" w14:paraId="457FEEB4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6F5E9D2E" w14:textId="77777777" w:rsidR="009B2318" w:rsidRPr="006B1446" w:rsidRDefault="009B2318" w:rsidP="009B2318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2" w:type="dxa"/>
            <w:tcBorders>
              <w:bottom w:val="nil"/>
            </w:tcBorders>
          </w:tcPr>
          <w:p w14:paraId="1BC0F363" w14:textId="77777777" w:rsidR="009B2318" w:rsidRPr="006B1446" w:rsidRDefault="009B2318" w:rsidP="009B23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E006" w14:textId="2971B3C7" w:rsidR="009B2318" w:rsidRPr="006B1446" w:rsidRDefault="009B2318" w:rsidP="009B2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5,769</w:t>
            </w: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B035D3" w14:textId="2638ED48" w:rsidR="009B2318" w:rsidRPr="006B1446" w:rsidRDefault="009B2318" w:rsidP="009B2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DABDA" w14:textId="6E203273" w:rsidR="009B2318" w:rsidRPr="006B1446" w:rsidRDefault="009B2318" w:rsidP="009B2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10,702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6BFFB" w14:textId="502245C4" w:rsidR="009B2318" w:rsidRPr="006B1446" w:rsidRDefault="009B2318" w:rsidP="009B23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  <w:tr w:rsidR="009B2318" w:rsidRPr="006B1446" w14:paraId="679B58AC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57F54628" w14:textId="77777777" w:rsidR="009B2318" w:rsidRPr="006B1446" w:rsidRDefault="009B2318" w:rsidP="009B2318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92" w:type="dxa"/>
            <w:tcBorders>
              <w:bottom w:val="nil"/>
            </w:tcBorders>
          </w:tcPr>
          <w:p w14:paraId="77915368" w14:textId="77777777" w:rsidR="009B2318" w:rsidRPr="006B1446" w:rsidRDefault="009B2318" w:rsidP="009B2318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D39A5AF" w14:textId="77777777" w:rsidR="009B2318" w:rsidRPr="006B1446" w:rsidRDefault="009B2318" w:rsidP="009B231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4795E970" w14:textId="77777777" w:rsidR="009B2318" w:rsidRPr="006B1446" w:rsidRDefault="009B2318" w:rsidP="009B231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5D2956BC" w14:textId="77777777" w:rsidR="009B2318" w:rsidRPr="006B1446" w:rsidRDefault="009B2318" w:rsidP="009B231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15F15D77" w14:textId="77777777" w:rsidR="009B2318" w:rsidRPr="006B1446" w:rsidRDefault="009B2318" w:rsidP="009B231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2318" w:rsidRPr="006B1446" w14:paraId="64168E1A" w14:textId="77777777" w:rsidTr="000D39C2">
        <w:trPr>
          <w:cantSplit/>
        </w:trPr>
        <w:tc>
          <w:tcPr>
            <w:tcW w:w="2864" w:type="dxa"/>
            <w:tcBorders>
              <w:top w:val="nil"/>
              <w:bottom w:val="nil"/>
            </w:tcBorders>
          </w:tcPr>
          <w:p w14:paraId="4DA5B266" w14:textId="77777777" w:rsidR="009B2318" w:rsidRPr="006B1446" w:rsidRDefault="009B2318" w:rsidP="009B2318">
            <w:pPr>
              <w:pStyle w:val="a3"/>
              <w:tabs>
                <w:tab w:val="clear" w:pos="1080"/>
                <w:tab w:val="left" w:pos="113"/>
                <w:tab w:val="left" w:pos="227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14:paraId="68B9CCD1" w14:textId="77777777" w:rsidR="009B2318" w:rsidRPr="006B1446" w:rsidRDefault="009B2318" w:rsidP="009B23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35EFE" w14:textId="77777777" w:rsidR="009B2318" w:rsidRPr="006B1446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013C9" w14:textId="77777777" w:rsidR="009B2318" w:rsidRPr="006B1446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3D3DF" w14:textId="77777777" w:rsidR="009B2318" w:rsidRPr="006B1446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61F3E149" w14:textId="77777777" w:rsidR="009B2318" w:rsidRPr="006B1446" w:rsidRDefault="009B2318" w:rsidP="009B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17A3092F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50565A74" w14:textId="40CFBE48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992" w:type="dxa"/>
            <w:tcBorders>
              <w:bottom w:val="nil"/>
            </w:tcBorders>
          </w:tcPr>
          <w:p w14:paraId="6E05F2A5" w14:textId="32D6C50C" w:rsidR="006E0E21" w:rsidRPr="006B1446" w:rsidRDefault="006E0E21" w:rsidP="006E0E2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</w:t>
            </w: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</w:rPr>
              <w:t>ร่วม</w:t>
            </w: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กัน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53A8C04" w14:textId="6110C52F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13,264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621A5AD4" w14:textId="7388B913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281B6E14" w14:textId="643C6A66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13,195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F5AC0CB" w14:textId="777E38FC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  <w:tr w:rsidR="006E0E21" w:rsidRPr="006B1446" w14:paraId="7CF95917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64A416F4" w14:textId="77777777" w:rsidR="006E0E21" w:rsidRPr="006B1446" w:rsidRDefault="006E0E21" w:rsidP="006E0E2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2" w:type="dxa"/>
            <w:tcBorders>
              <w:bottom w:val="nil"/>
            </w:tcBorders>
          </w:tcPr>
          <w:p w14:paraId="06118867" w14:textId="77777777" w:rsidR="006E0E21" w:rsidRPr="006B1446" w:rsidRDefault="006E0E21" w:rsidP="006E0E2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9AA9143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4F9399D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6C82D461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721A7B4E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7A178566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04DBCE01" w14:textId="77777777" w:rsidR="006E0E21" w:rsidRPr="006B1446" w:rsidRDefault="006E0E21" w:rsidP="006E0E2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92" w:type="dxa"/>
            <w:tcBorders>
              <w:bottom w:val="nil"/>
            </w:tcBorders>
          </w:tcPr>
          <w:p w14:paraId="7F7ABF92" w14:textId="77777777" w:rsidR="006E0E21" w:rsidRPr="006B1446" w:rsidRDefault="006E0E21" w:rsidP="006E0E2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2314419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5B2634B8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63C16D61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0E8E09B8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1210865B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736584AD" w14:textId="109CD2C6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</w:rPr>
            </w:pPr>
            <w:r w:rsidRPr="002B420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2" w:type="dxa"/>
            <w:tcBorders>
              <w:bottom w:val="nil"/>
            </w:tcBorders>
          </w:tcPr>
          <w:p w14:paraId="189FCCF9" w14:textId="639D08B5" w:rsidR="006E0E21" w:rsidRPr="006B1446" w:rsidRDefault="006E0E21" w:rsidP="006E0E2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B14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45872421" w14:textId="7ED88636" w:rsidR="006E0E21" w:rsidRPr="00EB17C8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C81DE40" w14:textId="20353F42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4D383C67" w14:textId="7CCAB839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01721EB4" w14:textId="09CE9C79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6E0E21" w:rsidRPr="006B1446" w14:paraId="7FEBE76C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1EFF15EC" w14:textId="1FB4718F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กรรมการบริษัทย่อยทางอ้อม</w:t>
            </w:r>
          </w:p>
        </w:tc>
        <w:tc>
          <w:tcPr>
            <w:tcW w:w="1992" w:type="dxa"/>
            <w:tcBorders>
              <w:bottom w:val="nil"/>
            </w:tcBorders>
          </w:tcPr>
          <w:p w14:paraId="3AF8BAF1" w14:textId="77777777" w:rsidR="006E0E21" w:rsidRPr="006B1446" w:rsidRDefault="006E0E21" w:rsidP="006E0E2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</w:t>
            </w: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</w:rPr>
              <w:t>ร่วม</w:t>
            </w: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กัน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3287438" w14:textId="786FFD15" w:rsidR="006E0E21" w:rsidRPr="00EB17C8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71FF8792" w14:textId="36800266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300D65C" w14:textId="0F7ECD78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022C7E0A" w14:textId="4152B0F2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6E0E21" w:rsidRPr="006B1446" w14:paraId="1CC05609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181A175F" w14:textId="31154C72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2" w:type="dxa"/>
            <w:tcBorders>
              <w:bottom w:val="nil"/>
            </w:tcBorders>
          </w:tcPr>
          <w:p w14:paraId="3BFF48BD" w14:textId="4D29DB80" w:rsidR="006E0E21" w:rsidRPr="006B1446" w:rsidRDefault="006E0E21" w:rsidP="006E0E2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B14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4B966176" w14:textId="7B4CFC05" w:rsidR="006E0E21" w:rsidRPr="00EB17C8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6325CDCC" w14:textId="06563474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3C54F476" w14:textId="080A5580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2233152E" w14:textId="55ECB7F3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</w:tr>
      <w:tr w:rsidR="006E0E21" w:rsidRPr="006B1446" w14:paraId="31EDBDBD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19B16652" w14:textId="77777777" w:rsidR="006E0E21" w:rsidRPr="006B1446" w:rsidRDefault="006E0E21" w:rsidP="006E0E21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2" w:type="dxa"/>
            <w:tcBorders>
              <w:bottom w:val="nil"/>
            </w:tcBorders>
          </w:tcPr>
          <w:p w14:paraId="45AF2377" w14:textId="77777777" w:rsidR="006E0E21" w:rsidRPr="006B1446" w:rsidRDefault="006E0E21" w:rsidP="006E0E2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AF0779A" w14:textId="536D5383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933F3" w14:textId="19D96C86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15BAC56D" w14:textId="0E9D3064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9349966" w14:textId="1B55B54D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</w:tr>
      <w:tr w:rsidR="006E0E21" w:rsidRPr="006B1446" w14:paraId="65B6B39C" w14:textId="77777777" w:rsidTr="000D39C2">
        <w:trPr>
          <w:cantSplit/>
        </w:trPr>
        <w:tc>
          <w:tcPr>
            <w:tcW w:w="2864" w:type="dxa"/>
          </w:tcPr>
          <w:p w14:paraId="3B527490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2" w:type="dxa"/>
          </w:tcPr>
          <w:p w14:paraId="654E79B9" w14:textId="73291C39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</w:tcPr>
          <w:p w14:paraId="0EA09E01" w14:textId="5BD0C52C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</w:tcPr>
          <w:p w14:paraId="42DA4024" w14:textId="0BC33B90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49DB6C42" w14:textId="6D9BC436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01D50F40" w14:textId="2BC9890F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203DB3D9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572DD449" w14:textId="77777777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144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2" w:type="dxa"/>
            <w:tcBorders>
              <w:bottom w:val="nil"/>
            </w:tcBorders>
          </w:tcPr>
          <w:p w14:paraId="1435D9C0" w14:textId="77777777" w:rsidR="006E0E21" w:rsidRPr="006B1446" w:rsidRDefault="006E0E21" w:rsidP="006E0E21">
            <w:pPr>
              <w:spacing w:line="240" w:lineRule="auto"/>
              <w:ind w:left="186" w:hanging="1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70EF5D6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29E05E7E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1F95C24B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4F4B8BC4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6E7EAEFB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7A2956E8" w14:textId="56AA2352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20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2" w:type="dxa"/>
            <w:tcBorders>
              <w:bottom w:val="nil"/>
            </w:tcBorders>
          </w:tcPr>
          <w:p w14:paraId="1EF802A3" w14:textId="7DD4E97C" w:rsidR="006E0E21" w:rsidRPr="006B1446" w:rsidRDefault="006E0E21" w:rsidP="006E0E21">
            <w:pPr>
              <w:spacing w:line="240" w:lineRule="auto"/>
              <w:ind w:left="186" w:hanging="18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2B89E089" w14:textId="53A1C119" w:rsidR="006E0E21" w:rsidRPr="006B1446" w:rsidRDefault="006E0E21" w:rsidP="0058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6377BFE2" w14:textId="107F2C4D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17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04093252" w14:textId="46917E7F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66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6FDC38DF" w14:textId="444B1D65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</w:tr>
      <w:tr w:rsidR="006E0E21" w:rsidRPr="006B1446" w14:paraId="5ED6B0BF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77098D88" w14:textId="00DA484A" w:rsidR="006E0E21" w:rsidRPr="002B4203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2" w:type="dxa"/>
            <w:tcBorders>
              <w:bottom w:val="nil"/>
            </w:tcBorders>
          </w:tcPr>
          <w:p w14:paraId="448788ED" w14:textId="150951E5" w:rsidR="006E0E21" w:rsidRPr="006B1446" w:rsidRDefault="006E0E21" w:rsidP="006E0E21">
            <w:pPr>
              <w:spacing w:line="240" w:lineRule="auto"/>
              <w:ind w:left="186" w:hanging="18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– 8.00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E9CC2F1" w14:textId="6C042ABC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7EEF5F07" w14:textId="102EFCD4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401D9AAF" w14:textId="4E385C33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4AC41140" w14:textId="053B61A3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</w:tr>
      <w:tr w:rsidR="006E0E21" w:rsidRPr="006B1446" w14:paraId="2F19DE38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69F02558" w14:textId="1CE2BB26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2" w:type="dxa"/>
            <w:tcBorders>
              <w:bottom w:val="nil"/>
            </w:tcBorders>
          </w:tcPr>
          <w:p w14:paraId="3CD5933C" w14:textId="29EF80BC" w:rsidR="006E0E21" w:rsidRPr="006B1446" w:rsidRDefault="006E0E21" w:rsidP="006E0E21">
            <w:pPr>
              <w:spacing w:line="240" w:lineRule="auto"/>
              <w:ind w:left="186" w:hanging="18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87E3EB5" w14:textId="76E85DDD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1,473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4E38A4C2" w14:textId="57530C01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6E157BBE" w14:textId="02F4B96E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763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49391CFC" w14:textId="6FFF77E7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</w:tr>
      <w:tr w:rsidR="006E0E21" w:rsidRPr="006B1446" w14:paraId="55F20203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6D55BBC5" w14:textId="77777777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2" w:type="dxa"/>
            <w:tcBorders>
              <w:bottom w:val="nil"/>
            </w:tcBorders>
          </w:tcPr>
          <w:p w14:paraId="0D11608B" w14:textId="77777777" w:rsidR="006E0E21" w:rsidRPr="006B1446" w:rsidRDefault="006E0E21" w:rsidP="006E0E21">
            <w:pPr>
              <w:spacing w:line="240" w:lineRule="auto"/>
              <w:ind w:left="186" w:hanging="18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EB15E3B" w14:textId="4B65D2F5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1,584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2578DDF1" w14:textId="52DC8EA2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28E73E98" w14:textId="40A90877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4A59111A" w14:textId="505436BF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</w:tr>
      <w:tr w:rsidR="006E0E21" w:rsidRPr="006B1446" w14:paraId="301C9904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4A58A5BF" w14:textId="77777777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2" w:type="dxa"/>
            <w:tcBorders>
              <w:bottom w:val="nil"/>
            </w:tcBorders>
          </w:tcPr>
          <w:p w14:paraId="45DB6B93" w14:textId="77777777" w:rsidR="006E0E21" w:rsidRPr="006B1446" w:rsidRDefault="006E0E21" w:rsidP="006E0E21">
            <w:pPr>
              <w:spacing w:line="240" w:lineRule="auto"/>
              <w:ind w:left="186" w:hanging="18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0DBAC26B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50C13872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1F9F4263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3BC282B1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53588344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3E4F1B88" w14:textId="77777777" w:rsidR="006E0E21" w:rsidRPr="006B1446" w:rsidRDefault="006E0E21" w:rsidP="006E0E2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2" w:type="dxa"/>
            <w:tcBorders>
              <w:bottom w:val="nil"/>
            </w:tcBorders>
          </w:tcPr>
          <w:p w14:paraId="7BDFF809" w14:textId="77777777" w:rsidR="006E0E21" w:rsidRPr="006B1446" w:rsidRDefault="006E0E21" w:rsidP="006E0E2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5A3B63FC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337797FC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0E0E656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5956005B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5EE1ADE3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05B0AA3D" w14:textId="4FC04B7C" w:rsidR="006E0E21" w:rsidRPr="006B1446" w:rsidRDefault="006E0E21" w:rsidP="006E0E2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992" w:type="dxa"/>
            <w:tcBorders>
              <w:bottom w:val="nil"/>
            </w:tcBorders>
          </w:tcPr>
          <w:p w14:paraId="6A63FD53" w14:textId="3F9C0E3A" w:rsidR="006E0E21" w:rsidRPr="006B1446" w:rsidRDefault="006E0E21" w:rsidP="006E0E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</w:t>
            </w:r>
            <w:r w:rsidRPr="006B1446">
              <w:rPr>
                <w:rFonts w:ascii="Browallia New" w:hAnsi="Browallia New" w:cs="Browallia New" w:hint="cs"/>
                <w:sz w:val="24"/>
                <w:szCs w:val="24"/>
                <w:cs/>
              </w:rPr>
              <w:t>ร่วม</w:t>
            </w: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กัน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8FA52D7" w14:textId="1C5ADB98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5648B4FB" w14:textId="0C727206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3E53E7D6" w14:textId="2FB681A4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33F1D0BD" w14:textId="48C8F390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</w:tr>
      <w:tr w:rsidR="006E0E21" w:rsidRPr="006B1446" w14:paraId="5EAF6C0D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12D8C565" w14:textId="77777777" w:rsidR="006E0E21" w:rsidRPr="006B1446" w:rsidRDefault="006E0E21" w:rsidP="006E0E21">
            <w:pPr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92" w:type="dxa"/>
            <w:tcBorders>
              <w:bottom w:val="nil"/>
            </w:tcBorders>
          </w:tcPr>
          <w:p w14:paraId="211964B2" w14:textId="77777777" w:rsidR="006E0E21" w:rsidRPr="006B1446" w:rsidRDefault="006E0E21" w:rsidP="006E0E21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638D28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2CF2A63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3E080BF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06B812A1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E0E21" w:rsidRPr="006B1446" w14:paraId="66551935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0AD10618" w14:textId="77777777" w:rsidR="006E0E21" w:rsidRPr="006B1446" w:rsidRDefault="006E0E21" w:rsidP="006E0E21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2" w:type="dxa"/>
            <w:tcBorders>
              <w:bottom w:val="nil"/>
            </w:tcBorders>
          </w:tcPr>
          <w:p w14:paraId="0FE37241" w14:textId="77777777" w:rsidR="006E0E21" w:rsidRPr="006B1446" w:rsidRDefault="006E0E21" w:rsidP="006E0E21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23A2EF8C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3CCC8FB9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0EB27916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6FDC0267" w14:textId="77777777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E21" w:rsidRPr="006B1446" w14:paraId="16DBBA4B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69B506C1" w14:textId="77777777" w:rsidR="006E0E21" w:rsidRPr="006B1446" w:rsidRDefault="006E0E21" w:rsidP="006E0E2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92" w:type="dxa"/>
            <w:tcBorders>
              <w:bottom w:val="nil"/>
            </w:tcBorders>
          </w:tcPr>
          <w:p w14:paraId="60D107A8" w14:textId="77777777" w:rsidR="006E0E21" w:rsidRPr="006B1446" w:rsidRDefault="006E0E21" w:rsidP="006E0E21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4E1FA74D" w14:textId="64A720D8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5,479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2F6204B3" w14:textId="2CBC33D8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5E5B04B1" w14:textId="360ED665" w:rsidR="006E0E21" w:rsidRPr="00D726D4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0554E0">
              <w:rPr>
                <w:rFonts w:ascii="Browallia New" w:hAnsi="Browallia New" w:cs="Browallia New"/>
                <w:sz w:val="24"/>
                <w:szCs w:val="24"/>
              </w:rPr>
              <w:t>785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64CFE6F2" w14:textId="7FF285D1" w:rsidR="006E0E21" w:rsidRPr="006B1446" w:rsidRDefault="006E0E21" w:rsidP="006E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</w:tr>
      <w:tr w:rsidR="006E0E21" w:rsidRPr="006B1446" w14:paraId="3961F706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068683B3" w14:textId="77777777" w:rsidR="006E0E21" w:rsidRPr="006B1446" w:rsidRDefault="006E0E21" w:rsidP="006E0E2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92" w:type="dxa"/>
            <w:tcBorders>
              <w:bottom w:val="nil"/>
            </w:tcBorders>
          </w:tcPr>
          <w:p w14:paraId="71772332" w14:textId="77777777" w:rsidR="006E0E21" w:rsidRPr="006B1446" w:rsidRDefault="006E0E21" w:rsidP="006E0E21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028E25B6" w14:textId="7AA3FB5F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22496400" w14:textId="0AB9BB64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48E2645" w14:textId="3C49A3BC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8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0C5F26D8" w14:textId="78CFF33F" w:rsidR="006E0E21" w:rsidRPr="006B1446" w:rsidRDefault="006E0E21" w:rsidP="006E0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  <w:tr w:rsidR="006E0E21" w:rsidRPr="006B1446" w14:paraId="5392FDD0" w14:textId="77777777" w:rsidTr="000D39C2">
        <w:trPr>
          <w:cantSplit/>
        </w:trPr>
        <w:tc>
          <w:tcPr>
            <w:tcW w:w="2864" w:type="dxa"/>
            <w:tcBorders>
              <w:bottom w:val="nil"/>
            </w:tcBorders>
          </w:tcPr>
          <w:p w14:paraId="7E4E70C0" w14:textId="77777777" w:rsidR="006E0E21" w:rsidRPr="006B1446" w:rsidRDefault="006E0E21" w:rsidP="006E0E21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2" w:type="dxa"/>
            <w:tcBorders>
              <w:bottom w:val="nil"/>
            </w:tcBorders>
          </w:tcPr>
          <w:p w14:paraId="22487235" w14:textId="77777777" w:rsidR="006E0E21" w:rsidRPr="006B1446" w:rsidRDefault="006E0E21" w:rsidP="006E0E21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505229DA" w14:textId="7FEF63D8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5,859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vAlign w:val="bottom"/>
          </w:tcPr>
          <w:p w14:paraId="7B1C7EC9" w14:textId="4B4EF699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0F38E91F" w14:textId="10E2DE5C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4,</w:t>
            </w:r>
            <w:r w:rsidR="000554E0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  <w:vAlign w:val="bottom"/>
          </w:tcPr>
          <w:p w14:paraId="155406BB" w14:textId="0B14B5E3" w:rsidR="006E0E21" w:rsidRPr="006B1446" w:rsidRDefault="006E0E21" w:rsidP="006E0E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B14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</w:tr>
    </w:tbl>
    <w:p w14:paraId="6FC9E326" w14:textId="77777777" w:rsidR="00774039" w:rsidRDefault="00774039" w:rsidP="00774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49691E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37F5EFA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44E3719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FD715E3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A9C006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55B421D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254D788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7284AB5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7467E82" w14:textId="742F1518" w:rsidR="000A24EA" w:rsidRDefault="005753E0" w:rsidP="00C0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1446">
        <w:rPr>
          <w:rFonts w:ascii="Browallia New" w:hAnsi="Browallia New" w:cs="Browallia New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6B1446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A5BC4" w:rsidRPr="006B1446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B1446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B144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D493E7E" w14:textId="77777777" w:rsidR="00C0424A" w:rsidRPr="00C0424A" w:rsidRDefault="00C0424A" w:rsidP="00C0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3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1242"/>
        <w:gridCol w:w="1081"/>
        <w:gridCol w:w="1049"/>
        <w:gridCol w:w="1040"/>
        <w:gridCol w:w="1076"/>
      </w:tblGrid>
      <w:tr w:rsidR="00810D94" w:rsidRPr="0066030C" w14:paraId="388C5441" w14:textId="77777777" w:rsidTr="000D39C2">
        <w:trPr>
          <w:cantSplit/>
          <w:tblHeader/>
        </w:trPr>
        <w:tc>
          <w:tcPr>
            <w:tcW w:w="3605" w:type="dxa"/>
            <w:tcBorders>
              <w:top w:val="nil"/>
            </w:tcBorders>
          </w:tcPr>
          <w:p w14:paraId="595BBA9D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14:paraId="2F12FA12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4246" w:type="dxa"/>
            <w:gridSpan w:val="4"/>
            <w:tcBorders>
              <w:top w:val="nil"/>
            </w:tcBorders>
          </w:tcPr>
          <w:p w14:paraId="061040A3" w14:textId="77777777" w:rsidR="00810D94" w:rsidRPr="0066030C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(หน่วย 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: </w:t>
            </w: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>พันบาท)</w:t>
            </w:r>
          </w:p>
        </w:tc>
      </w:tr>
      <w:tr w:rsidR="00810D94" w:rsidRPr="0066030C" w14:paraId="739B5C3B" w14:textId="77777777" w:rsidTr="000D39C2">
        <w:trPr>
          <w:cantSplit/>
          <w:tblHeader/>
        </w:trPr>
        <w:tc>
          <w:tcPr>
            <w:tcW w:w="3605" w:type="dxa"/>
          </w:tcPr>
          <w:p w14:paraId="7A890D70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42" w:type="dxa"/>
          </w:tcPr>
          <w:p w14:paraId="76D57AFE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2130" w:type="dxa"/>
            <w:gridSpan w:val="2"/>
          </w:tcPr>
          <w:p w14:paraId="76DC6578" w14:textId="77777777" w:rsidR="00810D94" w:rsidRPr="0066030C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</w:tcPr>
          <w:p w14:paraId="002DAEE6" w14:textId="77777777" w:rsidR="00810D94" w:rsidRPr="0066030C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810D94" w:rsidRPr="0066030C" w14:paraId="6CE47E5E" w14:textId="77777777" w:rsidTr="000D39C2">
        <w:trPr>
          <w:cantSplit/>
          <w:tblHeader/>
        </w:trPr>
        <w:tc>
          <w:tcPr>
            <w:tcW w:w="3605" w:type="dxa"/>
          </w:tcPr>
          <w:p w14:paraId="5A921654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42" w:type="dxa"/>
          </w:tcPr>
          <w:p w14:paraId="316F7F24" w14:textId="747188D2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81" w:type="dxa"/>
          </w:tcPr>
          <w:p w14:paraId="1D6D4DC4" w14:textId="14AB7978" w:rsidR="00810D94" w:rsidRPr="0066030C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 w:hint="cs"/>
                <w:sz w:val="25"/>
                <w:szCs w:val="25"/>
                <w:lang w:val="en-GB"/>
              </w:rPr>
              <w:t>31</w:t>
            </w:r>
            <w:r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มีนาคม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49" w:type="dxa"/>
          </w:tcPr>
          <w:p w14:paraId="054D08D6" w14:textId="09CD80C9" w:rsidR="00810D94" w:rsidRPr="0066030C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31</w:t>
            </w: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ธันวาคม 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2560</w:t>
            </w:r>
          </w:p>
        </w:tc>
        <w:tc>
          <w:tcPr>
            <w:tcW w:w="1040" w:type="dxa"/>
          </w:tcPr>
          <w:p w14:paraId="7758A8CB" w14:textId="0B7F4181" w:rsidR="00810D94" w:rsidRPr="0066030C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 w:hint="cs"/>
                <w:sz w:val="25"/>
                <w:szCs w:val="25"/>
                <w:lang w:val="en-GB"/>
              </w:rPr>
              <w:t>31</w:t>
            </w:r>
            <w:r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มีนาคม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76" w:type="dxa"/>
          </w:tcPr>
          <w:p w14:paraId="1F5076A6" w14:textId="7D93DD48" w:rsidR="00810D94" w:rsidRPr="0066030C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31</w:t>
            </w: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ธันวาคม 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2560</w:t>
            </w:r>
          </w:p>
        </w:tc>
      </w:tr>
      <w:tr w:rsidR="00810D94" w:rsidRPr="0066030C" w14:paraId="06E03BB6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14D0C19B" w14:textId="0A15EDCE" w:rsidR="00810D94" w:rsidRPr="0066030C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ลูกหนี้</w:t>
            </w:r>
            <w:r w:rsidRPr="0066030C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การค้า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 xml:space="preserve"> 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– </w:t>
            </w:r>
            <w:r w:rsidRPr="0066030C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  <w:lang w:val="en-GB"/>
              </w:rPr>
              <w:t>บุคคลและ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242" w:type="dxa"/>
            <w:tcBorders>
              <w:bottom w:val="nil"/>
            </w:tcBorders>
          </w:tcPr>
          <w:p w14:paraId="27A008B0" w14:textId="77777777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417A1650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03B6D4C1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180CB3DA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A5C6D77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810D94" w:rsidRPr="0066030C" w14:paraId="2A7C1071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635F618C" w14:textId="0E29083A" w:rsidR="00810D94" w:rsidRPr="0066030C" w:rsidRDefault="00CD4CCA" w:rsidP="00810D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810D94"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2" w:type="dxa"/>
            <w:tcBorders>
              <w:bottom w:val="nil"/>
            </w:tcBorders>
          </w:tcPr>
          <w:p w14:paraId="5D2E2D0C" w14:textId="429ADBFF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4F83027F" w14:textId="224FC3BD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70039382" w14:textId="35802C7F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  -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543EC61B" w14:textId="35C022E3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148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0742D899" w14:textId="69D70444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135</w:t>
            </w:r>
          </w:p>
        </w:tc>
      </w:tr>
      <w:tr w:rsidR="00810D94" w:rsidRPr="0066030C" w14:paraId="421DB100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748F94FE" w14:textId="572D64AC" w:rsidR="00810D94" w:rsidRPr="0066030C" w:rsidRDefault="00CD4CCA" w:rsidP="00810D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810D94" w:rsidRPr="0066030C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  <w:r w:rsidR="00810D94"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242" w:type="dxa"/>
            <w:tcBorders>
              <w:bottom w:val="nil"/>
            </w:tcBorders>
          </w:tcPr>
          <w:p w14:paraId="4353BB3A" w14:textId="49F69B48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7E4269B9" w14:textId="65E67AA9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>3,468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54DECD40" w14:textId="25F2A103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66030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263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0274F196" w14:textId="58D1937C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3,468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5B64B918" w14:textId="3565C244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9,263</w:t>
            </w:r>
          </w:p>
        </w:tc>
      </w:tr>
      <w:tr w:rsidR="00810D94" w:rsidRPr="0066030C" w14:paraId="272D98DE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081C3155" w14:textId="037BFEE4" w:rsidR="00810D94" w:rsidRPr="0066030C" w:rsidRDefault="00CD4CCA" w:rsidP="00810D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810D94"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242" w:type="dxa"/>
            <w:tcBorders>
              <w:bottom w:val="nil"/>
            </w:tcBorders>
          </w:tcPr>
          <w:p w14:paraId="3C9D45AC" w14:textId="14AFE43D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886AF5F" w14:textId="57C5D7A0" w:rsidR="00810D94" w:rsidRPr="0066030C" w:rsidRDefault="00810D94" w:rsidP="00810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165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202D22F" w14:textId="72F84926" w:rsidR="00810D94" w:rsidRPr="0066030C" w:rsidRDefault="00810D94" w:rsidP="00810D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407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21464CE3" w14:textId="43DE8D2E" w:rsidR="00810D94" w:rsidRPr="0066030C" w:rsidRDefault="00810D94" w:rsidP="00810D9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-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210064F4" w14:textId="2A2F8DC1" w:rsidR="00810D94" w:rsidRPr="0066030C" w:rsidRDefault="00810D94" w:rsidP="00810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      -</w:t>
            </w:r>
          </w:p>
        </w:tc>
      </w:tr>
      <w:tr w:rsidR="00810D94" w:rsidRPr="0066030C" w14:paraId="6E3BAB2C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1B4E4748" w14:textId="41B53BF1" w:rsidR="00810D94" w:rsidRPr="0066030C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242" w:type="dxa"/>
            <w:tcBorders>
              <w:bottom w:val="nil"/>
            </w:tcBorders>
          </w:tcPr>
          <w:p w14:paraId="25114556" w14:textId="77777777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52992408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>3,633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19C9FAE2" w14:textId="3F14B0C1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66030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670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28B9C085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3,616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4944C4B8" w14:textId="182D7DC9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9,398</w:t>
            </w:r>
          </w:p>
        </w:tc>
      </w:tr>
      <w:tr w:rsidR="00810D94" w:rsidRPr="0066030C" w14:paraId="6B647417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02229925" w14:textId="77777777" w:rsidR="00810D94" w:rsidRPr="0066030C" w:rsidRDefault="00810D94" w:rsidP="00BE486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0459D21F" w14:textId="77777777" w:rsidR="00810D94" w:rsidRPr="0066030C" w:rsidRDefault="00810D94" w:rsidP="00BE48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4DEB327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6E8B9900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7C798EA2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5E61DCE7" w14:textId="77777777" w:rsidR="00810D94" w:rsidRPr="0066030C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810D94" w:rsidRPr="0066030C" w14:paraId="7094E572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07C67EF6" w14:textId="0E944E4E" w:rsidR="00810D94" w:rsidRPr="0066030C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US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 xml:space="preserve">ลูกหนี้อื่น 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– 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บริษัท</w:t>
            </w:r>
            <w:r w:rsidRPr="0066030C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  <w:lang w:val="en-GB"/>
              </w:rPr>
              <w:t>ย่อย</w:t>
            </w:r>
          </w:p>
        </w:tc>
        <w:tc>
          <w:tcPr>
            <w:tcW w:w="1242" w:type="dxa"/>
            <w:tcBorders>
              <w:bottom w:val="nil"/>
            </w:tcBorders>
          </w:tcPr>
          <w:p w14:paraId="6501465B" w14:textId="77777777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7CF50A97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5FA43485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397FC149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7526E7BB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810D94" w:rsidRPr="0066030C" w14:paraId="3EFF6556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  <w:vAlign w:val="center"/>
          </w:tcPr>
          <w:p w14:paraId="1B3331A4" w14:textId="7A4ACA7C" w:rsidR="00810D94" w:rsidRPr="0066030C" w:rsidRDefault="00CD4CCA" w:rsidP="00810D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810D94"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604115C" w14:textId="3AD3ABC9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5629BAB5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   -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5C61BDCD" w14:textId="25FD1BF3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   -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0FA471A9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64,825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27DC06D8" w14:textId="55AA7AD5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64,654</w:t>
            </w:r>
          </w:p>
        </w:tc>
      </w:tr>
      <w:tr w:rsidR="00810D94" w:rsidRPr="0066030C" w14:paraId="36327FAC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  <w:vAlign w:val="center"/>
          </w:tcPr>
          <w:p w14:paraId="6C8D868E" w14:textId="77777777" w:rsidR="00810D94" w:rsidRPr="0066030C" w:rsidRDefault="00810D94" w:rsidP="00810D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C6FE36F" w14:textId="77777777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D7E4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0C8B1302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4EAA6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08AC19E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810D94" w:rsidRPr="0066030C" w14:paraId="3B4158E9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6367D3DB" w14:textId="443CCBB9" w:rsidR="00810D94" w:rsidRPr="0066030C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US"/>
              </w:rPr>
            </w:pPr>
            <w:r w:rsidRPr="0066030C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เงินให้กู้ยืม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 xml:space="preserve"> 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– </w:t>
            </w:r>
            <w:r w:rsidRPr="0066030C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บริษัท</w:t>
            </w:r>
            <w:r w:rsidRPr="0066030C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  <w:lang w:val="en-GB"/>
              </w:rPr>
              <w:t>ย่อย</w:t>
            </w:r>
          </w:p>
        </w:tc>
        <w:tc>
          <w:tcPr>
            <w:tcW w:w="1242" w:type="dxa"/>
            <w:tcBorders>
              <w:bottom w:val="nil"/>
            </w:tcBorders>
          </w:tcPr>
          <w:p w14:paraId="21376A01" w14:textId="77777777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AD7D884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84E9F48" w14:textId="77777777" w:rsidR="00810D94" w:rsidRPr="0066030C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810D94" w:rsidRPr="0066030C" w14:paraId="1F85CC14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  <w:vAlign w:val="center"/>
          </w:tcPr>
          <w:p w14:paraId="54FCAE9F" w14:textId="0C717003" w:rsidR="00810D94" w:rsidRPr="0066030C" w:rsidRDefault="00CD4CCA" w:rsidP="00810D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810D94" w:rsidRPr="0066030C">
              <w:rPr>
                <w:rFonts w:ascii="Browallia New" w:hAnsi="Browallia New" w:cs="Browalli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CC3EAA4" w14:textId="77777777" w:rsidR="00810D94" w:rsidRPr="0066030C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215567AC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   -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3A6BD483" w14:textId="1ED298F0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 xml:space="preserve">       -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1A720EF0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</w:rPr>
              <w:t>1,014,714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6C23411C" w14:textId="456B668A" w:rsidR="00810D94" w:rsidRPr="0066030C" w:rsidRDefault="00810D94" w:rsidP="00810D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66030C">
              <w:rPr>
                <w:rFonts w:ascii="Browallia New" w:hAnsi="Browallia New" w:cs="Browallia New"/>
                <w:sz w:val="25"/>
                <w:szCs w:val="25"/>
                <w:lang w:val="en-GB"/>
              </w:rPr>
              <w:t>1,014,714</w:t>
            </w:r>
          </w:p>
        </w:tc>
      </w:tr>
    </w:tbl>
    <w:p w14:paraId="10FC6B27" w14:textId="3EA7719D" w:rsidR="00810D94" w:rsidRDefault="00810D94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6980E485" w14:textId="137607A0" w:rsidR="00D64E73" w:rsidRDefault="00D64E73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136C22">
        <w:rPr>
          <w:rFonts w:ascii="Browallia New" w:hAnsi="Browallia New" w:cs="Browallia New"/>
          <w:sz w:val="28"/>
          <w:szCs w:val="28"/>
        </w:rPr>
        <w:t>2561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D83166" w:rsidRPr="00136C22">
        <w:rPr>
          <w:rFonts w:ascii="Browallia New" w:hAnsi="Browallia New" w:cs="Browallia New"/>
          <w:sz w:val="28"/>
          <w:szCs w:val="28"/>
        </w:rPr>
        <w:t>31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</w:t>
      </w:r>
      <w:r w:rsidR="00D83166" w:rsidRPr="00136C22">
        <w:rPr>
          <w:rFonts w:ascii="Browallia New" w:hAnsi="Browallia New" w:cs="Browallia New"/>
          <w:sz w:val="28"/>
          <w:szCs w:val="28"/>
        </w:rPr>
        <w:t>60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รายการเคลื่อนไหวของเงินให้กู้ยืม</w:t>
      </w:r>
      <w:r w:rsidR="00FF2524">
        <w:rPr>
          <w:rFonts w:ascii="Browallia New" w:hAnsi="Browallia New" w:cs="Browallia New"/>
          <w:sz w:val="28"/>
          <w:szCs w:val="28"/>
        </w:rPr>
        <w:t xml:space="preserve"> </w:t>
      </w:r>
      <w:r w:rsidR="00FF2524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บริษัทที่</w:t>
      </w:r>
      <w:r w:rsidR="00FF2524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A452A90" w14:textId="0A7EAA03" w:rsidR="0066030C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4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1242"/>
        <w:gridCol w:w="2097"/>
        <w:gridCol w:w="2160"/>
      </w:tblGrid>
      <w:tr w:rsidR="008556EF" w:rsidRPr="00CD4CCA" w14:paraId="0EC7FE9A" w14:textId="77777777" w:rsidTr="000D39C2">
        <w:trPr>
          <w:cantSplit/>
          <w:tblHeader/>
        </w:trPr>
        <w:tc>
          <w:tcPr>
            <w:tcW w:w="3605" w:type="dxa"/>
            <w:tcBorders>
              <w:top w:val="nil"/>
            </w:tcBorders>
          </w:tcPr>
          <w:p w14:paraId="78E4BB75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14:paraId="79F873B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257" w:type="dxa"/>
            <w:gridSpan w:val="2"/>
            <w:tcBorders>
              <w:top w:val="nil"/>
            </w:tcBorders>
          </w:tcPr>
          <w:p w14:paraId="4B7CD36E" w14:textId="6DD2DDF7" w:rsidR="008556EF" w:rsidRPr="008556EF" w:rsidRDefault="008556EF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556EF" w:rsidRPr="00CD4CCA" w14:paraId="1413D08C" w14:textId="77777777" w:rsidTr="000D39C2">
        <w:trPr>
          <w:cantSplit/>
          <w:tblHeader/>
        </w:trPr>
        <w:tc>
          <w:tcPr>
            <w:tcW w:w="3605" w:type="dxa"/>
          </w:tcPr>
          <w:p w14:paraId="297F130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B0A5036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257" w:type="dxa"/>
            <w:gridSpan w:val="2"/>
          </w:tcPr>
          <w:p w14:paraId="7F845DEA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56EF" w:rsidRPr="00CD4CCA" w14:paraId="042B1B11" w14:textId="77777777" w:rsidTr="000D39C2">
        <w:trPr>
          <w:cantSplit/>
          <w:tblHeader/>
        </w:trPr>
        <w:tc>
          <w:tcPr>
            <w:tcW w:w="3605" w:type="dxa"/>
          </w:tcPr>
          <w:p w14:paraId="57344C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C5923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97" w:type="dxa"/>
          </w:tcPr>
          <w:p w14:paraId="206A98CE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160" w:type="dxa"/>
          </w:tcPr>
          <w:p w14:paraId="3474E968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556EF" w:rsidRPr="00CD4CCA" w14:paraId="0132A73F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04BA1E51" w14:textId="70A14CCC" w:rsidR="008556EF" w:rsidRPr="008556EF" w:rsidRDefault="008556EF" w:rsidP="006603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7329B34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</w:tcPr>
          <w:p w14:paraId="11D509E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34E99CD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556EF" w:rsidRPr="00CD4CCA" w14:paraId="2FBE1CA5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0F46C5C6" w14:textId="584D4672" w:rsidR="008556EF" w:rsidRPr="008556EF" w:rsidRDefault="008556EF" w:rsidP="0066030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bottom w:val="nil"/>
            </w:tcBorders>
          </w:tcPr>
          <w:p w14:paraId="291E0503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</w:tcPr>
          <w:p w14:paraId="377ED3A6" w14:textId="45BD4D53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  <w:tc>
          <w:tcPr>
            <w:tcW w:w="2160" w:type="dxa"/>
            <w:tcBorders>
              <w:bottom w:val="nil"/>
            </w:tcBorders>
            <w:vAlign w:val="bottom"/>
          </w:tcPr>
          <w:p w14:paraId="178A4D24" w14:textId="1C189560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591,763</w:t>
            </w:r>
          </w:p>
        </w:tc>
      </w:tr>
      <w:tr w:rsidR="008556EF" w:rsidRPr="00CD4CCA" w14:paraId="779A15E7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45407658" w14:textId="00ADC518" w:rsidR="008556EF" w:rsidRPr="008556EF" w:rsidRDefault="008556EF" w:rsidP="0066030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</w:p>
        </w:tc>
        <w:tc>
          <w:tcPr>
            <w:tcW w:w="1242" w:type="dxa"/>
            <w:tcBorders>
              <w:bottom w:val="nil"/>
            </w:tcBorders>
          </w:tcPr>
          <w:p w14:paraId="5508FA04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</w:tcPr>
          <w:p w14:paraId="59809BEA" w14:textId="0A4C42B2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bottom w:val="nil"/>
            </w:tcBorders>
            <w:vAlign w:val="bottom"/>
          </w:tcPr>
          <w:p w14:paraId="35EA465C" w14:textId="76273AF2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137,335</w:t>
            </w:r>
          </w:p>
        </w:tc>
      </w:tr>
      <w:tr w:rsidR="008556EF" w:rsidRPr="00CD4CCA" w14:paraId="43908979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28DA617D" w14:textId="26FDD1CC" w:rsidR="008556EF" w:rsidRPr="008556EF" w:rsidRDefault="008556EF" w:rsidP="0066030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ให้กู้เพิ่ม</w:t>
            </w:r>
          </w:p>
        </w:tc>
        <w:tc>
          <w:tcPr>
            <w:tcW w:w="1242" w:type="dxa"/>
            <w:tcBorders>
              <w:bottom w:val="nil"/>
            </w:tcBorders>
          </w:tcPr>
          <w:p w14:paraId="5CDAC150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</w:tcPr>
          <w:p w14:paraId="7C168906" w14:textId="2AA75C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bottom w:val="nil"/>
            </w:tcBorders>
            <w:vAlign w:val="bottom"/>
          </w:tcPr>
          <w:p w14:paraId="0793938F" w14:textId="5A0D4329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334,474</w:t>
            </w:r>
          </w:p>
        </w:tc>
      </w:tr>
      <w:tr w:rsidR="008556EF" w:rsidRPr="00CD4CCA" w14:paraId="560268BF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2B5DB31E" w14:textId="5B8D6297" w:rsidR="008556EF" w:rsidRPr="008556EF" w:rsidRDefault="008556EF" w:rsidP="0066030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รับชำระ</w:t>
            </w:r>
          </w:p>
        </w:tc>
        <w:tc>
          <w:tcPr>
            <w:tcW w:w="1242" w:type="dxa"/>
            <w:tcBorders>
              <w:bottom w:val="nil"/>
            </w:tcBorders>
          </w:tcPr>
          <w:p w14:paraId="44AD632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</w:tcPr>
          <w:p w14:paraId="7CD92B9E" w14:textId="0F55A9BA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bottom w:val="nil"/>
            </w:tcBorders>
            <w:vAlign w:val="bottom"/>
          </w:tcPr>
          <w:p w14:paraId="326B35F9" w14:textId="3412938D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(28,650)</w:t>
            </w:r>
          </w:p>
        </w:tc>
      </w:tr>
      <w:tr w:rsidR="008556EF" w:rsidRPr="00CD4CCA" w14:paraId="6F70E125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357958AE" w14:textId="1E996A49" w:rsidR="008556EF" w:rsidRPr="008556EF" w:rsidRDefault="008556EF" w:rsidP="0066030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ค่าธรรมเนียมทางการเงินรอตัดบัญชี</w:t>
            </w:r>
          </w:p>
        </w:tc>
        <w:tc>
          <w:tcPr>
            <w:tcW w:w="1242" w:type="dxa"/>
            <w:tcBorders>
              <w:bottom w:val="nil"/>
            </w:tcBorders>
          </w:tcPr>
          <w:p w14:paraId="0B4BD744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  <w:shd w:val="clear" w:color="auto" w:fill="auto"/>
          </w:tcPr>
          <w:p w14:paraId="6078379E" w14:textId="605C56BC" w:rsidR="008556EF" w:rsidRPr="008556EF" w:rsidRDefault="008556EF" w:rsidP="0066030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bottom w:val="nil"/>
            </w:tcBorders>
            <w:vAlign w:val="bottom"/>
          </w:tcPr>
          <w:p w14:paraId="7EFA9D48" w14:textId="480DAE40" w:rsidR="008556EF" w:rsidRPr="008556EF" w:rsidRDefault="008556EF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(20,208)</w:t>
            </w:r>
          </w:p>
        </w:tc>
      </w:tr>
      <w:tr w:rsidR="008556EF" w:rsidRPr="00CD4CCA" w14:paraId="5E737EB3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587A2A5F" w14:textId="54BCF8CA" w:rsidR="008556EF" w:rsidRPr="008556EF" w:rsidRDefault="008556EF" w:rsidP="006603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242" w:type="dxa"/>
            <w:tcBorders>
              <w:bottom w:val="nil"/>
            </w:tcBorders>
          </w:tcPr>
          <w:p w14:paraId="61B867E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nil"/>
            </w:tcBorders>
            <w:shd w:val="clear" w:color="auto" w:fill="auto"/>
            <w:vAlign w:val="bottom"/>
          </w:tcPr>
          <w:p w14:paraId="7BFC6F9B" w14:textId="0DCF44E8" w:rsidR="008556EF" w:rsidRPr="008556EF" w:rsidRDefault="008556EF" w:rsidP="0066030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  <w:tc>
          <w:tcPr>
            <w:tcW w:w="2160" w:type="dxa"/>
            <w:tcBorders>
              <w:bottom w:val="nil"/>
            </w:tcBorders>
            <w:vAlign w:val="bottom"/>
          </w:tcPr>
          <w:p w14:paraId="1E5282E0" w14:textId="46EE7AFB" w:rsidR="008556EF" w:rsidRPr="008556EF" w:rsidRDefault="008556EF" w:rsidP="0066030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</w:tbl>
    <w:p w14:paraId="384CE472" w14:textId="77777777" w:rsidR="0066030C" w:rsidRPr="00136C22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0B36759" w14:textId="61FC1F66" w:rsidR="00D64E73" w:rsidRDefault="00D64E73" w:rsidP="00774039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082277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="00082277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เงินให้กู้ยืมบริษัทย่อยเปลี่ยนแปลงจากรูปแบบตั๋วสัญญาใช้เงิน เป็นสัญญาเงินกู้ยืมเงิน </w:t>
      </w:r>
      <w:r w:rsidRPr="00136C22">
        <w:rPr>
          <w:rFonts w:ascii="Browallia New" w:hAnsi="Browallia New" w:cs="Browallia New"/>
          <w:sz w:val="28"/>
          <w:szCs w:val="28"/>
        </w:rPr>
        <w:t>4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ฉบับ                โดยแบ่งชำระเป็น </w:t>
      </w:r>
      <w:r w:rsidRPr="00136C22">
        <w:rPr>
          <w:rFonts w:ascii="Browallia New" w:hAnsi="Browallia New" w:cs="Browallia New"/>
          <w:sz w:val="28"/>
          <w:szCs w:val="28"/>
        </w:rPr>
        <w:t>62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  <w:lang w:val="en-GB"/>
        </w:rPr>
        <w:t>–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</w:rPr>
        <w:t>65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งวด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 </w:t>
      </w:r>
      <w:r w:rsidRPr="00136C22">
        <w:rPr>
          <w:rFonts w:ascii="Browallia New" w:hAnsi="Browallia New" w:cs="Browallia New"/>
          <w:sz w:val="28"/>
          <w:szCs w:val="28"/>
        </w:rPr>
        <w:t xml:space="preserve">MLR 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ลบด้วยอัตราร้อยละ </w:t>
      </w:r>
      <w:r w:rsidRPr="00136C22">
        <w:rPr>
          <w:rFonts w:ascii="Browallia New" w:hAnsi="Browallia New" w:cs="Browallia New"/>
          <w:sz w:val="28"/>
          <w:szCs w:val="28"/>
        </w:rPr>
        <w:t>0.10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ต่อปี (เท่ากับร้อยละ </w:t>
      </w:r>
      <w:r w:rsidRPr="00136C22">
        <w:rPr>
          <w:rFonts w:ascii="Browallia New" w:hAnsi="Browallia New" w:cs="Browallia New"/>
          <w:sz w:val="28"/>
          <w:szCs w:val="28"/>
        </w:rPr>
        <w:t>6.15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         ต่อปี) เริ่มชำระงวดแรกในเดือนกันยายน </w:t>
      </w:r>
      <w:r w:rsidRPr="00136C22">
        <w:rPr>
          <w:rFonts w:ascii="Browallia New" w:hAnsi="Browallia New" w:cs="Browallia New"/>
          <w:sz w:val="28"/>
          <w:szCs w:val="28"/>
        </w:rPr>
        <w:t>2560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โดยมีหลักประกันเป็น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แห่งหนึ่ง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="008556E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D39C2">
        <w:rPr>
          <w:rFonts w:ascii="Browallia New" w:hAnsi="Browallia New" w:cs="Browallia New"/>
          <w:sz w:val="28"/>
          <w:szCs w:val="28"/>
        </w:rPr>
        <w:t xml:space="preserve">             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ในระหว่างงวด บริษัทยังไม่ได้</w:t>
      </w:r>
      <w:r w:rsidR="00D20228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ชำระหนี้เงินก</w:t>
      </w:r>
      <w:r w:rsidR="00D20228">
        <w:rPr>
          <w:rFonts w:ascii="Browallia New" w:hAnsi="Browallia New" w:cs="Browallia New" w:hint="cs"/>
          <w:sz w:val="28"/>
          <w:szCs w:val="28"/>
          <w:cs/>
        </w:rPr>
        <w:t>ู้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ยืมดังกล่าวจากบริษัทย่อย</w:t>
      </w:r>
    </w:p>
    <w:p w14:paraId="6D7F1896" w14:textId="75A196F6" w:rsidR="000217EA" w:rsidRDefault="000217EA" w:rsidP="00774039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53294C36" w14:textId="77777777" w:rsidR="00C0424A" w:rsidRPr="00774039" w:rsidRDefault="00C0424A" w:rsidP="00774039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12A2F5DF" w14:textId="768D0EE9" w:rsidR="00D64E73" w:rsidRDefault="00D64E73"/>
    <w:tbl>
      <w:tblPr>
        <w:tblW w:w="9111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1260"/>
        <w:gridCol w:w="1081"/>
        <w:gridCol w:w="1049"/>
        <w:gridCol w:w="1040"/>
        <w:gridCol w:w="1076"/>
      </w:tblGrid>
      <w:tr w:rsidR="00245EC7" w:rsidRPr="00CD4CCA" w14:paraId="36B373CE" w14:textId="77777777" w:rsidTr="000D39C2">
        <w:trPr>
          <w:cantSplit/>
          <w:tblHeader/>
        </w:trPr>
        <w:tc>
          <w:tcPr>
            <w:tcW w:w="3605" w:type="dxa"/>
            <w:tcBorders>
              <w:top w:val="nil"/>
            </w:tcBorders>
          </w:tcPr>
          <w:p w14:paraId="19D35594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B86C370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4246" w:type="dxa"/>
            <w:gridSpan w:val="4"/>
            <w:tcBorders>
              <w:top w:val="nil"/>
            </w:tcBorders>
          </w:tcPr>
          <w:p w14:paraId="5C049420" w14:textId="77777777" w:rsidR="00245EC7" w:rsidRPr="00CD4CCA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(หน่วย 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: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พันบาท)</w:t>
            </w:r>
          </w:p>
        </w:tc>
      </w:tr>
      <w:tr w:rsidR="00245EC7" w:rsidRPr="00CD4CCA" w14:paraId="2FEA0D43" w14:textId="77777777" w:rsidTr="000D39C2">
        <w:trPr>
          <w:cantSplit/>
          <w:tblHeader/>
        </w:trPr>
        <w:tc>
          <w:tcPr>
            <w:tcW w:w="3605" w:type="dxa"/>
          </w:tcPr>
          <w:p w14:paraId="1D6E7A0F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324D4B38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2130" w:type="dxa"/>
            <w:gridSpan w:val="2"/>
          </w:tcPr>
          <w:p w14:paraId="5A4B7EE8" w14:textId="77777777" w:rsidR="00245EC7" w:rsidRPr="00CD4CC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</w:tcPr>
          <w:p w14:paraId="1D5062C6" w14:textId="77777777" w:rsidR="00245EC7" w:rsidRPr="00CD4CC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45EC7" w:rsidRPr="00CD4CCA" w14:paraId="7CE575A6" w14:textId="77777777" w:rsidTr="000D39C2">
        <w:trPr>
          <w:cantSplit/>
          <w:tblHeader/>
        </w:trPr>
        <w:tc>
          <w:tcPr>
            <w:tcW w:w="3605" w:type="dxa"/>
          </w:tcPr>
          <w:p w14:paraId="410B9A2F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7526C48E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81" w:type="dxa"/>
          </w:tcPr>
          <w:p w14:paraId="6B4F605D" w14:textId="77777777" w:rsidR="00245EC7" w:rsidRPr="00CD4CC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มีนาคม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49" w:type="dxa"/>
          </w:tcPr>
          <w:p w14:paraId="5F30B576" w14:textId="77777777" w:rsidR="00245EC7" w:rsidRPr="00CD4CC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ธันวาคม 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2560</w:t>
            </w:r>
          </w:p>
        </w:tc>
        <w:tc>
          <w:tcPr>
            <w:tcW w:w="1040" w:type="dxa"/>
          </w:tcPr>
          <w:p w14:paraId="6AAE5C70" w14:textId="77777777" w:rsidR="00245EC7" w:rsidRPr="00CD4CC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มีนาคม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76" w:type="dxa"/>
          </w:tcPr>
          <w:p w14:paraId="3E1D1618" w14:textId="77777777" w:rsidR="00245EC7" w:rsidRPr="00CD4CCA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ธันวาคม 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2560</w:t>
            </w:r>
          </w:p>
        </w:tc>
      </w:tr>
      <w:tr w:rsidR="00245EC7" w:rsidRPr="00CD4CCA" w14:paraId="15F4FEB9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09DF66D5" w14:textId="13BA517C" w:rsidR="00245EC7" w:rsidRPr="00CD4CCA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 xml:space="preserve">เจ้าหนี้การค้า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–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5A78A0DD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60C033EC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4894C551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0E629370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76BEEF73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245EC7" w:rsidRPr="00CD4CCA" w14:paraId="5A4E5799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72DCC111" w14:textId="58366972" w:rsidR="00245EC7" w:rsidRPr="00CD4CCA" w:rsidRDefault="00CD4CCA" w:rsidP="00245EC7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245EC7"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</w:tcPr>
          <w:p w14:paraId="19E79C6B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6568766E" w14:textId="70631688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  <w:vAlign w:val="center"/>
          </w:tcPr>
          <w:p w14:paraId="739457B0" w14:textId="718C75F4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-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1CF4F333" w14:textId="45B8288E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9,236</w:t>
            </w:r>
          </w:p>
        </w:tc>
        <w:tc>
          <w:tcPr>
            <w:tcW w:w="1076" w:type="dxa"/>
            <w:tcBorders>
              <w:bottom w:val="nil"/>
            </w:tcBorders>
            <w:vAlign w:val="center"/>
          </w:tcPr>
          <w:p w14:paraId="7C22B388" w14:textId="6F8A8E7B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305</w:t>
            </w:r>
          </w:p>
        </w:tc>
      </w:tr>
      <w:tr w:rsidR="00245EC7" w:rsidRPr="00CD4CCA" w14:paraId="0AB32BDD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13679200" w14:textId="3FD183A7" w:rsidR="00245EC7" w:rsidRPr="00CD4CCA" w:rsidRDefault="00CD4CCA" w:rsidP="00245EC7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245EC7"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  <w:r w:rsidR="00245EC7"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758D335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3997F6B6" w:rsidR="00245EC7" w:rsidRPr="00CD4CCA" w:rsidRDefault="00245EC7" w:rsidP="00245E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109,459</w:t>
            </w:r>
          </w:p>
        </w:tc>
        <w:tc>
          <w:tcPr>
            <w:tcW w:w="1049" w:type="dxa"/>
            <w:tcBorders>
              <w:bottom w:val="nil"/>
            </w:tcBorders>
            <w:vAlign w:val="center"/>
          </w:tcPr>
          <w:p w14:paraId="4A2E57F4" w14:textId="7866092F" w:rsidR="00245EC7" w:rsidRPr="00CD4CCA" w:rsidRDefault="00245EC7" w:rsidP="00245E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112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826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12187151" w:rsidR="00245EC7" w:rsidRPr="00CD4CCA" w:rsidRDefault="00245EC7" w:rsidP="00245E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109,291</w:t>
            </w:r>
          </w:p>
        </w:tc>
        <w:tc>
          <w:tcPr>
            <w:tcW w:w="1076" w:type="dxa"/>
            <w:tcBorders>
              <w:bottom w:val="nil"/>
            </w:tcBorders>
            <w:vAlign w:val="center"/>
          </w:tcPr>
          <w:p w14:paraId="3279EE2E" w14:textId="6FE691B6" w:rsidR="00245EC7" w:rsidRPr="00CD4CCA" w:rsidRDefault="00245EC7" w:rsidP="00245E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109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633</w:t>
            </w:r>
          </w:p>
        </w:tc>
      </w:tr>
      <w:tr w:rsidR="00245EC7" w:rsidRPr="00CD4CCA" w14:paraId="4E870EC8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16A665E6" w14:textId="31A2AB17" w:rsidR="00245EC7" w:rsidRPr="00CD4CCA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089FED45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7A5E12D4" w14:textId="61B44182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109,459</w:t>
            </w:r>
          </w:p>
        </w:tc>
        <w:tc>
          <w:tcPr>
            <w:tcW w:w="1049" w:type="dxa"/>
            <w:tcBorders>
              <w:bottom w:val="nil"/>
            </w:tcBorders>
            <w:vAlign w:val="center"/>
          </w:tcPr>
          <w:p w14:paraId="06055A03" w14:textId="7D0039EA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112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826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165AD678" w14:textId="339C7AD2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118,527</w:t>
            </w:r>
          </w:p>
        </w:tc>
        <w:tc>
          <w:tcPr>
            <w:tcW w:w="1076" w:type="dxa"/>
            <w:tcBorders>
              <w:bottom w:val="nil"/>
            </w:tcBorders>
            <w:vAlign w:val="center"/>
          </w:tcPr>
          <w:p w14:paraId="35E287F8" w14:textId="33C0EA2A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122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938</w:t>
            </w:r>
          </w:p>
        </w:tc>
      </w:tr>
      <w:tr w:rsidR="00245EC7" w:rsidRPr="00CD4CCA" w14:paraId="2100CE2B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2E4EF8C2" w14:textId="77777777" w:rsidR="00245EC7" w:rsidRPr="00CD4CCA" w:rsidRDefault="00245EC7" w:rsidP="00BE486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6A9E5BF" w14:textId="77777777" w:rsidR="00245EC7" w:rsidRPr="00CD4CCA" w:rsidRDefault="00245EC7" w:rsidP="00BE48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EDF9DDC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43B7FA15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0401C675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53272D47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245EC7" w:rsidRPr="00CD4CCA" w14:paraId="759EC296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36F20523" w14:textId="36BA5D8E" w:rsidR="00245EC7" w:rsidRPr="00CD4CCA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US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เจ้าหนี้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ค่าซื้อสินทรัพย์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 xml:space="preserve">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–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7DBBEE6C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DB695DA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509FA655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17BCF86D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47933681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245EC7" w:rsidRPr="00CD4CCA" w14:paraId="62449675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</w:tcPr>
          <w:p w14:paraId="669BD885" w14:textId="1B756C84" w:rsidR="00245EC7" w:rsidRPr="00CD4CCA" w:rsidRDefault="00CD4CCA" w:rsidP="00245EC7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="00245EC7"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  <w:r w:rsidR="00245EC7"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3CE530B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6F9E" w14:textId="7CACC24D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3,210</w:t>
            </w: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4B4AB0BA" w14:textId="42D9B55F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28,695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AAF7B" w14:textId="39B1A14B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3,210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6DAC858" w14:textId="14C2CAD9" w:rsidR="00245EC7" w:rsidRPr="00CD4CCA" w:rsidRDefault="00245EC7" w:rsidP="00245EC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5,210</w:t>
            </w:r>
          </w:p>
        </w:tc>
      </w:tr>
      <w:tr w:rsidR="00245EC7" w:rsidRPr="00CD4CCA" w14:paraId="0224EB64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  <w:vAlign w:val="center"/>
          </w:tcPr>
          <w:p w14:paraId="7C4CF312" w14:textId="77777777" w:rsidR="00245EC7" w:rsidRPr="00CD4CCA" w:rsidRDefault="00245EC7" w:rsidP="00BE486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16014F" w14:textId="77777777" w:rsidR="00245EC7" w:rsidRPr="00CD4CCA" w:rsidRDefault="00245EC7" w:rsidP="00BE48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D12A1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400B003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D30F0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6CFB5CD3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245EC7" w:rsidRPr="00CD4CCA" w14:paraId="7BE347EC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center"/>
          </w:tcPr>
          <w:p w14:paraId="696EBD20" w14:textId="1C290C5E" w:rsidR="00245EC7" w:rsidRPr="00CD4CCA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 xml:space="preserve">เจ้าหนี้อื่น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–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585A677D" w14:textId="77777777" w:rsidR="00245EC7" w:rsidRPr="00CD4CCA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1F4111B6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1E512ACB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2AE35FA6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6FD93C18" w14:textId="77777777" w:rsidR="00245EC7" w:rsidRPr="00CD4CCA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CD4CCA" w:rsidRPr="00CD4CCA" w14:paraId="4584CFC6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7D85DD3A" w14:textId="60E360B1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384F04F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6E03D273" w14:textId="6E5141B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69,525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23AD781F" w14:textId="3E53051D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54,910</w:t>
            </w:r>
          </w:p>
        </w:tc>
        <w:tc>
          <w:tcPr>
            <w:tcW w:w="1040" w:type="dxa"/>
            <w:tcBorders>
              <w:bottom w:val="nil"/>
            </w:tcBorders>
          </w:tcPr>
          <w:p w14:paraId="50E5F7EE" w14:textId="11F7F84A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69,507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216547EB" w14:textId="70FCDEAF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54,889</w:t>
            </w:r>
          </w:p>
        </w:tc>
      </w:tr>
      <w:tr w:rsidR="00CD4CCA" w:rsidRPr="00CD4CCA" w14:paraId="713892D1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0EFB1444" w14:textId="56148740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ย่อยทางอ้อม</w:t>
            </w:r>
          </w:p>
        </w:tc>
        <w:tc>
          <w:tcPr>
            <w:tcW w:w="1260" w:type="dxa"/>
            <w:tcBorders>
              <w:bottom w:val="nil"/>
            </w:tcBorders>
          </w:tcPr>
          <w:p w14:paraId="51451F30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63CA4DE6" w14:textId="22600478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</w:tcPr>
          <w:p w14:paraId="631B6C1C" w14:textId="58983CEB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0" w:type="dxa"/>
            <w:tcBorders>
              <w:bottom w:val="nil"/>
            </w:tcBorders>
          </w:tcPr>
          <w:p w14:paraId="2E0F5C2B" w14:textId="6365FA18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712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1E4FA9FA" w14:textId="5A385078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712</w:t>
            </w:r>
          </w:p>
        </w:tc>
      </w:tr>
      <w:tr w:rsidR="00CD4CCA" w:rsidRPr="00CD4CCA" w14:paraId="19F8D70A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05E5B965" w14:textId="0E240636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nil"/>
            </w:tcBorders>
          </w:tcPr>
          <w:p w14:paraId="59060C97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81DDFD6" w14:textId="02F87633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267</w:t>
            </w:r>
          </w:p>
        </w:tc>
        <w:tc>
          <w:tcPr>
            <w:tcW w:w="1049" w:type="dxa"/>
            <w:tcBorders>
              <w:bottom w:val="nil"/>
            </w:tcBorders>
          </w:tcPr>
          <w:p w14:paraId="0D20EC90" w14:textId="452970BC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431FFF4B" w14:textId="0624623C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</w:tcPr>
          <w:p w14:paraId="3D91B5D1" w14:textId="76889557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CD4CCA" w:rsidRPr="00CD4CCA" w14:paraId="114B0928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7A5E5260" w14:textId="61C75BFB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0F8B327A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A1C20B3" w14:textId="55415991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69,792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541F5D93" w14:textId="2E30A430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54,910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5255B57B" w14:textId="72047275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70,219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D200ACC" w14:textId="56ACD73B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55,601</w:t>
            </w:r>
          </w:p>
        </w:tc>
      </w:tr>
      <w:tr w:rsidR="00245EC7" w:rsidRPr="00CD4CCA" w14:paraId="0FD3D856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  <w:vAlign w:val="center"/>
          </w:tcPr>
          <w:p w14:paraId="7876C84E" w14:textId="77777777" w:rsidR="00245EC7" w:rsidRPr="00CD4CCA" w:rsidRDefault="00245EC7" w:rsidP="00BE486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EF4BDF" w14:textId="77777777" w:rsidR="00245EC7" w:rsidRPr="00CD4CCA" w:rsidRDefault="00245EC7" w:rsidP="00BE48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EADD0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719ECB84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287AD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3A4BFA73" w14:textId="77777777" w:rsidR="00245EC7" w:rsidRPr="00CD4CCA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CD4CCA" w:rsidRPr="00CD4CCA" w14:paraId="5B59FBB3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17338BBB" w14:textId="0C11244E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หนี้สินหมุนเวียนอื่น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 xml:space="preserve"> – 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  <w:lang w:val="en-GB"/>
              </w:rPr>
              <w:t>บุคคล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val="en-GB"/>
              </w:rPr>
              <w:t>ที่เกี่ยวข้อง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2F8449DE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0112A7B0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43B7BCD7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7AD45CE5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FFCABDC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CD4CCA" w:rsidRPr="00CD4CCA" w14:paraId="050DB941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2619E7A2" w14:textId="0DEE81CF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กรรมการและผู้ถือหุ้น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-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</w:tcPr>
          <w:p w14:paraId="4AD7F104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9460503" w14:textId="231DE696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E3B26C5" w14:textId="6DD9808F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835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6E4B35DF" w14:textId="5BD1DE0A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565E91D7" w14:textId="57AEA87C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CD4CCA" w:rsidRPr="00CD4CCA" w14:paraId="1891D5D6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71C014E3" w14:textId="5AE2E1C0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กรรมการบริษัทย่อย</w:t>
            </w:r>
          </w:p>
        </w:tc>
        <w:tc>
          <w:tcPr>
            <w:tcW w:w="1260" w:type="dxa"/>
            <w:tcBorders>
              <w:bottom w:val="nil"/>
            </w:tcBorders>
          </w:tcPr>
          <w:p w14:paraId="70EE4CDC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010792A1" w14:textId="6F56661B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1A90E3F6" w14:textId="62C72706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500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4386140F" w14:textId="3ACE3B6A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09BC5191" w14:textId="44427B2D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CD4CCA" w:rsidRPr="00CD4CCA" w14:paraId="64FB8B44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2DC52206" w14:textId="616F6649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EB70B41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4F37BCF7" w14:textId="46DCEED1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</w:tcPr>
          <w:p w14:paraId="28592F6A" w14:textId="2BCB6CED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CD4CC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335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007CCDA1" w14:textId="2AB72976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4EE93DFA" w14:textId="4D3C5D2B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CD4CCA" w:rsidRPr="00CD4CCA" w14:paraId="6C7BAA4F" w14:textId="77777777" w:rsidTr="000D39C2">
        <w:trPr>
          <w:cantSplit/>
        </w:trPr>
        <w:tc>
          <w:tcPr>
            <w:tcW w:w="3605" w:type="dxa"/>
            <w:tcBorders>
              <w:top w:val="nil"/>
              <w:bottom w:val="nil"/>
            </w:tcBorders>
            <w:vAlign w:val="center"/>
          </w:tcPr>
          <w:p w14:paraId="4CEA34B0" w14:textId="77777777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F41DC7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72CF7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70F4D91E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A487C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62FBAF29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0D39C2" w:rsidRPr="00CD4CCA" w14:paraId="4E8BA1B8" w14:textId="77777777" w:rsidTr="00D85F99">
        <w:trPr>
          <w:cantSplit/>
        </w:trPr>
        <w:tc>
          <w:tcPr>
            <w:tcW w:w="5946" w:type="dxa"/>
            <w:gridSpan w:val="3"/>
            <w:tcBorders>
              <w:bottom w:val="nil"/>
            </w:tcBorders>
          </w:tcPr>
          <w:p w14:paraId="5657CA10" w14:textId="746DFC50" w:rsidR="000D39C2" w:rsidRPr="00CD4CCA" w:rsidRDefault="000D39C2" w:rsidP="000D39C2">
            <w:pPr>
              <w:spacing w:line="240" w:lineRule="auto"/>
              <w:ind w:firstLine="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  <w:lang w:val="en-GB"/>
              </w:rPr>
              <w:t>–</w:t>
            </w:r>
            <w:r w:rsidRPr="00CD4CCA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049" w:type="dxa"/>
            <w:tcBorders>
              <w:bottom w:val="nil"/>
            </w:tcBorders>
          </w:tcPr>
          <w:p w14:paraId="00EFAB65" w14:textId="77777777" w:rsidR="000D39C2" w:rsidRPr="00CD4CCA" w:rsidRDefault="000D39C2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058F0488" w14:textId="77777777" w:rsidR="000D39C2" w:rsidRPr="00CD4CCA" w:rsidRDefault="000D39C2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5AAD89C8" w14:textId="77777777" w:rsidR="000D39C2" w:rsidRPr="00CD4CCA" w:rsidRDefault="000D39C2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CD4CCA" w:rsidRPr="00CD4CCA" w14:paraId="45450111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5DC7E530" w14:textId="0CDE131A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</w:tcPr>
          <w:p w14:paraId="58B03801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7B6168D5" w14:textId="319B116F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2FFB7DA" w14:textId="6E00B5A8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073D056F" w14:textId="11920864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6,948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4B0621A1" w14:textId="26D54834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6,882</w:t>
            </w:r>
          </w:p>
        </w:tc>
      </w:tr>
      <w:tr w:rsidR="00CD4CCA" w:rsidRPr="00CD4CCA" w14:paraId="0165618E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0346D261" w14:textId="69B946F8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 xml:space="preserve">    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nil"/>
            </w:tcBorders>
          </w:tcPr>
          <w:p w14:paraId="4F01879D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8BC6A9B" w14:textId="2BACA9FB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124,134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3F527B40" w14:textId="51ED202C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142,725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5A4F0FE7" w14:textId="1AC49B50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55,047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2621FFF7" w14:textId="7141D20C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69,881</w:t>
            </w:r>
          </w:p>
        </w:tc>
      </w:tr>
      <w:tr w:rsidR="00CD4CCA" w:rsidRPr="00CD4CCA" w14:paraId="4964FC21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</w:tcPr>
          <w:p w14:paraId="295C2841" w14:textId="57F5FE78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4F810AC6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4872603" w14:textId="519425E3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124,134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FC9F53D" w14:textId="79F13B45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142,725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31D20F2F" w14:textId="43361079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61,995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629D58D0" w14:textId="300AAA99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76,763</w:t>
            </w:r>
          </w:p>
        </w:tc>
      </w:tr>
    </w:tbl>
    <w:p w14:paraId="5761FB03" w14:textId="77777777" w:rsidR="00774039" w:rsidRDefault="00774039"/>
    <w:p w14:paraId="7BC51D15" w14:textId="5841913E" w:rsidR="00DD572C" w:rsidRDefault="00DD572C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136C22">
        <w:rPr>
          <w:rFonts w:ascii="Browallia New" w:hAnsi="Browallia New" w:cs="Browallia New"/>
          <w:sz w:val="28"/>
          <w:szCs w:val="28"/>
        </w:rPr>
        <w:t>2561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และสำหรับปีสิ้นสุดวันที่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 xml:space="preserve">2560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</w:t>
      </w:r>
      <w:r w:rsidR="009B4424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บุคคลและบริษัทที่เกี่ยวข้องกันมี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70A08725" w14:textId="596D8675" w:rsidR="00CD4CCA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1278"/>
        <w:gridCol w:w="1081"/>
        <w:gridCol w:w="1049"/>
        <w:gridCol w:w="1040"/>
        <w:gridCol w:w="1076"/>
      </w:tblGrid>
      <w:tr w:rsidR="00CD4CCA" w:rsidRPr="00CD4CCA" w14:paraId="5BEFFB56" w14:textId="77777777" w:rsidTr="000D39C2">
        <w:trPr>
          <w:cantSplit/>
          <w:tblHeader/>
        </w:trPr>
        <w:tc>
          <w:tcPr>
            <w:tcW w:w="3605" w:type="dxa"/>
            <w:tcBorders>
              <w:top w:val="nil"/>
            </w:tcBorders>
          </w:tcPr>
          <w:p w14:paraId="07CC2CEA" w14:textId="77777777" w:rsidR="00CD4CCA" w:rsidRPr="00CD4CC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3EE3D2EB" w14:textId="77777777" w:rsidR="00CD4CCA" w:rsidRPr="00CD4CC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4246" w:type="dxa"/>
            <w:gridSpan w:val="4"/>
            <w:tcBorders>
              <w:top w:val="nil"/>
            </w:tcBorders>
          </w:tcPr>
          <w:p w14:paraId="451F46E8" w14:textId="77777777" w:rsidR="00CD4CCA" w:rsidRPr="00CD4CCA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(หน่วย 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: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พันบาท)</w:t>
            </w:r>
          </w:p>
        </w:tc>
      </w:tr>
      <w:tr w:rsidR="00CD4CCA" w:rsidRPr="00CD4CCA" w14:paraId="061566AA" w14:textId="77777777" w:rsidTr="000D39C2">
        <w:trPr>
          <w:cantSplit/>
          <w:tblHeader/>
        </w:trPr>
        <w:tc>
          <w:tcPr>
            <w:tcW w:w="3605" w:type="dxa"/>
          </w:tcPr>
          <w:p w14:paraId="2089EFE8" w14:textId="77777777" w:rsidR="00CD4CCA" w:rsidRPr="00CD4CC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78" w:type="dxa"/>
          </w:tcPr>
          <w:p w14:paraId="66C54CB4" w14:textId="77777777" w:rsidR="00CD4CCA" w:rsidRPr="00CD4CC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2130" w:type="dxa"/>
            <w:gridSpan w:val="2"/>
          </w:tcPr>
          <w:p w14:paraId="3A1C82C9" w14:textId="77777777" w:rsidR="00CD4CCA" w:rsidRPr="00CD4CC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</w:tcPr>
          <w:p w14:paraId="72D23A59" w14:textId="77777777" w:rsidR="00CD4CCA" w:rsidRPr="00CD4CC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CD4CCA" w:rsidRPr="00CD4CCA" w14:paraId="5957539D" w14:textId="77777777" w:rsidTr="000D39C2">
        <w:trPr>
          <w:cantSplit/>
          <w:tblHeader/>
        </w:trPr>
        <w:tc>
          <w:tcPr>
            <w:tcW w:w="3605" w:type="dxa"/>
          </w:tcPr>
          <w:p w14:paraId="7E1044D2" w14:textId="77777777" w:rsidR="00CD4CCA" w:rsidRPr="00CD4CC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78" w:type="dxa"/>
          </w:tcPr>
          <w:p w14:paraId="512D2DEA" w14:textId="77777777" w:rsidR="00CD4CCA" w:rsidRPr="00CD4CC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81" w:type="dxa"/>
          </w:tcPr>
          <w:p w14:paraId="4D474D23" w14:textId="77777777" w:rsidR="00CD4CCA" w:rsidRPr="00CD4CC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มีนาคม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49" w:type="dxa"/>
          </w:tcPr>
          <w:p w14:paraId="43671D78" w14:textId="77777777" w:rsidR="00CD4CCA" w:rsidRPr="00CD4CC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ธันวาคม 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2560</w:t>
            </w:r>
          </w:p>
        </w:tc>
        <w:tc>
          <w:tcPr>
            <w:tcW w:w="1040" w:type="dxa"/>
          </w:tcPr>
          <w:p w14:paraId="65E251B1" w14:textId="77777777" w:rsidR="00CD4CCA" w:rsidRPr="00CD4CC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มีนาคม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2561</w:t>
            </w:r>
          </w:p>
        </w:tc>
        <w:tc>
          <w:tcPr>
            <w:tcW w:w="1076" w:type="dxa"/>
          </w:tcPr>
          <w:p w14:paraId="3664EFFB" w14:textId="77777777" w:rsidR="00CD4CCA" w:rsidRPr="00CD4CC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31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ธันวาคม </w:t>
            </w:r>
            <w:r w:rsidRPr="00CD4CCA">
              <w:rPr>
                <w:rFonts w:ascii="Browallia New" w:hAnsi="Browallia New" w:cs="Browallia New"/>
                <w:sz w:val="25"/>
                <w:szCs w:val="25"/>
                <w:lang w:val="en-GB"/>
              </w:rPr>
              <w:t>2560</w:t>
            </w:r>
          </w:p>
        </w:tc>
      </w:tr>
      <w:tr w:rsidR="00CD4CCA" w:rsidRPr="00CD4CCA" w14:paraId="3B4A64D3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706EEBC4" w14:textId="77777777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6A57ACF2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4092ABBC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55D333BF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2275082C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7EC73508" w14:textId="7777777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CD4CCA" w:rsidRPr="00CD4CCA" w14:paraId="4B8CBBBC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3A5E8A2B" w14:textId="4D0D3FD5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ยอดคงเหลือ 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>ณ วัน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ต้นงวด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bottom w:val="nil"/>
            </w:tcBorders>
          </w:tcPr>
          <w:p w14:paraId="57E77447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6564ADC5" w14:textId="02E3189B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137,900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626B4092" w14:textId="0AFCB61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10,000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4799115B" w14:textId="687DD867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74,200</w:t>
            </w:r>
          </w:p>
        </w:tc>
        <w:tc>
          <w:tcPr>
            <w:tcW w:w="1076" w:type="dxa"/>
            <w:tcBorders>
              <w:bottom w:val="nil"/>
            </w:tcBorders>
          </w:tcPr>
          <w:p w14:paraId="563BB49D" w14:textId="1FBD863B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20,000</w:t>
            </w:r>
          </w:p>
        </w:tc>
      </w:tr>
      <w:tr w:rsidR="00CD4CCA" w:rsidRPr="00CD4CCA" w14:paraId="406F2C83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68EE4851" w14:textId="6AF2B64F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บวก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กู้เพิ่ม</w:t>
            </w:r>
          </w:p>
        </w:tc>
        <w:tc>
          <w:tcPr>
            <w:tcW w:w="1278" w:type="dxa"/>
            <w:tcBorders>
              <w:bottom w:val="nil"/>
            </w:tcBorders>
          </w:tcPr>
          <w:p w14:paraId="18594676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33F0DA16" w14:textId="22CD71CA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39EB40D4" w14:textId="534B28CC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186,200</w:t>
            </w:r>
          </w:p>
        </w:tc>
        <w:tc>
          <w:tcPr>
            <w:tcW w:w="1040" w:type="dxa"/>
            <w:tcBorders>
              <w:bottom w:val="nil"/>
            </w:tcBorders>
            <w:vAlign w:val="bottom"/>
          </w:tcPr>
          <w:p w14:paraId="1122DFC2" w14:textId="4556D1AC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76" w:type="dxa"/>
            <w:tcBorders>
              <w:bottom w:val="nil"/>
            </w:tcBorders>
          </w:tcPr>
          <w:p w14:paraId="01EEC7AF" w14:textId="789C78E5" w:rsidR="00CD4CCA" w:rsidRPr="00CD4CCA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147,000</w:t>
            </w:r>
          </w:p>
        </w:tc>
      </w:tr>
      <w:tr w:rsidR="00CD4CCA" w:rsidRPr="00CD4CCA" w14:paraId="3C12DF8A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040B7051" w14:textId="15F672F2" w:rsidR="00CD4CCA" w:rsidRPr="00CD4CCA" w:rsidRDefault="00CD4CCA" w:rsidP="00CD4CC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 จ่ายชำระ</w:t>
            </w:r>
          </w:p>
        </w:tc>
        <w:tc>
          <w:tcPr>
            <w:tcW w:w="1278" w:type="dxa"/>
            <w:tcBorders>
              <w:bottom w:val="nil"/>
            </w:tcBorders>
          </w:tcPr>
          <w:p w14:paraId="45E08BEC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2B7C81C4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(19,400)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7C7DB9EA" w14:textId="2A153867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(58,300)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2A057599" w:rsidR="00CD4CCA" w:rsidRPr="00CD4CCA" w:rsidRDefault="00CD4CCA" w:rsidP="00CD4C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(15,000)</w:t>
            </w:r>
          </w:p>
        </w:tc>
        <w:tc>
          <w:tcPr>
            <w:tcW w:w="1076" w:type="dxa"/>
            <w:tcBorders>
              <w:bottom w:val="nil"/>
            </w:tcBorders>
          </w:tcPr>
          <w:p w14:paraId="3761C016" w14:textId="4200CB36" w:rsidR="00CD4CCA" w:rsidRPr="00CD4CCA" w:rsidRDefault="00CD4CCA" w:rsidP="00CD4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(92,800)</w:t>
            </w:r>
          </w:p>
        </w:tc>
      </w:tr>
      <w:tr w:rsidR="00CD4CCA" w:rsidRPr="00CD4CCA" w14:paraId="02C50558" w14:textId="77777777" w:rsidTr="000D39C2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3B1678EA" w14:textId="01D3ED00" w:rsidR="00CD4CCA" w:rsidRPr="00CD4CCA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ยอดคงเหลือ</w:t>
            </w:r>
            <w:r w:rsidRPr="00CD4CC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ณ วัน</w:t>
            </w:r>
            <w:r w:rsidRPr="00CD4CCA">
              <w:rPr>
                <w:rFonts w:ascii="Browallia New" w:hAnsi="Browallia New" w:cs="Browallia New" w:hint="cs"/>
                <w:sz w:val="25"/>
                <w:szCs w:val="25"/>
                <w:cs/>
              </w:rPr>
              <w:t>สิ้นงวด</w:t>
            </w:r>
          </w:p>
        </w:tc>
        <w:tc>
          <w:tcPr>
            <w:tcW w:w="1278" w:type="dxa"/>
            <w:tcBorders>
              <w:bottom w:val="nil"/>
            </w:tcBorders>
          </w:tcPr>
          <w:p w14:paraId="6829834B" w14:textId="77777777" w:rsidR="00CD4CCA" w:rsidRPr="00CD4CCA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09305FD5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118,500</w:t>
            </w: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3693F999" w14:textId="222BEA0F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137,900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12DAFC40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59,200</w:t>
            </w:r>
          </w:p>
        </w:tc>
        <w:tc>
          <w:tcPr>
            <w:tcW w:w="1076" w:type="dxa"/>
            <w:tcBorders>
              <w:bottom w:val="nil"/>
            </w:tcBorders>
          </w:tcPr>
          <w:p w14:paraId="25427D13" w14:textId="6D0692C4" w:rsidR="00CD4CCA" w:rsidRPr="00CD4CCA" w:rsidRDefault="00CD4CCA" w:rsidP="00CD4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D4CCA">
              <w:rPr>
                <w:rFonts w:ascii="Browallia New" w:hAnsi="Browallia New" w:cs="Browallia New"/>
                <w:sz w:val="25"/>
                <w:szCs w:val="25"/>
              </w:rPr>
              <w:t>74,200</w:t>
            </w:r>
          </w:p>
        </w:tc>
      </w:tr>
    </w:tbl>
    <w:p w14:paraId="3C638C43" w14:textId="77777777" w:rsidR="000D39C2" w:rsidRDefault="000D39C2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68BE999" w14:textId="1E97B0BA" w:rsidR="00736768" w:rsidRDefault="00DD572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/>
          <w:sz w:val="28"/>
          <w:szCs w:val="28"/>
          <w:cs/>
        </w:rPr>
        <w:lastRenderedPageBreak/>
        <w:t>เงินกู้ยืมระยะสั้น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136C22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และกรรมการ</w:t>
      </w:r>
      <w:r w:rsidRPr="00136C22">
        <w:rPr>
          <w:rFonts w:ascii="Browallia New" w:hAnsi="Browallia New" w:cs="Browallia New"/>
          <w:sz w:val="28"/>
          <w:szCs w:val="28"/>
          <w:cs/>
        </w:rPr>
        <w:t>ดังกล่าวอยู่ในรูปแบบตั๋วสัญญาใช้เงิน โดยมีอัตราดอกเบี้ยร้อย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Pr="00BE4864">
        <w:rPr>
          <w:rFonts w:ascii="Browallia New" w:hAnsi="Browallia New" w:cs="Browallia New"/>
          <w:sz w:val="28"/>
          <w:szCs w:val="28"/>
        </w:rPr>
        <w:t xml:space="preserve">4.00 – </w:t>
      </w:r>
      <w:r w:rsidR="00574FEF" w:rsidRPr="00BE4864">
        <w:rPr>
          <w:rFonts w:ascii="Browallia New" w:hAnsi="Browallia New" w:cs="Browallia New"/>
          <w:sz w:val="28"/>
          <w:szCs w:val="28"/>
        </w:rPr>
        <w:t>8</w:t>
      </w:r>
      <w:r w:rsidRPr="00BE4864">
        <w:rPr>
          <w:rFonts w:ascii="Browallia New" w:hAnsi="Browallia New" w:cs="Browallia New"/>
          <w:sz w:val="28"/>
          <w:szCs w:val="28"/>
        </w:rPr>
        <w:t xml:space="preserve">.00 </w:t>
      </w:r>
      <w:r w:rsidRPr="00BE4864">
        <w:rPr>
          <w:rFonts w:ascii="Browallia New" w:hAnsi="Browallia New" w:cs="Browallia New"/>
          <w:sz w:val="28"/>
          <w:szCs w:val="28"/>
          <w:cs/>
        </w:rPr>
        <w:t>ต่อปี (</w:t>
      </w:r>
      <w:r w:rsidR="008556EF">
        <w:rPr>
          <w:rFonts w:ascii="Browallia New" w:hAnsi="Browallia New" w:cs="Browallia New"/>
          <w:sz w:val="28"/>
          <w:szCs w:val="28"/>
        </w:rPr>
        <w:t xml:space="preserve">31 </w:t>
      </w:r>
      <w:r w:rsidR="008556E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E4864">
        <w:rPr>
          <w:rFonts w:ascii="Browallia New" w:hAnsi="Browallia New" w:cs="Browallia New"/>
          <w:sz w:val="28"/>
          <w:szCs w:val="28"/>
        </w:rPr>
        <w:t>25</w:t>
      </w:r>
      <w:r w:rsidR="00D20228" w:rsidRPr="00BE4864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BE4864">
        <w:rPr>
          <w:rFonts w:ascii="Browallia New" w:hAnsi="Browallia New" w:cs="Browallia New"/>
          <w:sz w:val="28"/>
          <w:szCs w:val="28"/>
        </w:rPr>
        <w:t xml:space="preserve"> : 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Pr="00BE4864">
        <w:rPr>
          <w:rFonts w:ascii="Browallia New" w:hAnsi="Browallia New" w:cs="Browallia New"/>
          <w:sz w:val="28"/>
          <w:szCs w:val="28"/>
        </w:rPr>
        <w:t>4.00</w:t>
      </w:r>
      <w:r w:rsidRPr="00BE486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E4864">
        <w:rPr>
          <w:rFonts w:ascii="Browallia New" w:hAnsi="Browallia New" w:cs="Browallia New"/>
          <w:sz w:val="28"/>
          <w:szCs w:val="28"/>
        </w:rPr>
        <w:t xml:space="preserve">– </w:t>
      </w:r>
      <w:r w:rsidR="00D20228" w:rsidRPr="00BE4864">
        <w:rPr>
          <w:rFonts w:ascii="Browallia New" w:hAnsi="Browallia New" w:cs="Browallia New"/>
          <w:sz w:val="28"/>
          <w:szCs w:val="28"/>
        </w:rPr>
        <w:t>15.0</w:t>
      </w:r>
      <w:r w:rsidRPr="00BE4864">
        <w:rPr>
          <w:rFonts w:ascii="Browallia New" w:hAnsi="Browallia New" w:cs="Browallia New"/>
          <w:sz w:val="28"/>
          <w:szCs w:val="28"/>
        </w:rPr>
        <w:t xml:space="preserve">0 </w:t>
      </w:r>
      <w:r w:rsidRPr="00BE4864">
        <w:rPr>
          <w:rFonts w:ascii="Browallia New" w:hAnsi="Browallia New" w:cs="Browallia New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2C7C200D" w14:textId="53B9E678" w:rsidR="00D20228" w:rsidRDefault="00D20228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7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261"/>
        <w:gridCol w:w="1206"/>
        <w:gridCol w:w="1233"/>
        <w:gridCol w:w="1260"/>
        <w:gridCol w:w="1251"/>
      </w:tblGrid>
      <w:tr w:rsidR="00C86025" w:rsidRPr="000D39C2" w14:paraId="1080C63B" w14:textId="77777777" w:rsidTr="000D39C2">
        <w:trPr>
          <w:cantSplit/>
          <w:tblHeader/>
        </w:trPr>
        <w:tc>
          <w:tcPr>
            <w:tcW w:w="3866" w:type="dxa"/>
            <w:tcBorders>
              <w:top w:val="nil"/>
            </w:tcBorders>
          </w:tcPr>
          <w:p w14:paraId="6BCEAFE4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50" w:type="dxa"/>
            <w:gridSpan w:val="4"/>
            <w:tcBorders>
              <w:top w:val="nil"/>
            </w:tcBorders>
          </w:tcPr>
          <w:p w14:paraId="471BCC7E" w14:textId="77777777" w:rsidR="00C86025" w:rsidRPr="000D39C2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0D39C2" w14:paraId="10043B10" w14:textId="77777777" w:rsidTr="000D39C2">
        <w:trPr>
          <w:cantSplit/>
          <w:tblHeader/>
        </w:trPr>
        <w:tc>
          <w:tcPr>
            <w:tcW w:w="3866" w:type="dxa"/>
          </w:tcPr>
          <w:p w14:paraId="374191B6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9" w:type="dxa"/>
            <w:gridSpan w:val="2"/>
          </w:tcPr>
          <w:p w14:paraId="66626A9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</w:tcPr>
          <w:p w14:paraId="68A15344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6025" w:rsidRPr="000D39C2" w14:paraId="3AD8EC0B" w14:textId="77777777" w:rsidTr="000D39C2">
        <w:trPr>
          <w:cantSplit/>
          <w:tblHeader/>
        </w:trPr>
        <w:tc>
          <w:tcPr>
            <w:tcW w:w="3866" w:type="dxa"/>
          </w:tcPr>
          <w:p w14:paraId="0D5A82BF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</w:tcPr>
          <w:p w14:paraId="69639510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33" w:type="dxa"/>
          </w:tcPr>
          <w:p w14:paraId="2C5A860B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60" w:type="dxa"/>
          </w:tcPr>
          <w:p w14:paraId="27D517C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51" w:type="dxa"/>
          </w:tcPr>
          <w:p w14:paraId="34FF2270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C86025" w:rsidRPr="000D39C2" w14:paraId="52B188CC" w14:textId="77777777" w:rsidTr="000D39C2">
        <w:trPr>
          <w:cantSplit/>
        </w:trPr>
        <w:tc>
          <w:tcPr>
            <w:tcW w:w="3866" w:type="dxa"/>
            <w:tcBorders>
              <w:bottom w:val="nil"/>
            </w:tcBorders>
            <w:vAlign w:val="center"/>
          </w:tcPr>
          <w:p w14:paraId="40250595" w14:textId="7A623417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1D8E7494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7D1B0670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0D2EB2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06930EF5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2FE69DC3" w14:textId="77777777" w:rsidTr="000D39C2">
        <w:trPr>
          <w:cantSplit/>
        </w:trPr>
        <w:tc>
          <w:tcPr>
            <w:tcW w:w="3866" w:type="dxa"/>
            <w:tcBorders>
              <w:bottom w:val="nil"/>
            </w:tcBorders>
          </w:tcPr>
          <w:p w14:paraId="112D99E3" w14:textId="24755908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37497468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80384DD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0CC5E9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37115B4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72C547A3" w14:textId="77777777" w:rsidTr="000D39C2">
        <w:trPr>
          <w:cantSplit/>
        </w:trPr>
        <w:tc>
          <w:tcPr>
            <w:tcW w:w="3866" w:type="dxa"/>
            <w:tcBorders>
              <w:bottom w:val="nil"/>
            </w:tcBorders>
            <w:vAlign w:val="bottom"/>
          </w:tcPr>
          <w:p w14:paraId="5522B95D" w14:textId="2DA1BC8B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302DFC87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6F3D956A" w14:textId="6414D90F" w:rsidR="00C86025" w:rsidRPr="000D39C2" w:rsidRDefault="00C86025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</w:rPr>
              <w:t>5,705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9A0390" w14:textId="3F94FC5A" w:rsidR="00C86025" w:rsidRPr="000D39C2" w:rsidRDefault="00C86025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0D39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7876F20" w14:textId="48C9DF2F" w:rsidR="00C86025" w:rsidRPr="000D39C2" w:rsidRDefault="00C86025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</w:rPr>
              <w:t>4,230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61BEE0DC" w14:textId="0C19CDE9" w:rsidR="00C86025" w:rsidRPr="000D39C2" w:rsidRDefault="00C86025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3,273</w:t>
            </w:r>
          </w:p>
        </w:tc>
      </w:tr>
    </w:tbl>
    <w:p w14:paraId="1DCB671B" w14:textId="1F3F44A9" w:rsidR="00C86025" w:rsidRDefault="00C86025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31FA071" w14:textId="72576F2C" w:rsidR="005753E0" w:rsidRPr="005E2369" w:rsidRDefault="005753E0" w:rsidP="00F73F3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t>ลูกหนี้การค้า</w:t>
      </w:r>
      <w:r w:rsidRPr="005E2369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="00B91C02">
        <w:rPr>
          <w:rFonts w:ascii="Browallia New" w:hAnsi="Browallia New" w:cs="Browallia New"/>
          <w:sz w:val="28"/>
          <w:szCs w:val="28"/>
          <w:u w:val="single"/>
        </w:rPr>
        <w:t>–</w:t>
      </w:r>
      <w:r w:rsidRPr="005E2369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t>สุทธิ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F5AC73F" w14:textId="77777777" w:rsidR="005753E0" w:rsidRPr="005E2369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A9E93" w14:textId="3A4446A7" w:rsidR="005753E0" w:rsidRPr="005E2369" w:rsidRDefault="005753E0" w:rsidP="006522DD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5E236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AC000B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D20228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64" w:type="dxa"/>
        <w:tblInd w:w="426" w:type="dxa"/>
        <w:tblLook w:val="01E0" w:firstRow="1" w:lastRow="1" w:firstColumn="1" w:lastColumn="1" w:noHBand="0" w:noVBand="0"/>
      </w:tblPr>
      <w:tblGrid>
        <w:gridCol w:w="4038"/>
        <w:gridCol w:w="1078"/>
        <w:gridCol w:w="283"/>
        <w:gridCol w:w="1067"/>
        <w:gridCol w:w="283"/>
        <w:gridCol w:w="1067"/>
        <w:gridCol w:w="266"/>
        <w:gridCol w:w="1082"/>
      </w:tblGrid>
      <w:tr w:rsidR="005753E0" w:rsidRPr="005E2369" w14:paraId="5FADD557" w14:textId="77777777" w:rsidTr="000D39C2">
        <w:tc>
          <w:tcPr>
            <w:tcW w:w="4038" w:type="dxa"/>
          </w:tcPr>
          <w:p w14:paraId="676BB54E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</w:tcPr>
          <w:p w14:paraId="2A176C98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0DB5B488" w14:textId="77777777" w:rsidTr="000D39C2">
        <w:trPr>
          <w:trHeight w:val="351"/>
        </w:trPr>
        <w:tc>
          <w:tcPr>
            <w:tcW w:w="4038" w:type="dxa"/>
          </w:tcPr>
          <w:p w14:paraId="2ADE477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5D4D6496" w14:textId="77777777" w:rsidTr="000D39C2">
        <w:trPr>
          <w:trHeight w:val="351"/>
        </w:trPr>
        <w:tc>
          <w:tcPr>
            <w:tcW w:w="4038" w:type="dxa"/>
          </w:tcPr>
          <w:p w14:paraId="0EDB7ECE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59C5D8F" w14:textId="78A5204F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2ABDFDAF" w14:textId="657F0993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5B9E808" w14:textId="24539845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3" w:type="dxa"/>
            <w:vAlign w:val="bottom"/>
          </w:tcPr>
          <w:p w14:paraId="5807635B" w14:textId="798C76C2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E7B7BD7" w14:textId="08799F40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6" w:type="dxa"/>
            <w:vAlign w:val="bottom"/>
          </w:tcPr>
          <w:p w14:paraId="524AC284" w14:textId="31B48A10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91532DF" w14:textId="547A661A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633F47" w:rsidRPr="005E2369" w14:paraId="043E26BB" w14:textId="77777777" w:rsidTr="000D39C2">
        <w:trPr>
          <w:trHeight w:val="89"/>
        </w:trPr>
        <w:tc>
          <w:tcPr>
            <w:tcW w:w="4038" w:type="dxa"/>
          </w:tcPr>
          <w:p w14:paraId="7D18A495" w14:textId="77777777" w:rsidR="00633F47" w:rsidRPr="005E2369" w:rsidRDefault="00633F47" w:rsidP="00633F4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56EDD05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921CA13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0524320" w14:textId="77777777" w:rsidR="00633F47" w:rsidRPr="005E2369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E5DECC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3A0E61E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EA8D49A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DF111A1" w14:textId="77777777" w:rsidR="00633F47" w:rsidRPr="005E2369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695D" w:rsidRPr="005E2369" w14:paraId="6C8F04E3" w14:textId="77777777" w:rsidTr="000D39C2">
        <w:trPr>
          <w:trHeight w:val="113"/>
        </w:trPr>
        <w:tc>
          <w:tcPr>
            <w:tcW w:w="4038" w:type="dxa"/>
          </w:tcPr>
          <w:p w14:paraId="5F609438" w14:textId="77777777" w:rsidR="002E695D" w:rsidRPr="005E2369" w:rsidRDefault="002E695D" w:rsidP="002E695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78" w:type="dxa"/>
            <w:shd w:val="clear" w:color="auto" w:fill="auto"/>
          </w:tcPr>
          <w:p w14:paraId="172322B4" w14:textId="32981478" w:rsidR="002E695D" w:rsidRPr="008731A8" w:rsidRDefault="008731A8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247,193</w:t>
            </w:r>
          </w:p>
        </w:tc>
        <w:tc>
          <w:tcPr>
            <w:tcW w:w="283" w:type="dxa"/>
          </w:tcPr>
          <w:p w14:paraId="39F71E9F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85E7B53" w14:textId="5DB15C4B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283" w:type="dxa"/>
          </w:tcPr>
          <w:p w14:paraId="3BADF685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BD71E37" w14:textId="3F31C355" w:rsidR="002E695D" w:rsidRPr="004C2B31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179,020</w:t>
            </w:r>
          </w:p>
        </w:tc>
        <w:tc>
          <w:tcPr>
            <w:tcW w:w="266" w:type="dxa"/>
          </w:tcPr>
          <w:p w14:paraId="26AEEBEA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9D31DF" w14:textId="6A1A7145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2E695D" w:rsidRPr="005E2369" w14:paraId="6C509E61" w14:textId="77777777" w:rsidTr="000D39C2">
        <w:trPr>
          <w:trHeight w:val="113"/>
        </w:trPr>
        <w:tc>
          <w:tcPr>
            <w:tcW w:w="4038" w:type="dxa"/>
          </w:tcPr>
          <w:p w14:paraId="45BB603E" w14:textId="77777777" w:rsidR="002E695D" w:rsidRPr="005E2369" w:rsidRDefault="002E695D" w:rsidP="002E695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8" w:type="dxa"/>
            <w:shd w:val="clear" w:color="auto" w:fill="auto"/>
          </w:tcPr>
          <w:p w14:paraId="4067F407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0991A6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D2576BA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C2CC30D" w14:textId="77777777" w:rsidR="002E695D" w:rsidRPr="004C2B31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D78BF53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695D" w:rsidRPr="005E2369" w14:paraId="78626358" w14:textId="77777777" w:rsidTr="000D39C2">
        <w:trPr>
          <w:trHeight w:val="113"/>
        </w:trPr>
        <w:tc>
          <w:tcPr>
            <w:tcW w:w="4038" w:type="dxa"/>
          </w:tcPr>
          <w:p w14:paraId="6BD8D729" w14:textId="6D52DEFC" w:rsidR="002E695D" w:rsidRPr="005E2369" w:rsidRDefault="002E695D" w:rsidP="002E695D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78C33DB2" w14:textId="442404B8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199,21</w:t>
            </w:r>
            <w:r w:rsidR="00DB18B8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7522D4F7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450F8F2" w14:textId="0D0498BC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283" w:type="dxa"/>
          </w:tcPr>
          <w:p w14:paraId="416B4770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BA06044" w14:textId="731F6D6A" w:rsidR="002E695D" w:rsidRPr="004C2B31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185,182</w:t>
            </w:r>
          </w:p>
        </w:tc>
        <w:tc>
          <w:tcPr>
            <w:tcW w:w="266" w:type="dxa"/>
          </w:tcPr>
          <w:p w14:paraId="6299DC9B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3B10039" w14:textId="368777F4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2E695D" w:rsidRPr="005E2369" w14:paraId="1C57DF6F" w14:textId="77777777" w:rsidTr="000D39C2">
        <w:trPr>
          <w:trHeight w:val="113"/>
        </w:trPr>
        <w:tc>
          <w:tcPr>
            <w:tcW w:w="4038" w:type="dxa"/>
          </w:tcPr>
          <w:p w14:paraId="718A2299" w14:textId="1F2607B6" w:rsidR="002E695D" w:rsidRPr="005E2369" w:rsidRDefault="002E695D" w:rsidP="002E695D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5B5E3CB2" w14:textId="16525254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51,651</w:t>
            </w:r>
          </w:p>
        </w:tc>
        <w:tc>
          <w:tcPr>
            <w:tcW w:w="283" w:type="dxa"/>
          </w:tcPr>
          <w:p w14:paraId="494B4EE8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91EF6BE" w14:textId="2B7712E2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283" w:type="dxa"/>
          </w:tcPr>
          <w:p w14:paraId="63ECB668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1E9664" w14:textId="17B57E09" w:rsidR="002E695D" w:rsidRPr="004C2B31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47,314</w:t>
            </w:r>
          </w:p>
        </w:tc>
        <w:tc>
          <w:tcPr>
            <w:tcW w:w="266" w:type="dxa"/>
          </w:tcPr>
          <w:p w14:paraId="2F7C2F4E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A2F86EC" w14:textId="60BE905C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2E695D" w:rsidRPr="005E2369" w14:paraId="7A96F69F" w14:textId="77777777" w:rsidTr="000D39C2">
        <w:trPr>
          <w:trHeight w:val="113"/>
        </w:trPr>
        <w:tc>
          <w:tcPr>
            <w:tcW w:w="4038" w:type="dxa"/>
          </w:tcPr>
          <w:p w14:paraId="722354AD" w14:textId="2BE72763" w:rsidR="002E695D" w:rsidRPr="005E2369" w:rsidRDefault="002E695D" w:rsidP="002E695D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50746942" w14:textId="6F2D2A78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28,514</w:t>
            </w:r>
          </w:p>
        </w:tc>
        <w:tc>
          <w:tcPr>
            <w:tcW w:w="283" w:type="dxa"/>
          </w:tcPr>
          <w:p w14:paraId="1CF6DEEC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5D2C453" w14:textId="0057C6D3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283" w:type="dxa"/>
          </w:tcPr>
          <w:p w14:paraId="41C26DA8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F5A723" w14:textId="28B0E2C8" w:rsidR="002E695D" w:rsidRPr="004C2B31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26,175</w:t>
            </w:r>
          </w:p>
        </w:tc>
        <w:tc>
          <w:tcPr>
            <w:tcW w:w="266" w:type="dxa"/>
          </w:tcPr>
          <w:p w14:paraId="1D19D324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2C5D55D" w14:textId="6CDB3ECE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  <w:tr w:rsidR="002E695D" w:rsidRPr="005E2369" w14:paraId="51229EEC" w14:textId="77777777" w:rsidTr="000D39C2">
        <w:trPr>
          <w:trHeight w:val="113"/>
        </w:trPr>
        <w:tc>
          <w:tcPr>
            <w:tcW w:w="4038" w:type="dxa"/>
          </w:tcPr>
          <w:p w14:paraId="0C80278E" w14:textId="15D19DEF" w:rsidR="002E695D" w:rsidRPr="005E2369" w:rsidRDefault="002E695D" w:rsidP="002E695D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2B7A2B75" w14:textId="32C32226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99,335</w:t>
            </w:r>
          </w:p>
        </w:tc>
        <w:tc>
          <w:tcPr>
            <w:tcW w:w="283" w:type="dxa"/>
          </w:tcPr>
          <w:p w14:paraId="08E1FC2D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0940790" w14:textId="57F7A01D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283" w:type="dxa"/>
          </w:tcPr>
          <w:p w14:paraId="29F30883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6B9A6453" w14:textId="262141CF" w:rsidR="002E695D" w:rsidRPr="004C2B31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9,549</w:t>
            </w:r>
          </w:p>
        </w:tc>
        <w:tc>
          <w:tcPr>
            <w:tcW w:w="266" w:type="dxa"/>
          </w:tcPr>
          <w:p w14:paraId="1D07C315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DD3CB14" w14:textId="44392CBC" w:rsidR="002E695D" w:rsidRPr="005E2369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2E695D" w:rsidRPr="005E2369" w14:paraId="35E030FE" w14:textId="77777777" w:rsidTr="000D39C2">
        <w:trPr>
          <w:trHeight w:val="113"/>
        </w:trPr>
        <w:tc>
          <w:tcPr>
            <w:tcW w:w="4038" w:type="dxa"/>
          </w:tcPr>
          <w:p w14:paraId="3837A9B6" w14:textId="77777777" w:rsidR="002E695D" w:rsidRPr="005E2369" w:rsidRDefault="002E695D" w:rsidP="002E695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A768D20" w14:textId="30F7D847" w:rsidR="002E695D" w:rsidRPr="005E2369" w:rsidRDefault="00DB18B8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625,</w:t>
            </w:r>
            <w:r w:rsidR="00E5339A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6B6DBE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4110CE94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CD1E852" w14:textId="404D3ECE" w:rsidR="002E695D" w:rsidRPr="005E2369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283" w:type="dxa"/>
          </w:tcPr>
          <w:p w14:paraId="5BCA627C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E3120EF" w14:textId="7714F59D" w:rsidR="002E695D" w:rsidRPr="004C2B31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447,240</w:t>
            </w:r>
          </w:p>
        </w:tc>
        <w:tc>
          <w:tcPr>
            <w:tcW w:w="266" w:type="dxa"/>
          </w:tcPr>
          <w:p w14:paraId="3DC974A0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48BE514" w14:textId="3E731759" w:rsidR="002E695D" w:rsidRPr="005E2369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2E695D" w:rsidRPr="005E2369" w14:paraId="626B22A6" w14:textId="77777777" w:rsidTr="000D39C2">
        <w:trPr>
          <w:trHeight w:val="113"/>
        </w:trPr>
        <w:tc>
          <w:tcPr>
            <w:tcW w:w="4038" w:type="dxa"/>
          </w:tcPr>
          <w:p w14:paraId="74C45C82" w14:textId="77777777" w:rsidR="002E695D" w:rsidRPr="005E2369" w:rsidRDefault="002E695D" w:rsidP="002E695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797ACC21" w:rsidR="002E695D" w:rsidRPr="005E2369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(91,491)</w:t>
            </w:r>
          </w:p>
        </w:tc>
        <w:tc>
          <w:tcPr>
            <w:tcW w:w="283" w:type="dxa"/>
          </w:tcPr>
          <w:p w14:paraId="0FF6F34C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FE06C66" w14:textId="3DEF3712" w:rsidR="002E695D" w:rsidRPr="005E2369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FAB4AF7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967AB43" w14:textId="7A1F8F47" w:rsidR="002E695D" w:rsidRPr="004C2B31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(1,300)</w:t>
            </w:r>
          </w:p>
        </w:tc>
        <w:tc>
          <w:tcPr>
            <w:tcW w:w="266" w:type="dxa"/>
          </w:tcPr>
          <w:p w14:paraId="792218C1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C1CA823" w14:textId="7387C482" w:rsidR="002E695D" w:rsidRPr="005E2369" w:rsidRDefault="002E695D" w:rsidP="002E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E695D" w:rsidRPr="005E2369" w14:paraId="38FE87BB" w14:textId="77777777" w:rsidTr="000D39C2">
        <w:trPr>
          <w:trHeight w:val="267"/>
        </w:trPr>
        <w:tc>
          <w:tcPr>
            <w:tcW w:w="4038" w:type="dxa"/>
          </w:tcPr>
          <w:p w14:paraId="431D35A3" w14:textId="77777777" w:rsidR="002E695D" w:rsidRPr="005E2369" w:rsidRDefault="002E695D" w:rsidP="002E695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23504F70" w:rsidR="002E695D" w:rsidRPr="005E2369" w:rsidRDefault="008731A8" w:rsidP="002E695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534,415</w:t>
            </w:r>
          </w:p>
        </w:tc>
        <w:tc>
          <w:tcPr>
            <w:tcW w:w="283" w:type="dxa"/>
          </w:tcPr>
          <w:p w14:paraId="4D16940D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4319D5D8" w:rsidR="002E695D" w:rsidRPr="005E2369" w:rsidRDefault="002E695D" w:rsidP="002E695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283" w:type="dxa"/>
          </w:tcPr>
          <w:p w14:paraId="4024B1D9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6E65BDE4" w:rsidR="002E695D" w:rsidRPr="004C2B31" w:rsidRDefault="002E695D" w:rsidP="002E695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445,9</w:t>
            </w:r>
            <w:r w:rsidR="006207EF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266" w:type="dxa"/>
          </w:tcPr>
          <w:p w14:paraId="368254A5" w14:textId="77777777" w:rsidR="002E695D" w:rsidRPr="005E2369" w:rsidRDefault="002E695D" w:rsidP="002E695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684BDED0" w:rsidR="002E695D" w:rsidRPr="005E2369" w:rsidRDefault="002E695D" w:rsidP="002E695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</w:tbl>
    <w:p w14:paraId="257DDBD9" w14:textId="3FDF2F53" w:rsidR="008556EF" w:rsidRDefault="008556EF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0274E4E" w14:textId="2EF3E74B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DFD03E2" w14:textId="4E8AD48F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F095B86" w14:textId="6508FAE5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8E0D84" w14:textId="78A95120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29A201B" w14:textId="3DCE5971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04A0F48" w14:textId="2438FEB8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90B036" w14:textId="7EC4D983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0D964E2" w14:textId="0F001A55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1FED565" w14:textId="784D451A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C8EEBA" w14:textId="122D72FD" w:rsidR="008556EF" w:rsidRDefault="005753E0" w:rsidP="00495418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สินค้าคงเหลือ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– 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สุทธิ</w:t>
      </w:r>
      <w:r w:rsidR="00B91C02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 </w:t>
      </w:r>
    </w:p>
    <w:p w14:paraId="74A11565" w14:textId="77777777" w:rsidR="00495418" w:rsidRPr="00495418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29" w:type="dxa"/>
        <w:tblInd w:w="426" w:type="dxa"/>
        <w:tblLook w:val="01E0" w:firstRow="1" w:lastRow="1" w:firstColumn="1" w:lastColumn="1" w:noHBand="0" w:noVBand="0"/>
      </w:tblPr>
      <w:tblGrid>
        <w:gridCol w:w="3597"/>
        <w:gridCol w:w="1170"/>
        <w:gridCol w:w="285"/>
        <w:gridCol w:w="1161"/>
        <w:gridCol w:w="285"/>
        <w:gridCol w:w="1182"/>
        <w:gridCol w:w="267"/>
        <w:gridCol w:w="1182"/>
      </w:tblGrid>
      <w:tr w:rsidR="005753E0" w:rsidRPr="005E2369" w14:paraId="63524E21" w14:textId="77777777" w:rsidTr="000D39C2">
        <w:tc>
          <w:tcPr>
            <w:tcW w:w="3597" w:type="dxa"/>
          </w:tcPr>
          <w:p w14:paraId="5BE9950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</w:tcPr>
          <w:p w14:paraId="2B07BFB5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3ED2DCC8" w14:textId="77777777" w:rsidTr="000D39C2">
        <w:tc>
          <w:tcPr>
            <w:tcW w:w="3597" w:type="dxa"/>
          </w:tcPr>
          <w:p w14:paraId="678C3D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347179DE" w14:textId="77777777" w:rsidTr="000D39C2">
        <w:trPr>
          <w:trHeight w:val="351"/>
        </w:trPr>
        <w:tc>
          <w:tcPr>
            <w:tcW w:w="3597" w:type="dxa"/>
          </w:tcPr>
          <w:p w14:paraId="3A6CB55B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1698F4C4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5" w:type="dxa"/>
            <w:vAlign w:val="bottom"/>
          </w:tcPr>
          <w:p w14:paraId="0C0C6AEE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36EF36B" w14:textId="71146353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5" w:type="dxa"/>
            <w:vAlign w:val="bottom"/>
          </w:tcPr>
          <w:p w14:paraId="627D2A3C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76CA1BE1" w14:textId="6BC92E8C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7" w:type="dxa"/>
            <w:vAlign w:val="bottom"/>
          </w:tcPr>
          <w:p w14:paraId="429C9002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B4D6D94" w14:textId="78390B26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5753E0" w:rsidRPr="005E2369" w14:paraId="38745748" w14:textId="77777777" w:rsidTr="000D39C2">
        <w:trPr>
          <w:trHeight w:val="113"/>
        </w:trPr>
        <w:tc>
          <w:tcPr>
            <w:tcW w:w="3597" w:type="dxa"/>
          </w:tcPr>
          <w:p w14:paraId="005D0ED9" w14:textId="77777777" w:rsidR="005753E0" w:rsidRPr="005E2369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EC3E6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80F914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8816E6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44683" w:rsidRPr="005E2369" w14:paraId="14AB2871" w14:textId="77777777" w:rsidTr="000D39C2">
        <w:trPr>
          <w:trHeight w:val="113"/>
        </w:trPr>
        <w:tc>
          <w:tcPr>
            <w:tcW w:w="3597" w:type="dxa"/>
            <w:vAlign w:val="center"/>
          </w:tcPr>
          <w:p w14:paraId="6245290A" w14:textId="77777777" w:rsidR="00544683" w:rsidRPr="005E2369" w:rsidRDefault="00544683" w:rsidP="00544683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75C5AC78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670,253</w:t>
            </w:r>
          </w:p>
        </w:tc>
        <w:tc>
          <w:tcPr>
            <w:tcW w:w="285" w:type="dxa"/>
          </w:tcPr>
          <w:p w14:paraId="625F141F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493E32B" w14:textId="0F3A92F5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285" w:type="dxa"/>
          </w:tcPr>
          <w:p w14:paraId="687ED6C3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501F7A4" w14:textId="6DAEC14C" w:rsidR="00544683" w:rsidRPr="005E2369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499,545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122AF2A4" w14:textId="54334FB9" w:rsidR="00544683" w:rsidRPr="005E2369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544683" w:rsidRPr="005E2369" w14:paraId="5332BDD7" w14:textId="77777777" w:rsidTr="000D39C2">
        <w:trPr>
          <w:trHeight w:val="171"/>
        </w:trPr>
        <w:tc>
          <w:tcPr>
            <w:tcW w:w="3597" w:type="dxa"/>
            <w:vAlign w:val="center"/>
          </w:tcPr>
          <w:p w14:paraId="053B26A2" w14:textId="77777777" w:rsidR="00544683" w:rsidRPr="005E2369" w:rsidRDefault="00544683" w:rsidP="00544683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3B76631E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2,014</w:t>
            </w:r>
          </w:p>
        </w:tc>
        <w:tc>
          <w:tcPr>
            <w:tcW w:w="285" w:type="dxa"/>
          </w:tcPr>
          <w:p w14:paraId="171A198F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533DB1" w14:textId="46516C60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285" w:type="dxa"/>
          </w:tcPr>
          <w:p w14:paraId="177298BA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259E0DA" w14:textId="704A80FB" w:rsidR="00544683" w:rsidRPr="005E2369" w:rsidRDefault="00544683" w:rsidP="000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-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544683" w:rsidRPr="005E2369" w:rsidRDefault="00544683" w:rsidP="000822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D3B337B" w14:textId="5B232115" w:rsidR="00544683" w:rsidRPr="005E2369" w:rsidRDefault="00544683" w:rsidP="000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44683" w:rsidRPr="005E2369" w14:paraId="56679047" w14:textId="77777777" w:rsidTr="000D39C2">
        <w:trPr>
          <w:trHeight w:val="173"/>
        </w:trPr>
        <w:tc>
          <w:tcPr>
            <w:tcW w:w="3597" w:type="dxa"/>
          </w:tcPr>
          <w:p w14:paraId="5CA9B7DF" w14:textId="77777777" w:rsidR="00544683" w:rsidRPr="005E2369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47C5428D" w:rsidR="00544683" w:rsidRPr="005E2369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9,757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5C81A04" w14:textId="5B87D294" w:rsidR="00544683" w:rsidRPr="005E2369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544683" w:rsidRPr="005E2369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5E5E7C0" w14:textId="75431870" w:rsidR="00544683" w:rsidRPr="005E2369" w:rsidRDefault="00544683" w:rsidP="000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544683" w:rsidRPr="005E2369" w:rsidRDefault="00544683" w:rsidP="000822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D56CF9E" w14:textId="6BF9C1EE" w:rsidR="00544683" w:rsidRPr="005E2369" w:rsidRDefault="00544683" w:rsidP="000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44683" w:rsidRPr="001F605B" w14:paraId="47E8323B" w14:textId="77777777" w:rsidTr="000D39C2">
        <w:trPr>
          <w:trHeight w:val="173"/>
        </w:trPr>
        <w:tc>
          <w:tcPr>
            <w:tcW w:w="3597" w:type="dxa"/>
          </w:tcPr>
          <w:p w14:paraId="5E16D041" w14:textId="77777777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7596EE17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682,024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53AC6DD" w14:textId="6027A2AE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39271B6" w14:textId="22632265" w:rsidR="00544683" w:rsidRPr="001F605B" w:rsidRDefault="00544683" w:rsidP="000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499,545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544683" w:rsidRPr="001F605B" w:rsidRDefault="00544683" w:rsidP="000822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168AE01" w14:textId="5E58A663" w:rsidR="00544683" w:rsidRPr="001F605B" w:rsidRDefault="00544683" w:rsidP="000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544683" w:rsidRPr="001F605B" w14:paraId="4D6D36BD" w14:textId="77777777" w:rsidTr="000D39C2">
        <w:trPr>
          <w:trHeight w:val="173"/>
        </w:trPr>
        <w:tc>
          <w:tcPr>
            <w:tcW w:w="3597" w:type="dxa"/>
          </w:tcPr>
          <w:p w14:paraId="31DBE16B" w14:textId="77777777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3A38E483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(13,437)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9487DB6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0AA9F2A2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(7,127)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7F1090E3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4683" w:rsidRPr="001F605B" w14:paraId="63597C56" w14:textId="77777777" w:rsidTr="000D39C2">
        <w:trPr>
          <w:trHeight w:val="173"/>
        </w:trPr>
        <w:tc>
          <w:tcPr>
            <w:tcW w:w="3597" w:type="dxa"/>
          </w:tcPr>
          <w:p w14:paraId="71D9DEBA" w14:textId="77777777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33A34EAE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668,587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617C9391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3E9E6704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492,41</w:t>
            </w:r>
            <w:r w:rsidR="00E63052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544683" w:rsidRPr="001F605B" w:rsidRDefault="00544683" w:rsidP="005446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62580A8F" w:rsidR="00544683" w:rsidRPr="001F605B" w:rsidRDefault="00544683" w:rsidP="005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12C3D364" w14:textId="2BBF592C" w:rsidR="00076D6D" w:rsidRDefault="00076D6D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C67C034" w14:textId="77777777" w:rsidR="00495418" w:rsidRDefault="00E71692" w:rsidP="00495418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E4864">
        <w:rPr>
          <w:rFonts w:ascii="Browallia New" w:hAnsi="Browallia New" w:cs="Browallia New" w:hint="cs"/>
          <w:sz w:val="28"/>
          <w:szCs w:val="28"/>
          <w:u w:val="single"/>
          <w:cs/>
        </w:rPr>
        <w:t>สินทรัพย์ที่ถือไว้เพื่อขาย</w:t>
      </w:r>
    </w:p>
    <w:p w14:paraId="2BD52F6E" w14:textId="6F593589" w:rsidR="00E71692" w:rsidRDefault="00495418" w:rsidP="0049541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DF689FC" w14:textId="274CC502" w:rsidR="006F2BA7" w:rsidRPr="000B54BA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ย่อยทางอ้อม</w:t>
      </w:r>
      <w:r w:rsidRPr="000B54BA">
        <w:rPr>
          <w:rFonts w:ascii="Browallia New" w:hAnsi="Browallia New" w:cs="Browallia New"/>
          <w:sz w:val="28"/>
          <w:szCs w:val="28"/>
          <w:cs/>
        </w:rPr>
        <w:t>มีสินทรัพย์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ที่ถือไว้เพื่อขายเกิด</w:t>
      </w:r>
      <w:r w:rsidRPr="000B54BA">
        <w:rPr>
          <w:rFonts w:ascii="Browallia New" w:hAnsi="Browallia New" w:cs="Browallia New"/>
          <w:sz w:val="28"/>
          <w:szCs w:val="28"/>
          <w:cs/>
        </w:rPr>
        <w:t>จากการขาย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สินทรัพย์และ</w:t>
      </w:r>
      <w:r w:rsidRPr="000B54BA">
        <w:rPr>
          <w:rFonts w:ascii="Browallia New" w:hAnsi="Browallia New" w:cs="Browallia New"/>
          <w:sz w:val="28"/>
          <w:szCs w:val="28"/>
          <w:cs/>
        </w:rPr>
        <w:t>สิทธิในการดำเนิน</w:t>
      </w:r>
      <w:r w:rsidR="009A0484">
        <w:rPr>
          <w:rFonts w:ascii="Browallia New" w:hAnsi="Browallia New" w:cs="Browallia New" w:hint="cs"/>
          <w:sz w:val="28"/>
          <w:szCs w:val="28"/>
          <w:cs/>
        </w:rPr>
        <w:t>งาน</w:t>
      </w:r>
    </w:p>
    <w:p w14:paraId="56187C9C" w14:textId="77777777" w:rsidR="006F2BA7" w:rsidRPr="000B54BA" w:rsidRDefault="006F2BA7" w:rsidP="006F2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04715460" w14:textId="6CC66CF9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บริษัทย่อยทางอ้อมทำสัญญาขายสิทธิแฟรนไชส์และขายสินทรัพย์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>
        <w:rPr>
          <w:rFonts w:ascii="Browallia New" w:hAnsi="Browallia New" w:cs="Browallia New"/>
          <w:sz w:val="28"/>
          <w:szCs w:val="28"/>
        </w:rPr>
        <w:t xml:space="preserve">55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สาขา </w:t>
      </w:r>
      <w:r w:rsidRPr="000B54BA">
        <w:rPr>
          <w:rFonts w:ascii="Browallia New" w:hAnsi="Browallia New" w:cs="Browallia New"/>
          <w:sz w:val="28"/>
          <w:szCs w:val="28"/>
          <w:cs/>
        </w:rPr>
        <w:t>ธุรกิจ</w:t>
      </w:r>
      <w:r w:rsidRPr="000B54BA">
        <w:rPr>
          <w:rFonts w:ascii="Browallia New" w:hAnsi="Browallia New" w:cs="Browallia New"/>
          <w:sz w:val="28"/>
          <w:szCs w:val="28"/>
        </w:rPr>
        <w:t xml:space="preserve"> “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ร้านวุฒิศักดิ์ คลินิก</w:t>
      </w:r>
      <w:r w:rsidRPr="000B54BA">
        <w:rPr>
          <w:rFonts w:ascii="Browallia New" w:hAnsi="Browallia New" w:cs="Browallia New"/>
          <w:sz w:val="28"/>
          <w:szCs w:val="28"/>
        </w:rPr>
        <w:t>”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(“</w:t>
      </w:r>
      <w:r>
        <w:rPr>
          <w:rFonts w:ascii="Browallia New" w:hAnsi="Browallia New" w:cs="Browallia New" w:hint="cs"/>
          <w:sz w:val="28"/>
          <w:szCs w:val="28"/>
          <w:cs/>
        </w:rPr>
        <w:t>สาขา</w:t>
      </w:r>
      <w:r>
        <w:rPr>
          <w:rFonts w:ascii="Browallia New" w:hAnsi="Browallia New" w:cs="Browallia New"/>
          <w:sz w:val="28"/>
          <w:szCs w:val="28"/>
        </w:rPr>
        <w:t>”)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B54BA">
        <w:rPr>
          <w:rFonts w:ascii="Browallia New" w:hAnsi="Browallia New" w:cs="Browallia New"/>
          <w:sz w:val="28"/>
          <w:szCs w:val="28"/>
          <w:cs/>
        </w:rPr>
        <w:t>สัญญาขายสิทธิแฟรนไชส์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มีระยะเวลาประมาณ </w:t>
      </w:r>
      <w:r>
        <w:rPr>
          <w:rFonts w:ascii="Browallia New" w:hAnsi="Browallia New" w:cs="Browallia New"/>
          <w:sz w:val="28"/>
          <w:szCs w:val="28"/>
        </w:rPr>
        <w:t xml:space="preserve">8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และสามารถต่ออายุได้อีก </w:t>
      </w:r>
      <w:r w:rsidRPr="000B54BA">
        <w:rPr>
          <w:rFonts w:ascii="Browallia New" w:hAnsi="Browallia New" w:cs="Browallia New"/>
          <w:sz w:val="28"/>
          <w:szCs w:val="28"/>
        </w:rPr>
        <w:t>4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บริษัทย่อยทางอ้อมได้รับค่า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สิทธิร้อยละ </w:t>
      </w:r>
      <w:r w:rsidRPr="000B54BA">
        <w:rPr>
          <w:rFonts w:ascii="Browallia New" w:hAnsi="Browallia New" w:cs="Browallia New"/>
          <w:sz w:val="28"/>
          <w:szCs w:val="28"/>
        </w:rPr>
        <w:t xml:space="preserve">6 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และค่าการตลาดร้อยละ </w:t>
      </w:r>
      <w:r w:rsidRPr="000B54BA">
        <w:rPr>
          <w:rFonts w:ascii="Browallia New" w:hAnsi="Browallia New" w:cs="Browallia New"/>
          <w:sz w:val="28"/>
          <w:szCs w:val="28"/>
        </w:rPr>
        <w:t>4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ของยอดรายรับต่อเดือน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อย่างไรก็ตาม สำหรับ </w:t>
      </w:r>
      <w:r>
        <w:rPr>
          <w:rFonts w:ascii="Browallia New" w:hAnsi="Browallia New" w:cs="Browallia New"/>
          <w:sz w:val="28"/>
          <w:szCs w:val="28"/>
        </w:rPr>
        <w:t xml:space="preserve">34 </w:t>
      </w:r>
      <w:r>
        <w:rPr>
          <w:rFonts w:ascii="Browallia New" w:hAnsi="Browallia New" w:cs="Browallia New" w:hint="cs"/>
          <w:sz w:val="28"/>
          <w:szCs w:val="28"/>
          <w:cs/>
        </w:rPr>
        <w:t>สาขา จะเริ่มจ่ายชำระ</w:t>
      </w:r>
      <w:r w:rsidR="00DC5DF3">
        <w:rPr>
          <w:rFonts w:ascii="Browallia New" w:hAnsi="Browallia New" w:cs="Browallia New" w:hint="cs"/>
          <w:sz w:val="28"/>
          <w:szCs w:val="28"/>
          <w:cs/>
        </w:rPr>
        <w:t>ค่าสิทธิ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หลังจากวันที่ </w:t>
      </w:r>
      <w:r>
        <w:rPr>
          <w:rFonts w:ascii="Browallia New" w:hAnsi="Browallia New" w:cs="Browallia New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/>
          <w:sz w:val="28"/>
          <w:szCs w:val="28"/>
        </w:rPr>
        <w:t xml:space="preserve">2563 </w:t>
      </w:r>
      <w:r>
        <w:rPr>
          <w:rFonts w:ascii="Browallia New" w:hAnsi="Browallia New" w:cs="Browallia New" w:hint="cs"/>
          <w:sz w:val="28"/>
          <w:szCs w:val="28"/>
          <w:cs/>
        </w:rPr>
        <w:t>สำหรับ</w:t>
      </w:r>
      <w:r>
        <w:rPr>
          <w:rFonts w:ascii="Browallia New" w:hAnsi="Browallia New" w:cs="Browallia New"/>
          <w:sz w:val="28"/>
          <w:szCs w:val="28"/>
        </w:rPr>
        <w:t xml:space="preserve"> 21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สาขา </w:t>
      </w:r>
      <w:r w:rsidRPr="000B54B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0B54BA">
        <w:rPr>
          <w:rFonts w:ascii="Browallia New" w:hAnsi="Browallia New" w:cs="Browallia New"/>
          <w:sz w:val="28"/>
          <w:szCs w:val="28"/>
          <w:cs/>
        </w:rPr>
        <w:t>ทางอ้อมรับประกันผลตอบแท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นกำไรจากการดำเนินงานของสาขา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Pr="000B54BA">
        <w:rPr>
          <w:rFonts w:ascii="Browallia New" w:hAnsi="Browallia New" w:cs="Browallia New"/>
          <w:sz w:val="28"/>
          <w:szCs w:val="28"/>
        </w:rPr>
        <w:t>17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Pr="000B54BA">
        <w:rPr>
          <w:rFonts w:ascii="Browallia New" w:hAnsi="Browallia New" w:cs="Browallia New"/>
          <w:sz w:val="28"/>
          <w:szCs w:val="28"/>
        </w:rPr>
        <w:t>10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0ABEA957" w14:textId="77777777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732680" w14:textId="7349BC07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>สัญญาขายสิทธิแ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ฟ</w:t>
      </w:r>
      <w:r w:rsidRPr="000B54BA">
        <w:rPr>
          <w:rFonts w:ascii="Browallia New" w:hAnsi="Browallia New" w:cs="Browallia New"/>
          <w:sz w:val="28"/>
          <w:szCs w:val="28"/>
          <w:cs/>
        </w:rPr>
        <w:t>รนไชส์แ</w:t>
      </w:r>
      <w:r>
        <w:rPr>
          <w:rFonts w:ascii="Browallia New" w:hAnsi="Browallia New" w:cs="Browallia New" w:hint="cs"/>
          <w:sz w:val="28"/>
          <w:szCs w:val="28"/>
          <w:cs/>
        </w:rPr>
        <w:t>ละ</w:t>
      </w:r>
      <w:r w:rsidRPr="000B54BA">
        <w:rPr>
          <w:rFonts w:ascii="Browallia New" w:hAnsi="Browallia New" w:cs="Browallia New"/>
          <w:sz w:val="28"/>
          <w:szCs w:val="28"/>
          <w:cs/>
        </w:rPr>
        <w:t>ขายสินทรัพย์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และหนี้สินของสาขาเป็นจำนวนเงินทั้งสิ้น </w:t>
      </w:r>
      <w:r>
        <w:rPr>
          <w:rFonts w:ascii="Browallia New" w:hAnsi="Browallia New" w:cs="Browallia New"/>
          <w:sz w:val="28"/>
          <w:szCs w:val="28"/>
        </w:rPr>
        <w:t>449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ล้านบาท ไม่รวมภาษีมูลค่าเพิ่ม </w:t>
      </w:r>
      <w:r>
        <w:rPr>
          <w:rFonts w:ascii="Browallia New" w:hAnsi="Browallia New" w:cs="Browallia New"/>
          <w:sz w:val="28"/>
          <w:szCs w:val="28"/>
        </w:rPr>
        <w:t xml:space="preserve">(480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รวมภาษีมูลค่าเพิ่ม</w:t>
      </w:r>
      <w:r>
        <w:rPr>
          <w:rFonts w:ascii="Browallia New" w:hAnsi="Browallia New" w:cs="Browallia New"/>
          <w:sz w:val="28"/>
          <w:szCs w:val="28"/>
        </w:rPr>
        <w:t>)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ในจำนวนนี้เป็นการ</w:t>
      </w:r>
      <w:r w:rsidRPr="000B54BA">
        <w:rPr>
          <w:rFonts w:ascii="Browallia New" w:hAnsi="Browallia New" w:cs="Browallia New"/>
          <w:sz w:val="28"/>
          <w:szCs w:val="28"/>
          <w:cs/>
        </w:rPr>
        <w:t>ขายสินทรัพย์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และหนี้สินจำนวน </w:t>
      </w:r>
      <w:r>
        <w:rPr>
          <w:rFonts w:ascii="Browallia New" w:hAnsi="Browallia New" w:cs="Browallia New"/>
          <w:sz w:val="28"/>
          <w:szCs w:val="28"/>
        </w:rPr>
        <w:t xml:space="preserve">357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และอีก </w:t>
      </w:r>
      <w:r>
        <w:rPr>
          <w:rFonts w:ascii="Browallia New" w:hAnsi="Browallia New" w:cs="Browallia New"/>
          <w:sz w:val="28"/>
          <w:szCs w:val="28"/>
        </w:rPr>
        <w:t xml:space="preserve">92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ล้านบาทเกี่ยวกับการบริการที่</w:t>
      </w:r>
      <w:r w:rsidRPr="000B54BA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>
        <w:rPr>
          <w:rFonts w:ascii="Browallia New" w:hAnsi="Browallia New" w:cs="Browallia New" w:hint="cs"/>
          <w:sz w:val="28"/>
          <w:szCs w:val="28"/>
          <w:cs/>
        </w:rPr>
        <w:t>ต้องจัดให้ผู้รับสิทธิในอนาคต ซึ่งรวมอยู่ในรายได้รับล่วงหน้า และจะรับรู้</w:t>
      </w:r>
      <w:r w:rsidRPr="002879DF">
        <w:rPr>
          <w:rFonts w:ascii="Browallia New" w:hAnsi="Browallia New" w:cs="Browallia New"/>
          <w:sz w:val="28"/>
          <w:szCs w:val="28"/>
          <w:cs/>
        </w:rPr>
        <w:t>ตามระยะเวลาของสัญญาแฟรนไชส์</w:t>
      </w:r>
    </w:p>
    <w:p w14:paraId="0F98E9AC" w14:textId="58F8A049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529E796" w14:textId="43A641E1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C3A2D27" w14:textId="3EE317E5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9188728" w14:textId="2D05D0A4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321E584" w14:textId="566ECCCC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3B391C3" w14:textId="4AEBD602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47DE16B" w14:textId="7C3DA5C7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0DB050" w14:textId="7C31D1FD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E51CA74" w14:textId="42D07B37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313B3DD" w14:textId="35E7F8AE" w:rsidR="005F457B" w:rsidRDefault="005F457B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F3C0B6C" w14:textId="77777777" w:rsidR="005F457B" w:rsidRDefault="005F457B" w:rsidP="004E2A5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4937E8" w14:textId="77777777" w:rsidR="006F2BA7" w:rsidRPr="00817E46" w:rsidRDefault="006F2BA7" w:rsidP="006F2BA7">
      <w:pPr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>ในระหว่างงวด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และรับรู้กำไรจากการขายสินทรัพย์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 ดังนี้</w:t>
      </w:r>
    </w:p>
    <w:p w14:paraId="2BF2C9FA" w14:textId="77777777" w:rsidR="006F2BA7" w:rsidRPr="000B54BA" w:rsidRDefault="006F2BA7" w:rsidP="006F2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6120"/>
        <w:gridCol w:w="630"/>
        <w:gridCol w:w="2250"/>
      </w:tblGrid>
      <w:tr w:rsidR="006F2BA7" w14:paraId="1D4F9ECC" w14:textId="77777777" w:rsidTr="009A0484">
        <w:tc>
          <w:tcPr>
            <w:tcW w:w="6120" w:type="dxa"/>
          </w:tcPr>
          <w:p w14:paraId="1C3B37B1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6D439CC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6BA1F4D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6F2BA7" w14:paraId="173F2A08" w14:textId="77777777" w:rsidTr="009A0484">
        <w:tc>
          <w:tcPr>
            <w:tcW w:w="6120" w:type="dxa"/>
          </w:tcPr>
          <w:p w14:paraId="128BB913" w14:textId="77777777" w:rsidR="006F2BA7" w:rsidRPr="008F087A" w:rsidRDefault="006F2BA7" w:rsidP="009A04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1547D3E3" w14:textId="77777777" w:rsidR="006F2BA7" w:rsidRDefault="006F2BA7" w:rsidP="009A048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F9877F7" w14:textId="77777777" w:rsidR="006F2BA7" w:rsidRDefault="006F2BA7" w:rsidP="009A048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2BA7" w14:paraId="1163E09D" w14:textId="77777777" w:rsidTr="009A0484">
        <w:trPr>
          <w:trHeight w:val="317"/>
        </w:trPr>
        <w:tc>
          <w:tcPr>
            <w:tcW w:w="6120" w:type="dxa"/>
          </w:tcPr>
          <w:p w14:paraId="6D3C2C93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38870208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2E65C5D9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F2BA7" w14:paraId="3F9014F4" w14:textId="77777777" w:rsidTr="009A0484">
        <w:trPr>
          <w:trHeight w:val="317"/>
        </w:trPr>
        <w:tc>
          <w:tcPr>
            <w:tcW w:w="6120" w:type="dxa"/>
          </w:tcPr>
          <w:p w14:paraId="3FACA527" w14:textId="77777777" w:rsidR="006F2BA7" w:rsidRPr="001A3293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630" w:type="dxa"/>
          </w:tcPr>
          <w:p w14:paraId="5D4892E5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44385134" w14:textId="77777777" w:rsidR="006F2BA7" w:rsidRPr="004B2D6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5,961</w:t>
            </w:r>
          </w:p>
        </w:tc>
      </w:tr>
      <w:tr w:rsidR="006F2BA7" w14:paraId="35F9323C" w14:textId="77777777" w:rsidTr="009A0484">
        <w:tc>
          <w:tcPr>
            <w:tcW w:w="6120" w:type="dxa"/>
            <w:hideMark/>
          </w:tcPr>
          <w:p w14:paraId="15809F0C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02625100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10CA24FA" w14:textId="77777777" w:rsidR="006F2BA7" w:rsidRPr="004B2D6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150,312</w:t>
            </w:r>
          </w:p>
        </w:tc>
      </w:tr>
      <w:tr w:rsidR="006F2BA7" w14:paraId="51BD7A96" w14:textId="77777777" w:rsidTr="009A0484">
        <w:tc>
          <w:tcPr>
            <w:tcW w:w="6120" w:type="dxa"/>
            <w:hideMark/>
          </w:tcPr>
          <w:p w14:paraId="3409071B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30" w:type="dxa"/>
            <w:hideMark/>
          </w:tcPr>
          <w:p w14:paraId="59627272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30CD5EE0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(113,041)</w:t>
            </w:r>
          </w:p>
        </w:tc>
      </w:tr>
      <w:tr w:rsidR="006F2BA7" w14:paraId="3A29CC09" w14:textId="77777777" w:rsidTr="009A0484">
        <w:tc>
          <w:tcPr>
            <w:tcW w:w="6120" w:type="dxa"/>
            <w:hideMark/>
          </w:tcPr>
          <w:p w14:paraId="6D14A3B5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  <w:vAlign w:val="bottom"/>
            <w:hideMark/>
          </w:tcPr>
          <w:p w14:paraId="4BD94114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8A26C83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(1,837)</w:t>
            </w:r>
          </w:p>
        </w:tc>
      </w:tr>
      <w:tr w:rsidR="006F2BA7" w14:paraId="78B7ABF9" w14:textId="77777777" w:rsidTr="009A0484">
        <w:tc>
          <w:tcPr>
            <w:tcW w:w="6120" w:type="dxa"/>
          </w:tcPr>
          <w:p w14:paraId="70854511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  <w:vAlign w:val="bottom"/>
          </w:tcPr>
          <w:p w14:paraId="43B7882C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2EFE882" w14:textId="77777777" w:rsidR="006F2BA7" w:rsidRDefault="006F2BA7" w:rsidP="009A04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(2,599)</w:t>
            </w:r>
          </w:p>
        </w:tc>
      </w:tr>
      <w:tr w:rsidR="006F2BA7" w14:paraId="6CF3D54D" w14:textId="77777777" w:rsidTr="009A0484">
        <w:tc>
          <w:tcPr>
            <w:tcW w:w="6120" w:type="dxa"/>
            <w:hideMark/>
          </w:tcPr>
          <w:p w14:paraId="394D6D43" w14:textId="77777777" w:rsidR="006F2BA7" w:rsidRDefault="006F2BA7" w:rsidP="009A0484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630" w:type="dxa"/>
            <w:hideMark/>
          </w:tcPr>
          <w:p w14:paraId="6A657C47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25DA0EF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38,796</w:t>
            </w:r>
          </w:p>
        </w:tc>
      </w:tr>
      <w:tr w:rsidR="006F2BA7" w14:paraId="715E9FE2" w14:textId="77777777" w:rsidTr="009A0484">
        <w:tc>
          <w:tcPr>
            <w:tcW w:w="6120" w:type="dxa"/>
          </w:tcPr>
          <w:p w14:paraId="614ADB10" w14:textId="77777777" w:rsidR="006F2BA7" w:rsidRPr="00DA387C" w:rsidRDefault="006F2BA7" w:rsidP="009A048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47EB7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เงินสดรับจากการขายส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ินทรัพย์</w:t>
            </w:r>
          </w:p>
        </w:tc>
        <w:tc>
          <w:tcPr>
            <w:tcW w:w="630" w:type="dxa"/>
          </w:tcPr>
          <w:p w14:paraId="0FC2EAD4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3B77DB7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357,009</w:t>
            </w:r>
          </w:p>
        </w:tc>
      </w:tr>
      <w:tr w:rsidR="006F2BA7" w14:paraId="34FE20C8" w14:textId="77777777" w:rsidTr="009A0484">
        <w:tc>
          <w:tcPr>
            <w:tcW w:w="6120" w:type="dxa"/>
          </w:tcPr>
          <w:p w14:paraId="5628891A" w14:textId="77777777" w:rsidR="006F2BA7" w:rsidRPr="00847EB7" w:rsidRDefault="006F2BA7" w:rsidP="009A048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602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630" w:type="dxa"/>
          </w:tcPr>
          <w:p w14:paraId="6C2088C7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72C2E6F" w14:textId="77777777" w:rsidR="006F2BA7" w:rsidRDefault="006F2BA7" w:rsidP="009A04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9,179</w:t>
            </w:r>
          </w:p>
        </w:tc>
      </w:tr>
      <w:tr w:rsidR="006F2BA7" w14:paraId="7286FB61" w14:textId="77777777" w:rsidTr="009A0484">
        <w:tc>
          <w:tcPr>
            <w:tcW w:w="6120" w:type="dxa"/>
          </w:tcPr>
          <w:p w14:paraId="143C64F0" w14:textId="77777777" w:rsidR="006F2BA7" w:rsidRDefault="006F2BA7" w:rsidP="009A0484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630" w:type="dxa"/>
          </w:tcPr>
          <w:p w14:paraId="6BF8FB37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9CA5761" w14:textId="77777777" w:rsidR="006F2BA7" w:rsidRDefault="006F2BA7" w:rsidP="009A04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309,034</w:t>
            </w:r>
          </w:p>
        </w:tc>
      </w:tr>
    </w:tbl>
    <w:p w14:paraId="3F669B98" w14:textId="77777777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E6BEAA9" w14:textId="77777777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</w:rPr>
        <w:t>มีนาคม</w:t>
      </w:r>
      <w:r w:rsidRPr="00CE5709">
        <w:rPr>
          <w:rFonts w:ascii="Browallia New" w:hAnsi="Browallia New" w:cs="Browallia New"/>
          <w:sz w:val="28"/>
          <w:szCs w:val="28"/>
          <w:rtl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บริษัทย่อยทางอ้อมได้รับรู้กำไรจำนวน </w:t>
      </w:r>
      <w:r>
        <w:rPr>
          <w:rFonts w:ascii="Browallia New" w:hAnsi="Browallia New" w:cs="Browallia New"/>
          <w:sz w:val="28"/>
          <w:szCs w:val="28"/>
        </w:rPr>
        <w:t xml:space="preserve">309 </w:t>
      </w:r>
      <w:r>
        <w:rPr>
          <w:rFonts w:ascii="Browallia New" w:hAnsi="Browallia New" w:cs="Browallia New"/>
          <w:sz w:val="28"/>
          <w:szCs w:val="28"/>
          <w:cs/>
        </w:rPr>
        <w:t>ล้านบาท จากการขายสินทรัพย์และหนี้สินตามสัญญาขายสิทธิแฟรนไชส์และขายสินทรัพย์ อย่างไรก็ตาม 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</w:t>
      </w:r>
    </w:p>
    <w:p w14:paraId="4097B48B" w14:textId="77777777" w:rsidR="006F2BA7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6F60753" w14:textId="77777777" w:rsidR="006F2BA7" w:rsidRDefault="006F2BA7" w:rsidP="006F2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</w:rPr>
      </w:pPr>
      <w:r w:rsidRPr="006F2BA7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>ผลการดำเนินงานของการดำเนินงานที่ยกเลิก</w:t>
      </w:r>
      <w:r w:rsidRPr="006F2BA7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 มีรายละเอียดดังต่อไปนี้</w:t>
      </w:r>
      <w:r w:rsidRPr="007A0E77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7783B1EC" w14:textId="77777777" w:rsidR="006F2BA7" w:rsidRDefault="006F2BA7" w:rsidP="006F2BA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558" w:type="dxa"/>
        <w:tblLook w:val="04A0" w:firstRow="1" w:lastRow="0" w:firstColumn="1" w:lastColumn="0" w:noHBand="0" w:noVBand="1"/>
      </w:tblPr>
      <w:tblGrid>
        <w:gridCol w:w="5254"/>
        <w:gridCol w:w="1843"/>
        <w:gridCol w:w="283"/>
        <w:gridCol w:w="1701"/>
      </w:tblGrid>
      <w:tr w:rsidR="006F2BA7" w14:paraId="411CFC58" w14:textId="77777777" w:rsidTr="00E01E60">
        <w:tc>
          <w:tcPr>
            <w:tcW w:w="5254" w:type="dxa"/>
          </w:tcPr>
          <w:p w14:paraId="124DA279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75EB99F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03F569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AEA7F27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6F2BA7" w14:paraId="0E4D6F18" w14:textId="77777777" w:rsidTr="00E01E60">
        <w:tc>
          <w:tcPr>
            <w:tcW w:w="5254" w:type="dxa"/>
          </w:tcPr>
          <w:p w14:paraId="10099B81" w14:textId="77777777" w:rsidR="006F2BA7" w:rsidRPr="008F087A" w:rsidRDefault="006F2BA7" w:rsidP="009A04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827" w:type="dxa"/>
            <w:gridSpan w:val="3"/>
          </w:tcPr>
          <w:p w14:paraId="5B9F6E0A" w14:textId="77777777" w:rsidR="006F2BA7" w:rsidRDefault="006F2BA7" w:rsidP="009A048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2BA7" w14:paraId="204D8688" w14:textId="77777777" w:rsidTr="00E01E60">
        <w:tc>
          <w:tcPr>
            <w:tcW w:w="5254" w:type="dxa"/>
          </w:tcPr>
          <w:p w14:paraId="4BABB00E" w14:textId="77777777" w:rsidR="006F2BA7" w:rsidRDefault="006F2BA7" w:rsidP="009A04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148DD5BE" w14:textId="77777777" w:rsidR="006F2BA7" w:rsidRDefault="006F2BA7" w:rsidP="00A16F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</w:p>
        </w:tc>
      </w:tr>
      <w:tr w:rsidR="006F2BA7" w14:paraId="18EE8627" w14:textId="77777777" w:rsidTr="00E01E60">
        <w:tc>
          <w:tcPr>
            <w:tcW w:w="5254" w:type="dxa"/>
          </w:tcPr>
          <w:p w14:paraId="592EE533" w14:textId="77777777" w:rsidR="006F2BA7" w:rsidRDefault="006F2BA7" w:rsidP="009A048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71BAE8A" w14:textId="77777777" w:rsidR="006F2BA7" w:rsidRPr="00D85E00" w:rsidRDefault="006F2BA7" w:rsidP="009A048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B142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7C03DC3D" w14:textId="77777777" w:rsidR="006F2BA7" w:rsidRPr="00E67A6A" w:rsidRDefault="006F2BA7" w:rsidP="009A048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3B2516F5" w14:textId="77777777" w:rsidR="006F2BA7" w:rsidRPr="007B1425" w:rsidRDefault="006F2BA7" w:rsidP="009A048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B142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F2BA7" w14:paraId="439681D4" w14:textId="77777777" w:rsidTr="00E01E60">
        <w:trPr>
          <w:trHeight w:val="317"/>
        </w:trPr>
        <w:tc>
          <w:tcPr>
            <w:tcW w:w="5254" w:type="dxa"/>
          </w:tcPr>
          <w:p w14:paraId="119D5525" w14:textId="77777777" w:rsidR="006F2BA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ผลการดำเนินงานของ</w:t>
            </w:r>
            <w:r w:rsidRPr="004B2D6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843" w:type="dxa"/>
          </w:tcPr>
          <w:p w14:paraId="5BD83126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FE26E4D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7CAE3E3C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F2BA7" w14:paraId="66DD173C" w14:textId="77777777" w:rsidTr="00E01E60">
        <w:trPr>
          <w:trHeight w:val="317"/>
        </w:trPr>
        <w:tc>
          <w:tcPr>
            <w:tcW w:w="5254" w:type="dxa"/>
          </w:tcPr>
          <w:p w14:paraId="7FFF6992" w14:textId="77777777" w:rsidR="006F2BA7" w:rsidRPr="00E67A6A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</w:tcPr>
          <w:p w14:paraId="0481F1CA" w14:textId="776D4731" w:rsidR="006F2BA7" w:rsidRPr="00613D36" w:rsidRDefault="00613D36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3D36">
              <w:rPr>
                <w:rFonts w:ascii="Browallia New" w:hAnsi="Browallia New" w:cs="Browallia New"/>
                <w:sz w:val="28"/>
                <w:szCs w:val="28"/>
              </w:rPr>
              <w:t>68,075</w:t>
            </w:r>
          </w:p>
        </w:tc>
        <w:tc>
          <w:tcPr>
            <w:tcW w:w="283" w:type="dxa"/>
          </w:tcPr>
          <w:p w14:paraId="08258DA8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23B80D25" w14:textId="44E19E1F" w:rsidR="006F2BA7" w:rsidRPr="004B2D67" w:rsidRDefault="008A6395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201,836</w:t>
            </w:r>
          </w:p>
        </w:tc>
      </w:tr>
      <w:tr w:rsidR="006F2BA7" w14:paraId="41B14C75" w14:textId="77777777" w:rsidTr="00E01E60">
        <w:tc>
          <w:tcPr>
            <w:tcW w:w="5254" w:type="dxa"/>
            <w:hideMark/>
          </w:tcPr>
          <w:p w14:paraId="4AD14DFC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43" w:type="dxa"/>
          </w:tcPr>
          <w:p w14:paraId="5AA999AE" w14:textId="67E50FCA" w:rsidR="006F2BA7" w:rsidRDefault="00613D36" w:rsidP="00E01E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(67,376)</w:t>
            </w:r>
          </w:p>
        </w:tc>
        <w:tc>
          <w:tcPr>
            <w:tcW w:w="283" w:type="dxa"/>
          </w:tcPr>
          <w:p w14:paraId="37799FF2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FF9EACB" w14:textId="3F536248" w:rsidR="006F2BA7" w:rsidRPr="004B2D67" w:rsidRDefault="008A6395" w:rsidP="00E01E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(196,718)</w:t>
            </w:r>
          </w:p>
        </w:tc>
      </w:tr>
      <w:tr w:rsidR="006F2BA7" w14:paraId="7EF85FC9" w14:textId="77777777" w:rsidTr="00E01E60">
        <w:tc>
          <w:tcPr>
            <w:tcW w:w="5254" w:type="dxa"/>
          </w:tcPr>
          <w:p w14:paraId="49CEEEC2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43" w:type="dxa"/>
          </w:tcPr>
          <w:p w14:paraId="22AA628B" w14:textId="25407D59" w:rsidR="006F2BA7" w:rsidRDefault="00613D36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699</w:t>
            </w:r>
          </w:p>
        </w:tc>
        <w:tc>
          <w:tcPr>
            <w:tcW w:w="283" w:type="dxa"/>
          </w:tcPr>
          <w:p w14:paraId="7D932EB5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273C926" w14:textId="52624E11" w:rsidR="006F2BA7" w:rsidRPr="004B2D67" w:rsidRDefault="008A6395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5,118</w:t>
            </w:r>
          </w:p>
        </w:tc>
      </w:tr>
      <w:tr w:rsidR="006F2BA7" w14:paraId="4AFF432A" w14:textId="77777777" w:rsidTr="00E01E60">
        <w:tc>
          <w:tcPr>
            <w:tcW w:w="5254" w:type="dxa"/>
            <w:vAlign w:val="center"/>
          </w:tcPr>
          <w:p w14:paraId="197FAFF0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</w:tcPr>
          <w:p w14:paraId="528D3EDC" w14:textId="700A7F0F" w:rsidR="006F2BA7" w:rsidRDefault="00613D36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283" w:type="dxa"/>
          </w:tcPr>
          <w:p w14:paraId="0FB1725D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57D179A" w14:textId="3F67A380" w:rsidR="006F2BA7" w:rsidRPr="004B2D67" w:rsidRDefault="008A6395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</w:tr>
      <w:tr w:rsidR="006F2BA7" w14:paraId="10CE591B" w14:textId="77777777" w:rsidTr="00E01E60">
        <w:tc>
          <w:tcPr>
            <w:tcW w:w="5254" w:type="dxa"/>
            <w:vAlign w:val="center"/>
          </w:tcPr>
          <w:p w14:paraId="3DC08264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43" w:type="dxa"/>
          </w:tcPr>
          <w:p w14:paraId="1D5711E5" w14:textId="392D40E7" w:rsidR="006F2BA7" w:rsidRDefault="00613D36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(998)</w:t>
            </w:r>
          </w:p>
        </w:tc>
        <w:tc>
          <w:tcPr>
            <w:tcW w:w="283" w:type="dxa"/>
          </w:tcPr>
          <w:p w14:paraId="30563052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588811E" w14:textId="52E6339E" w:rsidR="006F2BA7" w:rsidRPr="004B2D67" w:rsidRDefault="008A6395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(12,852)</w:t>
            </w:r>
          </w:p>
        </w:tc>
      </w:tr>
      <w:tr w:rsidR="006F2BA7" w14:paraId="625CB42F" w14:textId="77777777" w:rsidTr="00E01E60">
        <w:tc>
          <w:tcPr>
            <w:tcW w:w="5254" w:type="dxa"/>
          </w:tcPr>
          <w:p w14:paraId="573D285D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60426388" w14:textId="5BC0C0DD" w:rsidR="006F2BA7" w:rsidRDefault="00613D36" w:rsidP="009A04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(2,430)</w:t>
            </w:r>
          </w:p>
        </w:tc>
        <w:tc>
          <w:tcPr>
            <w:tcW w:w="283" w:type="dxa"/>
          </w:tcPr>
          <w:p w14:paraId="6DF139E3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A469F5E" w14:textId="25DA651F" w:rsidR="006F2BA7" w:rsidRPr="004B2D67" w:rsidRDefault="008A6395" w:rsidP="009A04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(8,469)</w:t>
            </w:r>
          </w:p>
        </w:tc>
      </w:tr>
      <w:tr w:rsidR="006F2BA7" w14:paraId="6BF9A3BA" w14:textId="77777777" w:rsidTr="00E01E60">
        <w:tc>
          <w:tcPr>
            <w:tcW w:w="5254" w:type="dxa"/>
            <w:vAlign w:val="center"/>
          </w:tcPr>
          <w:p w14:paraId="19796384" w14:textId="60E9DCA9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843" w:type="dxa"/>
          </w:tcPr>
          <w:p w14:paraId="60EB7CC4" w14:textId="5311F173" w:rsidR="006F2BA7" w:rsidRDefault="00613D36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(2,704)</w:t>
            </w:r>
          </w:p>
        </w:tc>
        <w:tc>
          <w:tcPr>
            <w:tcW w:w="283" w:type="dxa"/>
          </w:tcPr>
          <w:p w14:paraId="451E65C9" w14:textId="77777777" w:rsidR="006F2BA7" w:rsidRDefault="006F2BA7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A33B027" w14:textId="1AF0EE0E" w:rsidR="006F2BA7" w:rsidRPr="004B2D67" w:rsidRDefault="008A6395" w:rsidP="009A04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(15,649)</w:t>
            </w:r>
          </w:p>
        </w:tc>
      </w:tr>
      <w:tr w:rsidR="006F2BA7" w14:paraId="4A48BBE8" w14:textId="77777777" w:rsidTr="00E01E60">
        <w:tc>
          <w:tcPr>
            <w:tcW w:w="5254" w:type="dxa"/>
            <w:vAlign w:val="center"/>
          </w:tcPr>
          <w:p w14:paraId="630B156C" w14:textId="77777777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43" w:type="dxa"/>
          </w:tcPr>
          <w:p w14:paraId="3B41BE01" w14:textId="7268B6D8" w:rsidR="006F2BA7" w:rsidRDefault="00613D36" w:rsidP="00A16F5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4230A2C" w14:textId="77777777" w:rsidR="006F2BA7" w:rsidRDefault="006F2BA7" w:rsidP="00A16F5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F4A23B6" w14:textId="6D8E7D90" w:rsidR="006F2BA7" w:rsidRPr="004B2D67" w:rsidRDefault="008A6395" w:rsidP="00613D3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-</w:t>
            </w:r>
          </w:p>
        </w:tc>
      </w:tr>
      <w:tr w:rsidR="006F2BA7" w14:paraId="57F88898" w14:textId="77777777" w:rsidTr="00E01E60">
        <w:tc>
          <w:tcPr>
            <w:tcW w:w="5254" w:type="dxa"/>
            <w:vAlign w:val="center"/>
            <w:hideMark/>
          </w:tcPr>
          <w:p w14:paraId="635D955C" w14:textId="543DDA1A" w:rsidR="006F2BA7" w:rsidRPr="004B2D67" w:rsidRDefault="006F2BA7" w:rsidP="009A048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งวด</w:t>
            </w:r>
            <w:r w:rsidRPr="004B2D6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843" w:type="dxa"/>
          </w:tcPr>
          <w:p w14:paraId="1837E1B6" w14:textId="1EDF3430" w:rsidR="006F2BA7" w:rsidRDefault="00613D36" w:rsidP="00A16F5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(2,704)</w:t>
            </w:r>
          </w:p>
        </w:tc>
        <w:tc>
          <w:tcPr>
            <w:tcW w:w="283" w:type="dxa"/>
            <w:vAlign w:val="bottom"/>
          </w:tcPr>
          <w:p w14:paraId="32DABD30" w14:textId="77777777" w:rsidR="006F2BA7" w:rsidRDefault="006F2BA7" w:rsidP="00A16F5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98AB83" w14:textId="66864F7B" w:rsidR="006F2BA7" w:rsidRDefault="008A6395" w:rsidP="00A16F5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(15,649)</w:t>
            </w:r>
          </w:p>
        </w:tc>
      </w:tr>
    </w:tbl>
    <w:p w14:paraId="749D1E69" w14:textId="77777777" w:rsidR="006F2BA7" w:rsidRPr="000B54BA" w:rsidRDefault="006F2BA7" w:rsidP="006F2BA7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C9CF611" w14:textId="4CC91A44" w:rsidR="00DC5DF3" w:rsidRDefault="00DC5DF3" w:rsidP="00DC5DF3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1C6E">
        <w:rPr>
          <w:rFonts w:ascii="Browallia New" w:hAnsi="Browallia New" w:cs="Browallia New"/>
          <w:sz w:val="28"/>
          <w:szCs w:val="28"/>
          <w:cs/>
        </w:rPr>
        <w:lastRenderedPageBreak/>
        <w:t xml:space="preserve">คณะกรรมการบริษัทมีหนังสือลงวันที่ </w:t>
      </w:r>
      <w:r w:rsidRPr="00DC5DF3">
        <w:rPr>
          <w:rFonts w:ascii="Browallia New" w:hAnsi="Browallia New" w:cs="Browallia New"/>
          <w:sz w:val="28"/>
          <w:szCs w:val="28"/>
        </w:rPr>
        <w:t>13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กุมภาพันธ์  </w:t>
      </w:r>
      <w:r>
        <w:rPr>
          <w:rFonts w:ascii="Browallia New" w:hAnsi="Browallia New" w:cs="Browallia New"/>
          <w:sz w:val="28"/>
          <w:szCs w:val="28"/>
        </w:rPr>
        <w:t>2561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</w:t>
      </w:r>
      <w:r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ให้ระงับการทํานิติกรรมเกี่ยวกับการจําหน่ายสินทรัพย์ของบริษัท</w:t>
      </w:r>
      <w:r>
        <w:rPr>
          <w:rFonts w:ascii="Browallia New" w:hAnsi="Browallia New" w:cs="Browallia New" w:hint="cs"/>
          <w:sz w:val="28"/>
          <w:szCs w:val="28"/>
          <w:cs/>
        </w:rPr>
        <w:t>ย่อยทางอ้อม อย่างไรก็ตาม จาก</w:t>
      </w:r>
      <w:r w:rsidRPr="00F41C6E">
        <w:rPr>
          <w:rFonts w:ascii="Browallia New" w:hAnsi="Browallia New" w:cs="Browallia New"/>
          <w:sz w:val="28"/>
          <w:szCs w:val="28"/>
          <w:cs/>
        </w:rPr>
        <w:t>ที่ประชุมคณะกรรมการบริษัท</w:t>
      </w:r>
      <w:r w:rsidRPr="00FF4C17">
        <w:rPr>
          <w:rFonts w:ascii="Browallia New" w:hAnsi="Browallia New" w:cs="Browallia New"/>
          <w:sz w:val="28"/>
          <w:szCs w:val="28"/>
          <w:cs/>
        </w:rPr>
        <w:t>ย่อยทางอ้อม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>
        <w:rPr>
          <w:rFonts w:ascii="Browallia New" w:hAnsi="Browallia New" w:cs="Browallia New"/>
          <w:sz w:val="28"/>
          <w:szCs w:val="28"/>
        </w:rPr>
        <w:t>20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>
        <w:rPr>
          <w:rFonts w:ascii="Browallia New" w:hAnsi="Browallia New" w:cs="Browallia New"/>
          <w:sz w:val="28"/>
          <w:szCs w:val="28"/>
        </w:rPr>
        <w:t>2561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>
        <w:rPr>
          <w:rFonts w:ascii="Browallia New" w:hAnsi="Browallia New" w:cs="Browallia New" w:hint="cs"/>
          <w:sz w:val="28"/>
          <w:szCs w:val="28"/>
          <w:cs/>
        </w:rPr>
        <w:t>ย่อยทางอ้อมยังคงดำเนินการ</w:t>
      </w:r>
      <w:r w:rsidRPr="00F41C6E">
        <w:rPr>
          <w:rFonts w:ascii="Browallia New" w:hAnsi="Browallia New" w:cs="Browallia New"/>
          <w:sz w:val="28"/>
          <w:szCs w:val="28"/>
          <w:cs/>
        </w:rPr>
        <w:t>ให้สัตยาบันการลงนามใน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การจำหน่าย </w:t>
      </w:r>
      <w:r>
        <w:rPr>
          <w:rFonts w:ascii="Browallia New" w:hAnsi="Browallia New" w:cs="Browallia New"/>
          <w:sz w:val="28"/>
          <w:szCs w:val="28"/>
        </w:rPr>
        <w:t xml:space="preserve">21 </w:t>
      </w:r>
      <w:r>
        <w:rPr>
          <w:rFonts w:ascii="Browallia New" w:hAnsi="Browallia New" w:cs="Browallia New" w:hint="cs"/>
          <w:sz w:val="28"/>
          <w:szCs w:val="28"/>
          <w:cs/>
        </w:rPr>
        <w:t>สาขา</w:t>
      </w:r>
    </w:p>
    <w:p w14:paraId="26659F91" w14:textId="77777777" w:rsidR="006F2BA7" w:rsidRPr="00F2447E" w:rsidRDefault="006F2BA7" w:rsidP="00DC5DF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D3F96B" w14:textId="7B6AC180" w:rsidR="006F2BA7" w:rsidRDefault="006F2BA7" w:rsidP="004E2A5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C5DF3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F41C6E">
        <w:rPr>
          <w:rFonts w:ascii="Browallia New" w:hAnsi="Browallia New" w:cs="Browallia New"/>
          <w:sz w:val="28"/>
          <w:szCs w:val="28"/>
          <w:cs/>
        </w:rPr>
        <w:t>อยู่ระหว่างการตรวจสอบ</w:t>
      </w:r>
      <w:r>
        <w:rPr>
          <w:rFonts w:ascii="Browallia New" w:hAnsi="Browallia New" w:cs="Browallia New" w:hint="cs"/>
          <w:sz w:val="28"/>
          <w:szCs w:val="28"/>
          <w:cs/>
        </w:rPr>
        <w:t>รายการว่ามีความเหมาะสมหรือไม่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ในเรื่องดังต่อไปนี้  </w:t>
      </w:r>
    </w:p>
    <w:p w14:paraId="244AC8E4" w14:textId="6409A732" w:rsidR="004E2A50" w:rsidRDefault="004E2A50" w:rsidP="00DC5DF3">
      <w:pPr>
        <w:tabs>
          <w:tab w:val="clear" w:pos="227"/>
        </w:tabs>
        <w:spacing w:line="240" w:lineRule="auto"/>
        <w:ind w:left="1080" w:hanging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E682C1E" w14:textId="0D302626" w:rsidR="004E2A50" w:rsidRPr="004E2A50" w:rsidRDefault="004E2A50" w:rsidP="004E2A50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2A50">
        <w:rPr>
          <w:rFonts w:ascii="Browallia New" w:hAnsi="Browallia New" w:cs="Browallia New" w:hint="cs"/>
          <w:sz w:val="28"/>
          <w:szCs w:val="28"/>
          <w:cs/>
        </w:rPr>
        <w:t>เป็นไปตามหลักเกณฑ์</w:t>
      </w:r>
      <w:r w:rsidRPr="004E2A50">
        <w:rPr>
          <w:rFonts w:ascii="Browallia New" w:hAnsi="Browallia New" w:cs="Browallia New"/>
          <w:sz w:val="28"/>
          <w:szCs w:val="28"/>
        </w:rPr>
        <w:t xml:space="preserve"> </w:t>
      </w:r>
      <w:r w:rsidRPr="004E2A50">
        <w:rPr>
          <w:rFonts w:ascii="Browallia New" w:hAnsi="Browallia New" w:cs="Browallia New" w:hint="cs"/>
          <w:sz w:val="28"/>
          <w:szCs w:val="28"/>
          <w:cs/>
        </w:rPr>
        <w:t>และกฎระเบียบของกฎหมายทั้งหมด</w:t>
      </w:r>
      <w:r w:rsidRPr="004E2A5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D715423" w14:textId="1C0936B6" w:rsidR="004E2A50" w:rsidRPr="00F41C6E" w:rsidRDefault="004E2A50" w:rsidP="004E2A50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มี</w:t>
      </w:r>
      <w:r w:rsidRPr="00F41C6E">
        <w:rPr>
          <w:rFonts w:ascii="Browallia New" w:hAnsi="Browallia New" w:cs="Browallia New"/>
          <w:sz w:val="28"/>
          <w:szCs w:val="28"/>
          <w:cs/>
        </w:rPr>
        <w:t>การอนุมัติรายการ</w:t>
      </w:r>
      <w:r>
        <w:rPr>
          <w:rFonts w:ascii="Browallia New" w:hAnsi="Browallia New" w:cs="Browallia New" w:hint="cs"/>
          <w:sz w:val="28"/>
          <w:szCs w:val="28"/>
          <w:cs/>
        </w:rPr>
        <w:t>อย่างเหมาะสม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FB5A95E" w14:textId="2648BB02" w:rsidR="004E2A50" w:rsidRDefault="004E2A50" w:rsidP="004E2A50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1C6E">
        <w:rPr>
          <w:rFonts w:ascii="Browallia New" w:hAnsi="Browallia New" w:cs="Browallia New"/>
          <w:sz w:val="28"/>
          <w:szCs w:val="28"/>
          <w:cs/>
        </w:rPr>
        <w:t>ราคาเป็นมูลค่ายุติธรรม</w:t>
      </w:r>
      <w:r>
        <w:rPr>
          <w:rFonts w:ascii="Browallia New" w:hAnsi="Browallia New" w:cs="Browallia New" w:hint="cs"/>
          <w:sz w:val="28"/>
          <w:szCs w:val="28"/>
          <w:cs/>
        </w:rPr>
        <w:t>ของสินทรัพย์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หรือไม่ </w:t>
      </w:r>
      <w:r>
        <w:rPr>
          <w:rFonts w:ascii="Browallia New" w:hAnsi="Browallia New" w:cs="Browallia New" w:hint="cs"/>
          <w:sz w:val="28"/>
          <w:szCs w:val="28"/>
          <w:cs/>
        </w:rPr>
        <w:t>และมีการประเมินมูลค่า</w:t>
      </w:r>
      <w:r w:rsidRPr="00F41C6E">
        <w:rPr>
          <w:rFonts w:ascii="Browallia New" w:hAnsi="Browallia New" w:cs="Browallia New"/>
          <w:sz w:val="28"/>
          <w:szCs w:val="28"/>
          <w:cs/>
        </w:rPr>
        <w:t>สินทรัพย์</w:t>
      </w:r>
      <w:r>
        <w:rPr>
          <w:rFonts w:ascii="Browallia New" w:hAnsi="Browallia New" w:cs="Browallia New" w:hint="cs"/>
          <w:sz w:val="28"/>
          <w:szCs w:val="28"/>
          <w:cs/>
        </w:rPr>
        <w:t>อย่างเหมาะสม</w:t>
      </w:r>
      <w:r w:rsidRPr="00F41C6E">
        <w:rPr>
          <w:rFonts w:ascii="Browallia New" w:hAnsi="Browallia New" w:cs="Browallia New"/>
          <w:sz w:val="28"/>
          <w:szCs w:val="28"/>
          <w:cs/>
        </w:rPr>
        <w:t>ก่อนกา</w:t>
      </w:r>
      <w:r>
        <w:rPr>
          <w:rFonts w:ascii="Browallia New" w:hAnsi="Browallia New" w:cs="Browallia New" w:hint="cs"/>
          <w:sz w:val="28"/>
          <w:szCs w:val="28"/>
          <w:cs/>
        </w:rPr>
        <w:t>ร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ดําเนินการขาย </w:t>
      </w:r>
    </w:p>
    <w:p w14:paraId="372F4F25" w14:textId="62471900" w:rsidR="004E2A50" w:rsidRDefault="004E2A50" w:rsidP="004E2A50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2A50">
        <w:rPr>
          <w:rFonts w:ascii="Browallia New" w:hAnsi="Browallia New" w:cs="Browallia New" w:hint="cs"/>
          <w:sz w:val="28"/>
          <w:szCs w:val="28"/>
          <w:cs/>
        </w:rPr>
        <w:t>ข้อกำหนด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Pr="00F41C6E">
        <w:rPr>
          <w:rFonts w:ascii="Browallia New" w:hAnsi="Browallia New" w:cs="Browallia New"/>
          <w:sz w:val="28"/>
          <w:szCs w:val="28"/>
          <w:cs/>
        </w:rPr>
        <w:t>เงื</w:t>
      </w:r>
      <w:r>
        <w:rPr>
          <w:rFonts w:ascii="Browallia New" w:hAnsi="Browallia New" w:cs="Browallia New" w:hint="cs"/>
          <w:sz w:val="28"/>
          <w:szCs w:val="28"/>
          <w:cs/>
        </w:rPr>
        <w:t>่</w:t>
      </w:r>
      <w:r w:rsidRPr="00F41C6E">
        <w:rPr>
          <w:rFonts w:ascii="Browallia New" w:hAnsi="Browallia New" w:cs="Browallia New"/>
          <w:sz w:val="28"/>
          <w:szCs w:val="28"/>
          <w:cs/>
        </w:rPr>
        <w:t>อนไข</w:t>
      </w:r>
      <w:r>
        <w:rPr>
          <w:rFonts w:ascii="Browallia New" w:hAnsi="Browallia New" w:cs="Browallia New" w:hint="cs"/>
          <w:sz w:val="28"/>
          <w:szCs w:val="28"/>
          <w:cs/>
        </w:rPr>
        <w:t>เป็นไปอย่างเหมาะสม</w:t>
      </w:r>
      <w:r w:rsidRPr="00F41C6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0ED41E3" w14:textId="77777777" w:rsidR="006F2BA7" w:rsidRDefault="006F2BA7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1184D8" w14:textId="5764AAD1" w:rsidR="00C04DF6" w:rsidRDefault="005753E0" w:rsidP="006522DD">
      <w:pPr>
        <w:pStyle w:val="CordiaNew"/>
        <w:numPr>
          <w:ilvl w:val="0"/>
          <w:numId w:val="16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t>เงินลงทุนในบริษัทย่อย</w:t>
      </w:r>
      <w:r w:rsidR="00802C7D">
        <w:rPr>
          <w:rFonts w:ascii="Browallia New" w:hAnsi="Browallia New" w:cs="Browallia New"/>
          <w:sz w:val="28"/>
          <w:szCs w:val="28"/>
          <w:u w:val="single"/>
        </w:rPr>
        <w:t xml:space="preserve"> - </w:t>
      </w:r>
      <w:r w:rsidR="00802C7D">
        <w:rPr>
          <w:rFonts w:ascii="Browallia New" w:hAnsi="Browallia New" w:cs="Browallia New" w:hint="cs"/>
          <w:sz w:val="28"/>
          <w:szCs w:val="28"/>
          <w:u w:val="single"/>
          <w:cs/>
        </w:rPr>
        <w:t>สุทธิ</w:t>
      </w:r>
    </w:p>
    <w:p w14:paraId="1C8D9C71" w14:textId="77777777" w:rsidR="00EA2CEB" w:rsidRPr="00C72A27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57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254"/>
        <w:gridCol w:w="870"/>
        <w:gridCol w:w="838"/>
        <w:gridCol w:w="965"/>
        <w:gridCol w:w="900"/>
        <w:gridCol w:w="961"/>
        <w:gridCol w:w="990"/>
        <w:gridCol w:w="900"/>
        <w:gridCol w:w="900"/>
      </w:tblGrid>
      <w:tr w:rsidR="00351638" w:rsidRPr="00992345" w14:paraId="4D80D842" w14:textId="77777777" w:rsidTr="000D39C2">
        <w:trPr>
          <w:cantSplit/>
          <w:trHeight w:val="124"/>
        </w:trPr>
        <w:tc>
          <w:tcPr>
            <w:tcW w:w="2254" w:type="dxa"/>
            <w:shd w:val="clear" w:color="auto" w:fill="auto"/>
          </w:tcPr>
          <w:p w14:paraId="7D80538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F126FB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41538B94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D1E8209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66F61D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51" w:type="dxa"/>
            <w:gridSpan w:val="4"/>
            <w:shd w:val="clear" w:color="auto" w:fill="auto"/>
          </w:tcPr>
          <w:p w14:paraId="0A0A703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51638" w:rsidRPr="00992345" w14:paraId="0FC153F7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62F53EB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324" w:type="dxa"/>
            <w:gridSpan w:val="8"/>
            <w:shd w:val="clear" w:color="auto" w:fill="auto"/>
          </w:tcPr>
          <w:p w14:paraId="75747534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992345" w14:paraId="6781C6CE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06BED8D1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14:paraId="6290723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65" w:type="dxa"/>
            <w:gridSpan w:val="2"/>
            <w:shd w:val="clear" w:color="auto" w:fill="auto"/>
          </w:tcPr>
          <w:p w14:paraId="5A7B5D5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49B96C09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9727866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BA676F" w:rsidRPr="00992345" w14:paraId="791C99BC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78B4C04C" w14:textId="77777777" w:rsidR="00BA676F" w:rsidRPr="00992345" w:rsidRDefault="00BA676F" w:rsidP="00992345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14:paraId="4942204A" w14:textId="458724B3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38" w:type="dxa"/>
            <w:shd w:val="clear" w:color="auto" w:fill="auto"/>
          </w:tcPr>
          <w:p w14:paraId="08DD9A51" w14:textId="12311475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965" w:type="dxa"/>
            <w:shd w:val="clear" w:color="auto" w:fill="auto"/>
          </w:tcPr>
          <w:p w14:paraId="3875CA53" w14:textId="6259508F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19DFB523" w14:textId="6A99F587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961" w:type="dxa"/>
            <w:shd w:val="clear" w:color="auto" w:fill="auto"/>
          </w:tcPr>
          <w:p w14:paraId="3634B12B" w14:textId="0B096172" w:rsidR="00BA676F" w:rsidRPr="00992345" w:rsidRDefault="00D57D8F" w:rsidP="000217E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E9612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1E7D93F7" w14:textId="54C7E33A" w:rsidR="00BA676F" w:rsidRPr="00992345" w:rsidRDefault="00D57D8F" w:rsidP="000217E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</w:tcPr>
          <w:p w14:paraId="52A2404C" w14:textId="253AEDFE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35898E15" w14:textId="197DED3D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</w:tr>
      <w:tr w:rsidR="00351638" w:rsidRPr="00992345" w14:paraId="7B72B882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5942C6E5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71D513E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8" w:type="dxa"/>
            <w:shd w:val="clear" w:color="auto" w:fill="auto"/>
          </w:tcPr>
          <w:p w14:paraId="166AA26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auto" w:fill="auto"/>
          </w:tcPr>
          <w:p w14:paraId="13E3FBB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C3D6AB6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4B3394E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4E4DC2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ADF9E43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FC74A1A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B0F71" w:rsidRPr="00992345" w14:paraId="035531AF" w14:textId="77777777" w:rsidTr="000D39C2">
        <w:trPr>
          <w:cantSplit/>
          <w:trHeight w:val="149"/>
        </w:trPr>
        <w:tc>
          <w:tcPr>
            <w:tcW w:w="2254" w:type="dxa"/>
            <w:shd w:val="clear" w:color="auto" w:fill="auto"/>
            <w:vAlign w:val="bottom"/>
          </w:tcPr>
          <w:p w14:paraId="7B1D5719" w14:textId="77777777" w:rsidR="00AB0F71" w:rsidRPr="00992345" w:rsidRDefault="00AB0F71" w:rsidP="00992345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70" w:type="dxa"/>
            <w:shd w:val="clear" w:color="auto" w:fill="auto"/>
          </w:tcPr>
          <w:p w14:paraId="2FA34E4C" w14:textId="3D3093A3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38" w:type="dxa"/>
            <w:shd w:val="clear" w:color="auto" w:fill="auto"/>
          </w:tcPr>
          <w:p w14:paraId="26FF88F6" w14:textId="1AF798CD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436068E" w14:textId="13FB8EAD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A6507A" w14:textId="4069063E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1" w:type="dxa"/>
            <w:shd w:val="clear" w:color="auto" w:fill="auto"/>
          </w:tcPr>
          <w:p w14:paraId="626A1875" w14:textId="622E4A88" w:rsidR="00AB0F71" w:rsidRPr="00992345" w:rsidRDefault="00AB0F71" w:rsidP="00AB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90" w:type="dxa"/>
            <w:shd w:val="clear" w:color="auto" w:fill="auto"/>
          </w:tcPr>
          <w:p w14:paraId="1B392CED" w14:textId="1ADFF1A8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00" w:type="dxa"/>
            <w:shd w:val="clear" w:color="auto" w:fill="auto"/>
          </w:tcPr>
          <w:p w14:paraId="7B7D5391" w14:textId="23A3FECB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="005F00C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F00C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2271B6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FBC8DB" w14:textId="54EA6F1B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B0F71" w:rsidRPr="00992345" w14:paraId="42E63C4D" w14:textId="77777777" w:rsidTr="000D39C2">
        <w:trPr>
          <w:cantSplit/>
        </w:trPr>
        <w:tc>
          <w:tcPr>
            <w:tcW w:w="2254" w:type="dxa"/>
            <w:shd w:val="clear" w:color="auto" w:fill="auto"/>
            <w:vAlign w:val="bottom"/>
          </w:tcPr>
          <w:p w14:paraId="765FBBEC" w14:textId="77777777" w:rsidR="00AB0F71" w:rsidRPr="00992345" w:rsidRDefault="00AB0F71" w:rsidP="00992345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1B9332A" w14:textId="0B9CA092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8ECA85A" w14:textId="03BF50A8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A035339" w14:textId="349D3EB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9C72F9" w14:textId="0587103F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1" w:type="dxa"/>
            <w:shd w:val="clear" w:color="auto" w:fill="auto"/>
          </w:tcPr>
          <w:p w14:paraId="08F375F4" w14:textId="24EE27BD" w:rsidR="00AB0F71" w:rsidRPr="00992345" w:rsidRDefault="00AB0F71" w:rsidP="00AB0F71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90" w:type="dxa"/>
            <w:shd w:val="clear" w:color="auto" w:fill="auto"/>
          </w:tcPr>
          <w:p w14:paraId="7F00CDA8" w14:textId="73EA599B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14:paraId="5CDE92D3" w14:textId="2B565DEE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F00C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2271B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F00C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B39EF6" w14:textId="39B15A7F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-</w:t>
            </w:r>
          </w:p>
        </w:tc>
      </w:tr>
      <w:tr w:rsidR="00AB0F71" w:rsidRPr="00992345" w14:paraId="0173DE21" w14:textId="77777777" w:rsidTr="000D39C2">
        <w:trPr>
          <w:cantSplit/>
        </w:trPr>
        <w:tc>
          <w:tcPr>
            <w:tcW w:w="2254" w:type="dxa"/>
            <w:shd w:val="clear" w:color="auto" w:fill="auto"/>
            <w:vAlign w:val="bottom"/>
          </w:tcPr>
          <w:p w14:paraId="15A43642" w14:textId="77777777" w:rsidR="00AB0F71" w:rsidRPr="00992345" w:rsidRDefault="00AB0F71" w:rsidP="00992345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ดับบลิวซีไอ โฮลดิ้ง จำกัด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7C2451C" w14:textId="12C8B80A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2E239C8" w14:textId="7EB6D04E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BCF9C1A" w14:textId="0F7BD158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A4613E" w14:textId="498022CE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61" w:type="dxa"/>
            <w:shd w:val="clear" w:color="auto" w:fill="auto"/>
          </w:tcPr>
          <w:p w14:paraId="1B337286" w14:textId="5F773974" w:rsidR="00AB0F71" w:rsidRPr="00992345" w:rsidRDefault="00AB0F71" w:rsidP="00AB0F71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90" w:type="dxa"/>
            <w:shd w:val="clear" w:color="auto" w:fill="auto"/>
          </w:tcPr>
          <w:p w14:paraId="1FBD40D8" w14:textId="6B2D7D6E" w:rsidR="00AB0F71" w:rsidRPr="00992345" w:rsidRDefault="00AB0F71" w:rsidP="00193B3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00" w:type="dxa"/>
            <w:shd w:val="clear" w:color="auto" w:fill="auto"/>
          </w:tcPr>
          <w:p w14:paraId="3A6D60DB" w14:textId="536A33E3" w:rsidR="00AB0F71" w:rsidRPr="00992345" w:rsidRDefault="005F00CF" w:rsidP="00193B3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2271B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AB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2988DA" w14:textId="5140C108" w:rsidR="00AB0F71" w:rsidRPr="00992345" w:rsidRDefault="00AB0F71" w:rsidP="00193B3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-</w:t>
            </w:r>
          </w:p>
        </w:tc>
      </w:tr>
      <w:tr w:rsidR="00AB0F71" w:rsidRPr="00992345" w14:paraId="39998FB4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568E9195" w14:textId="77777777" w:rsidR="00AB0F71" w:rsidRPr="00992345" w:rsidRDefault="00AB0F71" w:rsidP="00992345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673E2E9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16D4E00F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FA46A00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8377EF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B9D086F" w14:textId="69C9DB41" w:rsidR="00AB0F71" w:rsidRPr="00992345" w:rsidRDefault="00AB0F71" w:rsidP="00AB0F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88E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59406D" w14:textId="7A196F12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588E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00" w:type="dxa"/>
            <w:shd w:val="clear" w:color="auto" w:fill="auto"/>
          </w:tcPr>
          <w:p w14:paraId="55094E9E" w14:textId="2BFA0ED0" w:rsidR="00AB0F71" w:rsidRPr="00992345" w:rsidRDefault="005F00CF" w:rsidP="00992345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2271B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AB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19E601" w14:textId="2656F2A8" w:rsidR="00AB0F71" w:rsidRPr="00992345" w:rsidRDefault="00AB0F71" w:rsidP="00992345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B0F71" w:rsidRPr="00992345" w14:paraId="6DFBADEC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532AAFFA" w14:textId="089F5451" w:rsidR="00AB0F71" w:rsidRPr="00992345" w:rsidRDefault="00AB0F71" w:rsidP="00992345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457" w:right="-57" w:hanging="4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ค่าเผื่อการด้อยค่าของเงิน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ลงทุน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7ADDD84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5417E6AC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3F92688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480545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7255E237" w14:textId="77777777" w:rsidR="00AB0F71" w:rsidRDefault="00AB0F71" w:rsidP="00E96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A46635" w14:textId="63D44FCA" w:rsidR="00AB0F71" w:rsidRPr="00992345" w:rsidRDefault="00AB0F71" w:rsidP="00AB0F71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271DB72" w14:textId="77777777" w:rsidR="00AB0F71" w:rsidRDefault="00AB0F71" w:rsidP="009923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38E757" w14:textId="78484ED4" w:rsidR="00AB0F71" w:rsidRPr="00992345" w:rsidRDefault="00AB0F71" w:rsidP="009923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B0FA861" w14:textId="77777777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2BB7ECA" w14:textId="77777777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F71" w:rsidRPr="00992345" w14:paraId="0BCFD1B6" w14:textId="77777777" w:rsidTr="000D39C2">
        <w:trPr>
          <w:cantSplit/>
        </w:trPr>
        <w:tc>
          <w:tcPr>
            <w:tcW w:w="2254" w:type="dxa"/>
            <w:shd w:val="clear" w:color="auto" w:fill="auto"/>
          </w:tcPr>
          <w:p w14:paraId="6B4C2CD2" w14:textId="77777777" w:rsidR="00AB0F71" w:rsidRPr="00992345" w:rsidRDefault="00AB0F71" w:rsidP="00992345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4606F65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29E6050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0E1C91B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ED0E2A" w14:textId="77777777" w:rsidR="00AB0F71" w:rsidRPr="00992345" w:rsidRDefault="00AB0F71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414536C0" w14:textId="6305E34E" w:rsidR="00AB0F71" w:rsidRPr="00992345" w:rsidRDefault="00AB0F71" w:rsidP="00AB0F71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90" w:type="dxa"/>
            <w:shd w:val="clear" w:color="auto" w:fill="auto"/>
          </w:tcPr>
          <w:p w14:paraId="17524742" w14:textId="2AEA4DE8" w:rsidR="00AB0F71" w:rsidRPr="00992345" w:rsidRDefault="00AB0F71" w:rsidP="00992345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00" w:type="dxa"/>
            <w:shd w:val="clear" w:color="auto" w:fill="auto"/>
          </w:tcPr>
          <w:p w14:paraId="4A846AD8" w14:textId="77777777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503BF54" w14:textId="77777777" w:rsidR="00AB0F71" w:rsidRPr="00992345" w:rsidRDefault="00AB0F71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46CAAC34" w14:textId="77777777" w:rsidR="007E7ADD" w:rsidRDefault="007E7ADD" w:rsidP="000217EA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5FD714" w14:textId="27FED600" w:rsidR="00852E88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40D67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</w:p>
    <w:p w14:paraId="63213EB3" w14:textId="77777777" w:rsidR="0058147B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A37CE4" w14:textId="0474BCB9" w:rsidR="009F0119" w:rsidRDefault="008A5BC4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D39C2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57D8F"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0D39C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D39C2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</w:t>
      </w:r>
      <w:r w:rsidR="00D57D8F"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0D39C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D39C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 วันที่ </w:t>
      </w:r>
      <w:r w:rsidR="00D57D8F"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0D39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D57D8F"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0D39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F0119" w:rsidRPr="000D39C2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เงินลงทุนในบริษัทย่อย</w:t>
      </w:r>
      <w:r w:rsidR="00340D67" w:rsidRPr="000D39C2">
        <w:rPr>
          <w:rFonts w:ascii="Browallia New" w:hAnsi="Browallia New" w:cs="Browallia New" w:hint="cs"/>
          <w:spacing w:val="-4"/>
          <w:sz w:val="28"/>
          <w:szCs w:val="28"/>
          <w:cs/>
        </w:rPr>
        <w:t>ทางอ้อมแห่งหนึ่ง</w:t>
      </w:r>
      <w:r w:rsidR="009F0119" w:rsidRPr="000D39C2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807AD3"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1,776 </w:t>
      </w:r>
      <w:r w:rsidR="009F0119" w:rsidRPr="000D39C2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9F0119" w:rsidRPr="00F2447E">
        <w:rPr>
          <w:rFonts w:ascii="Browallia New" w:hAnsi="Browallia New" w:cs="Browallia New"/>
          <w:sz w:val="28"/>
          <w:szCs w:val="28"/>
          <w:cs/>
        </w:rPr>
        <w:t xml:space="preserve"> ได้นำไปวางเป็นหลักประกัน เพื่อค้ำประกันวงเงินกู้ยืมระยะยาวจากสถาบันการเงิน</w:t>
      </w:r>
      <w:r w:rsidR="004B2C67" w:rsidRPr="00F2447E">
        <w:rPr>
          <w:rFonts w:ascii="Browallia New" w:hAnsi="Browallia New" w:cs="Browallia New" w:hint="cs"/>
          <w:sz w:val="28"/>
          <w:szCs w:val="28"/>
          <w:cs/>
        </w:rPr>
        <w:t>ให้กับบริษัท</w:t>
      </w:r>
      <w:r w:rsidR="009F0119" w:rsidRPr="00F244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F0119" w:rsidRPr="00F2447E">
        <w:rPr>
          <w:rFonts w:ascii="Browallia New" w:hAnsi="Browallia New" w:cs="Browallia New"/>
          <w:sz w:val="28"/>
          <w:szCs w:val="28"/>
        </w:rPr>
        <w:t>(</w:t>
      </w:r>
      <w:r w:rsidR="009F0119" w:rsidRPr="00F2447E">
        <w:rPr>
          <w:rFonts w:ascii="Browallia New" w:hAnsi="Browallia New" w:cs="Browallia New"/>
          <w:sz w:val="28"/>
          <w:szCs w:val="28"/>
          <w:cs/>
        </w:rPr>
        <w:t xml:space="preserve">หมายเหตุ </w:t>
      </w:r>
      <w:r w:rsidR="00D57D8F" w:rsidRPr="00F2447E">
        <w:rPr>
          <w:rFonts w:ascii="Browallia New" w:hAnsi="Browallia New" w:cs="Browallia New"/>
          <w:sz w:val="28"/>
          <w:szCs w:val="28"/>
          <w:lang w:val="en-GB"/>
        </w:rPr>
        <w:t>1</w:t>
      </w:r>
      <w:r w:rsidR="002F0E96">
        <w:rPr>
          <w:rFonts w:ascii="Browallia New" w:hAnsi="Browallia New" w:cs="Browallia New"/>
          <w:sz w:val="28"/>
          <w:szCs w:val="28"/>
          <w:lang w:val="en-GB"/>
        </w:rPr>
        <w:t>3</w:t>
      </w:r>
      <w:r w:rsidR="009F0119" w:rsidRPr="00F2447E">
        <w:rPr>
          <w:rFonts w:ascii="Browallia New" w:hAnsi="Browallia New" w:cs="Browallia New"/>
          <w:sz w:val="28"/>
          <w:szCs w:val="28"/>
        </w:rPr>
        <w:t>)</w:t>
      </w:r>
    </w:p>
    <w:p w14:paraId="56DBD9C2" w14:textId="77777777" w:rsidR="007E7ADD" w:rsidRDefault="007E7ADD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093A4F" w14:textId="344386C4" w:rsidR="00193B32" w:rsidRDefault="00193B32" w:rsidP="00193B32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6C45F1">
        <w:rPr>
          <w:rFonts w:ascii="Browallia New" w:hAnsi="Browallia New" w:cs="Browallia New"/>
          <w:sz w:val="28"/>
          <w:szCs w:val="28"/>
          <w:cs/>
        </w:rPr>
        <w:t xml:space="preserve">บริษัท ดับบลิวซีไอ โฮลดิ้ง </w:t>
      </w:r>
      <w:r w:rsidRPr="006C45F1">
        <w:rPr>
          <w:rFonts w:ascii="Browallia New" w:hAnsi="Browallia New" w:cs="Browallia New" w:hint="cs"/>
          <w:sz w:val="28"/>
          <w:szCs w:val="28"/>
          <w:cs/>
        </w:rPr>
        <w:t xml:space="preserve">มีขาดทุนสะสมเป็นจำนวนเงิน </w:t>
      </w:r>
      <w:r w:rsidR="00952C14" w:rsidRPr="006C45F1">
        <w:rPr>
          <w:rFonts w:ascii="Browallia New" w:hAnsi="Browallia New" w:cs="Browallia New"/>
          <w:sz w:val="28"/>
          <w:szCs w:val="28"/>
        </w:rPr>
        <w:t>3,</w:t>
      </w:r>
      <w:r w:rsidR="0029555A">
        <w:rPr>
          <w:rFonts w:ascii="Browallia New" w:hAnsi="Browallia New" w:cs="Browallia New"/>
          <w:sz w:val="28"/>
          <w:szCs w:val="28"/>
        </w:rPr>
        <w:t>937.11</w:t>
      </w:r>
      <w:r w:rsidRPr="006C45F1">
        <w:rPr>
          <w:rFonts w:ascii="Browallia New" w:hAnsi="Browallia New" w:cs="Browallia New"/>
          <w:sz w:val="28"/>
          <w:szCs w:val="28"/>
        </w:rPr>
        <w:t xml:space="preserve"> </w:t>
      </w:r>
      <w:r w:rsidRPr="006C45F1">
        <w:rPr>
          <w:rFonts w:ascii="Browallia New" w:hAnsi="Browallia New" w:cs="Browallia New" w:hint="cs"/>
          <w:sz w:val="28"/>
          <w:szCs w:val="28"/>
          <w:cs/>
        </w:rPr>
        <w:t>ล้านบาท รวมถึงมีหนี้สินหมุนเวียนมากกว่า</w:t>
      </w:r>
      <w:r w:rsidRPr="000D39C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สินทรัพย์หมุนเวียน ณ วันที่ </w:t>
      </w:r>
      <w:r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0D39C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D39C2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</w:t>
      </w:r>
      <w:r w:rsidRPr="000D39C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Pr="000D39C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29555A" w:rsidRPr="000D39C2">
        <w:rPr>
          <w:rFonts w:ascii="Browallia New" w:hAnsi="Browallia New" w:cs="Browallia New"/>
          <w:spacing w:val="-4"/>
          <w:sz w:val="28"/>
          <w:szCs w:val="28"/>
        </w:rPr>
        <w:t>921.12</w:t>
      </w:r>
      <w:r w:rsidRPr="000D39C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D39C2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 อย่างไรก็ตาม ผู้บริหารของ</w:t>
      </w:r>
      <w:r w:rsidRPr="000D39C2">
        <w:rPr>
          <w:rFonts w:ascii="Browallia New" w:hAnsi="Browallia New" w:cs="Browallia New"/>
          <w:spacing w:val="-4"/>
          <w:sz w:val="28"/>
          <w:szCs w:val="28"/>
          <w:cs/>
        </w:rPr>
        <w:t>บริษัท ดับบลิวซีไอ</w:t>
      </w:r>
      <w:r w:rsidRPr="006C45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39C2">
        <w:rPr>
          <w:rFonts w:ascii="Browallia New" w:hAnsi="Browallia New" w:cs="Browallia New"/>
          <w:sz w:val="28"/>
          <w:szCs w:val="28"/>
        </w:rPr>
        <w:t xml:space="preserve">         </w:t>
      </w:r>
      <w:r w:rsidRPr="006C45F1">
        <w:rPr>
          <w:rFonts w:ascii="Browallia New" w:hAnsi="Browallia New" w:cs="Browallia New"/>
          <w:sz w:val="28"/>
          <w:szCs w:val="28"/>
          <w:cs/>
        </w:rPr>
        <w:t>โฮลดิ้ง จำกัด</w:t>
      </w:r>
      <w:r w:rsidRPr="006C45F1">
        <w:rPr>
          <w:rFonts w:ascii="Browallia New" w:hAnsi="Browallia New" w:cs="Browallia New"/>
          <w:sz w:val="28"/>
          <w:szCs w:val="28"/>
        </w:rPr>
        <w:t xml:space="preserve"> </w:t>
      </w:r>
      <w:r w:rsidRPr="006C45F1">
        <w:rPr>
          <w:rFonts w:ascii="Browallia New" w:hAnsi="Browallia New" w:cs="Browallia New" w:hint="cs"/>
          <w:sz w:val="28"/>
          <w:szCs w:val="28"/>
          <w:cs/>
        </w:rPr>
        <w:t>ได้ทำแผนการดำเนินงานทางธุรกิจเพื่อแก้ปัญหาดังกล่าวแล้ว ซึ่งความสามารถในการดำเนินงานต่อเนื่องนั้นขึ้นอยู่กับความสำเร็จของแผนดังกล่าวในอนาคต และการบริหารกระแสเงินสดเพื่อชำระหนี้สินที่มีอยู่</w:t>
      </w:r>
    </w:p>
    <w:p w14:paraId="3A8FA078" w14:textId="6E268E4C" w:rsidR="004048BD" w:rsidRDefault="004048BD" w:rsidP="006B3809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DDB2A" w14:textId="46454DC7" w:rsidR="005F457B" w:rsidRDefault="005F457B" w:rsidP="006B3809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C5A2CF" w14:textId="1803BF09" w:rsidR="00DC5DF3" w:rsidRDefault="00DC5DF3" w:rsidP="006B3809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C47C08" w14:textId="26D72EDA" w:rsidR="00DC5DF3" w:rsidRDefault="00DC5DF3" w:rsidP="006B3809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82D22E9" w14:textId="77777777" w:rsidR="00DC5DF3" w:rsidRDefault="00DC5DF3" w:rsidP="006B3809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E6F510" w14:textId="104EDE9D" w:rsidR="00903D86" w:rsidRPr="001E4098" w:rsidRDefault="00946BD3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อาคารและอุปกรณ์ </w:t>
      </w:r>
    </w:p>
    <w:p w14:paraId="71FC245B" w14:textId="77777777" w:rsidR="001E4098" w:rsidRPr="000D39C2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6C0082F" w14:textId="7496A732" w:rsidR="00A853F9" w:rsidRPr="00FD3A5B" w:rsidRDefault="00A853F9" w:rsidP="006522DD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D3A5B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มีรายการเปลี่ยนแปลงของที่ดิน อาคาร </w:t>
      </w:r>
      <w:r w:rsidRPr="00FD3A5B">
        <w:rPr>
          <w:rFonts w:ascii="Browallia New" w:hAnsi="Browallia New" w:cs="Browallia New"/>
          <w:sz w:val="28"/>
          <w:szCs w:val="28"/>
          <w:cs/>
        </w:rPr>
        <w:t>และอุปกรณ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์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807AD3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40"/>
        <w:gridCol w:w="2174"/>
      </w:tblGrid>
      <w:tr w:rsidR="00A853F9" w:rsidRPr="00B84440" w14:paraId="3EF9C57A" w14:textId="77777777" w:rsidTr="000D39C2">
        <w:tc>
          <w:tcPr>
            <w:tcW w:w="4722" w:type="dxa"/>
          </w:tcPr>
          <w:p w14:paraId="0BFF0C14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27F02FA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DA214FF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E0C7537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B84440" w14:paraId="3C194307" w14:textId="77777777" w:rsidTr="000D39C2">
        <w:tc>
          <w:tcPr>
            <w:tcW w:w="4722" w:type="dxa"/>
          </w:tcPr>
          <w:p w14:paraId="0F19B4F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83FFA7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9786A70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B984845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807AD3" w14:paraId="5F29531B" w14:textId="77777777" w:rsidTr="000D39C2">
        <w:tc>
          <w:tcPr>
            <w:tcW w:w="4722" w:type="dxa"/>
          </w:tcPr>
          <w:p w14:paraId="302D33B8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5125DAF5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" w:type="dxa"/>
          </w:tcPr>
          <w:p w14:paraId="344DBCED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555945C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C2B31" w:rsidRPr="00B84440" w14:paraId="7D9B7432" w14:textId="77777777" w:rsidTr="000D39C2">
        <w:tc>
          <w:tcPr>
            <w:tcW w:w="4722" w:type="dxa"/>
          </w:tcPr>
          <w:p w14:paraId="4F6609CD" w14:textId="59E300BD" w:rsidR="004C2B31" w:rsidRPr="00B84440" w:rsidRDefault="004C2B31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2007" w:type="dxa"/>
            <w:shd w:val="clear" w:color="auto" w:fill="auto"/>
          </w:tcPr>
          <w:p w14:paraId="1892D2E5" w14:textId="29DC7EB1" w:rsidR="004C2B31" w:rsidRPr="00B84440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B84440" w:rsidRPr="00B844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240" w:type="dxa"/>
          </w:tcPr>
          <w:p w14:paraId="53B1515D" w14:textId="77777777" w:rsidR="004C2B31" w:rsidRPr="00B84440" w:rsidRDefault="004C2B31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48B4323" w14:textId="2962974F" w:rsidR="004C2B31" w:rsidRPr="00B84440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84440" w:rsidRPr="00B844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FB7779" w:rsidRPr="00B84440" w14:paraId="357C7768" w14:textId="77777777" w:rsidTr="000D39C2">
        <w:tc>
          <w:tcPr>
            <w:tcW w:w="4722" w:type="dxa"/>
          </w:tcPr>
          <w:p w14:paraId="4FC5A43D" w14:textId="77777777" w:rsidR="00FB7779" w:rsidRPr="00B84440" w:rsidRDefault="00FB7779" w:rsidP="00FB7779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6C3A9E96" w14:textId="7BB5B97C" w:rsidR="00FB7779" w:rsidRPr="00F27460" w:rsidRDefault="00FB7779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460">
              <w:rPr>
                <w:rFonts w:ascii="Browallia New" w:hAnsi="Browallia New" w:cs="Browallia New"/>
                <w:sz w:val="28"/>
                <w:szCs w:val="28"/>
              </w:rPr>
              <w:t>7,192</w:t>
            </w:r>
          </w:p>
        </w:tc>
        <w:tc>
          <w:tcPr>
            <w:tcW w:w="240" w:type="dxa"/>
          </w:tcPr>
          <w:p w14:paraId="1FE2C5F3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9D0ACA7" w14:textId="5793F625" w:rsidR="00FB7779" w:rsidRPr="00AB0F71" w:rsidRDefault="00831C02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2,118</w:t>
            </w:r>
          </w:p>
        </w:tc>
      </w:tr>
      <w:tr w:rsidR="00FB7779" w:rsidRPr="00B84440" w14:paraId="771D3ADD" w14:textId="77777777" w:rsidTr="000D39C2">
        <w:tc>
          <w:tcPr>
            <w:tcW w:w="4722" w:type="dxa"/>
          </w:tcPr>
          <w:p w14:paraId="70363053" w14:textId="1E623B23" w:rsidR="00FB7779" w:rsidRPr="00B84440" w:rsidRDefault="00FB7779" w:rsidP="00FB7779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F241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โอนเข้า / (โอนออก)</w:t>
            </w:r>
          </w:p>
        </w:tc>
        <w:tc>
          <w:tcPr>
            <w:tcW w:w="2007" w:type="dxa"/>
            <w:shd w:val="clear" w:color="auto" w:fill="auto"/>
          </w:tcPr>
          <w:p w14:paraId="69E8CBDC" w14:textId="1237D3CE" w:rsidR="00FB7779" w:rsidRPr="00F27460" w:rsidRDefault="00F27460" w:rsidP="00F2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4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2E1A824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vAlign w:val="bottom"/>
          </w:tcPr>
          <w:p w14:paraId="45FC3229" w14:textId="7276332E" w:rsidR="00FB7779" w:rsidRPr="00B84440" w:rsidRDefault="00831C02" w:rsidP="005F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1,190</w:t>
            </w:r>
          </w:p>
        </w:tc>
      </w:tr>
      <w:tr w:rsidR="00F27460" w:rsidRPr="00B84440" w14:paraId="1E46DCC3" w14:textId="77777777" w:rsidTr="000D39C2">
        <w:tc>
          <w:tcPr>
            <w:tcW w:w="4722" w:type="dxa"/>
          </w:tcPr>
          <w:p w14:paraId="4E8D137D" w14:textId="18EA2DD7" w:rsidR="00F27460" w:rsidRPr="00FF241C" w:rsidRDefault="00F27460" w:rsidP="00FB7779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ขายและตัดจำหน่าย</w:t>
            </w:r>
          </w:p>
        </w:tc>
        <w:tc>
          <w:tcPr>
            <w:tcW w:w="2007" w:type="dxa"/>
            <w:shd w:val="clear" w:color="auto" w:fill="auto"/>
          </w:tcPr>
          <w:p w14:paraId="15318F6F" w14:textId="7A57EF1A" w:rsidR="00F27460" w:rsidRDefault="00F27460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(51,896)</w:t>
            </w:r>
          </w:p>
        </w:tc>
        <w:tc>
          <w:tcPr>
            <w:tcW w:w="240" w:type="dxa"/>
          </w:tcPr>
          <w:p w14:paraId="295853D1" w14:textId="77777777" w:rsidR="00F27460" w:rsidRPr="00B84440" w:rsidRDefault="00F27460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vAlign w:val="bottom"/>
          </w:tcPr>
          <w:p w14:paraId="3C943F22" w14:textId="12229015" w:rsidR="00F27460" w:rsidRDefault="00F27460" w:rsidP="005F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274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7779" w:rsidRPr="00B84440" w14:paraId="69B7FA7C" w14:textId="77777777" w:rsidTr="000D39C2">
        <w:tc>
          <w:tcPr>
            <w:tcW w:w="4722" w:type="dxa"/>
          </w:tcPr>
          <w:p w14:paraId="376826AC" w14:textId="77777777" w:rsidR="00FB7779" w:rsidRPr="00B84440" w:rsidRDefault="00FB7779" w:rsidP="00FB7779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07" w:type="dxa"/>
            <w:shd w:val="clear" w:color="auto" w:fill="auto"/>
          </w:tcPr>
          <w:p w14:paraId="31A06E06" w14:textId="76C8C3C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(28,344)</w:t>
            </w:r>
          </w:p>
        </w:tc>
        <w:tc>
          <w:tcPr>
            <w:tcW w:w="240" w:type="dxa"/>
          </w:tcPr>
          <w:p w14:paraId="72A9B857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411CB7A" w14:textId="4F1DFF42" w:rsidR="00FB7779" w:rsidRPr="00B84440" w:rsidRDefault="00FB7779" w:rsidP="005F00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(11,534)</w:t>
            </w:r>
          </w:p>
        </w:tc>
      </w:tr>
      <w:tr w:rsidR="00FB7779" w:rsidRPr="00B84440" w14:paraId="56779194" w14:textId="77777777" w:rsidTr="000D39C2">
        <w:tc>
          <w:tcPr>
            <w:tcW w:w="4722" w:type="dxa"/>
          </w:tcPr>
          <w:p w14:paraId="521147EE" w14:textId="648209C7" w:rsidR="00FB7779" w:rsidRPr="00B84440" w:rsidRDefault="00FB7779" w:rsidP="00FB7779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ค่าเสื่อมราคาสะสมสินทรัพย์ที่</w:t>
            </w:r>
            <w:r w:rsidR="00F2746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</w:p>
        </w:tc>
        <w:tc>
          <w:tcPr>
            <w:tcW w:w="2007" w:type="dxa"/>
            <w:shd w:val="clear" w:color="auto" w:fill="auto"/>
          </w:tcPr>
          <w:p w14:paraId="7C0149FA" w14:textId="0F0BAA79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33,184</w:t>
            </w:r>
          </w:p>
        </w:tc>
        <w:tc>
          <w:tcPr>
            <w:tcW w:w="240" w:type="dxa"/>
          </w:tcPr>
          <w:p w14:paraId="587FF7D3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0534B2B" w14:textId="46448A2A" w:rsidR="00FB7779" w:rsidRPr="00B84440" w:rsidRDefault="00FB7779" w:rsidP="005F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-</w:t>
            </w:r>
          </w:p>
        </w:tc>
      </w:tr>
      <w:tr w:rsidR="00FB7779" w:rsidRPr="00B84440" w14:paraId="11248615" w14:textId="77777777" w:rsidTr="000D39C2">
        <w:tc>
          <w:tcPr>
            <w:tcW w:w="4722" w:type="dxa"/>
          </w:tcPr>
          <w:p w14:paraId="58887F5D" w14:textId="02E01529" w:rsidR="00FB7779" w:rsidRPr="00B84440" w:rsidRDefault="00F27460" w:rsidP="00FB7779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2007" w:type="dxa"/>
            <w:shd w:val="clear" w:color="auto" w:fill="auto"/>
          </w:tcPr>
          <w:p w14:paraId="078AE776" w14:textId="4D979D20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(22,495)</w:t>
            </w:r>
          </w:p>
        </w:tc>
        <w:tc>
          <w:tcPr>
            <w:tcW w:w="240" w:type="dxa"/>
          </w:tcPr>
          <w:p w14:paraId="76DE3C2E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6B7B842" w14:textId="3FBD1E79" w:rsidR="00FB7779" w:rsidRPr="00B84440" w:rsidRDefault="00FB7779" w:rsidP="005F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-</w:t>
            </w:r>
          </w:p>
        </w:tc>
      </w:tr>
      <w:tr w:rsidR="00FB7779" w:rsidRPr="00B84440" w14:paraId="23DCB75D" w14:textId="77777777" w:rsidTr="000D39C2">
        <w:tc>
          <w:tcPr>
            <w:tcW w:w="4722" w:type="dxa"/>
          </w:tcPr>
          <w:p w14:paraId="4418B641" w14:textId="40425763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844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</w:t>
            </w:r>
            <w:r w:rsidRPr="00B844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4C73C52B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461,746</w:t>
            </w:r>
          </w:p>
        </w:tc>
        <w:tc>
          <w:tcPr>
            <w:tcW w:w="240" w:type="dxa"/>
          </w:tcPr>
          <w:p w14:paraId="4B42E32B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5546D91A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147,067</w:t>
            </w:r>
          </w:p>
        </w:tc>
      </w:tr>
    </w:tbl>
    <w:p w14:paraId="3575D85B" w14:textId="77777777" w:rsidR="00126B4A" w:rsidRPr="003A1D13" w:rsidRDefault="00126B4A" w:rsidP="00807AD3">
      <w:pPr>
        <w:pStyle w:val="CordiaNew"/>
        <w:tabs>
          <w:tab w:val="clear" w:pos="4153"/>
          <w:tab w:val="left" w:pos="426"/>
        </w:tabs>
        <w:jc w:val="thaiDistribute"/>
        <w:rPr>
          <w:sz w:val="20"/>
          <w:szCs w:val="20"/>
        </w:rPr>
      </w:pPr>
    </w:p>
    <w:p w14:paraId="62600DC1" w14:textId="448FF693" w:rsidR="005753E0" w:rsidRPr="00CC37C8" w:rsidRDefault="005753E0" w:rsidP="00D85F99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สินทรัพย์ไม่มีตัวตน</w:t>
      </w:r>
    </w:p>
    <w:p w14:paraId="19FC8F84" w14:textId="47596A37" w:rsidR="00CC37C8" w:rsidRPr="003A1D13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4AF2F90" w14:textId="679C9179" w:rsidR="00EB3E2E" w:rsidRPr="00333458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งวดสามเดือนสิ้นสุดวันที่ 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มีรายการเปลี่ยนแปลงของสินทรัพย์</w:t>
      </w:r>
      <w:r w:rsidRPr="00333458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333458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807AD3" w:rsidRDefault="00EB3E2E" w:rsidP="00EB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87"/>
        <w:gridCol w:w="2110"/>
        <w:gridCol w:w="267"/>
        <w:gridCol w:w="2174"/>
      </w:tblGrid>
      <w:tr w:rsidR="00EB3E2E" w:rsidRPr="00B84440" w14:paraId="6C0E7235" w14:textId="77777777" w:rsidTr="00D85F99">
        <w:tc>
          <w:tcPr>
            <w:tcW w:w="4587" w:type="dxa"/>
          </w:tcPr>
          <w:p w14:paraId="41898F8E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10" w:type="dxa"/>
          </w:tcPr>
          <w:p w14:paraId="55550BBB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" w:type="dxa"/>
          </w:tcPr>
          <w:p w14:paraId="3AAFFA46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0C211424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B84440" w14:paraId="299B00D1" w14:textId="77777777" w:rsidTr="00D85F99">
        <w:tc>
          <w:tcPr>
            <w:tcW w:w="4587" w:type="dxa"/>
          </w:tcPr>
          <w:p w14:paraId="01403FE3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18DF98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67" w:type="dxa"/>
          </w:tcPr>
          <w:p w14:paraId="54F764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31E497A9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807AD3" w14:paraId="112AC4D1" w14:textId="77777777" w:rsidTr="00D85F99">
        <w:tc>
          <w:tcPr>
            <w:tcW w:w="4587" w:type="dxa"/>
          </w:tcPr>
          <w:p w14:paraId="3A7B2446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10" w:type="dxa"/>
            <w:tcBorders>
              <w:top w:val="single" w:sz="4" w:space="0" w:color="auto"/>
            </w:tcBorders>
          </w:tcPr>
          <w:p w14:paraId="212B5CCF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7" w:type="dxa"/>
          </w:tcPr>
          <w:p w14:paraId="179440B3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D82E227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84440" w:rsidRPr="00B84440" w14:paraId="34CF33D7" w14:textId="77777777" w:rsidTr="00D85F99">
        <w:tc>
          <w:tcPr>
            <w:tcW w:w="4587" w:type="dxa"/>
          </w:tcPr>
          <w:p w14:paraId="30CD46D1" w14:textId="2F67233F" w:rsidR="00B84440" w:rsidRPr="00B84440" w:rsidRDefault="00B84440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57D8F" w:rsidRPr="00D57D8F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</w:p>
        </w:tc>
        <w:tc>
          <w:tcPr>
            <w:tcW w:w="2110" w:type="dxa"/>
            <w:shd w:val="clear" w:color="auto" w:fill="auto"/>
            <w:vAlign w:val="bottom"/>
          </w:tcPr>
          <w:p w14:paraId="4E227EF1" w14:textId="49A0BAD0" w:rsidR="00B84440" w:rsidRPr="00B84440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84440" w:rsidRPr="00B844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B84440" w:rsidRPr="00B844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267" w:type="dxa"/>
            <w:shd w:val="clear" w:color="auto" w:fill="auto"/>
          </w:tcPr>
          <w:p w14:paraId="1C6CB42D" w14:textId="77777777" w:rsidR="00B84440" w:rsidRPr="00B84440" w:rsidRDefault="00B84440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shd w:val="clear" w:color="auto" w:fill="auto"/>
          </w:tcPr>
          <w:p w14:paraId="1148E6E9" w14:textId="7BBC0371" w:rsidR="00B84440" w:rsidRPr="00B84440" w:rsidRDefault="00FF241C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28,192</w:t>
            </w:r>
          </w:p>
        </w:tc>
      </w:tr>
      <w:tr w:rsidR="00FB7779" w:rsidRPr="00B84440" w14:paraId="242E8D1A" w14:textId="77777777" w:rsidTr="00D85F99">
        <w:tc>
          <w:tcPr>
            <w:tcW w:w="4587" w:type="dxa"/>
          </w:tcPr>
          <w:p w14:paraId="73A40882" w14:textId="77777777" w:rsidR="00FB7779" w:rsidRPr="00B84440" w:rsidRDefault="00FB7779" w:rsidP="00FB7779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4440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B8444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2110" w:type="dxa"/>
            <w:shd w:val="clear" w:color="auto" w:fill="auto"/>
          </w:tcPr>
          <w:p w14:paraId="76E75078" w14:textId="480931A2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(2,8</w:t>
            </w:r>
            <w:r w:rsidR="00493D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23070581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</w:tcPr>
          <w:p w14:paraId="5F6AEDB8" w14:textId="1A7B76BB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(2,372)</w:t>
            </w:r>
          </w:p>
        </w:tc>
      </w:tr>
      <w:tr w:rsidR="00FB7779" w:rsidRPr="00B84440" w14:paraId="52181BC1" w14:textId="77777777" w:rsidTr="00D85F99">
        <w:tc>
          <w:tcPr>
            <w:tcW w:w="4587" w:type="dxa"/>
          </w:tcPr>
          <w:p w14:paraId="28E7EF72" w14:textId="7E1449B0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B844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  <w:r w:rsidRPr="00B844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6038E2F3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1,549,79</w:t>
            </w:r>
            <w:r w:rsidR="00493D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0D469418" w14:textId="77777777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0D86AD11" w:rsidR="00FB7779" w:rsidRPr="00B84440" w:rsidRDefault="00FB7779" w:rsidP="00FB77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25,820</w:t>
            </w:r>
          </w:p>
        </w:tc>
      </w:tr>
    </w:tbl>
    <w:p w14:paraId="0D6EE86A" w14:textId="72D6DB22" w:rsidR="007E7ADD" w:rsidRDefault="007E7ADD" w:rsidP="000A24E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4BD00" w14:textId="329B1B50" w:rsidR="00EE21F4" w:rsidRDefault="00ED3010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B3E2E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</w:t>
      </w:r>
      <w:r w:rsidRPr="00EB3E2E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ADAD7BD" w14:textId="77777777" w:rsidR="00233A8E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8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1477"/>
        <w:gridCol w:w="142"/>
        <w:gridCol w:w="1149"/>
        <w:gridCol w:w="112"/>
        <w:gridCol w:w="29"/>
        <w:gridCol w:w="1105"/>
        <w:gridCol w:w="29"/>
        <w:gridCol w:w="113"/>
        <w:gridCol w:w="29"/>
        <w:gridCol w:w="1125"/>
        <w:gridCol w:w="29"/>
        <w:gridCol w:w="113"/>
        <w:gridCol w:w="29"/>
        <w:gridCol w:w="1149"/>
      </w:tblGrid>
      <w:tr w:rsidR="009E3A13" w:rsidRPr="00EB3E2E" w14:paraId="036E0E5A" w14:textId="77777777" w:rsidTr="004B52A4">
        <w:trPr>
          <w:cantSplit/>
          <w:trHeight w:val="20"/>
        </w:trPr>
        <w:tc>
          <w:tcPr>
            <w:tcW w:w="2550" w:type="dxa"/>
          </w:tcPr>
          <w:p w14:paraId="1142F1D9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77" w:type="dxa"/>
            <w:tcBorders>
              <w:left w:val="nil"/>
            </w:tcBorders>
          </w:tcPr>
          <w:p w14:paraId="372FB8A1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5" w:type="dxa"/>
            <w:gridSpan w:val="4"/>
          </w:tcPr>
          <w:p w14:paraId="5044D711" w14:textId="10628FC8" w:rsidR="009E3A13" w:rsidRPr="00EB3E2E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gridSpan w:val="2"/>
          </w:tcPr>
          <w:p w14:paraId="7BFB7AB8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4" w:type="dxa"/>
            <w:gridSpan w:val="6"/>
          </w:tcPr>
          <w:p w14:paraId="799FD2FC" w14:textId="77777777" w:rsidR="009E3A13" w:rsidRPr="00EB3E2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B3E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EB3E2E" w14:paraId="3EAA9E60" w14:textId="77777777" w:rsidTr="004B52A4">
        <w:trPr>
          <w:cantSplit/>
          <w:trHeight w:val="20"/>
        </w:trPr>
        <w:tc>
          <w:tcPr>
            <w:tcW w:w="2550" w:type="dxa"/>
          </w:tcPr>
          <w:p w14:paraId="30294F77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</w:tcBorders>
          </w:tcPr>
          <w:p w14:paraId="006FD36F" w14:textId="36AE0C9A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</w:tcPr>
          <w:p w14:paraId="3BDA479F" w14:textId="72680AD9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3FFA6BDD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4" w:type="dxa"/>
            <w:gridSpan w:val="6"/>
            <w:tcBorders>
              <w:bottom w:val="single" w:sz="4" w:space="0" w:color="auto"/>
            </w:tcBorders>
          </w:tcPr>
          <w:p w14:paraId="0508D39B" w14:textId="77777777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E3A13" w:rsidRPr="00EB3E2E" w14:paraId="3D7C07F8" w14:textId="77777777" w:rsidTr="004B52A4">
        <w:trPr>
          <w:cantSplit/>
          <w:trHeight w:val="20"/>
        </w:trPr>
        <w:tc>
          <w:tcPr>
            <w:tcW w:w="2550" w:type="dxa"/>
          </w:tcPr>
          <w:p w14:paraId="328AA424" w14:textId="77777777" w:rsidR="009E3A13" w:rsidRPr="00EB3E2E" w:rsidRDefault="009E3A13" w:rsidP="00EB3E2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</w:tcBorders>
          </w:tcPr>
          <w:p w14:paraId="0CE2996B" w14:textId="25253658" w:rsidR="009E3A13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9E3A13" w:rsidRDefault="009E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F4F8D" w14:textId="3028317D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</w:p>
          <w:p w14:paraId="0BC7B5B3" w14:textId="3C088F24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0792457C" w14:textId="77777777" w:rsidR="009E3A13" w:rsidRPr="00EB3E2E" w:rsidRDefault="009E3A13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4A52E16C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2" w:type="dxa"/>
            <w:gridSpan w:val="2"/>
            <w:vAlign w:val="bottom"/>
          </w:tcPr>
          <w:p w14:paraId="034AC31D" w14:textId="77777777" w:rsidR="009E3A13" w:rsidRPr="00EB3E2E" w:rsidRDefault="009E3A13" w:rsidP="00EB3E2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14:paraId="3E5C72F9" w14:textId="5C24D9E4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</w:p>
          <w:p w14:paraId="662BF3A5" w14:textId="30AB3B59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2" w:type="dxa"/>
            <w:gridSpan w:val="2"/>
            <w:vAlign w:val="bottom"/>
          </w:tcPr>
          <w:p w14:paraId="3F2EDF0E" w14:textId="77777777" w:rsidR="009E3A13" w:rsidRPr="00EB3E2E" w:rsidRDefault="009E3A13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14:paraId="042FEBF7" w14:textId="7B0DBFCB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9E3A13" w:rsidRPr="00EB3E2E" w14:paraId="3D96680A" w14:textId="77777777" w:rsidTr="004B52A4">
        <w:trPr>
          <w:cantSplit/>
          <w:trHeight w:val="20"/>
        </w:trPr>
        <w:tc>
          <w:tcPr>
            <w:tcW w:w="2550" w:type="dxa"/>
          </w:tcPr>
          <w:p w14:paraId="5A4A997F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51FE8C1C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gridSpan w:val="2"/>
          </w:tcPr>
          <w:p w14:paraId="2D51EB02" w14:textId="77777777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AB18797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gridSpan w:val="2"/>
          </w:tcPr>
          <w:p w14:paraId="47AB79DB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gridSpan w:val="2"/>
          </w:tcPr>
          <w:p w14:paraId="186EA3C6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8" w:type="dxa"/>
            <w:gridSpan w:val="2"/>
          </w:tcPr>
          <w:p w14:paraId="678D94E8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72038" w:rsidRPr="00EB3E2E" w14:paraId="4271F389" w14:textId="77777777" w:rsidTr="004B52A4">
        <w:trPr>
          <w:cantSplit/>
          <w:trHeight w:val="20"/>
        </w:trPr>
        <w:tc>
          <w:tcPr>
            <w:tcW w:w="2550" w:type="dxa"/>
          </w:tcPr>
          <w:p w14:paraId="2370BEDB" w14:textId="05F87BE2" w:rsidR="00E72038" w:rsidRPr="00EB3E2E" w:rsidRDefault="00E72038" w:rsidP="00E7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7" w:type="dxa"/>
            <w:tcBorders>
              <w:left w:val="nil"/>
            </w:tcBorders>
          </w:tcPr>
          <w:p w14:paraId="28C47F11" w14:textId="75378543" w:rsidR="00E72038" w:rsidRPr="00EB3E2E" w:rsidRDefault="00E72038" w:rsidP="00E7203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2" w:type="dxa"/>
            <w:tcBorders>
              <w:left w:val="nil"/>
            </w:tcBorders>
          </w:tcPr>
          <w:p w14:paraId="53A2BB9F" w14:textId="77777777" w:rsidR="00E72038" w:rsidRPr="00EB3E2E" w:rsidRDefault="00E72038" w:rsidP="00E7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756A110" w14:textId="4F2FB521" w:rsidR="00E72038" w:rsidRPr="00EB3E2E" w:rsidRDefault="00E72038" w:rsidP="00E7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8,235</w:t>
            </w:r>
          </w:p>
        </w:tc>
        <w:tc>
          <w:tcPr>
            <w:tcW w:w="112" w:type="dxa"/>
            <w:vAlign w:val="bottom"/>
          </w:tcPr>
          <w:p w14:paraId="116DC3EC" w14:textId="77777777" w:rsidR="00E72038" w:rsidRPr="00325493" w:rsidRDefault="00E72038" w:rsidP="00E72038">
            <w:pPr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B01F7CC" w14:textId="371E3989" w:rsidR="00E72038" w:rsidRPr="00EB3E2E" w:rsidRDefault="00E72038" w:rsidP="00E7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gridSpan w:val="2"/>
            <w:vAlign w:val="bottom"/>
          </w:tcPr>
          <w:p w14:paraId="558C1663" w14:textId="77777777" w:rsidR="00E72038" w:rsidRPr="00EB3E2E" w:rsidRDefault="00E72038" w:rsidP="00E7203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gridSpan w:val="2"/>
          </w:tcPr>
          <w:p w14:paraId="7A43C687" w14:textId="541E7DB7" w:rsidR="00E72038" w:rsidRPr="00EB3E2E" w:rsidRDefault="00E72038" w:rsidP="00E7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7,297</w:t>
            </w:r>
          </w:p>
        </w:tc>
        <w:tc>
          <w:tcPr>
            <w:tcW w:w="142" w:type="dxa"/>
            <w:gridSpan w:val="2"/>
          </w:tcPr>
          <w:p w14:paraId="15241ED5" w14:textId="77777777" w:rsidR="00E72038" w:rsidRPr="00EB3E2E" w:rsidRDefault="00E72038" w:rsidP="00E7203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8" w:type="dxa"/>
            <w:gridSpan w:val="2"/>
          </w:tcPr>
          <w:p w14:paraId="25BF9989" w14:textId="703A39D7" w:rsidR="00E72038" w:rsidRPr="007F35BB" w:rsidRDefault="00E72038" w:rsidP="00E72038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3A1D13" w:rsidRPr="00E30075" w14:paraId="5137BF85" w14:textId="77777777" w:rsidTr="004B52A4">
        <w:trPr>
          <w:cantSplit/>
          <w:trHeight w:val="20"/>
        </w:trPr>
        <w:tc>
          <w:tcPr>
            <w:tcW w:w="2550" w:type="dxa"/>
            <w:vAlign w:val="bottom"/>
          </w:tcPr>
          <w:p w14:paraId="4E2226B7" w14:textId="77777777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70004B6" w14:textId="1F01FA6E" w:rsidR="003A1D13" w:rsidRPr="00A966D1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MOR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ลบร้อยละ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3A1D13" w:rsidRPr="00A966D1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7444991D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12" w:type="dxa"/>
          </w:tcPr>
          <w:p w14:paraId="5EDF1E39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0975929" w14:textId="3C53091D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2" w:type="dxa"/>
            <w:gridSpan w:val="2"/>
          </w:tcPr>
          <w:p w14:paraId="39443550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gridSpan w:val="2"/>
          </w:tcPr>
          <w:p w14:paraId="08BE197B" w14:textId="2F1A78CD" w:rsidR="003A1D13" w:rsidRPr="00E30075" w:rsidRDefault="003A1D13" w:rsidP="003A1D13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-</w:t>
            </w:r>
          </w:p>
        </w:tc>
        <w:tc>
          <w:tcPr>
            <w:tcW w:w="142" w:type="dxa"/>
            <w:gridSpan w:val="2"/>
          </w:tcPr>
          <w:p w14:paraId="7FE427DF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6EDA8BF2" w14:textId="4F8A2E2D" w:rsidR="003A1D13" w:rsidRPr="00E30075" w:rsidRDefault="003A1D13" w:rsidP="003A1D13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1D13" w:rsidRPr="00E30075" w14:paraId="3822F94E" w14:textId="77777777" w:rsidTr="004B52A4">
        <w:trPr>
          <w:cantSplit/>
          <w:trHeight w:val="20"/>
        </w:trPr>
        <w:tc>
          <w:tcPr>
            <w:tcW w:w="2550" w:type="dxa"/>
            <w:vAlign w:val="bottom"/>
          </w:tcPr>
          <w:p w14:paraId="62BB2DDA" w14:textId="77777777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4D9811CC" w14:textId="3F99AF6F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06B2DD7B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474,063</w:t>
            </w:r>
          </w:p>
        </w:tc>
        <w:tc>
          <w:tcPr>
            <w:tcW w:w="112" w:type="dxa"/>
          </w:tcPr>
          <w:p w14:paraId="0664DB59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63F9AAE" w14:textId="30EE68F2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2" w:type="dxa"/>
            <w:gridSpan w:val="2"/>
          </w:tcPr>
          <w:p w14:paraId="311DEBA4" w14:textId="77777777" w:rsidR="003A1D13" w:rsidRPr="00E30075" w:rsidRDefault="003A1D13" w:rsidP="003A1D1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</w:tcPr>
          <w:p w14:paraId="63E5B1AA" w14:textId="7AC1FA18" w:rsidR="003A1D13" w:rsidRPr="00E30075" w:rsidRDefault="003A1D13" w:rsidP="003A1D13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432,092</w:t>
            </w:r>
          </w:p>
        </w:tc>
        <w:tc>
          <w:tcPr>
            <w:tcW w:w="142" w:type="dxa"/>
            <w:gridSpan w:val="2"/>
          </w:tcPr>
          <w:p w14:paraId="7DDDC4B5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3FD060EB" w14:textId="4C2A3014" w:rsidR="003A1D13" w:rsidRPr="00E30075" w:rsidRDefault="003A1D13" w:rsidP="003A1D13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3A1D13" w:rsidRPr="00E30075" w14:paraId="499346C2" w14:textId="77777777" w:rsidTr="004B52A4">
        <w:trPr>
          <w:cantSplit/>
          <w:trHeight w:val="20"/>
        </w:trPr>
        <w:tc>
          <w:tcPr>
            <w:tcW w:w="2550" w:type="dxa"/>
            <w:vAlign w:val="bottom"/>
          </w:tcPr>
          <w:p w14:paraId="30C2E853" w14:textId="77777777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1AF5B8F" w14:textId="5D7CECD7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3A1D13" w:rsidRPr="00E30075" w:rsidRDefault="003A1D13" w:rsidP="003A1D1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16E7798C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112" w:type="dxa"/>
          </w:tcPr>
          <w:p w14:paraId="7701F78D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182D1A3" w14:textId="630B1031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2" w:type="dxa"/>
            <w:gridSpan w:val="2"/>
          </w:tcPr>
          <w:p w14:paraId="32B125F8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</w:tcPr>
          <w:p w14:paraId="510A6712" w14:textId="71C3AC9D" w:rsidR="003A1D13" w:rsidRPr="00E30075" w:rsidRDefault="003A1D13" w:rsidP="003A1D13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1720FE6D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67CD49C0" w14:textId="38203AC2" w:rsidR="003A1D13" w:rsidRPr="00E30075" w:rsidRDefault="003A1D13" w:rsidP="003A1D13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1D13" w:rsidRPr="00C04DF6" w14:paraId="7AF21344" w14:textId="77777777" w:rsidTr="004B52A4">
        <w:trPr>
          <w:cantSplit/>
          <w:trHeight w:val="20"/>
        </w:trPr>
        <w:tc>
          <w:tcPr>
            <w:tcW w:w="2550" w:type="dxa"/>
            <w:vAlign w:val="bottom"/>
          </w:tcPr>
          <w:p w14:paraId="320E4B8E" w14:textId="77777777" w:rsidR="003A1D13" w:rsidRPr="00E30075" w:rsidRDefault="003A1D13" w:rsidP="003A1D13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5577FC63" w14:textId="77777777" w:rsidR="003A1D13" w:rsidRPr="009E3A13" w:rsidRDefault="003A1D13" w:rsidP="003A1D13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3A1D13" w:rsidRPr="00E30075" w:rsidRDefault="003A1D13" w:rsidP="003A1D13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492EBCBC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847,298</w:t>
            </w:r>
          </w:p>
        </w:tc>
        <w:tc>
          <w:tcPr>
            <w:tcW w:w="141" w:type="dxa"/>
            <w:gridSpan w:val="2"/>
          </w:tcPr>
          <w:p w14:paraId="5706C702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A0D8F3D" w14:textId="0CF45E58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2" w:type="dxa"/>
            <w:gridSpan w:val="2"/>
          </w:tcPr>
          <w:p w14:paraId="353CE623" w14:textId="77777777" w:rsidR="003A1D13" w:rsidRPr="00E30075" w:rsidRDefault="003A1D13" w:rsidP="003A1D1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C55916C" w14:textId="7EA45CAE" w:rsidR="003A1D13" w:rsidRPr="00E30075" w:rsidRDefault="003A1D13" w:rsidP="003A1D13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439,389</w:t>
            </w:r>
          </w:p>
        </w:tc>
        <w:tc>
          <w:tcPr>
            <w:tcW w:w="142" w:type="dxa"/>
            <w:gridSpan w:val="2"/>
          </w:tcPr>
          <w:p w14:paraId="79B8CBB9" w14:textId="77777777" w:rsidR="003A1D13" w:rsidRPr="00E30075" w:rsidRDefault="003A1D13" w:rsidP="003A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</w:tcPr>
          <w:p w14:paraId="416C8333" w14:textId="05A5C79F" w:rsidR="003A1D13" w:rsidRPr="00E30075" w:rsidRDefault="003A1D13" w:rsidP="003A1D13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</w:tbl>
    <w:p w14:paraId="33DA0C71" w14:textId="77777777" w:rsidR="009A51CF" w:rsidRPr="00E10D85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48BCFE1" w14:textId="22A770B4" w:rsidR="00775BE2" w:rsidRPr="00807AD3" w:rsidRDefault="00775BE2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07AD3">
        <w:rPr>
          <w:rFonts w:ascii="Browallia New" w:hAnsi="Browallia New" w:cs="Browallia New"/>
          <w:sz w:val="28"/>
          <w:szCs w:val="28"/>
          <w:cs/>
        </w:rPr>
        <w:lastRenderedPageBreak/>
        <w:t xml:space="preserve">ตั๋วแลกเงิน ณ วันที่ </w:t>
      </w:r>
      <w:r w:rsidR="00D57D8F" w:rsidRPr="00807AD3">
        <w:rPr>
          <w:rFonts w:ascii="Browallia New" w:hAnsi="Browallia New" w:cs="Browallia New" w:hint="cs"/>
          <w:sz w:val="28"/>
          <w:szCs w:val="28"/>
        </w:rPr>
        <w:t>31</w:t>
      </w:r>
      <w:r w:rsidR="00EB3E2E" w:rsidRPr="00E10D85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EB3E2E"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807AD3">
        <w:rPr>
          <w:rFonts w:ascii="Browallia New" w:hAnsi="Browallia New" w:cs="Browallia New"/>
          <w:sz w:val="28"/>
          <w:szCs w:val="28"/>
        </w:rPr>
        <w:t>2561</w:t>
      </w:r>
      <w:r w:rsidR="00EB3E2E"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มีระยะเวลา </w:t>
      </w:r>
      <w:r w:rsidR="00D57D8F" w:rsidRPr="00BE4864">
        <w:rPr>
          <w:rFonts w:ascii="Browallia New" w:hAnsi="Browallia New" w:cs="Browallia New"/>
          <w:sz w:val="28"/>
          <w:szCs w:val="28"/>
        </w:rPr>
        <w:t>21</w:t>
      </w:r>
      <w:r w:rsidR="004C2B31" w:rsidRPr="00BE486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C2B31" w:rsidRPr="00BE4864">
        <w:rPr>
          <w:rFonts w:ascii="Browallia New" w:hAnsi="Browallia New" w:cs="Browallia New"/>
          <w:sz w:val="28"/>
          <w:szCs w:val="28"/>
        </w:rPr>
        <w:t>-</w:t>
      </w:r>
      <w:r w:rsidR="004C2B31" w:rsidRPr="00BE486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D8F" w:rsidRPr="00BE4864">
        <w:rPr>
          <w:rFonts w:ascii="Browallia New" w:hAnsi="Browallia New" w:cs="Browallia New"/>
          <w:sz w:val="28"/>
          <w:szCs w:val="28"/>
        </w:rPr>
        <w:t>182</w:t>
      </w:r>
      <w:r w:rsidR="004C2B31" w:rsidRPr="00807AD3">
        <w:rPr>
          <w:rFonts w:ascii="Browallia New" w:hAnsi="Browallia New" w:cs="Browallia New"/>
          <w:sz w:val="28"/>
          <w:szCs w:val="28"/>
        </w:rPr>
        <w:t xml:space="preserve"> </w:t>
      </w:r>
      <w:r w:rsidR="004C2B31" w:rsidRPr="00807AD3">
        <w:rPr>
          <w:rFonts w:ascii="Browallia New" w:hAnsi="Browallia New" w:cs="Browallia New"/>
          <w:sz w:val="28"/>
          <w:szCs w:val="28"/>
          <w:cs/>
        </w:rPr>
        <w:t xml:space="preserve">วัน </w:t>
      </w:r>
      <w:r w:rsidRPr="00807AD3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F241C" w:rsidRPr="00807AD3">
        <w:rPr>
          <w:rFonts w:ascii="Browallia New" w:hAnsi="Browallia New" w:cs="Browallia New" w:hint="cs"/>
          <w:sz w:val="28"/>
          <w:szCs w:val="28"/>
          <w:cs/>
        </w:rPr>
        <w:t>บริษัท</w:t>
      </w:r>
    </w:p>
    <w:p w14:paraId="49E77E28" w14:textId="1E28205E" w:rsidR="006E08DF" w:rsidRPr="00D85F99" w:rsidRDefault="006E08DF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B9D47E0" w14:textId="0CB76D10" w:rsidR="00FF241C" w:rsidRPr="00807AD3" w:rsidRDefault="00FF241C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07AD3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83700B" w:rsidRPr="00807AD3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="0083700B">
        <w:rPr>
          <w:rFonts w:ascii="Browallia New" w:hAnsi="Browallia New" w:cs="Browallia New"/>
          <w:sz w:val="28"/>
          <w:szCs w:val="28"/>
        </w:rPr>
        <w:t>2560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807AD3">
        <w:rPr>
          <w:rFonts w:ascii="Browallia New" w:hAnsi="Browallia New" w:cs="Browallia New"/>
          <w:sz w:val="28"/>
          <w:szCs w:val="28"/>
        </w:rPr>
        <w:t xml:space="preserve">355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ล้านบาท และถูกบริษัทหลักทรัพย์จัดการกองทุนดังกล่าวฟ้องร้องให้ชำระหนี้ และบริษัทถูกฟ้องในฐานะผู้ค้ำประกันตั๋วแลกเงินที่ผิดนัดชำระจำนวน </w:t>
      </w:r>
      <w:r w:rsidRPr="00807AD3">
        <w:rPr>
          <w:rFonts w:ascii="Browallia New" w:hAnsi="Browallia New" w:cs="Browallia New"/>
          <w:sz w:val="28"/>
          <w:szCs w:val="28"/>
        </w:rPr>
        <w:t xml:space="preserve">255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ล้านบาท บริษัทย่อยได้บันทึกอัตราดอกเบี้ยโดยใช้อัตราดอกเบี้ยผิดนัดชำระร้อยละ </w:t>
      </w:r>
      <w:r w:rsidRPr="00807AD3">
        <w:rPr>
          <w:rFonts w:ascii="Browallia New" w:hAnsi="Browallia New" w:cs="Browallia New"/>
          <w:sz w:val="28"/>
          <w:szCs w:val="28"/>
        </w:rPr>
        <w:t xml:space="preserve">7.5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ถึงร้อยละ </w:t>
      </w:r>
      <w:r w:rsidRPr="00807AD3">
        <w:rPr>
          <w:rFonts w:ascii="Browallia New" w:hAnsi="Browallia New" w:cs="Browallia New"/>
          <w:sz w:val="28"/>
          <w:szCs w:val="28"/>
        </w:rPr>
        <w:t xml:space="preserve">15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ต่อปี จนกว่าจะชำระหนี้เรียบร้อย </w:t>
      </w:r>
    </w:p>
    <w:p w14:paraId="5C30C516" w14:textId="77777777" w:rsidR="00C0424A" w:rsidRPr="00584FE3" w:rsidRDefault="00C0424A" w:rsidP="00CA4E6F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00B7D70B" w14:textId="4C3C2A51" w:rsidR="00610059" w:rsidRDefault="00610059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 w:rsidR="002F0EC6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</w:p>
    <w:p w14:paraId="619BFB7A" w14:textId="483F1AEC" w:rsidR="008A4192" w:rsidRPr="00D85F99" w:rsidRDefault="008A4192" w:rsidP="008A419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AFA089A" w14:textId="32FEC831" w:rsidR="008A4192" w:rsidRDefault="008A4192" w:rsidP="008A4192">
      <w:pPr>
        <w:tabs>
          <w:tab w:val="clear" w:pos="907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69F0893C" w14:textId="77777777" w:rsidR="000A24EA" w:rsidRPr="00584FE3" w:rsidRDefault="000A24EA" w:rsidP="008A4192">
      <w:pPr>
        <w:rPr>
          <w:sz w:val="20"/>
          <w:szCs w:val="20"/>
        </w:rPr>
      </w:pPr>
    </w:p>
    <w:tbl>
      <w:tblPr>
        <w:tblStyle w:val="TableGrid"/>
        <w:tblW w:w="92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34"/>
        <w:gridCol w:w="1134"/>
        <w:gridCol w:w="1203"/>
        <w:gridCol w:w="1123"/>
        <w:gridCol w:w="1170"/>
        <w:gridCol w:w="1098"/>
      </w:tblGrid>
      <w:tr w:rsidR="00E558D4" w:rsidRPr="0083700B" w14:paraId="6A9454DA" w14:textId="77777777" w:rsidTr="004B52A4">
        <w:tc>
          <w:tcPr>
            <w:tcW w:w="2340" w:type="dxa"/>
            <w:shd w:val="clear" w:color="auto" w:fill="auto"/>
          </w:tcPr>
          <w:p w14:paraId="32B797F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60" w:type="dxa"/>
            <w:gridSpan w:val="6"/>
            <w:shd w:val="clear" w:color="auto" w:fill="auto"/>
          </w:tcPr>
          <w:p w14:paraId="484DC53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5878E941" w14:textId="77777777" w:rsidTr="004B52A4">
        <w:tc>
          <w:tcPr>
            <w:tcW w:w="2340" w:type="dxa"/>
            <w:shd w:val="clear" w:color="auto" w:fill="auto"/>
          </w:tcPr>
          <w:p w14:paraId="5788290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60" w:type="dxa"/>
            <w:gridSpan w:val="6"/>
            <w:shd w:val="clear" w:color="auto" w:fill="auto"/>
          </w:tcPr>
          <w:p w14:paraId="1D9AD8B9" w14:textId="65E28B90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มีนาคม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E558D4" w:rsidRPr="0083700B" w14:paraId="68BCBC13" w14:textId="77777777" w:rsidTr="004B52A4">
        <w:tc>
          <w:tcPr>
            <w:tcW w:w="2340" w:type="dxa"/>
            <w:shd w:val="clear" w:color="auto" w:fill="auto"/>
          </w:tcPr>
          <w:p w14:paraId="3199375C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71" w:type="dxa"/>
            <w:gridSpan w:val="3"/>
            <w:shd w:val="clear" w:color="auto" w:fill="auto"/>
          </w:tcPr>
          <w:p w14:paraId="5DED88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91" w:type="dxa"/>
            <w:gridSpan w:val="3"/>
            <w:shd w:val="clear" w:color="auto" w:fill="auto"/>
          </w:tcPr>
          <w:p w14:paraId="7C9E876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0528AD90" w14:textId="77777777" w:rsidTr="004B52A4">
        <w:tc>
          <w:tcPr>
            <w:tcW w:w="2340" w:type="dxa"/>
            <w:shd w:val="clear" w:color="auto" w:fill="auto"/>
          </w:tcPr>
          <w:p w14:paraId="2B88205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4C56C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F6F68FE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03" w:type="dxa"/>
            <w:shd w:val="clear" w:color="auto" w:fill="auto"/>
          </w:tcPr>
          <w:p w14:paraId="101B8E0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23" w:type="dxa"/>
            <w:shd w:val="clear" w:color="auto" w:fill="auto"/>
          </w:tcPr>
          <w:p w14:paraId="7C8758D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9E06EF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98" w:type="dxa"/>
            <w:shd w:val="clear" w:color="auto" w:fill="auto"/>
          </w:tcPr>
          <w:p w14:paraId="6FFD5F8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2C999CFF" w14:textId="77777777" w:rsidTr="004B52A4">
        <w:tc>
          <w:tcPr>
            <w:tcW w:w="2340" w:type="dxa"/>
            <w:shd w:val="clear" w:color="auto" w:fill="auto"/>
          </w:tcPr>
          <w:p w14:paraId="0497167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4508E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73589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6197391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97340D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8B56A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D889A7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C1404" w:rsidRPr="0083700B" w14:paraId="4CE3847B" w14:textId="77777777" w:rsidTr="004B52A4">
        <w:tc>
          <w:tcPr>
            <w:tcW w:w="2340" w:type="dxa"/>
            <w:shd w:val="clear" w:color="auto" w:fill="auto"/>
          </w:tcPr>
          <w:p w14:paraId="1C28A21A" w14:textId="77777777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34" w:type="dxa"/>
            <w:shd w:val="clear" w:color="auto" w:fill="auto"/>
          </w:tcPr>
          <w:p w14:paraId="5DDF9383" w14:textId="76B75A77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419,211</w:t>
            </w:r>
          </w:p>
        </w:tc>
        <w:tc>
          <w:tcPr>
            <w:tcW w:w="1134" w:type="dxa"/>
            <w:shd w:val="clear" w:color="auto" w:fill="auto"/>
          </w:tcPr>
          <w:p w14:paraId="652B0126" w14:textId="514BA9F6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(6,782)</w:t>
            </w:r>
          </w:p>
        </w:tc>
        <w:tc>
          <w:tcPr>
            <w:tcW w:w="1203" w:type="dxa"/>
            <w:shd w:val="clear" w:color="auto" w:fill="auto"/>
          </w:tcPr>
          <w:p w14:paraId="3DD7F29C" w14:textId="3E744D78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412,429</w:t>
            </w:r>
          </w:p>
        </w:tc>
        <w:tc>
          <w:tcPr>
            <w:tcW w:w="1123" w:type="dxa"/>
            <w:shd w:val="clear" w:color="auto" w:fill="auto"/>
          </w:tcPr>
          <w:p w14:paraId="2083226A" w14:textId="019092D5" w:rsidR="00AC1404" w:rsidRPr="0083700B" w:rsidRDefault="00AC1404" w:rsidP="00AC140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419,211</w:t>
            </w:r>
          </w:p>
        </w:tc>
        <w:tc>
          <w:tcPr>
            <w:tcW w:w="1170" w:type="dxa"/>
            <w:shd w:val="clear" w:color="auto" w:fill="auto"/>
          </w:tcPr>
          <w:p w14:paraId="61CC0AE2" w14:textId="2AEA6A82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(6,782)</w:t>
            </w:r>
          </w:p>
        </w:tc>
        <w:tc>
          <w:tcPr>
            <w:tcW w:w="1098" w:type="dxa"/>
            <w:shd w:val="clear" w:color="auto" w:fill="auto"/>
          </w:tcPr>
          <w:p w14:paraId="6BCA59CA" w14:textId="7D087493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412,429</w:t>
            </w:r>
          </w:p>
        </w:tc>
      </w:tr>
      <w:tr w:rsidR="00AC1404" w:rsidRPr="0083700B" w14:paraId="2F5A75A4" w14:textId="77777777" w:rsidTr="004B52A4">
        <w:tc>
          <w:tcPr>
            <w:tcW w:w="2340" w:type="dxa"/>
            <w:shd w:val="clear" w:color="auto" w:fill="auto"/>
          </w:tcPr>
          <w:p w14:paraId="4F5E4451" w14:textId="3E1735EE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34" w:type="dxa"/>
            <w:shd w:val="clear" w:color="auto" w:fill="auto"/>
          </w:tcPr>
          <w:p w14:paraId="6E6FA4E6" w14:textId="42DD98EB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14,880</w:t>
            </w:r>
          </w:p>
        </w:tc>
        <w:tc>
          <w:tcPr>
            <w:tcW w:w="1134" w:type="dxa"/>
            <w:shd w:val="clear" w:color="auto" w:fill="auto"/>
          </w:tcPr>
          <w:p w14:paraId="4C1604B7" w14:textId="244A1120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203" w:type="dxa"/>
            <w:shd w:val="clear" w:color="auto" w:fill="auto"/>
          </w:tcPr>
          <w:p w14:paraId="03BFAF62" w14:textId="618B7055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14,880</w:t>
            </w:r>
          </w:p>
        </w:tc>
        <w:tc>
          <w:tcPr>
            <w:tcW w:w="1123" w:type="dxa"/>
            <w:shd w:val="clear" w:color="auto" w:fill="auto"/>
          </w:tcPr>
          <w:p w14:paraId="6BB80057" w14:textId="0FC88E7D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14,880</w:t>
            </w:r>
          </w:p>
        </w:tc>
        <w:tc>
          <w:tcPr>
            <w:tcW w:w="1170" w:type="dxa"/>
            <w:shd w:val="clear" w:color="auto" w:fill="auto"/>
          </w:tcPr>
          <w:p w14:paraId="0CF1FD39" w14:textId="09890CC4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098" w:type="dxa"/>
            <w:shd w:val="clear" w:color="auto" w:fill="auto"/>
          </w:tcPr>
          <w:p w14:paraId="3A8C31AC" w14:textId="44D7B909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14,880</w:t>
            </w:r>
          </w:p>
        </w:tc>
      </w:tr>
      <w:tr w:rsidR="00AC1404" w:rsidRPr="0083700B" w14:paraId="214A312F" w14:textId="77777777" w:rsidTr="004B52A4">
        <w:tc>
          <w:tcPr>
            <w:tcW w:w="2340" w:type="dxa"/>
            <w:shd w:val="clear" w:color="auto" w:fill="auto"/>
          </w:tcPr>
          <w:p w14:paraId="3C5FEC78" w14:textId="3A77DE86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 w:rsidR="00BC05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46FF93E8" w14:textId="1EEF322C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126,151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14:paraId="55D9FCBA" w14:textId="69A8DD30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(2,078)</w:t>
            </w:r>
          </w:p>
        </w:tc>
        <w:tc>
          <w:tcPr>
            <w:tcW w:w="1203" w:type="dxa"/>
            <w:shd w:val="clear" w:color="auto" w:fill="auto"/>
          </w:tcPr>
          <w:p w14:paraId="26C1566B" w14:textId="5955A1D5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124,073</w:t>
            </w:r>
          </w:p>
        </w:tc>
        <w:tc>
          <w:tcPr>
            <w:tcW w:w="1123" w:type="dxa"/>
            <w:shd w:val="clear" w:color="auto" w:fill="auto"/>
          </w:tcPr>
          <w:p w14:paraId="621D2175" w14:textId="1F989E03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126,151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12997680" w14:textId="13BBB770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(2,078)</w:t>
            </w:r>
          </w:p>
        </w:tc>
        <w:tc>
          <w:tcPr>
            <w:tcW w:w="1098" w:type="dxa"/>
            <w:shd w:val="clear" w:color="auto" w:fill="auto"/>
          </w:tcPr>
          <w:p w14:paraId="2463BCAE" w14:textId="3AA704CD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124,073</w:t>
            </w:r>
          </w:p>
        </w:tc>
      </w:tr>
      <w:tr w:rsidR="00AC1404" w:rsidRPr="0083700B" w14:paraId="68465CD3" w14:textId="77777777" w:rsidTr="004B52A4">
        <w:tc>
          <w:tcPr>
            <w:tcW w:w="2340" w:type="dxa"/>
            <w:shd w:val="clear" w:color="auto" w:fill="auto"/>
          </w:tcPr>
          <w:p w14:paraId="364DA6FA" w14:textId="15716146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 w:rsidR="00BC05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5C0B828F" w14:textId="7F317391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284,609</w:t>
            </w:r>
          </w:p>
        </w:tc>
        <w:tc>
          <w:tcPr>
            <w:tcW w:w="1134" w:type="dxa"/>
            <w:shd w:val="clear" w:color="auto" w:fill="auto"/>
          </w:tcPr>
          <w:p w14:paraId="409C9B90" w14:textId="6FDC8CA9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(5,022)</w:t>
            </w:r>
          </w:p>
        </w:tc>
        <w:tc>
          <w:tcPr>
            <w:tcW w:w="1203" w:type="dxa"/>
            <w:shd w:val="clear" w:color="auto" w:fill="auto"/>
          </w:tcPr>
          <w:p w14:paraId="5308C791" w14:textId="1B6FC75A" w:rsidR="00AC1404" w:rsidRPr="0083700B" w:rsidRDefault="00AC140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279,587</w:t>
            </w:r>
          </w:p>
        </w:tc>
        <w:tc>
          <w:tcPr>
            <w:tcW w:w="1123" w:type="dxa"/>
            <w:shd w:val="clear" w:color="auto" w:fill="auto"/>
          </w:tcPr>
          <w:p w14:paraId="12DCE0DE" w14:textId="635C4355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284,609</w:t>
            </w:r>
          </w:p>
        </w:tc>
        <w:tc>
          <w:tcPr>
            <w:tcW w:w="1170" w:type="dxa"/>
            <w:shd w:val="clear" w:color="auto" w:fill="auto"/>
          </w:tcPr>
          <w:p w14:paraId="3EAB5A4C" w14:textId="36D6D7E5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(5,022)</w:t>
            </w:r>
          </w:p>
        </w:tc>
        <w:tc>
          <w:tcPr>
            <w:tcW w:w="1098" w:type="dxa"/>
            <w:shd w:val="clear" w:color="auto" w:fill="auto"/>
          </w:tcPr>
          <w:p w14:paraId="4EB3F18C" w14:textId="5132F251" w:rsidR="00AC1404" w:rsidRPr="0083700B" w:rsidRDefault="00AC1404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279,587</w:t>
            </w:r>
          </w:p>
        </w:tc>
      </w:tr>
      <w:tr w:rsidR="00BB79CA" w:rsidRPr="0083700B" w14:paraId="5FFA858B" w14:textId="77777777" w:rsidTr="004B52A4">
        <w:tc>
          <w:tcPr>
            <w:tcW w:w="2340" w:type="dxa"/>
            <w:shd w:val="clear" w:color="auto" w:fill="auto"/>
          </w:tcPr>
          <w:p w14:paraId="6E640A1A" w14:textId="62012056" w:rsidR="00BB79CA" w:rsidRPr="00BE4864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 w:rsidR="00BC05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shd w:val="clear" w:color="auto" w:fill="auto"/>
          </w:tcPr>
          <w:p w14:paraId="0EE48687" w14:textId="228D2133" w:rsidR="00BB79CA" w:rsidRPr="00BE4864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>7,534</w:t>
            </w:r>
          </w:p>
        </w:tc>
        <w:tc>
          <w:tcPr>
            <w:tcW w:w="1134" w:type="dxa"/>
            <w:shd w:val="clear" w:color="auto" w:fill="auto"/>
          </w:tcPr>
          <w:p w14:paraId="70099EEA" w14:textId="6CC01E94" w:rsidR="00BB79CA" w:rsidRPr="00BE4864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203" w:type="dxa"/>
            <w:shd w:val="clear" w:color="auto" w:fill="auto"/>
          </w:tcPr>
          <w:p w14:paraId="3C2267DA" w14:textId="47634858" w:rsidR="00BB79CA" w:rsidRPr="00BE4864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7,534</w:t>
            </w:r>
          </w:p>
        </w:tc>
        <w:tc>
          <w:tcPr>
            <w:tcW w:w="1123" w:type="dxa"/>
            <w:shd w:val="clear" w:color="auto" w:fill="auto"/>
          </w:tcPr>
          <w:p w14:paraId="0EF6DEF4" w14:textId="1D6B8C9D" w:rsidR="00BB79CA" w:rsidRPr="00BE4864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70" w:type="dxa"/>
            <w:shd w:val="clear" w:color="auto" w:fill="auto"/>
          </w:tcPr>
          <w:p w14:paraId="2FD3F86E" w14:textId="762650CD" w:rsidR="00BB79CA" w:rsidRPr="00BE4864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098" w:type="dxa"/>
            <w:shd w:val="clear" w:color="auto" w:fill="auto"/>
          </w:tcPr>
          <w:p w14:paraId="71EE59DE" w14:textId="10018087" w:rsidR="00BB79CA" w:rsidRPr="0083700B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BB79CA" w:rsidRPr="0083700B" w14:paraId="54E83350" w14:textId="77777777" w:rsidTr="004B52A4">
        <w:tc>
          <w:tcPr>
            <w:tcW w:w="2340" w:type="dxa"/>
            <w:shd w:val="clear" w:color="auto" w:fill="auto"/>
          </w:tcPr>
          <w:p w14:paraId="28E214EB" w14:textId="77777777" w:rsidR="00BB79CA" w:rsidRPr="0083700B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044932AC" w14:textId="0622870A" w:rsidR="00BB79CA" w:rsidRPr="00BE4864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>852,385</w:t>
            </w:r>
          </w:p>
        </w:tc>
        <w:tc>
          <w:tcPr>
            <w:tcW w:w="1134" w:type="dxa"/>
            <w:shd w:val="clear" w:color="auto" w:fill="auto"/>
          </w:tcPr>
          <w:p w14:paraId="0729A5E9" w14:textId="11FFF071" w:rsidR="00BB79CA" w:rsidRPr="00BE4864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(13,882)</w:t>
            </w:r>
          </w:p>
        </w:tc>
        <w:tc>
          <w:tcPr>
            <w:tcW w:w="1203" w:type="dxa"/>
            <w:shd w:val="clear" w:color="auto" w:fill="auto"/>
          </w:tcPr>
          <w:p w14:paraId="63CEA2AD" w14:textId="03C637AE" w:rsidR="00BB79CA" w:rsidRPr="00BE4864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 838,503</w:t>
            </w:r>
          </w:p>
        </w:tc>
        <w:tc>
          <w:tcPr>
            <w:tcW w:w="1123" w:type="dxa"/>
            <w:shd w:val="clear" w:color="auto" w:fill="auto"/>
          </w:tcPr>
          <w:p w14:paraId="0943A82F" w14:textId="22A3675B" w:rsidR="00BB79CA" w:rsidRPr="0083700B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844,851</w:t>
            </w:r>
          </w:p>
        </w:tc>
        <w:tc>
          <w:tcPr>
            <w:tcW w:w="1170" w:type="dxa"/>
            <w:shd w:val="clear" w:color="auto" w:fill="auto"/>
          </w:tcPr>
          <w:p w14:paraId="0397C4AE" w14:textId="220F3957" w:rsidR="00BB79CA" w:rsidRPr="0083700B" w:rsidRDefault="00BB79CA" w:rsidP="00BB79C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(13,882)</w:t>
            </w:r>
          </w:p>
        </w:tc>
        <w:tc>
          <w:tcPr>
            <w:tcW w:w="1098" w:type="dxa"/>
            <w:shd w:val="clear" w:color="auto" w:fill="auto"/>
          </w:tcPr>
          <w:p w14:paraId="70610420" w14:textId="4A22CD0A" w:rsidR="00BB79CA" w:rsidRPr="0083700B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830,9</w:t>
            </w:r>
            <w:r w:rsidR="00DB039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BB79CA" w:rsidRPr="0083700B" w14:paraId="52DC6667" w14:textId="77777777" w:rsidTr="004B52A4">
        <w:tc>
          <w:tcPr>
            <w:tcW w:w="2340" w:type="dxa"/>
            <w:shd w:val="clear" w:color="auto" w:fill="auto"/>
          </w:tcPr>
          <w:p w14:paraId="79848AC3" w14:textId="77777777" w:rsidR="00D85F99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F2447E"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</w:p>
          <w:p w14:paraId="6B056F48" w14:textId="2FD3F79A" w:rsidR="00BB79CA" w:rsidRPr="0083700B" w:rsidRDefault="00D85F99" w:rsidP="00BB79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="00F2447E"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4A8B1A96" w14:textId="38DE4CBA" w:rsidR="00BB79CA" w:rsidRPr="00BE4864" w:rsidRDefault="00D85F99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="00BB79CA" w:rsidRPr="00BE4864">
              <w:rPr>
                <w:rFonts w:ascii="Browallia New" w:hAnsi="Browallia New" w:cs="Browallia New"/>
                <w:sz w:val="24"/>
                <w:szCs w:val="24"/>
              </w:rPr>
              <w:t>(226,476)</w:t>
            </w:r>
          </w:p>
        </w:tc>
        <w:tc>
          <w:tcPr>
            <w:tcW w:w="1134" w:type="dxa"/>
            <w:shd w:val="clear" w:color="auto" w:fill="auto"/>
          </w:tcPr>
          <w:p w14:paraId="5587C907" w14:textId="5EF4BE4F" w:rsidR="00BB79CA" w:rsidRPr="00BE4864" w:rsidRDefault="00BB79CA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85F99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6,762</w:t>
            </w:r>
          </w:p>
        </w:tc>
        <w:tc>
          <w:tcPr>
            <w:tcW w:w="1203" w:type="dxa"/>
            <w:shd w:val="clear" w:color="auto" w:fill="auto"/>
          </w:tcPr>
          <w:p w14:paraId="5537F7E5" w14:textId="0A8EA5E1" w:rsidR="00BB79CA" w:rsidRPr="00BE4864" w:rsidRDefault="00D85F99" w:rsidP="00BB79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</w:t>
            </w:r>
            <w:r w:rsidR="00BB79CA" w:rsidRPr="00BE4864">
              <w:rPr>
                <w:rFonts w:ascii="Browallia New" w:hAnsi="Browallia New" w:cs="Browallia New"/>
                <w:sz w:val="24"/>
                <w:szCs w:val="24"/>
              </w:rPr>
              <w:t xml:space="preserve">  (219,714)</w:t>
            </w:r>
          </w:p>
        </w:tc>
        <w:tc>
          <w:tcPr>
            <w:tcW w:w="1123" w:type="dxa"/>
            <w:shd w:val="clear" w:color="auto" w:fill="auto"/>
          </w:tcPr>
          <w:p w14:paraId="5F2DEAAD" w14:textId="7F83F1C6" w:rsidR="00BB79CA" w:rsidRPr="0083700B" w:rsidRDefault="00BB79CA" w:rsidP="00BB79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85F99"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(222,876)</w:t>
            </w:r>
          </w:p>
        </w:tc>
        <w:tc>
          <w:tcPr>
            <w:tcW w:w="1170" w:type="dxa"/>
            <w:shd w:val="clear" w:color="auto" w:fill="auto"/>
          </w:tcPr>
          <w:p w14:paraId="7F90CA8E" w14:textId="6929CC40" w:rsidR="00BB79CA" w:rsidRPr="0083700B" w:rsidRDefault="00D85F99" w:rsidP="00BB79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</w:t>
            </w:r>
            <w:r w:rsidR="00BB79CA"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BB79CA">
              <w:rPr>
                <w:rFonts w:ascii="Browallia New" w:hAnsi="Browallia New" w:cs="Browallia New"/>
                <w:sz w:val="24"/>
                <w:szCs w:val="24"/>
              </w:rPr>
              <w:t>6,762</w:t>
            </w:r>
          </w:p>
        </w:tc>
        <w:tc>
          <w:tcPr>
            <w:tcW w:w="1098" w:type="dxa"/>
            <w:shd w:val="clear" w:color="auto" w:fill="auto"/>
          </w:tcPr>
          <w:p w14:paraId="70B7B660" w14:textId="58EA4F94" w:rsidR="00BB79CA" w:rsidRPr="0083700B" w:rsidRDefault="00D85F99" w:rsidP="00BB79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 </w:t>
            </w:r>
            <w:r w:rsidR="00BB79CA"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BB79CA">
              <w:rPr>
                <w:rFonts w:ascii="Browallia New" w:hAnsi="Browallia New" w:cs="Browallia New"/>
                <w:sz w:val="24"/>
                <w:szCs w:val="24"/>
              </w:rPr>
              <w:t>(216,114)</w:t>
            </w:r>
          </w:p>
        </w:tc>
      </w:tr>
      <w:tr w:rsidR="00BB79CA" w:rsidRPr="0083700B" w14:paraId="5E4174B6" w14:textId="77777777" w:rsidTr="004B52A4">
        <w:tc>
          <w:tcPr>
            <w:tcW w:w="2340" w:type="dxa"/>
            <w:shd w:val="clear" w:color="auto" w:fill="auto"/>
          </w:tcPr>
          <w:p w14:paraId="6C515C0D" w14:textId="77777777" w:rsidR="00BB79CA" w:rsidRPr="0083700B" w:rsidRDefault="00BB79CA" w:rsidP="00BB79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08454860" w14:textId="64FCFAB1" w:rsidR="00BB79CA" w:rsidRPr="00BE4864" w:rsidRDefault="00BB79CA" w:rsidP="00BB79C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625,909   </w:t>
            </w:r>
          </w:p>
        </w:tc>
        <w:tc>
          <w:tcPr>
            <w:tcW w:w="1134" w:type="dxa"/>
            <w:shd w:val="clear" w:color="auto" w:fill="auto"/>
          </w:tcPr>
          <w:p w14:paraId="64F642D8" w14:textId="671A1201" w:rsidR="00BB79CA" w:rsidRPr="00BE4864" w:rsidRDefault="00BB79CA" w:rsidP="00BB79C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(7,120)</w:t>
            </w:r>
          </w:p>
        </w:tc>
        <w:tc>
          <w:tcPr>
            <w:tcW w:w="1203" w:type="dxa"/>
            <w:shd w:val="clear" w:color="auto" w:fill="auto"/>
          </w:tcPr>
          <w:p w14:paraId="566F4C9B" w14:textId="01D40D6C" w:rsidR="00BB79CA" w:rsidRPr="00BE4864" w:rsidRDefault="00BB79CA" w:rsidP="00BB79C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</w:rPr>
              <w:t xml:space="preserve">   618,789</w:t>
            </w:r>
          </w:p>
        </w:tc>
        <w:tc>
          <w:tcPr>
            <w:tcW w:w="1123" w:type="dxa"/>
            <w:shd w:val="clear" w:color="auto" w:fill="auto"/>
          </w:tcPr>
          <w:p w14:paraId="06DAC4FB" w14:textId="08BB6A7A" w:rsidR="00BB79CA" w:rsidRPr="0083700B" w:rsidRDefault="00BB79CA" w:rsidP="00BB79C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621,975</w:t>
            </w:r>
          </w:p>
        </w:tc>
        <w:tc>
          <w:tcPr>
            <w:tcW w:w="1170" w:type="dxa"/>
            <w:shd w:val="clear" w:color="auto" w:fill="auto"/>
          </w:tcPr>
          <w:p w14:paraId="11C38F87" w14:textId="362C1039" w:rsidR="00BB79CA" w:rsidRPr="0083700B" w:rsidRDefault="00BB79CA" w:rsidP="00BB79C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(7,120)</w:t>
            </w:r>
          </w:p>
        </w:tc>
        <w:tc>
          <w:tcPr>
            <w:tcW w:w="1098" w:type="dxa"/>
            <w:shd w:val="clear" w:color="auto" w:fill="auto"/>
          </w:tcPr>
          <w:p w14:paraId="1665E651" w14:textId="2C744920" w:rsidR="00BB79CA" w:rsidRPr="0083700B" w:rsidRDefault="00BB79CA" w:rsidP="00BB79C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614,855</w:t>
            </w:r>
          </w:p>
        </w:tc>
      </w:tr>
    </w:tbl>
    <w:p w14:paraId="245451CF" w14:textId="160506F1" w:rsidR="004B52A4" w:rsidRDefault="004B52A4"/>
    <w:p w14:paraId="59E7FE3D" w14:textId="34115293" w:rsidR="004B52A4" w:rsidRDefault="004B52A4"/>
    <w:p w14:paraId="17999C7C" w14:textId="7B14F4AB" w:rsidR="004B52A4" w:rsidRDefault="004B52A4"/>
    <w:p w14:paraId="6DFB4A17" w14:textId="5C564BDD" w:rsidR="004B52A4" w:rsidRDefault="004B52A4"/>
    <w:p w14:paraId="75A952B2" w14:textId="7BD668B4" w:rsidR="004B52A4" w:rsidRDefault="004B52A4"/>
    <w:p w14:paraId="6B7BACE9" w14:textId="02A559AA" w:rsidR="004B52A4" w:rsidRDefault="004B52A4"/>
    <w:p w14:paraId="1C6D7B58" w14:textId="2F21955F" w:rsidR="004B52A4" w:rsidRDefault="004B52A4"/>
    <w:p w14:paraId="366C230C" w14:textId="6D894C69" w:rsidR="004B52A4" w:rsidRDefault="004B52A4"/>
    <w:p w14:paraId="47455C2B" w14:textId="4AEDB98F" w:rsidR="004B52A4" w:rsidRDefault="004B52A4"/>
    <w:p w14:paraId="1CF477EC" w14:textId="69A94B75" w:rsidR="004B52A4" w:rsidRDefault="004B52A4"/>
    <w:p w14:paraId="1EC0C696" w14:textId="648F1E5D" w:rsidR="004B52A4" w:rsidRDefault="004B52A4"/>
    <w:p w14:paraId="618CC6A0" w14:textId="70ACD717" w:rsidR="004B52A4" w:rsidRDefault="004B52A4"/>
    <w:p w14:paraId="31C48DEF" w14:textId="5C85D7F9" w:rsidR="004B52A4" w:rsidRDefault="004B52A4"/>
    <w:p w14:paraId="15BB569B" w14:textId="4EF64868" w:rsidR="004B52A4" w:rsidRDefault="004B52A4"/>
    <w:p w14:paraId="59449E4A" w14:textId="387954ED" w:rsidR="004B52A4" w:rsidRDefault="004B52A4"/>
    <w:p w14:paraId="21BBCBFC" w14:textId="3C8D4BC1" w:rsidR="004B52A4" w:rsidRDefault="004B52A4"/>
    <w:p w14:paraId="139FF05A" w14:textId="79D459E0" w:rsidR="004B52A4" w:rsidRDefault="004B52A4"/>
    <w:p w14:paraId="6288D485" w14:textId="364DCCC1" w:rsidR="004B52A4" w:rsidRDefault="004B52A4"/>
    <w:p w14:paraId="61B4EB2B" w14:textId="74AEAF67" w:rsidR="004B52A4" w:rsidRDefault="004B52A4"/>
    <w:p w14:paraId="6C8BFA00" w14:textId="77777777" w:rsidR="004B52A4" w:rsidRDefault="004B52A4"/>
    <w:tbl>
      <w:tblPr>
        <w:tblStyle w:val="TableGrid"/>
        <w:tblW w:w="91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1160"/>
        <w:gridCol w:w="1134"/>
        <w:gridCol w:w="1104"/>
        <w:gridCol w:w="1116"/>
        <w:gridCol w:w="1170"/>
        <w:gridCol w:w="1094"/>
        <w:gridCol w:w="7"/>
      </w:tblGrid>
      <w:tr w:rsidR="00E558D4" w:rsidRPr="0083700B" w14:paraId="12422326" w14:textId="77777777" w:rsidTr="004B52A4">
        <w:trPr>
          <w:gridAfter w:val="1"/>
          <w:wAfter w:w="7" w:type="dxa"/>
          <w:trHeight w:val="357"/>
        </w:trPr>
        <w:tc>
          <w:tcPr>
            <w:tcW w:w="2338" w:type="dxa"/>
          </w:tcPr>
          <w:p w14:paraId="1027484E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8" w:type="dxa"/>
            <w:gridSpan w:val="6"/>
          </w:tcPr>
          <w:p w14:paraId="7A93C6E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706917E9" w14:textId="77777777" w:rsidTr="004B52A4">
        <w:trPr>
          <w:gridAfter w:val="1"/>
          <w:wAfter w:w="7" w:type="dxa"/>
        </w:trPr>
        <w:tc>
          <w:tcPr>
            <w:tcW w:w="2338" w:type="dxa"/>
          </w:tcPr>
          <w:p w14:paraId="0E4B2846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8" w:type="dxa"/>
            <w:gridSpan w:val="6"/>
          </w:tcPr>
          <w:p w14:paraId="7454B322" w14:textId="03B6B6DC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E558D4" w:rsidRPr="0083700B" w14:paraId="08161E16" w14:textId="77777777" w:rsidTr="004B52A4">
        <w:trPr>
          <w:gridAfter w:val="1"/>
          <w:wAfter w:w="7" w:type="dxa"/>
        </w:trPr>
        <w:tc>
          <w:tcPr>
            <w:tcW w:w="2338" w:type="dxa"/>
          </w:tcPr>
          <w:p w14:paraId="0AC7298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98" w:type="dxa"/>
            <w:gridSpan w:val="3"/>
          </w:tcPr>
          <w:p w14:paraId="1590D878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80" w:type="dxa"/>
            <w:gridSpan w:val="3"/>
          </w:tcPr>
          <w:p w14:paraId="70CD1E73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5F8479DF" w14:textId="77777777" w:rsidTr="004B52A4">
        <w:tc>
          <w:tcPr>
            <w:tcW w:w="2338" w:type="dxa"/>
          </w:tcPr>
          <w:p w14:paraId="538CF2A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145E78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CF1CD9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929AA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4042FE9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652E84A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04" w:type="dxa"/>
          </w:tcPr>
          <w:p w14:paraId="44A30C2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15EAB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DA514F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16" w:type="dxa"/>
          </w:tcPr>
          <w:p w14:paraId="776E33F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CB8223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4C4D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</w:tcPr>
          <w:p w14:paraId="5D4A2BC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17EE79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01" w:type="dxa"/>
            <w:gridSpan w:val="2"/>
          </w:tcPr>
          <w:p w14:paraId="7C871AF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23504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B764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6FBF0F6C" w14:textId="77777777" w:rsidTr="004B52A4">
        <w:tc>
          <w:tcPr>
            <w:tcW w:w="2338" w:type="dxa"/>
          </w:tcPr>
          <w:p w14:paraId="78444D5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F57903D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4576C3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CE9E165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378AF43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E899C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</w:tcPr>
          <w:p w14:paraId="3160F5B6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58D4" w:rsidRPr="0083700B" w14:paraId="579C7A04" w14:textId="77777777" w:rsidTr="004B52A4">
        <w:tc>
          <w:tcPr>
            <w:tcW w:w="2338" w:type="dxa"/>
          </w:tcPr>
          <w:p w14:paraId="0FBF86F1" w14:textId="7777777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</w:tcPr>
          <w:p w14:paraId="41A883D2" w14:textId="7DF1D85B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34" w:type="dxa"/>
          </w:tcPr>
          <w:p w14:paraId="78D5F8EF" w14:textId="7EDDB042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1104" w:type="dxa"/>
            <w:vAlign w:val="center"/>
          </w:tcPr>
          <w:p w14:paraId="43BBED5F" w14:textId="6C2AFDD6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  <w:tc>
          <w:tcPr>
            <w:tcW w:w="1116" w:type="dxa"/>
          </w:tcPr>
          <w:p w14:paraId="1B8E3BCB" w14:textId="16C59D14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</w:tcPr>
          <w:p w14:paraId="3A988BE6" w14:textId="2DCA54A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1101" w:type="dxa"/>
            <w:gridSpan w:val="2"/>
            <w:vAlign w:val="center"/>
          </w:tcPr>
          <w:p w14:paraId="093BD664" w14:textId="15DA8E39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</w:tr>
      <w:tr w:rsidR="00E558D4" w:rsidRPr="0083700B" w14:paraId="25D5F407" w14:textId="77777777" w:rsidTr="004B52A4">
        <w:tc>
          <w:tcPr>
            <w:tcW w:w="2338" w:type="dxa"/>
          </w:tcPr>
          <w:p w14:paraId="2901D46E" w14:textId="1301009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="00C0424A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0" w:type="dxa"/>
          </w:tcPr>
          <w:p w14:paraId="463F45CB" w14:textId="0EBC7D42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34" w:type="dxa"/>
          </w:tcPr>
          <w:p w14:paraId="046561AE" w14:textId="4A886DDD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04" w:type="dxa"/>
            <w:vAlign w:val="center"/>
          </w:tcPr>
          <w:p w14:paraId="4060F706" w14:textId="5E704731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16" w:type="dxa"/>
          </w:tcPr>
          <w:p w14:paraId="62F17E77" w14:textId="76B555D4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</w:tcPr>
          <w:p w14:paraId="658D7A8A" w14:textId="1FF3B5DE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01" w:type="dxa"/>
            <w:gridSpan w:val="2"/>
          </w:tcPr>
          <w:p w14:paraId="7FA2DBC4" w14:textId="5D971AE3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</w:tr>
      <w:tr w:rsidR="00E558D4" w:rsidRPr="0083700B" w14:paraId="6E3C2083" w14:textId="77777777" w:rsidTr="004B52A4">
        <w:tc>
          <w:tcPr>
            <w:tcW w:w="2338" w:type="dxa"/>
          </w:tcPr>
          <w:p w14:paraId="1BFF73E8" w14:textId="005BAD69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="00C0424A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</w:tcPr>
          <w:p w14:paraId="320E4A13" w14:textId="630A8DED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34" w:type="dxa"/>
          </w:tcPr>
          <w:p w14:paraId="693C769E" w14:textId="6A0C25B1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1104" w:type="dxa"/>
            <w:vAlign w:val="center"/>
          </w:tcPr>
          <w:p w14:paraId="4F9F82AF" w14:textId="2C59801D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  <w:tc>
          <w:tcPr>
            <w:tcW w:w="1116" w:type="dxa"/>
          </w:tcPr>
          <w:p w14:paraId="35655402" w14:textId="62722B38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</w:tcPr>
          <w:p w14:paraId="0B54A1CD" w14:textId="46590F11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1101" w:type="dxa"/>
            <w:gridSpan w:val="2"/>
          </w:tcPr>
          <w:p w14:paraId="48CFFD7B" w14:textId="68334451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</w:tr>
      <w:tr w:rsidR="00E558D4" w:rsidRPr="0083700B" w14:paraId="5DF9F5BE" w14:textId="77777777" w:rsidTr="004B52A4">
        <w:tc>
          <w:tcPr>
            <w:tcW w:w="2338" w:type="dxa"/>
          </w:tcPr>
          <w:p w14:paraId="13B830B6" w14:textId="58185369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="00C0424A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</w:tcPr>
          <w:p w14:paraId="1C3177FB" w14:textId="134EF44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34" w:type="dxa"/>
          </w:tcPr>
          <w:p w14:paraId="30D4A510" w14:textId="6804FE9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1104" w:type="dxa"/>
            <w:vAlign w:val="center"/>
          </w:tcPr>
          <w:p w14:paraId="68CD1839" w14:textId="1C837134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  <w:tc>
          <w:tcPr>
            <w:tcW w:w="1116" w:type="dxa"/>
          </w:tcPr>
          <w:p w14:paraId="1F273281" w14:textId="3BBE65D8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</w:tcPr>
          <w:p w14:paraId="3DC932A4" w14:textId="02942804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1101" w:type="dxa"/>
            <w:gridSpan w:val="2"/>
          </w:tcPr>
          <w:p w14:paraId="6AA884C2" w14:textId="28D4F861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</w:tr>
      <w:tr w:rsidR="00E558D4" w:rsidRPr="0083700B" w14:paraId="6066E9B1" w14:textId="77777777" w:rsidTr="004B52A4">
        <w:tc>
          <w:tcPr>
            <w:tcW w:w="2338" w:type="dxa"/>
          </w:tcPr>
          <w:p w14:paraId="5955701C" w14:textId="3844BAD0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60" w:type="dxa"/>
          </w:tcPr>
          <w:p w14:paraId="3DBAC634" w14:textId="52153CBC" w:rsidR="00E558D4" w:rsidRPr="0083700B" w:rsidRDefault="00E558D4" w:rsidP="00E558D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8,434</w:t>
            </w:r>
          </w:p>
        </w:tc>
        <w:tc>
          <w:tcPr>
            <w:tcW w:w="1134" w:type="dxa"/>
          </w:tcPr>
          <w:p w14:paraId="41527F2C" w14:textId="77C1FD39" w:rsidR="00E558D4" w:rsidRPr="0083700B" w:rsidRDefault="00E558D4" w:rsidP="00E558D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4" w:type="dxa"/>
            <w:vAlign w:val="center"/>
          </w:tcPr>
          <w:p w14:paraId="14E5A35D" w14:textId="23EB622C" w:rsidR="00E558D4" w:rsidRPr="0083700B" w:rsidRDefault="00E558D4" w:rsidP="00E558D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8,434</w:t>
            </w:r>
          </w:p>
        </w:tc>
        <w:tc>
          <w:tcPr>
            <w:tcW w:w="1116" w:type="dxa"/>
          </w:tcPr>
          <w:p w14:paraId="48B8DB3C" w14:textId="6BA860C8" w:rsidR="00E558D4" w:rsidRPr="0083700B" w:rsidRDefault="00E558D4" w:rsidP="00E558D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70" w:type="dxa"/>
          </w:tcPr>
          <w:p w14:paraId="76BF6C54" w14:textId="4DBF037F" w:rsidR="00E558D4" w:rsidRPr="0083700B" w:rsidRDefault="00E558D4" w:rsidP="00E558D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01" w:type="dxa"/>
            <w:gridSpan w:val="2"/>
          </w:tcPr>
          <w:p w14:paraId="28ABC30F" w14:textId="009966C3" w:rsidR="00E558D4" w:rsidRPr="0083700B" w:rsidRDefault="00E558D4" w:rsidP="00E558D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E558D4" w:rsidRPr="0083700B" w14:paraId="095434A1" w14:textId="77777777" w:rsidTr="004B52A4">
        <w:tc>
          <w:tcPr>
            <w:tcW w:w="2338" w:type="dxa"/>
          </w:tcPr>
          <w:p w14:paraId="672023EF" w14:textId="7777777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60" w:type="dxa"/>
          </w:tcPr>
          <w:p w14:paraId="570F7299" w14:textId="02DEC0D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911,134</w:t>
            </w:r>
          </w:p>
        </w:tc>
        <w:tc>
          <w:tcPr>
            <w:tcW w:w="1134" w:type="dxa"/>
          </w:tcPr>
          <w:p w14:paraId="06AC2B35" w14:textId="180E4AFC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1104" w:type="dxa"/>
            <w:vAlign w:val="center"/>
          </w:tcPr>
          <w:p w14:paraId="160238A5" w14:textId="22D54B19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895,234</w:t>
            </w:r>
          </w:p>
        </w:tc>
        <w:tc>
          <w:tcPr>
            <w:tcW w:w="1116" w:type="dxa"/>
          </w:tcPr>
          <w:p w14:paraId="6E43C1BE" w14:textId="2D594D83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902,700</w:t>
            </w:r>
          </w:p>
        </w:tc>
        <w:tc>
          <w:tcPr>
            <w:tcW w:w="1170" w:type="dxa"/>
          </w:tcPr>
          <w:p w14:paraId="386C91E1" w14:textId="41AA0E16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1101" w:type="dxa"/>
            <w:gridSpan w:val="2"/>
            <w:vAlign w:val="center"/>
          </w:tcPr>
          <w:p w14:paraId="38254852" w14:textId="60358523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886,800</w:t>
            </w:r>
          </w:p>
        </w:tc>
      </w:tr>
      <w:tr w:rsidR="00E558D4" w:rsidRPr="0083700B" w14:paraId="0F3C1E90" w14:textId="77777777" w:rsidTr="004B52A4">
        <w:tc>
          <w:tcPr>
            <w:tcW w:w="2338" w:type="dxa"/>
          </w:tcPr>
          <w:p w14:paraId="66388C35" w14:textId="77777777" w:rsidR="00D85F99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2447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</w:p>
          <w:p w14:paraId="7E73B8DC" w14:textId="6ECBBDA7" w:rsidR="00E558D4" w:rsidRPr="0083700B" w:rsidRDefault="00D85F99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="00E558D4"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60" w:type="dxa"/>
            <w:vAlign w:val="bottom"/>
          </w:tcPr>
          <w:p w14:paraId="3887CEDA" w14:textId="6D3E076C" w:rsidR="00E558D4" w:rsidRPr="0083700B" w:rsidRDefault="00E558D4" w:rsidP="009238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(232,326)</w:t>
            </w:r>
          </w:p>
        </w:tc>
        <w:tc>
          <w:tcPr>
            <w:tcW w:w="1134" w:type="dxa"/>
            <w:vAlign w:val="bottom"/>
          </w:tcPr>
          <w:p w14:paraId="4D174FA5" w14:textId="105A1FD0" w:rsidR="00E558D4" w:rsidRPr="0083700B" w:rsidRDefault="00E558D4" w:rsidP="009238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1104" w:type="dxa"/>
            <w:vAlign w:val="bottom"/>
          </w:tcPr>
          <w:p w14:paraId="12574D9A" w14:textId="7C6A7A90" w:rsidR="00E558D4" w:rsidRPr="0083700B" w:rsidRDefault="00E558D4" w:rsidP="009238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(225,002)</w:t>
            </w:r>
          </w:p>
        </w:tc>
        <w:tc>
          <w:tcPr>
            <w:tcW w:w="1116" w:type="dxa"/>
            <w:vAlign w:val="bottom"/>
          </w:tcPr>
          <w:p w14:paraId="3A48CC8F" w14:textId="6865BDF1" w:rsidR="00E558D4" w:rsidRPr="0083700B" w:rsidRDefault="00E558D4" w:rsidP="009238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(228,726)</w:t>
            </w:r>
          </w:p>
        </w:tc>
        <w:tc>
          <w:tcPr>
            <w:tcW w:w="1170" w:type="dxa"/>
            <w:vAlign w:val="bottom"/>
          </w:tcPr>
          <w:p w14:paraId="15DC6BF5" w14:textId="5BB16331" w:rsidR="00E558D4" w:rsidRPr="0083700B" w:rsidRDefault="00E558D4" w:rsidP="009238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1101" w:type="dxa"/>
            <w:gridSpan w:val="2"/>
            <w:vAlign w:val="bottom"/>
          </w:tcPr>
          <w:p w14:paraId="44265FF5" w14:textId="449A30AB" w:rsidR="00E558D4" w:rsidRPr="0083700B" w:rsidRDefault="00E558D4" w:rsidP="009238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(221,402)</w:t>
            </w:r>
          </w:p>
        </w:tc>
      </w:tr>
      <w:tr w:rsidR="00E558D4" w:rsidRPr="00615905" w14:paraId="5D8DDC5B" w14:textId="77777777" w:rsidTr="004B52A4">
        <w:tc>
          <w:tcPr>
            <w:tcW w:w="2338" w:type="dxa"/>
          </w:tcPr>
          <w:p w14:paraId="106D24A6" w14:textId="7777777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60" w:type="dxa"/>
          </w:tcPr>
          <w:p w14:paraId="4623BFD5" w14:textId="320E639E" w:rsidR="00E558D4" w:rsidRPr="0083700B" w:rsidRDefault="00E558D4" w:rsidP="00E558D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678,808</w:t>
            </w:r>
          </w:p>
        </w:tc>
        <w:tc>
          <w:tcPr>
            <w:tcW w:w="1134" w:type="dxa"/>
          </w:tcPr>
          <w:p w14:paraId="64832BD0" w14:textId="2904C728" w:rsidR="00E558D4" w:rsidRPr="0083700B" w:rsidRDefault="00E558D4" w:rsidP="00E558D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1104" w:type="dxa"/>
            <w:vAlign w:val="center"/>
          </w:tcPr>
          <w:p w14:paraId="1734B7D0" w14:textId="718C46BC" w:rsidR="00E558D4" w:rsidRPr="0083700B" w:rsidRDefault="00E558D4" w:rsidP="00E558D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670,232</w:t>
            </w:r>
          </w:p>
        </w:tc>
        <w:tc>
          <w:tcPr>
            <w:tcW w:w="1116" w:type="dxa"/>
          </w:tcPr>
          <w:p w14:paraId="5C7C5398" w14:textId="0246621A" w:rsidR="00E558D4" w:rsidRPr="0083700B" w:rsidRDefault="00E558D4" w:rsidP="00E558D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673,974</w:t>
            </w:r>
          </w:p>
        </w:tc>
        <w:tc>
          <w:tcPr>
            <w:tcW w:w="1170" w:type="dxa"/>
          </w:tcPr>
          <w:p w14:paraId="289FCE6E" w14:textId="43E8BEF8" w:rsidR="00E558D4" w:rsidRPr="0083700B" w:rsidRDefault="00E558D4" w:rsidP="00E558D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1101" w:type="dxa"/>
            <w:gridSpan w:val="2"/>
            <w:vAlign w:val="center"/>
          </w:tcPr>
          <w:p w14:paraId="15BF0E22" w14:textId="520199C9" w:rsidR="00E558D4" w:rsidRPr="0083700B" w:rsidRDefault="00E558D4" w:rsidP="00E558D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665,398</w:t>
            </w:r>
          </w:p>
        </w:tc>
      </w:tr>
    </w:tbl>
    <w:p w14:paraId="4A16432B" w14:textId="77777777" w:rsidR="000217EA" w:rsidRPr="005F457B" w:rsidRDefault="000217EA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0F6E35D1" w14:textId="26AB0232" w:rsidR="0083700B" w:rsidRDefault="0083700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  <w:r w:rsidRPr="00E10D85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รเปลี่ยนแปลงของเงินกู้ยืมระยะยาวสำหรับงวดสามเดือนสิ้นสุดวันที่ </w:t>
      </w:r>
      <w:r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E10D8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BEB35D" w14:textId="77777777" w:rsidR="006B3809" w:rsidRPr="005F457B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6" w:type="dxa"/>
        <w:tblInd w:w="495" w:type="dxa"/>
        <w:tblLook w:val="01E0" w:firstRow="1" w:lastRow="1" w:firstColumn="1" w:lastColumn="1" w:noHBand="0" w:noVBand="0"/>
      </w:tblPr>
      <w:tblGrid>
        <w:gridCol w:w="4203"/>
        <w:gridCol w:w="2232"/>
        <w:gridCol w:w="238"/>
        <w:gridCol w:w="2363"/>
      </w:tblGrid>
      <w:tr w:rsidR="0083700B" w:rsidRPr="00E10D85" w14:paraId="3C0BCE32" w14:textId="77777777" w:rsidTr="00D85F99">
        <w:trPr>
          <w:trHeight w:val="378"/>
        </w:trPr>
        <w:tc>
          <w:tcPr>
            <w:tcW w:w="4203" w:type="dxa"/>
          </w:tcPr>
          <w:p w14:paraId="3E9B71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</w:tcPr>
          <w:p w14:paraId="6C6A109A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E10D8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E10D85" w14:paraId="17F54657" w14:textId="77777777" w:rsidTr="00D85F99">
        <w:tc>
          <w:tcPr>
            <w:tcW w:w="4203" w:type="dxa"/>
          </w:tcPr>
          <w:p w14:paraId="2BF21D85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2634A7E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62D68B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3" w:type="dxa"/>
          </w:tcPr>
          <w:p w14:paraId="0716FD04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10D8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83700B" w:rsidRPr="00E10D85" w14:paraId="2438E6DA" w14:textId="77777777" w:rsidTr="00D85F99">
        <w:tc>
          <w:tcPr>
            <w:tcW w:w="4203" w:type="dxa"/>
          </w:tcPr>
          <w:p w14:paraId="379840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66FB30CB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8BD5A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</w:tcPr>
          <w:p w14:paraId="089055D1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700B" w:rsidRPr="00E10D85" w14:paraId="22A477CD" w14:textId="77777777" w:rsidTr="00D85F99">
        <w:tc>
          <w:tcPr>
            <w:tcW w:w="4203" w:type="dxa"/>
            <w:shd w:val="clear" w:color="auto" w:fill="auto"/>
          </w:tcPr>
          <w:p w14:paraId="35FD0E51" w14:textId="403B8B47" w:rsidR="0083700B" w:rsidRPr="009D3620" w:rsidRDefault="0083700B" w:rsidP="003D6D0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9D36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232" w:type="dxa"/>
            <w:shd w:val="clear" w:color="auto" w:fill="auto"/>
          </w:tcPr>
          <w:p w14:paraId="481AFA17" w14:textId="65EE02BD" w:rsidR="0083700B" w:rsidRPr="007F28FD" w:rsidRDefault="0083700B" w:rsidP="003D6D0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895,234</w:t>
            </w:r>
          </w:p>
        </w:tc>
        <w:tc>
          <w:tcPr>
            <w:tcW w:w="238" w:type="dxa"/>
            <w:shd w:val="clear" w:color="auto" w:fill="auto"/>
          </w:tcPr>
          <w:p w14:paraId="4DF914D4" w14:textId="77777777" w:rsidR="0083700B" w:rsidRPr="0022391A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67A0E600" w14:textId="0A37D6C9" w:rsidR="0083700B" w:rsidRPr="00787CA9" w:rsidRDefault="00787CA9" w:rsidP="003D6D0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886,800</w:t>
            </w:r>
          </w:p>
        </w:tc>
      </w:tr>
      <w:tr w:rsidR="00BB79CA" w:rsidRPr="00E10D85" w14:paraId="17040555" w14:textId="77777777" w:rsidTr="00D85F99">
        <w:tc>
          <w:tcPr>
            <w:tcW w:w="4203" w:type="dxa"/>
            <w:shd w:val="clear" w:color="auto" w:fill="auto"/>
            <w:vAlign w:val="bottom"/>
          </w:tcPr>
          <w:p w14:paraId="5136BD24" w14:textId="77777777" w:rsidR="00BB79CA" w:rsidRPr="009D3620" w:rsidRDefault="00BB79CA" w:rsidP="00BB79C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232" w:type="dxa"/>
            <w:shd w:val="clear" w:color="auto" w:fill="auto"/>
          </w:tcPr>
          <w:p w14:paraId="3C02EBAA" w14:textId="5C85F8F8" w:rsidR="00BB79CA" w:rsidRPr="007F28FD" w:rsidRDefault="00BB79CA" w:rsidP="00BB79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(58,749)</w:t>
            </w:r>
          </w:p>
        </w:tc>
        <w:tc>
          <w:tcPr>
            <w:tcW w:w="238" w:type="dxa"/>
            <w:shd w:val="clear" w:color="auto" w:fill="auto"/>
          </w:tcPr>
          <w:p w14:paraId="5717AD93" w14:textId="77777777" w:rsidR="00BB79CA" w:rsidRPr="00F63F16" w:rsidRDefault="00BB79CA" w:rsidP="00BB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426AD1EB" w14:textId="6BEBA3B7" w:rsidR="00BB79CA" w:rsidRPr="00946B96" w:rsidRDefault="00BB79CA" w:rsidP="00BB79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(57,849)</w:t>
            </w:r>
          </w:p>
        </w:tc>
      </w:tr>
      <w:tr w:rsidR="00BB79CA" w:rsidRPr="00E10D85" w14:paraId="395497AA" w14:textId="77777777" w:rsidTr="00D85F99">
        <w:tc>
          <w:tcPr>
            <w:tcW w:w="4203" w:type="dxa"/>
            <w:shd w:val="clear" w:color="auto" w:fill="auto"/>
            <w:vAlign w:val="bottom"/>
          </w:tcPr>
          <w:p w14:paraId="5ECA743B" w14:textId="77777777" w:rsidR="00BB79CA" w:rsidRPr="009D3620" w:rsidRDefault="00BB79CA" w:rsidP="00BB79C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2" w:type="dxa"/>
            <w:shd w:val="clear" w:color="auto" w:fill="auto"/>
          </w:tcPr>
          <w:p w14:paraId="17D9ED8D" w14:textId="1AAD2B5F" w:rsidR="00BB79CA" w:rsidRPr="007F28FD" w:rsidRDefault="00BB79CA" w:rsidP="00BB79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2,018</w:t>
            </w:r>
          </w:p>
        </w:tc>
        <w:tc>
          <w:tcPr>
            <w:tcW w:w="238" w:type="dxa"/>
            <w:shd w:val="clear" w:color="auto" w:fill="auto"/>
          </w:tcPr>
          <w:p w14:paraId="1E7B0634" w14:textId="77777777" w:rsidR="00BB79CA" w:rsidRPr="0022391A" w:rsidRDefault="00BB79CA" w:rsidP="00BB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70A9B368" w14:textId="3DC2D0A1" w:rsidR="00BB79CA" w:rsidRPr="00946B96" w:rsidRDefault="00BB79CA" w:rsidP="00BB79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2,018</w:t>
            </w:r>
          </w:p>
        </w:tc>
      </w:tr>
      <w:tr w:rsidR="00BB79CA" w:rsidRPr="00E10D85" w14:paraId="0B729FBB" w14:textId="77777777" w:rsidTr="00D85F99">
        <w:tc>
          <w:tcPr>
            <w:tcW w:w="4203" w:type="dxa"/>
            <w:shd w:val="clear" w:color="auto" w:fill="auto"/>
            <w:vAlign w:val="bottom"/>
          </w:tcPr>
          <w:p w14:paraId="7D4B2A66" w14:textId="03B409DB" w:rsidR="00BB79CA" w:rsidRPr="009D3620" w:rsidRDefault="00BB79CA" w:rsidP="00BB79C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Pr="00340D6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D362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006596DC" w:rsidR="00BB79CA" w:rsidRPr="007F28FD" w:rsidRDefault="00BB79CA" w:rsidP="00BB79C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838,503</w:t>
            </w:r>
          </w:p>
        </w:tc>
        <w:tc>
          <w:tcPr>
            <w:tcW w:w="238" w:type="dxa"/>
            <w:shd w:val="clear" w:color="auto" w:fill="auto"/>
          </w:tcPr>
          <w:p w14:paraId="5902EE46" w14:textId="77777777" w:rsidR="00BB79CA" w:rsidRPr="0022391A" w:rsidRDefault="00BB79CA" w:rsidP="00BB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75CA7D23" w:rsidR="00BB79CA" w:rsidRPr="002166F6" w:rsidRDefault="00BB79CA" w:rsidP="00BB79CA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6F6">
              <w:rPr>
                <w:rFonts w:ascii="Browallia New" w:hAnsi="Browallia New" w:cs="Browallia New"/>
                <w:sz w:val="28"/>
                <w:szCs w:val="28"/>
              </w:rPr>
              <w:t>830,969</w:t>
            </w:r>
          </w:p>
        </w:tc>
      </w:tr>
    </w:tbl>
    <w:p w14:paraId="5FF51280" w14:textId="77777777" w:rsidR="006417F9" w:rsidRPr="005F457B" w:rsidRDefault="006417F9" w:rsidP="00F27460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5AF0010" w14:textId="4BDDA7A1" w:rsidR="007B25B3" w:rsidRPr="006417F9" w:rsidRDefault="007B25B3" w:rsidP="006417F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61F1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F461F1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61F1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D85F99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F461F1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cr/>
        <w:t xml:space="preserve">  27,936</w:t>
      </w:r>
      <w:r w:rsidR="002B4A9A">
        <w:rPr>
          <w:rFonts w:ascii="Browallia New" w:hAnsi="Browallia New" w:cs="Browallia New"/>
          <w:vanish/>
          <w:sz w:val="28"/>
          <w:szCs w:val="28"/>
          <w:u w:val="single"/>
          <w:cs/>
        </w:rPr>
        <w:t xml:space="preserve">ิน </w:t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t>3</w:t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>
        <w:rPr>
          <w:rFonts w:ascii="Browallia New" w:hAnsi="Browallia New" w:cs="Browallia New"/>
          <w:vanish/>
          <w:sz w:val="28"/>
          <w:szCs w:val="28"/>
          <w:u w:val="single"/>
        </w:rPr>
        <w:pgNum/>
      </w:r>
    </w:p>
    <w:p w14:paraId="61B55226" w14:textId="77777777" w:rsidR="00AA55F8" w:rsidRPr="005F457B" w:rsidRDefault="00AA55F8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0C84C367" w14:textId="1FECB162" w:rsidR="00D0032B" w:rsidRPr="00AA55F8" w:rsidRDefault="00D0032B" w:rsidP="00AA55F8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AA55F8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54B4CB4" w14:textId="77777777" w:rsidR="00D0032B" w:rsidRPr="005F457B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5C48F2A0" w14:textId="49008C5D" w:rsidR="00D0032B" w:rsidRPr="005055D1" w:rsidRDefault="00D0032B" w:rsidP="00D0032B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AC64F6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lang w:eastAsia="en-GB"/>
        </w:rPr>
        <w:t xml:space="preserve">2561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eastAsia="en-GB"/>
        </w:rPr>
        <w:t>บริษัทมี</w:t>
      </w:r>
      <w:r w:rsidRPr="005055D1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>
        <w:rPr>
          <w:rFonts w:ascii="Browallia New" w:hAnsi="Browallia New" w:cs="Browallia New" w:hint="cs"/>
          <w:sz w:val="28"/>
          <w:szCs w:val="28"/>
          <w:cs/>
        </w:rPr>
        <w:t>สิทธิ</w:t>
      </w:r>
      <w:r>
        <w:rPr>
          <w:rFonts w:ascii="Browallia New" w:hAnsi="Browallia New" w:cs="Browallia New"/>
          <w:sz w:val="28"/>
          <w:szCs w:val="28"/>
        </w:rPr>
        <w:t xml:space="preserve"> EFORL-W3</w:t>
      </w:r>
      <w:r>
        <w:rPr>
          <w:rFonts w:ascii="Browallia New" w:hAnsi="Browallia New" w:cs="Browallia New"/>
          <w:sz w:val="28"/>
          <w:szCs w:val="28"/>
          <w:cs/>
        </w:rPr>
        <w:t xml:space="preserve"> และ </w:t>
      </w:r>
      <w:r>
        <w:rPr>
          <w:rFonts w:ascii="Browallia New" w:hAnsi="Browallia New" w:cs="Browallia New"/>
          <w:sz w:val="28"/>
          <w:szCs w:val="28"/>
        </w:rPr>
        <w:t xml:space="preserve">EFORL-W4 </w:t>
      </w:r>
      <w:r w:rsidRPr="00240DB0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B257A6" w:rsidRPr="00A777F5">
        <w:rPr>
          <w:rFonts w:ascii="Browallia New" w:hAnsi="Browallia New" w:cs="Browallia New"/>
          <w:sz w:val="28"/>
          <w:szCs w:val="28"/>
        </w:rPr>
        <w:t>1,377,429</w:t>
      </w:r>
      <w:r w:rsidR="00F73EED" w:rsidRPr="00A777F5">
        <w:rPr>
          <w:rFonts w:ascii="Browallia New" w:hAnsi="Browallia New" w:cs="Browallia New"/>
          <w:sz w:val="28"/>
          <w:szCs w:val="28"/>
        </w:rPr>
        <w:t>,167</w:t>
      </w:r>
      <w:r w:rsidRPr="00A777F5">
        <w:rPr>
          <w:rFonts w:ascii="Browallia New" w:hAnsi="Browallia New" w:cs="Browallia New"/>
          <w:sz w:val="28"/>
          <w:szCs w:val="28"/>
        </w:rPr>
        <w:t xml:space="preserve"> </w:t>
      </w:r>
      <w:r w:rsidRPr="00A777F5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="00B257A6" w:rsidRPr="00A777F5">
        <w:rPr>
          <w:rFonts w:ascii="Browallia New" w:hAnsi="Browallia New" w:cs="Browallia New"/>
          <w:sz w:val="28"/>
          <w:szCs w:val="28"/>
        </w:rPr>
        <w:t>772,508,987</w:t>
      </w:r>
      <w:r w:rsidRPr="00A777F5">
        <w:rPr>
          <w:rFonts w:ascii="Browallia New" w:hAnsi="Browallia New" w:cs="Browallia New" w:hint="cs"/>
          <w:sz w:val="28"/>
          <w:szCs w:val="28"/>
          <w:cs/>
        </w:rPr>
        <w:t xml:space="preserve"> หน่วย ตามลำดับ</w:t>
      </w:r>
    </w:p>
    <w:p w14:paraId="594FF89D" w14:textId="00CA5B79" w:rsidR="00F461F1" w:rsidRPr="005F457B" w:rsidRDefault="00F461F1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707D89E3" w14:textId="77777777" w:rsidR="00F461F1" w:rsidRPr="000417F2" w:rsidRDefault="00F461F1" w:rsidP="00F461F1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417F2">
        <w:rPr>
          <w:rFonts w:ascii="Browallia New" w:hAnsi="Browallia New" w:cs="Browallia New" w:hint="cs"/>
          <w:sz w:val="28"/>
          <w:szCs w:val="28"/>
          <w:u w:val="single"/>
          <w:cs/>
        </w:rPr>
        <w:t>กำไร</w:t>
      </w:r>
      <w:r w:rsidRPr="000417F2">
        <w:rPr>
          <w:rFonts w:ascii="Browallia New" w:hAnsi="Browallia New" w:cs="Browallia New"/>
          <w:sz w:val="28"/>
          <w:szCs w:val="28"/>
          <w:u w:val="single"/>
          <w:cs/>
        </w:rPr>
        <w:t>ต่อหุ้น</w:t>
      </w:r>
    </w:p>
    <w:p w14:paraId="1B1FB91C" w14:textId="77777777" w:rsidR="00F461F1" w:rsidRPr="005F457B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B0D3387" w14:textId="77777777" w:rsidR="00F461F1" w:rsidRPr="002E12F2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9130B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69130B">
        <w:rPr>
          <w:rFonts w:ascii="Browallia New" w:hAnsi="Browallia New" w:cs="Browallia New"/>
          <w:sz w:val="28"/>
          <w:szCs w:val="28"/>
        </w:rPr>
        <w:t xml:space="preserve"> (</w:t>
      </w:r>
      <w:r w:rsidRPr="0069130B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69130B">
        <w:rPr>
          <w:rFonts w:ascii="Browallia New" w:hAnsi="Browallia New" w:cs="Browallia New"/>
          <w:sz w:val="28"/>
          <w:szCs w:val="28"/>
        </w:rPr>
        <w:t xml:space="preserve">) </w:t>
      </w:r>
      <w:r w:rsidRPr="0069130B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</w:t>
      </w:r>
      <w:r>
        <w:rPr>
          <w:rFonts w:ascii="Browallia New" w:hAnsi="Browallia New" w:cs="Browallia New"/>
          <w:sz w:val="28"/>
          <w:szCs w:val="28"/>
          <w:cs/>
        </w:rPr>
        <w:t>ออกจำหน่ายและชำระแล้วในระหว่าง</w:t>
      </w:r>
      <w:r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347E790B" w14:textId="77777777" w:rsidR="00F461F1" w:rsidRPr="005F457B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highlight w:val="yellow"/>
          <w:lang w:val="en-GB"/>
        </w:rPr>
      </w:pPr>
    </w:p>
    <w:p w14:paraId="72F65AE8" w14:textId="7856C55C" w:rsidR="00F461F1" w:rsidRPr="000417F2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489968843"/>
      <w:r w:rsidRPr="000417F2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</w:t>
      </w:r>
      <w:r>
        <w:rPr>
          <w:rFonts w:ascii="Browallia New" w:hAnsi="Browallia New" w:cs="Browallia New"/>
          <w:sz w:val="28"/>
          <w:szCs w:val="28"/>
          <w:cs/>
        </w:rPr>
        <w:t>ใช้สิทธิของใบสำคัญแสดงสิทธิที่จ</w:t>
      </w:r>
      <w:r>
        <w:rPr>
          <w:rFonts w:ascii="Browallia New" w:hAnsi="Browallia New" w:cs="Browallia New" w:hint="cs"/>
          <w:sz w:val="28"/>
          <w:szCs w:val="28"/>
          <w:cs/>
        </w:rPr>
        <w:t>ะ</w:t>
      </w:r>
      <w:r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7A5C6C">
        <w:rPr>
          <w:rFonts w:ascii="Browallia New" w:hAnsi="Browallia New" w:cs="Browallia New"/>
          <w:sz w:val="28"/>
          <w:szCs w:val="28"/>
        </w:rPr>
        <w:t xml:space="preserve">          </w:t>
      </w:r>
      <w:r>
        <w:rPr>
          <w:rFonts w:ascii="Browallia New" w:hAnsi="Browallia New" w:cs="Browallia New"/>
          <w:sz w:val="28"/>
          <w:szCs w:val="28"/>
          <w:cs/>
        </w:rPr>
        <w:t>จึง</w:t>
      </w:r>
      <w:r w:rsidRPr="000417F2">
        <w:rPr>
          <w:rFonts w:ascii="Browallia New" w:hAnsi="Browallia New" w:cs="Browallia New"/>
          <w:sz w:val="28"/>
          <w:szCs w:val="28"/>
          <w:cs/>
        </w:rPr>
        <w:t>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</w:p>
    <w:p w14:paraId="576ADFB0" w14:textId="77777777" w:rsidR="0092383F" w:rsidRPr="007A5C6C" w:rsidRDefault="0092383F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  <w:bookmarkStart w:id="2" w:name="_Hlk490246382"/>
      <w:bookmarkStart w:id="3" w:name="_Hlk490226815"/>
      <w:bookmarkEnd w:id="1"/>
    </w:p>
    <w:p w14:paraId="52D141C4" w14:textId="77777777" w:rsidR="00F461F1" w:rsidRPr="00EE5793" w:rsidRDefault="00F461F1" w:rsidP="00F461F1">
      <w:pPr>
        <w:pStyle w:val="CordiaNew"/>
        <w:numPr>
          <w:ilvl w:val="0"/>
          <w:numId w:val="16"/>
        </w:numPr>
        <w:tabs>
          <w:tab w:val="clear" w:pos="4153"/>
          <w:tab w:val="left" w:pos="378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703DC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 </w:t>
      </w:r>
      <w:r w:rsidRPr="00EE5793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  <w:r w:rsidRPr="00EE5793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0D4EC4C" w14:textId="77777777" w:rsidR="00F461F1" w:rsidRPr="007A5C6C" w:rsidRDefault="00F461F1" w:rsidP="00F461F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645CE2C" w14:textId="3CC304F3" w:rsidR="000217EA" w:rsidRDefault="00F461F1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E10D85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E10D8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E10D85">
        <w:rPr>
          <w:rFonts w:ascii="Browallia New" w:hAnsi="Browallia New" w:cs="Browallia New"/>
          <w:sz w:val="28"/>
          <w:szCs w:val="28"/>
        </w:rPr>
        <w:t>(1)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10D85">
        <w:rPr>
          <w:rFonts w:ascii="Browallia New" w:hAnsi="Browallia New" w:cs="Browallia New"/>
          <w:sz w:val="28"/>
          <w:szCs w:val="28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ข้อมูลรายได้และกำไรขั้นต้นตามส่วนงานของบริษัทและบริษัทย่อยสำหรับงวดสามเดือนสิ้นสุดวันที่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3</w:t>
      </w:r>
      <w:r w:rsidR="00110BF1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110BF1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340D6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</w:rPr>
        <w:t>256</w:t>
      </w:r>
      <w:r w:rsidR="00110BF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10D85">
        <w:rPr>
          <w:rFonts w:ascii="Browallia New" w:hAnsi="Browallia New" w:cs="Browallia New"/>
          <w:sz w:val="28"/>
          <w:szCs w:val="28"/>
        </w:rPr>
        <w:t>25</w:t>
      </w:r>
      <w:r w:rsidR="00110BF1">
        <w:rPr>
          <w:rFonts w:ascii="Browallia New" w:hAnsi="Browallia New" w:cs="Browallia New"/>
          <w:sz w:val="28"/>
          <w:szCs w:val="28"/>
        </w:rPr>
        <w:t>60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20A1A90F" w14:textId="77777777" w:rsidR="007E7ADD" w:rsidRPr="007E7ADD" w:rsidRDefault="007E7ADD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</w:p>
    <w:bookmarkEnd w:id="2"/>
    <w:bookmarkEnd w:id="3"/>
    <w:tbl>
      <w:tblPr>
        <w:tblW w:w="923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850"/>
        <w:gridCol w:w="297"/>
        <w:gridCol w:w="695"/>
        <w:gridCol w:w="169"/>
        <w:gridCol w:w="682"/>
        <w:gridCol w:w="850"/>
        <w:gridCol w:w="851"/>
        <w:gridCol w:w="850"/>
        <w:gridCol w:w="882"/>
        <w:gridCol w:w="754"/>
      </w:tblGrid>
      <w:tr w:rsidR="000579E2" w:rsidRPr="005049A6" w14:paraId="6F37EEC5" w14:textId="77777777" w:rsidTr="003D6D00">
        <w:trPr>
          <w:trHeight w:val="233"/>
        </w:trPr>
        <w:tc>
          <w:tcPr>
            <w:tcW w:w="2352" w:type="dxa"/>
            <w:tcBorders>
              <w:right w:val="nil"/>
            </w:tcBorders>
          </w:tcPr>
          <w:p w14:paraId="7B32735B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7" w:type="dxa"/>
            <w:gridSpan w:val="2"/>
            <w:tcBorders>
              <w:right w:val="nil"/>
            </w:tcBorders>
          </w:tcPr>
          <w:p w14:paraId="59806983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gridSpan w:val="2"/>
            <w:tcBorders>
              <w:right w:val="nil"/>
            </w:tcBorders>
          </w:tcPr>
          <w:p w14:paraId="2E5C9F62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69" w:type="dxa"/>
            <w:gridSpan w:val="6"/>
            <w:tcBorders>
              <w:left w:val="nil"/>
              <w:bottom w:val="nil"/>
            </w:tcBorders>
          </w:tcPr>
          <w:p w14:paraId="325B2F72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0579E2" w:rsidRPr="005049A6" w14:paraId="521F59E4" w14:textId="77777777" w:rsidTr="003D6D00">
        <w:trPr>
          <w:trHeight w:val="257"/>
        </w:trPr>
        <w:tc>
          <w:tcPr>
            <w:tcW w:w="2352" w:type="dxa"/>
            <w:tcBorders>
              <w:right w:val="nil"/>
            </w:tcBorders>
          </w:tcPr>
          <w:p w14:paraId="4FCFEAE9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80" w:type="dxa"/>
            <w:gridSpan w:val="10"/>
          </w:tcPr>
          <w:p w14:paraId="7673C37C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579E2" w:rsidRPr="005049A6" w14:paraId="6AA06AF4" w14:textId="77777777" w:rsidTr="003D6D00">
        <w:trPr>
          <w:trHeight w:val="269"/>
        </w:trPr>
        <w:tc>
          <w:tcPr>
            <w:tcW w:w="2352" w:type="dxa"/>
            <w:tcBorders>
              <w:right w:val="nil"/>
            </w:tcBorders>
          </w:tcPr>
          <w:p w14:paraId="17C864C2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80" w:type="dxa"/>
            <w:gridSpan w:val="10"/>
          </w:tcPr>
          <w:p w14:paraId="7DCE33A6" w14:textId="77777777" w:rsidR="000579E2" w:rsidRPr="0063734E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</w:t>
            </w:r>
            <w:r w:rsidRPr="00C916D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งวดสามเดือนสิ้นสุดวันที่ </w:t>
            </w:r>
            <w:r w:rsidRPr="00C916D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916D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</w:tr>
      <w:tr w:rsidR="000579E2" w:rsidRPr="005049A6" w14:paraId="0BD7B2D3" w14:textId="77777777" w:rsidTr="003D6D00">
        <w:trPr>
          <w:trHeight w:val="491"/>
        </w:trPr>
        <w:tc>
          <w:tcPr>
            <w:tcW w:w="2352" w:type="dxa"/>
            <w:tcBorders>
              <w:right w:val="nil"/>
            </w:tcBorders>
          </w:tcPr>
          <w:p w14:paraId="2733F207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3"/>
            <w:tcBorders>
              <w:left w:val="nil"/>
              <w:bottom w:val="nil"/>
            </w:tcBorders>
            <w:vAlign w:val="bottom"/>
          </w:tcPr>
          <w:p w14:paraId="0ED8B2CA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3"/>
            <w:tcBorders>
              <w:bottom w:val="nil"/>
            </w:tcBorders>
            <w:vAlign w:val="bottom"/>
          </w:tcPr>
          <w:p w14:paraId="2A4FA45C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</w:t>
            </w:r>
          </w:p>
          <w:p w14:paraId="4C612102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453C1D6C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ตัดรายการ</w:t>
            </w:r>
          </w:p>
          <w:p w14:paraId="2E418DF4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ระหว่างกัน</w:t>
            </w:r>
          </w:p>
        </w:tc>
        <w:tc>
          <w:tcPr>
            <w:tcW w:w="1636" w:type="dxa"/>
            <w:gridSpan w:val="2"/>
            <w:tcBorders>
              <w:top w:val="nil"/>
              <w:bottom w:val="nil"/>
            </w:tcBorders>
            <w:vAlign w:val="bottom"/>
          </w:tcPr>
          <w:p w14:paraId="23EF9BB0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3484CE" w14:textId="77777777" w:rsidR="000579E2" w:rsidRPr="005049A6" w:rsidRDefault="000579E2" w:rsidP="003D6D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579E2" w:rsidRPr="005049A6" w14:paraId="7C414409" w14:textId="77777777" w:rsidTr="003D6D00">
        <w:trPr>
          <w:trHeight w:val="257"/>
        </w:trPr>
        <w:tc>
          <w:tcPr>
            <w:tcW w:w="2352" w:type="dxa"/>
            <w:tcBorders>
              <w:right w:val="nil"/>
            </w:tcBorders>
          </w:tcPr>
          <w:p w14:paraId="6CF3EFEA" w14:textId="77777777" w:rsidR="000579E2" w:rsidRPr="005049A6" w:rsidRDefault="000579E2" w:rsidP="0005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6547C4BD" w14:textId="2F02B4C1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</w:tcPr>
          <w:p w14:paraId="0D5373AF" w14:textId="5C7A9708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5589BF10" w14:textId="4F62128B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73B563" w14:textId="225C8B6C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2025203" w14:textId="416EB54C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E10F5A8" w14:textId="035094CA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6BAD338D" w14:textId="60191EF6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6E9F9C6F" w14:textId="42B617AE" w:rsidR="000579E2" w:rsidRPr="005049A6" w:rsidRDefault="000579E2" w:rsidP="000579E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0BF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0579E2" w:rsidRPr="005049A6" w14:paraId="1A1EDD5C" w14:textId="77777777" w:rsidTr="003D6D00">
        <w:trPr>
          <w:trHeight w:val="233"/>
        </w:trPr>
        <w:tc>
          <w:tcPr>
            <w:tcW w:w="2352" w:type="dxa"/>
            <w:tcBorders>
              <w:right w:val="nil"/>
            </w:tcBorders>
          </w:tcPr>
          <w:p w14:paraId="6EDBF4E5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74ED720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</w:tcPr>
          <w:p w14:paraId="769FA9AF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663D8E37" w14:textId="77777777" w:rsidR="000579E2" w:rsidRPr="005049A6" w:rsidRDefault="000579E2" w:rsidP="003D6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6285C6B2" w14:textId="77777777" w:rsidR="000579E2" w:rsidRPr="005049A6" w:rsidRDefault="000579E2" w:rsidP="003D6D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1247806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F1D6475" w14:textId="77777777" w:rsidR="000579E2" w:rsidRPr="005049A6" w:rsidRDefault="000579E2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15A3B406" w14:textId="77777777" w:rsidR="000579E2" w:rsidRPr="005049A6" w:rsidRDefault="000579E2" w:rsidP="003D6D00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443E03A6" w14:textId="77777777" w:rsidR="000579E2" w:rsidRPr="005049A6" w:rsidRDefault="000579E2" w:rsidP="003D6D00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B79CA" w:rsidRPr="005049A6" w14:paraId="6A76DE03" w14:textId="77777777" w:rsidTr="003D6D00">
        <w:trPr>
          <w:trHeight w:val="233"/>
        </w:trPr>
        <w:tc>
          <w:tcPr>
            <w:tcW w:w="2352" w:type="dxa"/>
            <w:tcBorders>
              <w:right w:val="nil"/>
            </w:tcBorders>
          </w:tcPr>
          <w:p w14:paraId="2D1ED509" w14:textId="77777777" w:rsidR="00BB79CA" w:rsidRPr="005049A6" w:rsidRDefault="00BB79CA" w:rsidP="00BB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รายได้จากการขายและบริการจาก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801B" w14:textId="34DABB84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359,348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3424A60" w14:textId="19C942A9" w:rsidR="00BB79CA" w:rsidRPr="00FD545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492,292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2C120D" w14:textId="34A3C9EA" w:rsidR="00BB79CA" w:rsidRPr="007A3AA8" w:rsidRDefault="00BB79CA" w:rsidP="00BB79CA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238,241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2BD5A02" w14:textId="6C5421C2" w:rsidR="00BB79CA" w:rsidRPr="007A3AA8" w:rsidRDefault="00BB79CA" w:rsidP="00BB79CA">
            <w:pPr>
              <w:tabs>
                <w:tab w:val="left" w:pos="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378,553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2DE09" w14:textId="2FBE9CF4" w:rsidR="00BB79CA" w:rsidRPr="008B4506" w:rsidRDefault="00BB79CA" w:rsidP="00110BF1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CDAE8" w14:textId="11CE0C67" w:rsidR="00BB79CA" w:rsidRPr="007A3AA8" w:rsidRDefault="00BB79CA" w:rsidP="00110BF1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6D5BE" w14:textId="01D5F940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597,589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29D3C" w14:textId="18CD7233" w:rsidR="00BB79CA" w:rsidRPr="007A3AA8" w:rsidRDefault="00BB79CA" w:rsidP="00BB79CA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870,845</w:t>
            </w:r>
          </w:p>
        </w:tc>
      </w:tr>
      <w:tr w:rsidR="00BB79CA" w:rsidRPr="005049A6" w14:paraId="6CCB9F15" w14:textId="77777777" w:rsidTr="003D6D00">
        <w:trPr>
          <w:trHeight w:val="269"/>
        </w:trPr>
        <w:tc>
          <w:tcPr>
            <w:tcW w:w="2352" w:type="dxa"/>
            <w:tcBorders>
              <w:right w:val="nil"/>
            </w:tcBorders>
          </w:tcPr>
          <w:p w14:paraId="6D300369" w14:textId="77777777" w:rsidR="00BB79CA" w:rsidRPr="005049A6" w:rsidRDefault="00BB79CA" w:rsidP="00BB79CA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FC9AE" w14:textId="46587AFD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5,335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0E8FFD7" w14:textId="3144E9CE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4,728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AB969A" w14:textId="0A85EB5B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2BD4DF7" w14:textId="0213318D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3,026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4C329" w14:textId="3E97FEE1" w:rsidR="00BB79CA" w:rsidRPr="009D06C6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(5,470)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FF234" w14:textId="3027FC94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(7,754)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BADE6" w14:textId="08C7C19A" w:rsidR="00BB79CA" w:rsidRPr="007A3AA8" w:rsidRDefault="00BB79CA" w:rsidP="00110BF1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B37E2" w14:textId="2A165C41" w:rsidR="00BB79CA" w:rsidRPr="007A3AA8" w:rsidRDefault="00BB79CA" w:rsidP="00110BF1">
            <w:pPr>
              <w:pBdr>
                <w:bottom w:val="single" w:sz="4" w:space="1" w:color="auto"/>
              </w:pBdr>
              <w:tabs>
                <w:tab w:val="left" w:pos="0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</w:tr>
      <w:tr w:rsidR="00BB79CA" w:rsidRPr="005049A6" w14:paraId="1804E2A8" w14:textId="77777777" w:rsidTr="003D6D00">
        <w:trPr>
          <w:trHeight w:val="257"/>
        </w:trPr>
        <w:tc>
          <w:tcPr>
            <w:tcW w:w="2352" w:type="dxa"/>
            <w:tcBorders>
              <w:right w:val="nil"/>
            </w:tcBorders>
          </w:tcPr>
          <w:p w14:paraId="5AA2DB7E" w14:textId="77777777" w:rsidR="00BB79CA" w:rsidRPr="005049A6" w:rsidRDefault="00BB79CA" w:rsidP="00BB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B5C26" w14:textId="4B73130D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364,683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89ADC71" w14:textId="5979358F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497,020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807D58E" w14:textId="4EA2B143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238,376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F98A831" w14:textId="5595B3CE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381,579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92016" w14:textId="6819C717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(5,470)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0E65A" w14:textId="01196157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(7,754)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1D5FF" w14:textId="725AF102" w:rsidR="00BB79CA" w:rsidRPr="007A3AA8" w:rsidRDefault="00BB79CA" w:rsidP="00BB79CA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597,589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B8689" w14:textId="7B320D99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870,845</w:t>
            </w:r>
          </w:p>
        </w:tc>
      </w:tr>
      <w:tr w:rsidR="00BB79CA" w:rsidRPr="005049A6" w14:paraId="2CB6158F" w14:textId="77777777" w:rsidTr="003D6D00">
        <w:trPr>
          <w:trHeight w:val="257"/>
        </w:trPr>
        <w:tc>
          <w:tcPr>
            <w:tcW w:w="2352" w:type="dxa"/>
            <w:tcBorders>
              <w:right w:val="nil"/>
            </w:tcBorders>
            <w:vAlign w:val="bottom"/>
          </w:tcPr>
          <w:p w14:paraId="0E77F2F2" w14:textId="77777777" w:rsidR="00BB79CA" w:rsidRPr="005049A6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5049A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ขาดทุน) ขั้นต้นตามส่วนงาน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D777" w14:textId="18AEBD15" w:rsidR="00BB79CA" w:rsidRPr="00174D70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127,930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6E9AC23" w14:textId="55C7AFCB" w:rsidR="00BB79CA" w:rsidRPr="00174D70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174,482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D7D89E1" w14:textId="527741D0" w:rsidR="00BB79CA" w:rsidRPr="007A3AA8" w:rsidRDefault="00BB79CA" w:rsidP="00BB79CA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(15,527)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1F3FBA" w14:textId="3FA3D802" w:rsidR="00BB79CA" w:rsidRPr="007A3AA8" w:rsidRDefault="00BB79CA" w:rsidP="00BB79CA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(44,906)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DC84E3" w14:textId="3FF7B6E4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1,789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E2A26C" w14:textId="3D806F1F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(175)</w:t>
            </w:r>
          </w:p>
        </w:tc>
        <w:tc>
          <w:tcPr>
            <w:tcW w:w="882" w:type="dxa"/>
            <w:tcBorders>
              <w:top w:val="nil"/>
            </w:tcBorders>
            <w:shd w:val="clear" w:color="auto" w:fill="auto"/>
            <w:vAlign w:val="bottom"/>
          </w:tcPr>
          <w:p w14:paraId="147DFEA6" w14:textId="25DCD62D" w:rsidR="00BB79CA" w:rsidRPr="007A3AA8" w:rsidRDefault="00BB79CA" w:rsidP="00BB79CA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114,192</w:t>
            </w:r>
          </w:p>
        </w:tc>
        <w:tc>
          <w:tcPr>
            <w:tcW w:w="754" w:type="dxa"/>
            <w:tcBorders>
              <w:top w:val="nil"/>
            </w:tcBorders>
            <w:shd w:val="clear" w:color="auto" w:fill="auto"/>
            <w:vAlign w:val="bottom"/>
          </w:tcPr>
          <w:p w14:paraId="409EF1FC" w14:textId="2CA1A653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129,401</w:t>
            </w:r>
          </w:p>
        </w:tc>
      </w:tr>
      <w:tr w:rsidR="00BB79CA" w:rsidRPr="005049A6" w14:paraId="7B9BFEBB" w14:textId="77777777" w:rsidTr="003D6D00">
        <w:trPr>
          <w:trHeight w:val="233"/>
        </w:trPr>
        <w:tc>
          <w:tcPr>
            <w:tcW w:w="2352" w:type="dxa"/>
            <w:tcBorders>
              <w:right w:val="nil"/>
            </w:tcBorders>
          </w:tcPr>
          <w:p w14:paraId="6065CD96" w14:textId="77777777" w:rsidR="00BB79CA" w:rsidRPr="005049A6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CEE00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5934F2B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50DDF0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C5F3EAA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CF3F0F9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5706BE7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4E868E5" w14:textId="24113BAA" w:rsidR="00BB79CA" w:rsidRPr="00476937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630CC2DA" w14:textId="6CD2098F" w:rsidR="00BB79CA" w:rsidRPr="00634EF9" w:rsidRDefault="00BB79CA" w:rsidP="00BB79CA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363</w:t>
            </w:r>
          </w:p>
        </w:tc>
      </w:tr>
      <w:tr w:rsidR="00BB79CA" w:rsidRPr="005049A6" w14:paraId="12FBB7F9" w14:textId="77777777" w:rsidTr="003D6D00">
        <w:trPr>
          <w:trHeight w:val="233"/>
        </w:trPr>
        <w:tc>
          <w:tcPr>
            <w:tcW w:w="2352" w:type="dxa"/>
            <w:tcBorders>
              <w:right w:val="nil"/>
            </w:tcBorders>
          </w:tcPr>
          <w:p w14:paraId="2A884E76" w14:textId="77777777" w:rsidR="00BB79CA" w:rsidRPr="005049A6" w:rsidRDefault="00BB79CA" w:rsidP="00BB79CA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2"/>
                <w:szCs w:val="22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C887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2B7BDB5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F59A5A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22F411D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9E1EE3F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B7DB243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02CAA34" w14:textId="442AAEE4" w:rsidR="00BB79CA" w:rsidRPr="00634EF9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(33,716)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6C8A5C16" w14:textId="4BBE8D9B" w:rsidR="00BB79CA" w:rsidRPr="00634EF9" w:rsidRDefault="00BB79CA" w:rsidP="00BB79CA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(43,074)</w:t>
            </w:r>
          </w:p>
        </w:tc>
      </w:tr>
      <w:tr w:rsidR="00BB79CA" w:rsidRPr="005049A6" w14:paraId="3BCF4254" w14:textId="77777777" w:rsidTr="003D6D00">
        <w:trPr>
          <w:trHeight w:val="257"/>
        </w:trPr>
        <w:tc>
          <w:tcPr>
            <w:tcW w:w="2352" w:type="dxa"/>
            <w:tcBorders>
              <w:right w:val="nil"/>
            </w:tcBorders>
          </w:tcPr>
          <w:p w14:paraId="5DCD8839" w14:textId="77777777" w:rsidR="00BB79CA" w:rsidRPr="005049A6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ค่าเสื่อมราคาและค่าตัดจ</w:t>
            </w:r>
            <w:r w:rsidRPr="005049A6">
              <w:rPr>
                <w:rFonts w:ascii="Browallia New" w:hAnsi="Browallia New" w:cs="Browallia New" w:hint="cs"/>
                <w:sz w:val="22"/>
                <w:szCs w:val="22"/>
                <w:cs/>
              </w:rPr>
              <w:t>ำหน่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าย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FD876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C4FF3F7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4F476A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6736A93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4CC64AB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03EB0BD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auto"/>
            <w:vAlign w:val="bottom"/>
          </w:tcPr>
          <w:p w14:paraId="100F1A7B" w14:textId="34843B45" w:rsidR="00BB79CA" w:rsidRPr="00AA1163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(31,233)</w:t>
            </w: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2E778FAA" w14:textId="2D99086F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(55,322)</w:t>
            </w:r>
          </w:p>
        </w:tc>
      </w:tr>
      <w:tr w:rsidR="00BB79CA" w:rsidRPr="005049A6" w14:paraId="2F286965" w14:textId="77777777" w:rsidTr="003D6D00">
        <w:trPr>
          <w:trHeight w:val="233"/>
        </w:trPr>
        <w:tc>
          <w:tcPr>
            <w:tcW w:w="2352" w:type="dxa"/>
            <w:tcBorders>
              <w:top w:val="nil"/>
              <w:right w:val="nil"/>
            </w:tcBorders>
          </w:tcPr>
          <w:p w14:paraId="193054A1" w14:textId="77777777" w:rsidR="00BB79CA" w:rsidRPr="005049A6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B5C3C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7E4909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48CA6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4A6DB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91DE47" w14:textId="77777777" w:rsidR="00BB79CA" w:rsidRPr="007A3AA8" w:rsidRDefault="00BB79CA" w:rsidP="00BB79CA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8FE8B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auto"/>
            <w:vAlign w:val="bottom"/>
          </w:tcPr>
          <w:p w14:paraId="1B19EF8B" w14:textId="77777777" w:rsidR="00BB79CA" w:rsidRPr="007A3AA8" w:rsidRDefault="00BB79CA" w:rsidP="00BB79CA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4D076131" w14:textId="77777777" w:rsidR="00BB79CA" w:rsidRPr="007A3AA8" w:rsidRDefault="00BB79CA" w:rsidP="00BB79CA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B79CA" w:rsidRPr="005049A6" w14:paraId="4A9401AC" w14:textId="77777777" w:rsidTr="003D6D00">
        <w:trPr>
          <w:trHeight w:val="269"/>
        </w:trPr>
        <w:tc>
          <w:tcPr>
            <w:tcW w:w="2352" w:type="dxa"/>
            <w:tcBorders>
              <w:right w:val="nil"/>
            </w:tcBorders>
          </w:tcPr>
          <w:p w14:paraId="3C60244E" w14:textId="77777777" w:rsidR="00BB79CA" w:rsidRPr="005049A6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D8B4B" w14:textId="02987C90" w:rsidR="00BB79CA" w:rsidRPr="007E6E59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(2,695)</w:t>
            </w: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2B5969C" w14:textId="3EE0AF79" w:rsidR="00BB79CA" w:rsidRPr="007E6E59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45,932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B5FBAC3" w14:textId="4424A6AC" w:rsidR="00BB79CA" w:rsidRPr="007E6E59" w:rsidRDefault="00BB79CA" w:rsidP="00BB79CA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180,950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8C8762" w14:textId="75D592EF" w:rsidR="00BB79CA" w:rsidRPr="007A3AA8" w:rsidRDefault="00BB79CA" w:rsidP="00BB79CA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(149,912)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28B74" w14:textId="1D301422" w:rsidR="00BB79CA" w:rsidRPr="007E6E59" w:rsidRDefault="00BB79CA" w:rsidP="00BB79CA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19,103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C943E" w14:textId="76C23919" w:rsidR="00BB79CA" w:rsidRPr="007E6E59" w:rsidRDefault="00BB79CA" w:rsidP="00BB79CA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(151)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FE3B7" w14:textId="4FE282C2" w:rsidR="00BB79CA" w:rsidRPr="00370C85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197,358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FD17A" w14:textId="1171FCC6" w:rsidR="00BB79CA" w:rsidRPr="00370C85" w:rsidRDefault="00BB79CA" w:rsidP="00BB79C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(104,131</w:t>
            </w:r>
            <w:r w:rsidRPr="00370C8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B79CA" w:rsidRPr="005049A6" w14:paraId="404B28C0" w14:textId="77777777" w:rsidTr="000217EA">
        <w:trPr>
          <w:trHeight w:val="269"/>
        </w:trPr>
        <w:tc>
          <w:tcPr>
            <w:tcW w:w="2352" w:type="dxa"/>
            <w:tcBorders>
              <w:right w:val="nil"/>
            </w:tcBorders>
          </w:tcPr>
          <w:p w14:paraId="2B1100D9" w14:textId="77777777" w:rsidR="00BB79CA" w:rsidRPr="005049A6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44BF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0C2AE8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D6BFC0" w14:textId="77777777" w:rsidR="00BB79CA" w:rsidRPr="007A3AA8" w:rsidRDefault="00BB79CA" w:rsidP="00BB79CA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2870ECD" w14:textId="77777777" w:rsidR="00BB79CA" w:rsidRPr="007A3AA8" w:rsidRDefault="00BB79CA" w:rsidP="00BB79CA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FB773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D7CB0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3178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7B803" w14:textId="77777777" w:rsidR="00BB79CA" w:rsidRPr="007A3AA8" w:rsidRDefault="00BB79CA" w:rsidP="00BB79C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B79CA" w:rsidRPr="005049A6" w14:paraId="6922D5EB" w14:textId="77777777" w:rsidTr="008B0385">
        <w:trPr>
          <w:trHeight w:val="269"/>
        </w:trPr>
        <w:tc>
          <w:tcPr>
            <w:tcW w:w="2352" w:type="dxa"/>
            <w:tcBorders>
              <w:bottom w:val="nil"/>
              <w:right w:val="nil"/>
            </w:tcBorders>
          </w:tcPr>
          <w:p w14:paraId="1E67298A" w14:textId="77777777" w:rsidR="00BB79CA" w:rsidRPr="00106F23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6F23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5A29" w14:textId="2EEF610D" w:rsidR="00BB79CA" w:rsidRPr="00AD150E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2,471,251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CDCDE98" w14:textId="5E25C6F9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4,014,617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541EE6" w14:textId="4D1AF3B8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2,018,615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6322172" w14:textId="5A9FA969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4,733,483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9B541" w14:textId="588124E2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(1,041,044)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B6A35" w14:textId="123E29B0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(2,832,639)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66D29" w14:textId="3FBF2B43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3,448,822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6AC0A" w14:textId="2378CBAF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5,915,461</w:t>
            </w:r>
          </w:p>
        </w:tc>
      </w:tr>
      <w:tr w:rsidR="00BB79CA" w:rsidRPr="005049A6" w14:paraId="6FF0E150" w14:textId="77777777" w:rsidTr="008B0385">
        <w:trPr>
          <w:trHeight w:val="269"/>
        </w:trPr>
        <w:tc>
          <w:tcPr>
            <w:tcW w:w="2352" w:type="dxa"/>
            <w:tcBorders>
              <w:bottom w:val="nil"/>
              <w:right w:val="nil"/>
            </w:tcBorders>
          </w:tcPr>
          <w:p w14:paraId="787593DA" w14:textId="77777777" w:rsidR="00BB79CA" w:rsidRPr="00106F23" w:rsidRDefault="00BB79CA" w:rsidP="00BB79C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06F23">
              <w:rPr>
                <w:rFonts w:ascii="Browallia New" w:hAnsi="Browallia New" w:cs="Browallia New" w:hint="cs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F939" w14:textId="306B072B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2,014,498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D26D041" w14:textId="771370E6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2,557,235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103191" w14:textId="1E04AE84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2,465,546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94A6D5B" w14:textId="5085CAB6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2,602,893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20230" w14:textId="6D70C558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(1,129,396)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AEC3E" w14:textId="1181BFB6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(1,119,122)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5C34B" w14:textId="23EB7A90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3,350,648</w:t>
            </w: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1D3A3" w14:textId="4069EE9B" w:rsidR="00BB79CA" w:rsidRPr="007A3AA8" w:rsidRDefault="00BB79CA" w:rsidP="000217EA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4,041,006</w:t>
            </w:r>
          </w:p>
        </w:tc>
      </w:tr>
    </w:tbl>
    <w:p w14:paraId="27890D38" w14:textId="77777777" w:rsidR="007E7ADD" w:rsidRDefault="007E7ADD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2EF36B1D" w:rsidR="00645126" w:rsidRPr="00FF279C" w:rsidRDefault="00645126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t>สัญญาซื้อขายเงินตราต่างประเทศล่วงหน้า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C18725B" w14:textId="77777777" w:rsidR="00645126" w:rsidRPr="00EA2CEB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E7FB81" w14:textId="03706CDA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4EA853A9" w14:textId="77777777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9E6565" w14:textId="562129F9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EA2CEB" w:rsidRPr="00EA2CEB">
        <w:rPr>
          <w:rFonts w:ascii="Browallia New" w:hAnsi="Browallia New" w:cs="Browallia New"/>
          <w:sz w:val="28"/>
          <w:szCs w:val="28"/>
        </w:rPr>
        <w:t xml:space="preserve"> 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DF748A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EA2CEB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EA2CEB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EA2CEB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45126" w:rsidRPr="00EA2CEB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5815C2B6" w:rsidR="00645126" w:rsidRPr="005F6185" w:rsidRDefault="005F6185" w:rsidP="006F76ED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6185">
              <w:rPr>
                <w:rFonts w:ascii="Browallia New" w:hAnsi="Browallia New" w:cs="Browallia New"/>
                <w:sz w:val="28"/>
                <w:szCs w:val="28"/>
                <w:lang w:val="en-GB"/>
              </w:rPr>
              <w:t>2,512,502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645126" w:rsidRPr="006417F9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4ECAF511" w:rsidR="00645126" w:rsidRPr="005F6185" w:rsidRDefault="005F6185" w:rsidP="005F457B">
            <w:pPr>
              <w:pStyle w:val="a8"/>
              <w:numPr>
                <w:ilvl w:val="1"/>
                <w:numId w:val="31"/>
              </w:numPr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="00DD4162" w:rsidRPr="005F618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33.45</w:t>
            </w:r>
          </w:p>
        </w:tc>
      </w:tr>
    </w:tbl>
    <w:p w14:paraId="2B415733" w14:textId="2F9D9285" w:rsidR="00645126" w:rsidRPr="00EA2CEB" w:rsidRDefault="00645126" w:rsidP="005F457B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A2CE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 xml:space="preserve">การวัดมูลค่ายุติธรรม </w:t>
      </w:r>
    </w:p>
    <w:p w14:paraId="04BB18C5" w14:textId="77777777" w:rsidR="00645126" w:rsidRPr="00EA2CEB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DD4969B" w14:textId="483F9EDC" w:rsidR="000217EA" w:rsidRDefault="00645126" w:rsidP="00C0424A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5D804874" w14:textId="77777777" w:rsidR="007A5C6C" w:rsidRPr="00EA2CEB" w:rsidRDefault="007A5C6C" w:rsidP="00577D2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401F0519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>
        <w:rPr>
          <w:rFonts w:ascii="Browallia New" w:hAnsi="Browallia New" w:cs="Browallia New"/>
          <w:sz w:val="28"/>
          <w:szCs w:val="28"/>
        </w:rPr>
        <w:t xml:space="preserve">    </w:t>
      </w:r>
      <w:r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A021B7D" w14:textId="77777777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E561C6" w14:textId="03A6F629" w:rsidR="00645126" w:rsidRPr="00EA2CEB" w:rsidRDefault="00645126" w:rsidP="001C67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หรือหนี้สินอย่างเดียวกัน</w:t>
      </w:r>
    </w:p>
    <w:p w14:paraId="63E4E130" w14:textId="05100B2F" w:rsidR="00645126" w:rsidRPr="00EA2CEB" w:rsidRDefault="00645126" w:rsidP="001C67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13180537" w:rsidR="00645126" w:rsidRDefault="00645126" w:rsidP="001C67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ที่ไม่สามารถสังเกตได้ซึ่งนำมาใช้กับสินทรัพย์หรือหนี้สินนั้น</w:t>
      </w:r>
    </w:p>
    <w:p w14:paraId="1B8CDB56" w14:textId="77777777" w:rsidR="00DF748A" w:rsidRPr="002510ED" w:rsidRDefault="00DF748A" w:rsidP="00DF7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6B58CDC7" w14:textId="5F872D69" w:rsidR="00DF748A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DF748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DF748A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DF748A"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F748A">
        <w:rPr>
          <w:rFonts w:ascii="Browallia New" w:hAnsi="Browallia New" w:cs="Browallia New"/>
          <w:sz w:val="28"/>
          <w:szCs w:val="28"/>
        </w:rPr>
        <w:t xml:space="preserve"> 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A3371B9" w14:textId="77777777" w:rsidR="00DF748A" w:rsidRPr="00DF748A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1" w:type="dxa"/>
        <w:tblInd w:w="55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DF748A" w:rsidRPr="004C5C43" w14:paraId="5F260D10" w14:textId="77777777" w:rsidTr="00A60A08">
        <w:trPr>
          <w:tblHeader/>
        </w:trPr>
        <w:tc>
          <w:tcPr>
            <w:tcW w:w="3775" w:type="dxa"/>
            <w:shd w:val="clear" w:color="auto" w:fill="auto"/>
          </w:tcPr>
          <w:p w14:paraId="48DB4580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4C5C43" w14:paraId="1CE84622" w14:textId="77777777" w:rsidTr="00A60A08">
        <w:trPr>
          <w:tblHeader/>
        </w:trPr>
        <w:tc>
          <w:tcPr>
            <w:tcW w:w="3775" w:type="dxa"/>
            <w:shd w:val="clear" w:color="auto" w:fill="auto"/>
          </w:tcPr>
          <w:p w14:paraId="51D00C6F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F6147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4C5C43" w14:paraId="6776CAE9" w14:textId="77777777" w:rsidTr="00A60A08">
        <w:trPr>
          <w:tblHeader/>
        </w:trPr>
        <w:tc>
          <w:tcPr>
            <w:tcW w:w="3775" w:type="dxa"/>
            <w:shd w:val="clear" w:color="auto" w:fill="auto"/>
          </w:tcPr>
          <w:p w14:paraId="15D74465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2BBC0B1B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DF748A" w:rsidRPr="004C5C43" w14:paraId="05DC3111" w14:textId="77777777" w:rsidTr="00A60A08">
        <w:trPr>
          <w:tblHeader/>
        </w:trPr>
        <w:tc>
          <w:tcPr>
            <w:tcW w:w="3775" w:type="dxa"/>
            <w:shd w:val="clear" w:color="auto" w:fill="auto"/>
          </w:tcPr>
          <w:p w14:paraId="5353297B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DF748A" w:rsidRPr="004C5C43" w14:paraId="3C3EB57A" w14:textId="77777777" w:rsidTr="00A60A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6B5308D4" w14:textId="77777777" w:rsidR="00DF748A" w:rsidRPr="004C5C43" w:rsidRDefault="00DF748A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B869AEF" w14:textId="77777777" w:rsidR="00DF748A" w:rsidRPr="004C5C4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5F2AEA6" w14:textId="77777777" w:rsidR="00DF748A" w:rsidRPr="00296355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A22D877" w14:textId="77777777" w:rsidR="00DF748A" w:rsidRPr="00296355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5D735FB" w14:textId="77777777" w:rsidR="00DF748A" w:rsidRPr="00296355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272CF" w:rsidRPr="004C5C43" w14:paraId="0DD45B95" w14:textId="77777777" w:rsidTr="00F2447E">
        <w:trPr>
          <w:tblHeader/>
        </w:trPr>
        <w:tc>
          <w:tcPr>
            <w:tcW w:w="3775" w:type="dxa"/>
            <w:shd w:val="clear" w:color="auto" w:fill="auto"/>
          </w:tcPr>
          <w:p w14:paraId="4CC4D440" w14:textId="77777777" w:rsidR="009272CF" w:rsidRPr="004C5C43" w:rsidRDefault="009272CF" w:rsidP="009272C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60F674E" w14:textId="77777777" w:rsidR="009272CF" w:rsidRPr="00FF7441" w:rsidRDefault="009272CF" w:rsidP="009272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744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7FADCD4" w14:textId="77777777" w:rsidR="009272CF" w:rsidRPr="00F2447E" w:rsidRDefault="009272CF" w:rsidP="009272CF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447E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DF65B0D" w14:textId="5BC88E9F" w:rsidR="009272CF" w:rsidRPr="00F2447E" w:rsidRDefault="009272CF" w:rsidP="009272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447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F0FD7BE" w14:textId="7FF69CAA" w:rsidR="009272CF" w:rsidRPr="00F2447E" w:rsidRDefault="009272CF" w:rsidP="009272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447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9272CF" w:rsidRPr="004C5C43" w14:paraId="7EDF2D49" w14:textId="77777777" w:rsidTr="00A60A08">
        <w:trPr>
          <w:tblHeader/>
        </w:trPr>
        <w:tc>
          <w:tcPr>
            <w:tcW w:w="3775" w:type="dxa"/>
            <w:shd w:val="clear" w:color="auto" w:fill="auto"/>
          </w:tcPr>
          <w:p w14:paraId="26CA2884" w14:textId="77777777" w:rsidR="009272CF" w:rsidRPr="004C5C43" w:rsidRDefault="009272CF" w:rsidP="009272CF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4810B13" w14:textId="77777777" w:rsidR="009272CF" w:rsidRPr="00FF7441" w:rsidRDefault="009272CF" w:rsidP="009272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5929771" w14:textId="77777777" w:rsidR="009272CF" w:rsidRPr="00FF7441" w:rsidRDefault="009272CF" w:rsidP="009272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3C8A516" w14:textId="77777777" w:rsidR="009272CF" w:rsidRPr="00FF7441" w:rsidRDefault="009272CF" w:rsidP="009272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372316E" w14:textId="77777777" w:rsidR="009272CF" w:rsidRPr="00FF7441" w:rsidRDefault="009272CF" w:rsidP="009272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272CF" w:rsidRPr="004C5C43" w14:paraId="475201F2" w14:textId="77777777" w:rsidTr="00A60A08">
        <w:trPr>
          <w:tblHeader/>
        </w:trPr>
        <w:tc>
          <w:tcPr>
            <w:tcW w:w="3775" w:type="dxa"/>
            <w:shd w:val="clear" w:color="auto" w:fill="auto"/>
          </w:tcPr>
          <w:p w14:paraId="52D9521D" w14:textId="77777777" w:rsidR="009272CF" w:rsidRPr="004C5C43" w:rsidRDefault="009272CF" w:rsidP="009272CF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6300177" w14:textId="77777777" w:rsidR="009272CF" w:rsidRPr="00FF7441" w:rsidRDefault="009272CF" w:rsidP="009272C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AB537C1" w14:textId="77777777" w:rsidR="009272CF" w:rsidRPr="00FF7441" w:rsidRDefault="009272CF" w:rsidP="009272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528B4F8" w14:textId="77777777" w:rsidR="009272CF" w:rsidRPr="00FF7441" w:rsidRDefault="009272CF" w:rsidP="009272C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5B33702" w14:textId="77777777" w:rsidR="009272CF" w:rsidRPr="00FF7441" w:rsidRDefault="009272CF" w:rsidP="009272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272CF" w:rsidRPr="004C5C43" w14:paraId="76413E18" w14:textId="77777777" w:rsidTr="00A60A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30217FED" w14:textId="77777777" w:rsidR="009272CF" w:rsidRPr="004C5C43" w:rsidRDefault="009272CF" w:rsidP="009272CF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03566DD" w14:textId="77777777" w:rsidR="009272CF" w:rsidRPr="00FF7441" w:rsidRDefault="009272CF" w:rsidP="009272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744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BB7F5DD" w14:textId="40E695A5" w:rsidR="009272CF" w:rsidRPr="00FF7441" w:rsidRDefault="009272CF" w:rsidP="009272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B60075D" w14:textId="7C7DBC19" w:rsidR="009272CF" w:rsidRPr="00FF7441" w:rsidRDefault="009272CF" w:rsidP="009272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744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E0739CC" w14:textId="1A27F48D" w:rsidR="009272CF" w:rsidRPr="00FF7441" w:rsidRDefault="009272CF" w:rsidP="009272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</w:tr>
      <w:tr w:rsidR="009272CF" w:rsidRPr="004C5C43" w14:paraId="725C836D" w14:textId="77777777" w:rsidTr="00BE4864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27835406" w14:textId="77777777" w:rsidR="00F2447E" w:rsidRDefault="009272CF" w:rsidP="009272C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 w:rsidR="00F244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9272CF" w:rsidRPr="004C5C43" w:rsidRDefault="00F2447E" w:rsidP="009272C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272CF"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77777777" w:rsidR="009272CF" w:rsidRPr="00FF7441" w:rsidRDefault="009272CF" w:rsidP="009272C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744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77777777" w:rsidR="009272CF" w:rsidRPr="00FF7441" w:rsidRDefault="009272CF" w:rsidP="009272C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74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7EA5FA59" w:rsidR="009272CF" w:rsidRPr="00FF7441" w:rsidRDefault="009272CF" w:rsidP="009272C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09DD7E2C" w:rsidR="009272CF" w:rsidRPr="00FF7441" w:rsidRDefault="009272CF" w:rsidP="009272C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</w:tr>
      <w:tr w:rsidR="009272CF" w:rsidRPr="00FB7D78" w14:paraId="5D73E119" w14:textId="77777777" w:rsidTr="00BE4864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622AE455" w14:textId="77777777" w:rsidR="009272CF" w:rsidRPr="004C5C43" w:rsidRDefault="009272CF" w:rsidP="009272C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28674E9" w14:textId="77777777" w:rsidR="009272CF" w:rsidRPr="00FF7441" w:rsidRDefault="009272CF" w:rsidP="009272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744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B3FD4EE" w14:textId="76477641" w:rsidR="009272CF" w:rsidRPr="00FF7441" w:rsidRDefault="009272CF" w:rsidP="009272CF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Pr="00FF744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AD87078" w14:textId="40821E7F" w:rsidR="009272CF" w:rsidRPr="00FF7441" w:rsidRDefault="009272CF" w:rsidP="009272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C5FACC5" w14:textId="113E1343" w:rsidR="009272CF" w:rsidRPr="00FF7441" w:rsidRDefault="009272CF" w:rsidP="009272C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1,260</w:t>
            </w:r>
          </w:p>
        </w:tc>
      </w:tr>
    </w:tbl>
    <w:p w14:paraId="3E572A1C" w14:textId="77777777" w:rsidR="005F457B" w:rsidRDefault="005F457B" w:rsidP="005F457B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4275DAC9" w:rsidR="00645126" w:rsidRPr="008623A2" w:rsidRDefault="00645126" w:rsidP="007E7ADD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23A2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</w:t>
      </w:r>
      <w:r w:rsidRPr="008623A2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  <w:r w:rsidR="00B91C02" w:rsidRPr="008623A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37147B9" w14:textId="77777777" w:rsidR="005F457B" w:rsidRPr="008623A2" w:rsidRDefault="005F457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A9C208" w14:textId="55442EC8" w:rsidR="005D4D52" w:rsidRPr="005D4D52" w:rsidRDefault="005D4D52" w:rsidP="001C679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D32A0D0" w14:textId="77777777" w:rsidR="005D4D52" w:rsidRPr="005D4D52" w:rsidRDefault="005D4D52" w:rsidP="001C679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3232E5A" w14:textId="7E21E47A" w:rsidR="00566B2B" w:rsidRPr="008623A2" w:rsidRDefault="00566B2B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482281160"/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4"/>
      <w:r w:rsidRPr="008623A2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8623A2" w:rsidRDefault="00566B2B" w:rsidP="00566B2B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795"/>
        <w:gridCol w:w="2159"/>
        <w:gridCol w:w="240"/>
        <w:gridCol w:w="2281"/>
      </w:tblGrid>
      <w:tr w:rsidR="00566B2B" w:rsidRPr="008623A2" w14:paraId="2C10CDBD" w14:textId="77777777" w:rsidTr="007A5C6C">
        <w:tc>
          <w:tcPr>
            <w:tcW w:w="3795" w:type="dxa"/>
          </w:tcPr>
          <w:p w14:paraId="70A8075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92E451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66B2B" w:rsidRPr="008623A2" w14:paraId="0B4B99B5" w14:textId="77777777" w:rsidTr="007A5C6C">
        <w:tc>
          <w:tcPr>
            <w:tcW w:w="3795" w:type="dxa"/>
          </w:tcPr>
          <w:p w14:paraId="1BB18E0D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8623A2" w14:paraId="12E32386" w14:textId="77777777" w:rsidTr="007A5C6C">
        <w:tc>
          <w:tcPr>
            <w:tcW w:w="3795" w:type="dxa"/>
          </w:tcPr>
          <w:p w14:paraId="6E545EC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272CF" w:rsidRPr="008623A2" w14:paraId="6642DAA2" w14:textId="77777777" w:rsidTr="007A5C6C">
        <w:tc>
          <w:tcPr>
            <w:tcW w:w="3795" w:type="dxa"/>
            <w:hideMark/>
          </w:tcPr>
          <w:p w14:paraId="2ED6993B" w14:textId="1CC711A2" w:rsidR="009272CF" w:rsidRPr="008623A2" w:rsidRDefault="009272CF" w:rsidP="009272C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9C14632" w14:textId="301F92E6" w:rsidR="009272CF" w:rsidRPr="00BE4864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BE4864"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E4864"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308</w:t>
            </w:r>
          </w:p>
        </w:tc>
        <w:tc>
          <w:tcPr>
            <w:tcW w:w="240" w:type="dxa"/>
          </w:tcPr>
          <w:p w14:paraId="06AEDD3C" w14:textId="77777777" w:rsidR="009272CF" w:rsidRPr="00B251B1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2CD1A617" w:rsidR="009272CF" w:rsidRPr="000D7919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D79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11,066</w:t>
            </w:r>
          </w:p>
        </w:tc>
      </w:tr>
      <w:tr w:rsidR="009272CF" w:rsidRPr="008623A2" w14:paraId="5EF0E0CE" w14:textId="77777777" w:rsidTr="007A5C6C">
        <w:tc>
          <w:tcPr>
            <w:tcW w:w="3795" w:type="dxa"/>
            <w:hideMark/>
          </w:tcPr>
          <w:p w14:paraId="2DCA6A5F" w14:textId="3E6ADAE9" w:rsidR="009272CF" w:rsidRPr="008623A2" w:rsidRDefault="009272CF" w:rsidP="009272C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495F791B" w14:textId="6B00E5B3" w:rsidR="009272CF" w:rsidRPr="00BE4864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40,568</w:t>
            </w:r>
          </w:p>
        </w:tc>
        <w:tc>
          <w:tcPr>
            <w:tcW w:w="240" w:type="dxa"/>
          </w:tcPr>
          <w:p w14:paraId="6EB5DC4B" w14:textId="77777777" w:rsidR="009272CF" w:rsidRPr="00B251B1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01DD95ED" w:rsidR="009272CF" w:rsidRPr="000D7919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D79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6,406</w:t>
            </w:r>
          </w:p>
        </w:tc>
      </w:tr>
      <w:tr w:rsidR="009272CF" w:rsidRPr="008623A2" w14:paraId="69AD3354" w14:textId="77777777" w:rsidTr="007A5C6C">
        <w:tc>
          <w:tcPr>
            <w:tcW w:w="3795" w:type="dxa"/>
            <w:hideMark/>
          </w:tcPr>
          <w:p w14:paraId="59ED154D" w14:textId="77777777" w:rsidR="009272CF" w:rsidRPr="008623A2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453D2F4B" w:rsidR="009272CF" w:rsidRPr="00BE4864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</w:t>
            </w:r>
            <w:r w:rsidR="00BE4864" w:rsidRPr="00BE486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</w:t>
            </w:r>
            <w:r w:rsidR="00BB107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40" w:type="dxa"/>
          </w:tcPr>
          <w:p w14:paraId="63E708A0" w14:textId="77777777" w:rsidR="009272CF" w:rsidRPr="00B251B1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28BDE4B4" w:rsidR="009272CF" w:rsidRPr="000D7919" w:rsidRDefault="009272CF" w:rsidP="009272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D79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17,47</w:t>
            </w:r>
            <w:r w:rsidR="0081264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</w:tbl>
    <w:p w14:paraId="34971660" w14:textId="77777777" w:rsidR="00566B2B" w:rsidRPr="008623A2" w:rsidRDefault="00566B2B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6E5931A" w14:textId="42C16414" w:rsidR="00FF01DF" w:rsidRDefault="00795088" w:rsidP="006E2AC6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F47CA1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Pr="00F47CA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47CA1">
        <w:rPr>
          <w:rFonts w:ascii="Browallia New" w:hAnsi="Browallia New" w:cs="Browallia New"/>
          <w:sz w:val="28"/>
          <w:szCs w:val="28"/>
        </w:rPr>
        <w:t xml:space="preserve"> </w:t>
      </w:r>
      <w:r w:rsidRPr="00F47CA1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F47CA1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F47CA1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F47C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7CA1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บริษัทและบริษัทย่อยได้ทำสัญญาว่าจ้างที่ปรึกษาทางการเงินและที่ปรึกษาการตลาด โดยมีค่าตอบแทนจำนวน </w:t>
      </w:r>
      <w:r w:rsidRPr="00F47CA1">
        <w:rPr>
          <w:rFonts w:ascii="Browallia New" w:hAnsi="Browallia New" w:cs="Browallia New"/>
          <w:sz w:val="28"/>
          <w:szCs w:val="28"/>
        </w:rPr>
        <w:t xml:space="preserve">0.9 </w:t>
      </w:r>
      <w:r w:rsidRPr="00F47CA1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Pr="00F47CA1">
        <w:rPr>
          <w:rFonts w:ascii="Browallia New" w:hAnsi="Browallia New" w:cs="Browallia New"/>
          <w:sz w:val="28"/>
          <w:szCs w:val="28"/>
        </w:rPr>
        <w:t>3.69</w:t>
      </w:r>
      <w:r w:rsidRPr="00F47CA1">
        <w:rPr>
          <w:rFonts w:ascii="Browallia New" w:hAnsi="Browallia New" w:cs="Browallia New" w:hint="cs"/>
          <w:sz w:val="28"/>
          <w:szCs w:val="28"/>
          <w:cs/>
        </w:rPr>
        <w:t xml:space="preserve"> ล้านบาท ตามลำดับ</w:t>
      </w:r>
      <w:r w:rsidR="006E2AC6">
        <w:rPr>
          <w:rFonts w:ascii="Browallia New" w:hAnsi="Browallia New" w:cs="Browallia New"/>
          <w:sz w:val="28"/>
          <w:szCs w:val="28"/>
        </w:rPr>
        <w:t xml:space="preserve"> </w:t>
      </w:r>
    </w:p>
    <w:p w14:paraId="14945127" w14:textId="77777777" w:rsidR="006E2AC6" w:rsidRDefault="006E2AC6" w:rsidP="006E2AC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A8578C9" w14:textId="6B3DA615" w:rsidR="00FF01DF" w:rsidRPr="00FF01DF" w:rsidRDefault="00FF01DF" w:rsidP="00FF01DF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FF01DF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F01DF">
        <w:rPr>
          <w:rFonts w:ascii="Browallia New" w:hAnsi="Browallia New" w:cs="Browallia New"/>
          <w:sz w:val="28"/>
          <w:szCs w:val="28"/>
          <w:cs/>
        </w:rPr>
        <w:t>บริษัทย่อยทางอ้อมทำสัญญาจ้างที่ปรึกษาทางการตลาด และพรีเซนเตอร์โฆษณา โดยมีภาระผูกพันคงเหลือที่ต้องจ่ายตามสัญญาเป็นจำนวน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เงิน </w:t>
      </w:r>
      <w:r w:rsidR="00F17FF4" w:rsidRPr="00BE4864">
        <w:rPr>
          <w:rFonts w:ascii="Browallia New" w:hAnsi="Browallia New" w:cs="Browallia New"/>
          <w:sz w:val="28"/>
          <w:szCs w:val="28"/>
          <w:lang w:val="en-GB"/>
        </w:rPr>
        <w:t>2.95</w:t>
      </w:r>
      <w:r w:rsidRPr="00FF01DF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4C556A53" w14:textId="77777777" w:rsidR="00566B2B" w:rsidRPr="00493DF6" w:rsidRDefault="00566B2B" w:rsidP="00EF211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9E6905" w14:textId="0B0CA59D" w:rsidR="00566B2B" w:rsidRDefault="00566B2B" w:rsidP="00DF24A6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3A2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บริษัทและบริษัทย่อยมีภาระผูกพันจากการที่ธนาคารออกหนังสือค้ำประกันในนาม</w:t>
      </w:r>
      <w:r w:rsidRPr="007A5C6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A966F3" w:rsidRPr="007A5C6C">
        <w:rPr>
          <w:rFonts w:ascii="Browallia New" w:hAnsi="Browallia New" w:cs="Browallia New"/>
          <w:spacing w:val="-6"/>
          <w:sz w:val="28"/>
          <w:szCs w:val="28"/>
        </w:rPr>
        <w:t>154.7</w:t>
      </w:r>
      <w:r w:rsidR="008B0385" w:rsidRPr="007A5C6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7A5C6C">
        <w:rPr>
          <w:rFonts w:ascii="Browallia New" w:hAnsi="Browallia New" w:cs="Browallia New" w:hint="cs"/>
          <w:spacing w:val="-6"/>
          <w:sz w:val="28"/>
          <w:szCs w:val="28"/>
          <w:cs/>
        </w:rPr>
        <w:t>ล้านบาท</w:t>
      </w:r>
      <w:r w:rsidRPr="00BE4864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F10D40" w:rsidRPr="00BE4864">
        <w:rPr>
          <w:rFonts w:ascii="Browallia New" w:hAnsi="Browallia New" w:cs="Browallia New"/>
          <w:sz w:val="28"/>
          <w:szCs w:val="28"/>
        </w:rPr>
        <w:t>8.85</w:t>
      </w:r>
      <w:r w:rsidR="00FF01DF" w:rsidRPr="00BE486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E4864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0C9871AE" w14:textId="77777777" w:rsidR="00795088" w:rsidRPr="00BE4864" w:rsidRDefault="00795088" w:rsidP="00795088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A2FC314" w14:textId="76A5077E" w:rsidR="00566B2B" w:rsidRPr="00BE4864" w:rsidRDefault="001C37E5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</w:t>
      </w:r>
      <w:r w:rsidR="00566B2B" w:rsidRPr="00BE4864">
        <w:rPr>
          <w:rFonts w:ascii="Browallia New" w:hAnsi="Browallia New" w:cs="Browallia New"/>
          <w:sz w:val="28"/>
          <w:szCs w:val="28"/>
          <w:cs/>
        </w:rPr>
        <w:t>จำนวน</w:t>
      </w:r>
      <w:r w:rsidR="00566B2B" w:rsidRPr="00BE4864">
        <w:rPr>
          <w:rFonts w:ascii="Browallia New" w:hAnsi="Browallia New" w:cs="Browallia New"/>
          <w:sz w:val="28"/>
          <w:szCs w:val="28"/>
        </w:rPr>
        <w:t xml:space="preserve"> </w:t>
      </w:r>
      <w:r w:rsidR="00E209DB" w:rsidRPr="00BE4864">
        <w:rPr>
          <w:rFonts w:ascii="Browallia New" w:hAnsi="Browallia New" w:cs="Browallia New"/>
          <w:sz w:val="28"/>
          <w:szCs w:val="28"/>
          <w:lang w:val="en-GB"/>
        </w:rPr>
        <w:t>23.20</w:t>
      </w:r>
      <w:r w:rsidR="00FF01DF"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BE4864">
        <w:rPr>
          <w:rFonts w:ascii="Browallia New" w:hAnsi="Browallia New" w:cs="Browallia New"/>
          <w:sz w:val="28"/>
          <w:szCs w:val="28"/>
          <w:cs/>
        </w:rPr>
        <w:t>ล้านบา</w:t>
      </w:r>
      <w:r w:rsidR="00E209DB" w:rsidRPr="00BE4864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555B9D12" w14:textId="77777777" w:rsidR="00566B2B" w:rsidRPr="00BE4864" w:rsidRDefault="00566B2B" w:rsidP="00EF211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6A5AE55" w14:textId="0BDD0455" w:rsidR="00566B2B" w:rsidRDefault="001C37E5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bookmarkStart w:id="5" w:name="_Hlk482282140"/>
      <w:r w:rsidRPr="00BE486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E4864">
        <w:rPr>
          <w:rFonts w:ascii="Browallia New" w:hAnsi="Browallia New" w:cs="Browallia New"/>
          <w:sz w:val="28"/>
          <w:szCs w:val="28"/>
        </w:rPr>
        <w:t xml:space="preserve"> 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BE4864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5"/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17</w:t>
      </w:r>
      <w:r w:rsidR="008340B5" w:rsidRPr="00BE4864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10</w:t>
      </w:r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="00566B2B"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="00566B2B" w:rsidRPr="008623A2">
        <w:rPr>
          <w:rFonts w:ascii="Browallia New" w:hAnsi="Browallia New" w:cs="Browallia New" w:hint="cs"/>
          <w:sz w:val="28"/>
          <w:szCs w:val="28"/>
          <w:cs/>
        </w:rPr>
        <w:t xml:space="preserve"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41874EA" w14:textId="77777777" w:rsidR="00AD105F" w:rsidRDefault="00AD105F" w:rsidP="00AD105F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471630A0" w14:textId="563FFF51" w:rsidR="00566B2B" w:rsidRPr="008623A2" w:rsidRDefault="00083550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บริษัทย่อยมี</w:t>
      </w:r>
      <w:r w:rsidR="00EE5419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39544204" w14:textId="77777777" w:rsidR="00566B2B" w:rsidRPr="008623A2" w:rsidRDefault="00566B2B" w:rsidP="00566B2B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566B2B" w:rsidRPr="008623A2" w14:paraId="4B852CA0" w14:textId="77777777" w:rsidTr="00F7360D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56FC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644D83A6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0623B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566B2B" w:rsidRPr="004D32D9" w14:paraId="6E37D6ED" w14:textId="77777777" w:rsidTr="00F7360D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DE2FF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62CA278D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410A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566B2B" w:rsidRPr="008623A2" w14:paraId="4065BCE8" w14:textId="77777777" w:rsidTr="00F7360D">
        <w:trPr>
          <w:jc w:val="center"/>
        </w:trPr>
        <w:tc>
          <w:tcPr>
            <w:tcW w:w="2680" w:type="dxa"/>
            <w:hideMark/>
          </w:tcPr>
          <w:p w14:paraId="6F3D2813" w14:textId="310CF8E6" w:rsidR="00566B2B" w:rsidRPr="008623A2" w:rsidRDefault="00566B2B" w:rsidP="00F7360D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2557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1837515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D3975B7" w14:textId="2BA9CEEB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566B2B" w:rsidRPr="008623A2" w14:paraId="5089166D" w14:textId="77777777" w:rsidTr="00F7360D">
        <w:trPr>
          <w:jc w:val="center"/>
        </w:trPr>
        <w:tc>
          <w:tcPr>
            <w:tcW w:w="2680" w:type="dxa"/>
            <w:hideMark/>
          </w:tcPr>
          <w:p w14:paraId="1A0CD871" w14:textId="3E73948B" w:rsidR="00566B2B" w:rsidRPr="008623A2" w:rsidRDefault="00566B2B" w:rsidP="00F7360D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79D81774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7208A404" w14:textId="259BE711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566B2B" w:rsidRPr="008623A2" w14:paraId="5738B0AB" w14:textId="77777777" w:rsidTr="00F7360D">
        <w:trPr>
          <w:jc w:val="center"/>
        </w:trPr>
        <w:tc>
          <w:tcPr>
            <w:tcW w:w="2680" w:type="dxa"/>
            <w:hideMark/>
          </w:tcPr>
          <w:p w14:paraId="362E3FDF" w14:textId="3CA93BE2" w:rsidR="00566B2B" w:rsidRPr="008623A2" w:rsidRDefault="00566B2B" w:rsidP="00F7360D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75513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5DBAAEB" w14:textId="77739935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24732192" w14:textId="77777777" w:rsidR="007E7ADD" w:rsidRPr="00326A72" w:rsidRDefault="007E7ADD" w:rsidP="00326A72">
      <w:pPr>
        <w:rPr>
          <w:rFonts w:ascii="Browallia New" w:hAnsi="Browallia New" w:cs="Browallia New"/>
          <w:sz w:val="28"/>
          <w:szCs w:val="28"/>
        </w:rPr>
      </w:pPr>
    </w:p>
    <w:p w14:paraId="3F3D4B2C" w14:textId="6BCE1173" w:rsidR="00645126" w:rsidRPr="002E2A99" w:rsidRDefault="00645126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E2A99">
        <w:rPr>
          <w:rFonts w:ascii="Browallia New" w:hAnsi="Browallia New" w:cs="Browallia New" w:hint="cs"/>
          <w:sz w:val="28"/>
          <w:szCs w:val="28"/>
          <w:u w:val="single"/>
          <w:cs/>
        </w:rPr>
        <w:t>คดีฟ้องร้อง</w:t>
      </w:r>
    </w:p>
    <w:p w14:paraId="2D79B5FF" w14:textId="77777777" w:rsidR="00645126" w:rsidRPr="002E2A99" w:rsidRDefault="00645126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6D2205B" w14:textId="35F8478E" w:rsidR="004D32D9" w:rsidRDefault="00FF01DF" w:rsidP="00110BF1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AE57E7">
        <w:rPr>
          <w:rFonts w:ascii="Browallia New" w:hAnsi="Browallia New" w:cs="Browallia New" w:hint="cs"/>
          <w:sz w:val="28"/>
          <w:szCs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ในขณะนี้บริษัทไม่มีคดีความที่มีสาระสำคัญที่เปลี่ยนแปลงจากงบการเงินสำหรับปีสิ้นสุดวันที่ </w:t>
      </w:r>
      <w:r w:rsidRPr="00AE57E7">
        <w:rPr>
          <w:rFonts w:ascii="Browallia New" w:hAnsi="Browallia New" w:cs="Browallia New"/>
          <w:sz w:val="28"/>
          <w:szCs w:val="28"/>
        </w:rPr>
        <w:t>31</w:t>
      </w:r>
      <w:r w:rsidRPr="00AE57E7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AE57E7">
        <w:rPr>
          <w:rFonts w:ascii="Browallia New" w:hAnsi="Browallia New" w:cs="Browallia New"/>
          <w:sz w:val="28"/>
          <w:szCs w:val="28"/>
        </w:rPr>
        <w:t>25</w:t>
      </w:r>
      <w:r w:rsidR="00D75B2C" w:rsidRPr="00AE57E7">
        <w:rPr>
          <w:rFonts w:ascii="Browallia New" w:hAnsi="Browallia New" w:cs="Browallia New"/>
          <w:sz w:val="28"/>
          <w:szCs w:val="28"/>
        </w:rPr>
        <w:t>60</w:t>
      </w:r>
    </w:p>
    <w:p w14:paraId="7C4AB252" w14:textId="11DF33C0" w:rsidR="004D32D9" w:rsidRDefault="004D32D9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AD0F85C" w14:textId="7DD4B051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37D1DE4" w14:textId="51F0A771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8547E4F" w14:textId="7C7E5185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50A5DB2" w14:textId="49B92B3D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FBC9821" w14:textId="61250314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3F3EEFB" w14:textId="2023EF6C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DA4CCB7" w14:textId="564E5116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5899335" w14:textId="59E12667" w:rsidR="004B52A4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D8B2891" w14:textId="77777777" w:rsidR="004B52A4" w:rsidRPr="00613D36" w:rsidRDefault="004B52A4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D9A4E4" w14:textId="5EF6237C" w:rsidR="00645126" w:rsidRPr="00774039" w:rsidRDefault="00645126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74039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  <w:r w:rsidR="00B91C02" w:rsidRPr="00774039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2366769" w14:textId="77777777" w:rsidR="00645126" w:rsidRPr="00774039" w:rsidRDefault="00645126" w:rsidP="001C67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774039" w:rsidRDefault="00645126" w:rsidP="001C67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4A57094" w14:textId="77777777" w:rsidR="00645126" w:rsidRPr="00774039" w:rsidRDefault="00645126" w:rsidP="00F00462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caps/>
          <w:sz w:val="28"/>
          <w:szCs w:val="28"/>
          <w:lang w:eastAsia="zh-HK"/>
        </w:rPr>
      </w:pPr>
      <w:bookmarkStart w:id="6" w:name="_Hlk482188554"/>
    </w:p>
    <w:p w14:paraId="01B1FDB4" w14:textId="799A2E4D" w:rsidR="00FF2474" w:rsidRDefault="003D3730" w:rsidP="00110BF1">
      <w:pPr>
        <w:pStyle w:val="Preformatted"/>
        <w:numPr>
          <w:ilvl w:val="1"/>
          <w:numId w:val="24"/>
        </w:numPr>
        <w:tabs>
          <w:tab w:val="clear" w:pos="0"/>
          <w:tab w:val="clear" w:pos="959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>ในการประชุม</w:t>
      </w:r>
      <w:r w:rsidR="00110BF1">
        <w:rPr>
          <w:rFonts w:ascii="Browallia New" w:hAnsi="Browallia New" w:cs="Browallia New" w:hint="cs"/>
          <w:sz w:val="28"/>
          <w:szCs w:val="28"/>
          <w:cs/>
          <w:lang w:val="en-GB"/>
        </w:rPr>
        <w:t>คณะกรรมการ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110BF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ครั้งที่ </w:t>
      </w:r>
      <w:r w:rsidR="00110BF1">
        <w:rPr>
          <w:rFonts w:ascii="Browallia New" w:hAnsi="Browallia New" w:cs="Browallia New"/>
          <w:sz w:val="28"/>
          <w:szCs w:val="28"/>
          <w:lang w:val="en-GB"/>
        </w:rPr>
        <w:t>8/2561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="00110BF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</w:t>
      </w:r>
      <w:r w:rsidR="00D57D8F" w:rsidRPr="00774039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962C7" w:rsidRPr="00774039">
        <w:rPr>
          <w:rFonts w:ascii="Browallia New" w:hAnsi="Browallia New" w:cs="Browallia New"/>
          <w:sz w:val="28"/>
          <w:szCs w:val="28"/>
        </w:rPr>
        <w:t>1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95826" w:rsidRPr="00774039">
        <w:rPr>
          <w:rFonts w:ascii="Browallia New" w:hAnsi="Browallia New" w:cs="Browallia New"/>
          <w:sz w:val="28"/>
          <w:szCs w:val="28"/>
          <w:cs/>
          <w:lang w:val="en-GB"/>
        </w:rPr>
        <w:t>ที่ประชุม</w:t>
      </w:r>
      <w:r w:rsidR="00DB4866" w:rsidRPr="00774039">
        <w:rPr>
          <w:rFonts w:ascii="Browallia New" w:hAnsi="Browallia New" w:cs="Browallia New"/>
          <w:sz w:val="28"/>
          <w:szCs w:val="28"/>
          <w:cs/>
          <w:lang w:val="en-GB"/>
        </w:rPr>
        <w:t>มีมติอนุมัติ</w:t>
      </w:r>
      <w:r w:rsidR="00110BF1">
        <w:rPr>
          <w:rFonts w:ascii="Browallia New" w:hAnsi="Browallia New" w:cs="Browallia New" w:hint="cs"/>
          <w:sz w:val="28"/>
          <w:szCs w:val="28"/>
          <w:cs/>
          <w:lang w:val="en-GB"/>
        </w:rPr>
        <w:t>ให้นำเสนอต่อที่ประชุม</w:t>
      </w:r>
      <w:r w:rsidR="00EE5419">
        <w:rPr>
          <w:rFonts w:ascii="Browallia New" w:hAnsi="Browallia New" w:cs="Browallia New" w:hint="cs"/>
          <w:sz w:val="28"/>
          <w:szCs w:val="28"/>
          <w:cs/>
          <w:lang w:val="en-GB"/>
        </w:rPr>
        <w:t>วิสามัญ</w:t>
      </w:r>
      <w:r w:rsidR="00110BF1">
        <w:rPr>
          <w:rFonts w:ascii="Browallia New" w:hAnsi="Browallia New" w:cs="Browallia New" w:hint="cs"/>
          <w:sz w:val="28"/>
          <w:szCs w:val="28"/>
          <w:cs/>
          <w:lang w:val="en-GB"/>
        </w:rPr>
        <w:t>ผ</w:t>
      </w:r>
      <w:r w:rsidR="008B0385">
        <w:rPr>
          <w:rFonts w:ascii="Browallia New" w:hAnsi="Browallia New" w:cs="Browallia New" w:hint="cs"/>
          <w:sz w:val="28"/>
          <w:szCs w:val="28"/>
          <w:cs/>
          <w:lang w:val="en-GB"/>
        </w:rPr>
        <w:t>ู้</w:t>
      </w:r>
      <w:r w:rsidR="00110BF1">
        <w:rPr>
          <w:rFonts w:ascii="Browallia New" w:hAnsi="Browallia New" w:cs="Browallia New" w:hint="cs"/>
          <w:sz w:val="28"/>
          <w:szCs w:val="28"/>
          <w:cs/>
          <w:lang w:val="en-GB"/>
        </w:rPr>
        <w:t>ถือหุ้น</w:t>
      </w:r>
      <w:r w:rsidR="00C0044F" w:rsidRPr="00774039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 w:rsidR="00DB4866" w:rsidRPr="00774039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="00FF2474" w:rsidRPr="00110BF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End w:id="6"/>
    </w:p>
    <w:p w14:paraId="12FF77E1" w14:textId="6DA6C11C" w:rsidR="00AF2283" w:rsidRPr="007A5C6C" w:rsidRDefault="00AF2283" w:rsidP="00AF2283">
      <w:pPr>
        <w:pStyle w:val="Preformatted"/>
        <w:tabs>
          <w:tab w:val="clear" w:pos="0"/>
          <w:tab w:val="clear" w:pos="959"/>
        </w:tabs>
        <w:ind w:left="99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2B27E2" w14:textId="3C74FD48" w:rsidR="00AF2283" w:rsidRDefault="00AF2283" w:rsidP="00AF2283">
      <w:pPr>
        <w:pStyle w:val="Preformatted"/>
        <w:numPr>
          <w:ilvl w:val="0"/>
          <w:numId w:val="19"/>
        </w:numPr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>ลดทุนจดทะเบียนของบริษัท</w:t>
      </w:r>
      <w:r w:rsidRPr="00774039">
        <w:rPr>
          <w:rFonts w:ascii="Browallia New" w:hAnsi="Browallia New" w:cs="Browallia New" w:hint="cs"/>
          <w:sz w:val="28"/>
          <w:szCs w:val="28"/>
          <w:cs/>
          <w:lang w:val="en-GB"/>
        </w:rPr>
        <w:t>จำ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>228,062,767.05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จากเดิม 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>1,597,429,865.55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</w:t>
      </w:r>
      <w:r w:rsidRPr="00774039">
        <w:rPr>
          <w:rFonts w:ascii="Browallia New" w:hAnsi="Browallia New" w:cs="Browallia New" w:hint="cs"/>
          <w:sz w:val="28"/>
          <w:szCs w:val="28"/>
          <w:cs/>
          <w:lang w:val="en-GB"/>
        </w:rPr>
        <w:t>จำ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 xml:space="preserve">1,369,367,098.50 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>บาท โดยวิธีการตัดหุ้นสามัญที่ยังไม่ได้จ</w:t>
      </w:r>
      <w:r w:rsidRPr="0077403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>หน่ายจ</w:t>
      </w:r>
      <w:r w:rsidRPr="0077403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>3,040,836,894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</w:t>
      </w:r>
      <w:r w:rsidR="001275D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 </w:t>
      </w:r>
      <w:r w:rsidRPr="00774039">
        <w:rPr>
          <w:rFonts w:ascii="Browallia New" w:hAnsi="Browallia New" w:cs="Browallia New"/>
          <w:sz w:val="28"/>
          <w:szCs w:val="28"/>
          <w:lang w:val="en-GB"/>
        </w:rPr>
        <w:t>0.075</w:t>
      </w:r>
      <w:r w:rsidRPr="0077403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</w:p>
    <w:p w14:paraId="5FA5CB56" w14:textId="77777777" w:rsidR="00AF2283" w:rsidRDefault="00AF2283" w:rsidP="00AF2283">
      <w:pPr>
        <w:pStyle w:val="Preformatted"/>
        <w:tabs>
          <w:tab w:val="clear" w:pos="0"/>
          <w:tab w:val="clear" w:pos="959"/>
        </w:tabs>
        <w:ind w:left="166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7691F5" w14:textId="259263F0" w:rsidR="00AF2283" w:rsidRPr="004D32D9" w:rsidRDefault="00AF2283" w:rsidP="00AF2283">
      <w:pPr>
        <w:pStyle w:val="Preformatted"/>
        <w:numPr>
          <w:ilvl w:val="0"/>
          <w:numId w:val="19"/>
        </w:numPr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>เพิ่มทุนจดทะเบียนของบริษัทจ</w:t>
      </w:r>
      <w:r w:rsidRPr="004D32D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4D32D9">
        <w:rPr>
          <w:rFonts w:ascii="Browallia New" w:hAnsi="Browallia New" w:cs="Browallia New"/>
          <w:sz w:val="28"/>
          <w:szCs w:val="28"/>
          <w:lang w:val="en-GB"/>
        </w:rPr>
        <w:t>1,208,121,736.95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จากทุนจดทะเบียนจ</w:t>
      </w:r>
      <w:r w:rsidRPr="004D32D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4D32D9">
        <w:rPr>
          <w:rFonts w:ascii="Browallia New" w:hAnsi="Browallia New" w:cs="Browallia New"/>
          <w:sz w:val="28"/>
          <w:szCs w:val="28"/>
          <w:lang w:val="en-GB"/>
        </w:rPr>
        <w:t>1,369,367,098.50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 </w:t>
      </w:r>
      <w:r w:rsidRPr="004D32D9">
        <w:rPr>
          <w:rFonts w:ascii="Browallia New" w:hAnsi="Browallia New" w:cs="Browallia New"/>
          <w:sz w:val="28"/>
          <w:szCs w:val="28"/>
          <w:lang w:val="en-GB"/>
        </w:rPr>
        <w:t>2,577,488,835.45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โดยการออกหุ้นสามัญจ</w:t>
      </w:r>
      <w:r w:rsidRPr="004D32D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4D32D9">
        <w:rPr>
          <w:rFonts w:ascii="Browallia New" w:hAnsi="Browallia New" w:cs="Browallia New"/>
          <w:sz w:val="28"/>
          <w:szCs w:val="28"/>
          <w:lang w:val="en-GB"/>
        </w:rPr>
        <w:t>16,108,289,826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4D32D9">
        <w:rPr>
          <w:rFonts w:ascii="Browallia New" w:hAnsi="Browallia New" w:cs="Browallia New"/>
          <w:sz w:val="28"/>
          <w:szCs w:val="28"/>
          <w:lang w:val="en-GB"/>
        </w:rPr>
        <w:t xml:space="preserve">0.075 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BA14A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>เพื่อเสนอขายแก่บุคคลในวงจ</w:t>
      </w:r>
      <w:r w:rsidRPr="004D32D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>กัด (</w:t>
      </w:r>
      <w:r w:rsidRPr="004D32D9">
        <w:rPr>
          <w:rFonts w:ascii="Browallia New" w:hAnsi="Browallia New" w:cs="Browallia New"/>
          <w:sz w:val="28"/>
          <w:szCs w:val="28"/>
          <w:lang w:val="en-GB"/>
        </w:rPr>
        <w:t xml:space="preserve">Private Placement) 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>จ</w:t>
      </w:r>
      <w:r w:rsidRPr="004D32D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="007A5C6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ในราคาหุ้นละ </w:t>
      </w:r>
      <w:r>
        <w:rPr>
          <w:rFonts w:ascii="Browallia New" w:hAnsi="Browallia New" w:cs="Browallia New"/>
          <w:sz w:val="28"/>
          <w:szCs w:val="28"/>
          <w:lang w:val="en-GB"/>
        </w:rPr>
        <w:t>0.040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มูลค่า</w:t>
      </w:r>
      <w:r w:rsidRPr="004D32D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รวม </w:t>
      </w:r>
      <w:r>
        <w:rPr>
          <w:rFonts w:ascii="Browallia New" w:hAnsi="Browallia New" w:cs="Browallia New"/>
          <w:sz w:val="28"/>
          <w:szCs w:val="28"/>
          <w:lang w:val="en-GB"/>
        </w:rPr>
        <w:t>6</w:t>
      </w:r>
      <w:r w:rsidR="00ED48D1">
        <w:rPr>
          <w:rFonts w:ascii="Browallia New" w:hAnsi="Browallia New" w:cs="Browallia New"/>
          <w:sz w:val="28"/>
          <w:szCs w:val="28"/>
          <w:lang w:val="en-GB"/>
        </w:rPr>
        <w:t>44</w:t>
      </w:r>
      <w:r>
        <w:rPr>
          <w:rFonts w:ascii="Browallia New" w:hAnsi="Browallia New" w:cs="Browallia New"/>
          <w:sz w:val="28"/>
          <w:szCs w:val="28"/>
          <w:lang w:val="en-GB"/>
        </w:rPr>
        <w:t>,331,593.04</w:t>
      </w:r>
      <w:r w:rsidRPr="004D32D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</w:p>
    <w:p w14:paraId="314B4F3A" w14:textId="77777777" w:rsidR="00AF2283" w:rsidRPr="00110BF1" w:rsidRDefault="00AF2283" w:rsidP="00AF2283">
      <w:pPr>
        <w:pStyle w:val="Preformatted"/>
        <w:tabs>
          <w:tab w:val="clear" w:pos="0"/>
          <w:tab w:val="clear" w:pos="959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AF2283" w:rsidRPr="00110BF1" w:rsidSect="00AB0F71">
      <w:footerReference w:type="default" r:id="rId11"/>
      <w:pgSz w:w="11909" w:h="16834" w:code="9"/>
      <w:pgMar w:top="1530" w:right="1019" w:bottom="1259" w:left="1418" w:header="720" w:footer="397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2A50E" w14:textId="77777777" w:rsidR="00CB0E3C" w:rsidRDefault="00CB0E3C">
      <w:r>
        <w:separator/>
      </w:r>
    </w:p>
  </w:endnote>
  <w:endnote w:type="continuationSeparator" w:id="0">
    <w:p w14:paraId="4892C05B" w14:textId="77777777" w:rsidR="00CB0E3C" w:rsidRDefault="00CB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A1AF9" w14:textId="77777777" w:rsidR="009A0484" w:rsidRDefault="009A0484">
    <w:pPr>
      <w:pStyle w:val="Footer"/>
      <w:framePr w:wrap="around" w:vAnchor="text" w:hAnchor="margin" w:xAlign="right" w:y="1"/>
      <w:rPr>
        <w:rStyle w:val="PageNumber"/>
      </w:rPr>
    </w:pPr>
  </w:p>
  <w:p w14:paraId="60497E19" w14:textId="381ACA0F" w:rsidR="009A0484" w:rsidRDefault="009A0484" w:rsidP="00107A80">
    <w:pPr>
      <w:pStyle w:val="CharCharCharCharCharCharCharCharCharCharCharCharCharCharCharCharCharCharChar"/>
      <w:tabs>
        <w:tab w:val="left" w:pos="450"/>
        <w:tab w:val="right" w:pos="9360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23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7E777565" w14:textId="77777777" w:rsidR="009A0484" w:rsidRPr="00145EC5" w:rsidRDefault="009A0484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FA129" w14:textId="77777777" w:rsidR="00CB0E3C" w:rsidRDefault="00CB0E3C">
      <w:r>
        <w:separator/>
      </w:r>
    </w:p>
  </w:footnote>
  <w:footnote w:type="continuationSeparator" w:id="0">
    <w:p w14:paraId="4FA46DBE" w14:textId="77777777" w:rsidR="00CB0E3C" w:rsidRDefault="00CB0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8D01072"/>
    <w:multiLevelType w:val="hybridMultilevel"/>
    <w:tmpl w:val="2BAE3AF0"/>
    <w:lvl w:ilvl="0" w:tplc="85685326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1" w15:restartNumberingAfterBreak="0">
    <w:nsid w:val="1B4F66F4"/>
    <w:multiLevelType w:val="multilevel"/>
    <w:tmpl w:val="17B0150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2.1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80F14CD"/>
    <w:multiLevelType w:val="hybridMultilevel"/>
    <w:tmpl w:val="A95842E8"/>
    <w:lvl w:ilvl="0" w:tplc="B428F228">
      <w:start w:val="31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55A4362F"/>
    <w:multiLevelType w:val="multilevel"/>
    <w:tmpl w:val="117E5F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B273BB0"/>
    <w:multiLevelType w:val="multilevel"/>
    <w:tmpl w:val="1110FA6E"/>
    <w:lvl w:ilvl="0">
      <w:start w:val="3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01B369E"/>
    <w:multiLevelType w:val="hybridMultilevel"/>
    <w:tmpl w:val="CAE416A8"/>
    <w:lvl w:ilvl="0" w:tplc="EC065066">
      <w:start w:val="16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6BA2C3F"/>
    <w:multiLevelType w:val="hybridMultilevel"/>
    <w:tmpl w:val="2C9A8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7686C"/>
    <w:multiLevelType w:val="hybridMultilevel"/>
    <w:tmpl w:val="B05A10AA"/>
    <w:lvl w:ilvl="0" w:tplc="9A649EB2">
      <w:start w:val="1"/>
      <w:numFmt w:val="decimal"/>
      <w:lvlText w:val="(%1)"/>
      <w:lvlJc w:val="left"/>
      <w:pPr>
        <w:ind w:left="1146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26A27C3"/>
    <w:multiLevelType w:val="hybridMultilevel"/>
    <w:tmpl w:val="61C2E0F8"/>
    <w:lvl w:ilvl="0" w:tplc="26D64E4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lang w:bidi="th-TH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6"/>
  </w:num>
  <w:num w:numId="14">
    <w:abstractNumId w:val="14"/>
  </w:num>
  <w:num w:numId="15">
    <w:abstractNumId w:val="20"/>
  </w:num>
  <w:num w:numId="16">
    <w:abstractNumId w:val="29"/>
  </w:num>
  <w:num w:numId="17">
    <w:abstractNumId w:val="22"/>
  </w:num>
  <w:num w:numId="18">
    <w:abstractNumId w:val="30"/>
  </w:num>
  <w:num w:numId="19">
    <w:abstractNumId w:val="15"/>
  </w:num>
  <w:num w:numId="20">
    <w:abstractNumId w:val="23"/>
  </w:num>
  <w:num w:numId="21">
    <w:abstractNumId w:val="17"/>
  </w:num>
  <w:num w:numId="22">
    <w:abstractNumId w:val="18"/>
  </w:num>
  <w:num w:numId="23">
    <w:abstractNumId w:val="21"/>
  </w:num>
  <w:num w:numId="24">
    <w:abstractNumId w:val="11"/>
  </w:num>
  <w:num w:numId="25">
    <w:abstractNumId w:val="13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5"/>
  </w:num>
  <w:num w:numId="29">
    <w:abstractNumId w:val="19"/>
  </w:num>
  <w:num w:numId="30">
    <w:abstractNumId w:val="10"/>
  </w:num>
  <w:num w:numId="31">
    <w:abstractNumId w:val="24"/>
  </w:num>
  <w:num w:numId="32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D67"/>
    <w:rsid w:val="0000254D"/>
    <w:rsid w:val="00002ECA"/>
    <w:rsid w:val="0000366C"/>
    <w:rsid w:val="000038E7"/>
    <w:rsid w:val="00003942"/>
    <w:rsid w:val="00003C2C"/>
    <w:rsid w:val="00003C35"/>
    <w:rsid w:val="000045E5"/>
    <w:rsid w:val="0000603F"/>
    <w:rsid w:val="00006C77"/>
    <w:rsid w:val="00007036"/>
    <w:rsid w:val="0000797E"/>
    <w:rsid w:val="00007BD1"/>
    <w:rsid w:val="0001083F"/>
    <w:rsid w:val="00010B43"/>
    <w:rsid w:val="00010BB6"/>
    <w:rsid w:val="000111BE"/>
    <w:rsid w:val="000112CB"/>
    <w:rsid w:val="00011C79"/>
    <w:rsid w:val="00012810"/>
    <w:rsid w:val="00012983"/>
    <w:rsid w:val="000129E1"/>
    <w:rsid w:val="000136C0"/>
    <w:rsid w:val="0001389A"/>
    <w:rsid w:val="00013F8B"/>
    <w:rsid w:val="00014290"/>
    <w:rsid w:val="00014412"/>
    <w:rsid w:val="00014765"/>
    <w:rsid w:val="00014CFE"/>
    <w:rsid w:val="000151E2"/>
    <w:rsid w:val="000153ED"/>
    <w:rsid w:val="00015D57"/>
    <w:rsid w:val="00016753"/>
    <w:rsid w:val="000167E8"/>
    <w:rsid w:val="000168B9"/>
    <w:rsid w:val="000169A2"/>
    <w:rsid w:val="00020883"/>
    <w:rsid w:val="00020963"/>
    <w:rsid w:val="0002117E"/>
    <w:rsid w:val="000217EA"/>
    <w:rsid w:val="000218F8"/>
    <w:rsid w:val="00021BD9"/>
    <w:rsid w:val="0002246A"/>
    <w:rsid w:val="00022B04"/>
    <w:rsid w:val="00022EBB"/>
    <w:rsid w:val="0002372E"/>
    <w:rsid w:val="0002414B"/>
    <w:rsid w:val="000248A4"/>
    <w:rsid w:val="0002491D"/>
    <w:rsid w:val="0002497D"/>
    <w:rsid w:val="00025535"/>
    <w:rsid w:val="00025FDD"/>
    <w:rsid w:val="00026BE5"/>
    <w:rsid w:val="00026C00"/>
    <w:rsid w:val="00027601"/>
    <w:rsid w:val="0002791A"/>
    <w:rsid w:val="00027BD0"/>
    <w:rsid w:val="00027F50"/>
    <w:rsid w:val="000306E1"/>
    <w:rsid w:val="0003092B"/>
    <w:rsid w:val="00030D81"/>
    <w:rsid w:val="000316C2"/>
    <w:rsid w:val="00031DCF"/>
    <w:rsid w:val="000323C1"/>
    <w:rsid w:val="00033413"/>
    <w:rsid w:val="00033520"/>
    <w:rsid w:val="00033BCA"/>
    <w:rsid w:val="00033EEA"/>
    <w:rsid w:val="0003438E"/>
    <w:rsid w:val="00034532"/>
    <w:rsid w:val="00034FA2"/>
    <w:rsid w:val="00035BCC"/>
    <w:rsid w:val="00035D7F"/>
    <w:rsid w:val="00035E27"/>
    <w:rsid w:val="00037A0A"/>
    <w:rsid w:val="00037C89"/>
    <w:rsid w:val="000400A1"/>
    <w:rsid w:val="0004093C"/>
    <w:rsid w:val="0004127D"/>
    <w:rsid w:val="00041875"/>
    <w:rsid w:val="00042A8A"/>
    <w:rsid w:val="0004419C"/>
    <w:rsid w:val="00044B43"/>
    <w:rsid w:val="00044C07"/>
    <w:rsid w:val="0004526E"/>
    <w:rsid w:val="00045E51"/>
    <w:rsid w:val="00046042"/>
    <w:rsid w:val="0004609F"/>
    <w:rsid w:val="0004667D"/>
    <w:rsid w:val="00046B63"/>
    <w:rsid w:val="00047C47"/>
    <w:rsid w:val="00047CD9"/>
    <w:rsid w:val="00047E9A"/>
    <w:rsid w:val="00047F33"/>
    <w:rsid w:val="0005060E"/>
    <w:rsid w:val="00050ADF"/>
    <w:rsid w:val="00050F55"/>
    <w:rsid w:val="000511D6"/>
    <w:rsid w:val="0005196D"/>
    <w:rsid w:val="00052412"/>
    <w:rsid w:val="0005299F"/>
    <w:rsid w:val="00052CF0"/>
    <w:rsid w:val="000535BC"/>
    <w:rsid w:val="000537A6"/>
    <w:rsid w:val="00054E1D"/>
    <w:rsid w:val="00055180"/>
    <w:rsid w:val="0005523F"/>
    <w:rsid w:val="000554E0"/>
    <w:rsid w:val="000555F4"/>
    <w:rsid w:val="00056BCC"/>
    <w:rsid w:val="0005739A"/>
    <w:rsid w:val="000574CD"/>
    <w:rsid w:val="000579E2"/>
    <w:rsid w:val="00057AF7"/>
    <w:rsid w:val="00060976"/>
    <w:rsid w:val="000609D2"/>
    <w:rsid w:val="00060B5D"/>
    <w:rsid w:val="00061182"/>
    <w:rsid w:val="000628DF"/>
    <w:rsid w:val="00062B1E"/>
    <w:rsid w:val="00063338"/>
    <w:rsid w:val="0006334F"/>
    <w:rsid w:val="00064697"/>
    <w:rsid w:val="00064E34"/>
    <w:rsid w:val="00065A7D"/>
    <w:rsid w:val="00067002"/>
    <w:rsid w:val="000670FD"/>
    <w:rsid w:val="00067CFA"/>
    <w:rsid w:val="000708B9"/>
    <w:rsid w:val="00071894"/>
    <w:rsid w:val="000718F7"/>
    <w:rsid w:val="000720FA"/>
    <w:rsid w:val="00072569"/>
    <w:rsid w:val="00072B4A"/>
    <w:rsid w:val="00072EA1"/>
    <w:rsid w:val="000737A1"/>
    <w:rsid w:val="000738BC"/>
    <w:rsid w:val="00073FD1"/>
    <w:rsid w:val="00075228"/>
    <w:rsid w:val="00075271"/>
    <w:rsid w:val="000755C1"/>
    <w:rsid w:val="000759F5"/>
    <w:rsid w:val="00075BF4"/>
    <w:rsid w:val="00076D6D"/>
    <w:rsid w:val="00076D8F"/>
    <w:rsid w:val="000770F5"/>
    <w:rsid w:val="000771A0"/>
    <w:rsid w:val="0007750A"/>
    <w:rsid w:val="00077BDA"/>
    <w:rsid w:val="000801CD"/>
    <w:rsid w:val="00080C94"/>
    <w:rsid w:val="00081036"/>
    <w:rsid w:val="0008154D"/>
    <w:rsid w:val="000817CC"/>
    <w:rsid w:val="00081E54"/>
    <w:rsid w:val="00082277"/>
    <w:rsid w:val="00082819"/>
    <w:rsid w:val="00082889"/>
    <w:rsid w:val="00083198"/>
    <w:rsid w:val="000832C1"/>
    <w:rsid w:val="00083550"/>
    <w:rsid w:val="000840AD"/>
    <w:rsid w:val="00084FE2"/>
    <w:rsid w:val="00086B2B"/>
    <w:rsid w:val="0008737E"/>
    <w:rsid w:val="00087382"/>
    <w:rsid w:val="00087CDA"/>
    <w:rsid w:val="00087DEE"/>
    <w:rsid w:val="000901EE"/>
    <w:rsid w:val="000909D9"/>
    <w:rsid w:val="00090AD7"/>
    <w:rsid w:val="00091036"/>
    <w:rsid w:val="0009128E"/>
    <w:rsid w:val="000912AA"/>
    <w:rsid w:val="0009275A"/>
    <w:rsid w:val="0009360A"/>
    <w:rsid w:val="00093E7F"/>
    <w:rsid w:val="00095132"/>
    <w:rsid w:val="000952E6"/>
    <w:rsid w:val="000958B3"/>
    <w:rsid w:val="00095A3C"/>
    <w:rsid w:val="00096930"/>
    <w:rsid w:val="0009695A"/>
    <w:rsid w:val="000A00B8"/>
    <w:rsid w:val="000A0ED9"/>
    <w:rsid w:val="000A11C7"/>
    <w:rsid w:val="000A15D9"/>
    <w:rsid w:val="000A17B5"/>
    <w:rsid w:val="000A17D5"/>
    <w:rsid w:val="000A1DC7"/>
    <w:rsid w:val="000A22A0"/>
    <w:rsid w:val="000A24EA"/>
    <w:rsid w:val="000A2C48"/>
    <w:rsid w:val="000A3ABB"/>
    <w:rsid w:val="000A588E"/>
    <w:rsid w:val="000A5FBD"/>
    <w:rsid w:val="000A6374"/>
    <w:rsid w:val="000A6859"/>
    <w:rsid w:val="000A7222"/>
    <w:rsid w:val="000B0C57"/>
    <w:rsid w:val="000B0FC2"/>
    <w:rsid w:val="000B102B"/>
    <w:rsid w:val="000B1ED5"/>
    <w:rsid w:val="000B21E4"/>
    <w:rsid w:val="000B2A7E"/>
    <w:rsid w:val="000B3CA1"/>
    <w:rsid w:val="000B455D"/>
    <w:rsid w:val="000B48CD"/>
    <w:rsid w:val="000B4D9C"/>
    <w:rsid w:val="000B53B0"/>
    <w:rsid w:val="000B53BD"/>
    <w:rsid w:val="000B54AE"/>
    <w:rsid w:val="000B5DE2"/>
    <w:rsid w:val="000B6639"/>
    <w:rsid w:val="000B68E9"/>
    <w:rsid w:val="000B6BA4"/>
    <w:rsid w:val="000B7CE4"/>
    <w:rsid w:val="000B7DD1"/>
    <w:rsid w:val="000C1140"/>
    <w:rsid w:val="000C145F"/>
    <w:rsid w:val="000C16B8"/>
    <w:rsid w:val="000C1717"/>
    <w:rsid w:val="000C1950"/>
    <w:rsid w:val="000C2365"/>
    <w:rsid w:val="000C25A0"/>
    <w:rsid w:val="000C3252"/>
    <w:rsid w:val="000C35E5"/>
    <w:rsid w:val="000C3C0D"/>
    <w:rsid w:val="000C40FF"/>
    <w:rsid w:val="000C44EE"/>
    <w:rsid w:val="000C4D35"/>
    <w:rsid w:val="000C4F23"/>
    <w:rsid w:val="000C51AB"/>
    <w:rsid w:val="000C56F3"/>
    <w:rsid w:val="000C6071"/>
    <w:rsid w:val="000C60A0"/>
    <w:rsid w:val="000C6509"/>
    <w:rsid w:val="000C686B"/>
    <w:rsid w:val="000C68B2"/>
    <w:rsid w:val="000C6956"/>
    <w:rsid w:val="000C6C88"/>
    <w:rsid w:val="000C71EF"/>
    <w:rsid w:val="000C7555"/>
    <w:rsid w:val="000C777C"/>
    <w:rsid w:val="000C7B05"/>
    <w:rsid w:val="000D0398"/>
    <w:rsid w:val="000D0CF4"/>
    <w:rsid w:val="000D131C"/>
    <w:rsid w:val="000D143B"/>
    <w:rsid w:val="000D15DC"/>
    <w:rsid w:val="000D15F3"/>
    <w:rsid w:val="000D2024"/>
    <w:rsid w:val="000D20FE"/>
    <w:rsid w:val="000D235F"/>
    <w:rsid w:val="000D2792"/>
    <w:rsid w:val="000D30DD"/>
    <w:rsid w:val="000D3274"/>
    <w:rsid w:val="000D34CF"/>
    <w:rsid w:val="000D39C2"/>
    <w:rsid w:val="000D477C"/>
    <w:rsid w:val="000D4FD2"/>
    <w:rsid w:val="000D56A2"/>
    <w:rsid w:val="000D5A30"/>
    <w:rsid w:val="000D61EF"/>
    <w:rsid w:val="000D681F"/>
    <w:rsid w:val="000D7919"/>
    <w:rsid w:val="000E025C"/>
    <w:rsid w:val="000E0795"/>
    <w:rsid w:val="000E0CE3"/>
    <w:rsid w:val="000E0E7E"/>
    <w:rsid w:val="000E11C0"/>
    <w:rsid w:val="000E24A9"/>
    <w:rsid w:val="000E2C0D"/>
    <w:rsid w:val="000E2C30"/>
    <w:rsid w:val="000E2D4A"/>
    <w:rsid w:val="000E3626"/>
    <w:rsid w:val="000E38D5"/>
    <w:rsid w:val="000E3D11"/>
    <w:rsid w:val="000E450B"/>
    <w:rsid w:val="000E4529"/>
    <w:rsid w:val="000E519E"/>
    <w:rsid w:val="000E575B"/>
    <w:rsid w:val="000E57A8"/>
    <w:rsid w:val="000E5DAA"/>
    <w:rsid w:val="000E6AA8"/>
    <w:rsid w:val="000E6E7D"/>
    <w:rsid w:val="000F0022"/>
    <w:rsid w:val="000F085F"/>
    <w:rsid w:val="000F112E"/>
    <w:rsid w:val="000F1B79"/>
    <w:rsid w:val="000F2190"/>
    <w:rsid w:val="000F2D67"/>
    <w:rsid w:val="000F41EB"/>
    <w:rsid w:val="000F42AB"/>
    <w:rsid w:val="000F456D"/>
    <w:rsid w:val="000F4880"/>
    <w:rsid w:val="000F4FB8"/>
    <w:rsid w:val="000F5287"/>
    <w:rsid w:val="000F5B67"/>
    <w:rsid w:val="000F5FB3"/>
    <w:rsid w:val="000F6700"/>
    <w:rsid w:val="000F7B09"/>
    <w:rsid w:val="000F7DCB"/>
    <w:rsid w:val="0010080E"/>
    <w:rsid w:val="0010089C"/>
    <w:rsid w:val="00100A36"/>
    <w:rsid w:val="00101351"/>
    <w:rsid w:val="00101805"/>
    <w:rsid w:val="00101C0A"/>
    <w:rsid w:val="00101F95"/>
    <w:rsid w:val="001029E9"/>
    <w:rsid w:val="001034CC"/>
    <w:rsid w:val="00103C3E"/>
    <w:rsid w:val="00104556"/>
    <w:rsid w:val="00104786"/>
    <w:rsid w:val="00104B27"/>
    <w:rsid w:val="00104B7F"/>
    <w:rsid w:val="00105E55"/>
    <w:rsid w:val="001068A4"/>
    <w:rsid w:val="00106D2A"/>
    <w:rsid w:val="00106E99"/>
    <w:rsid w:val="00107110"/>
    <w:rsid w:val="0010712E"/>
    <w:rsid w:val="001079CF"/>
    <w:rsid w:val="00107A80"/>
    <w:rsid w:val="00107BF8"/>
    <w:rsid w:val="001102EE"/>
    <w:rsid w:val="0011045A"/>
    <w:rsid w:val="00110BF1"/>
    <w:rsid w:val="001114DD"/>
    <w:rsid w:val="00111535"/>
    <w:rsid w:val="00111A2C"/>
    <w:rsid w:val="00112131"/>
    <w:rsid w:val="00112F02"/>
    <w:rsid w:val="00113521"/>
    <w:rsid w:val="00114908"/>
    <w:rsid w:val="00115516"/>
    <w:rsid w:val="00115857"/>
    <w:rsid w:val="00115D69"/>
    <w:rsid w:val="001173F2"/>
    <w:rsid w:val="00117A2B"/>
    <w:rsid w:val="00117BC1"/>
    <w:rsid w:val="00117CCC"/>
    <w:rsid w:val="00120044"/>
    <w:rsid w:val="0012087C"/>
    <w:rsid w:val="00121180"/>
    <w:rsid w:val="0012181F"/>
    <w:rsid w:val="00121908"/>
    <w:rsid w:val="001230EA"/>
    <w:rsid w:val="00123DF4"/>
    <w:rsid w:val="001246C2"/>
    <w:rsid w:val="00125AA4"/>
    <w:rsid w:val="001264E8"/>
    <w:rsid w:val="00126B4A"/>
    <w:rsid w:val="00127400"/>
    <w:rsid w:val="00127439"/>
    <w:rsid w:val="001275DC"/>
    <w:rsid w:val="00130507"/>
    <w:rsid w:val="00130530"/>
    <w:rsid w:val="001309D7"/>
    <w:rsid w:val="001315F5"/>
    <w:rsid w:val="001321BF"/>
    <w:rsid w:val="00132E9F"/>
    <w:rsid w:val="00133260"/>
    <w:rsid w:val="00133A94"/>
    <w:rsid w:val="00134312"/>
    <w:rsid w:val="0013439F"/>
    <w:rsid w:val="00134799"/>
    <w:rsid w:val="0013505C"/>
    <w:rsid w:val="00135394"/>
    <w:rsid w:val="00135462"/>
    <w:rsid w:val="00135ECC"/>
    <w:rsid w:val="0013614B"/>
    <w:rsid w:val="00136389"/>
    <w:rsid w:val="0013654F"/>
    <w:rsid w:val="00136C22"/>
    <w:rsid w:val="00136FAF"/>
    <w:rsid w:val="00136FB8"/>
    <w:rsid w:val="00137BEA"/>
    <w:rsid w:val="001416A1"/>
    <w:rsid w:val="00141D06"/>
    <w:rsid w:val="00141EDB"/>
    <w:rsid w:val="001426D8"/>
    <w:rsid w:val="00142AEE"/>
    <w:rsid w:val="00142E26"/>
    <w:rsid w:val="00143556"/>
    <w:rsid w:val="00143EA8"/>
    <w:rsid w:val="00145EC5"/>
    <w:rsid w:val="0014665D"/>
    <w:rsid w:val="00150CE8"/>
    <w:rsid w:val="00150FD2"/>
    <w:rsid w:val="001512A1"/>
    <w:rsid w:val="00151BF0"/>
    <w:rsid w:val="00152465"/>
    <w:rsid w:val="00152CEE"/>
    <w:rsid w:val="001540A2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663A"/>
    <w:rsid w:val="00156F48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2565"/>
    <w:rsid w:val="001625E1"/>
    <w:rsid w:val="001630A9"/>
    <w:rsid w:val="00163212"/>
    <w:rsid w:val="0016325D"/>
    <w:rsid w:val="00163441"/>
    <w:rsid w:val="0016389F"/>
    <w:rsid w:val="001638BD"/>
    <w:rsid w:val="00163F97"/>
    <w:rsid w:val="00164302"/>
    <w:rsid w:val="0016454D"/>
    <w:rsid w:val="00164C28"/>
    <w:rsid w:val="00164DCC"/>
    <w:rsid w:val="00164E93"/>
    <w:rsid w:val="0016532D"/>
    <w:rsid w:val="00165530"/>
    <w:rsid w:val="0016643F"/>
    <w:rsid w:val="00166ABD"/>
    <w:rsid w:val="00166FC0"/>
    <w:rsid w:val="00167110"/>
    <w:rsid w:val="0016750F"/>
    <w:rsid w:val="001676BB"/>
    <w:rsid w:val="001678EF"/>
    <w:rsid w:val="00167989"/>
    <w:rsid w:val="00170447"/>
    <w:rsid w:val="001708BE"/>
    <w:rsid w:val="001708EA"/>
    <w:rsid w:val="00170CA0"/>
    <w:rsid w:val="00170E71"/>
    <w:rsid w:val="001711C6"/>
    <w:rsid w:val="0017219C"/>
    <w:rsid w:val="00172CAA"/>
    <w:rsid w:val="001743DB"/>
    <w:rsid w:val="00174A29"/>
    <w:rsid w:val="00174D70"/>
    <w:rsid w:val="001751B5"/>
    <w:rsid w:val="0017538E"/>
    <w:rsid w:val="00175CED"/>
    <w:rsid w:val="00175F00"/>
    <w:rsid w:val="00176088"/>
    <w:rsid w:val="0017633C"/>
    <w:rsid w:val="001768EF"/>
    <w:rsid w:val="001769CA"/>
    <w:rsid w:val="00177306"/>
    <w:rsid w:val="0017731C"/>
    <w:rsid w:val="00180DB0"/>
    <w:rsid w:val="00180F06"/>
    <w:rsid w:val="00180FD4"/>
    <w:rsid w:val="00181BD7"/>
    <w:rsid w:val="00181CF9"/>
    <w:rsid w:val="00181E35"/>
    <w:rsid w:val="00181ECC"/>
    <w:rsid w:val="00182066"/>
    <w:rsid w:val="0018214D"/>
    <w:rsid w:val="0018280D"/>
    <w:rsid w:val="00182F2D"/>
    <w:rsid w:val="00184237"/>
    <w:rsid w:val="00184808"/>
    <w:rsid w:val="00184868"/>
    <w:rsid w:val="00184C81"/>
    <w:rsid w:val="00185044"/>
    <w:rsid w:val="00185186"/>
    <w:rsid w:val="00185892"/>
    <w:rsid w:val="0018609F"/>
    <w:rsid w:val="00186334"/>
    <w:rsid w:val="0018694B"/>
    <w:rsid w:val="00186C87"/>
    <w:rsid w:val="0018767F"/>
    <w:rsid w:val="00187E08"/>
    <w:rsid w:val="00187E88"/>
    <w:rsid w:val="00190A58"/>
    <w:rsid w:val="00190B74"/>
    <w:rsid w:val="0019155E"/>
    <w:rsid w:val="001928CE"/>
    <w:rsid w:val="0019293B"/>
    <w:rsid w:val="00192EC8"/>
    <w:rsid w:val="00193284"/>
    <w:rsid w:val="001934B4"/>
    <w:rsid w:val="0019353C"/>
    <w:rsid w:val="001935EF"/>
    <w:rsid w:val="00193AE0"/>
    <w:rsid w:val="00193B32"/>
    <w:rsid w:val="00193EC2"/>
    <w:rsid w:val="00194B85"/>
    <w:rsid w:val="0019570B"/>
    <w:rsid w:val="00196160"/>
    <w:rsid w:val="00196DB6"/>
    <w:rsid w:val="001975C8"/>
    <w:rsid w:val="00197B93"/>
    <w:rsid w:val="00197DB2"/>
    <w:rsid w:val="001A036F"/>
    <w:rsid w:val="001A05B7"/>
    <w:rsid w:val="001A0D28"/>
    <w:rsid w:val="001A1399"/>
    <w:rsid w:val="001A2691"/>
    <w:rsid w:val="001A3320"/>
    <w:rsid w:val="001A360F"/>
    <w:rsid w:val="001A4C75"/>
    <w:rsid w:val="001A5070"/>
    <w:rsid w:val="001A61AC"/>
    <w:rsid w:val="001A6321"/>
    <w:rsid w:val="001A73A7"/>
    <w:rsid w:val="001A7454"/>
    <w:rsid w:val="001A7D1A"/>
    <w:rsid w:val="001A7FBA"/>
    <w:rsid w:val="001B085F"/>
    <w:rsid w:val="001B1100"/>
    <w:rsid w:val="001B1E6D"/>
    <w:rsid w:val="001B2417"/>
    <w:rsid w:val="001B289D"/>
    <w:rsid w:val="001B2AB6"/>
    <w:rsid w:val="001B3486"/>
    <w:rsid w:val="001B348D"/>
    <w:rsid w:val="001B3538"/>
    <w:rsid w:val="001B37E3"/>
    <w:rsid w:val="001B41D4"/>
    <w:rsid w:val="001B4289"/>
    <w:rsid w:val="001B4365"/>
    <w:rsid w:val="001B528B"/>
    <w:rsid w:val="001B5EFB"/>
    <w:rsid w:val="001B6343"/>
    <w:rsid w:val="001B6CFB"/>
    <w:rsid w:val="001C0B92"/>
    <w:rsid w:val="001C2345"/>
    <w:rsid w:val="001C346A"/>
    <w:rsid w:val="001C3546"/>
    <w:rsid w:val="001C37E5"/>
    <w:rsid w:val="001C3B0B"/>
    <w:rsid w:val="001C4339"/>
    <w:rsid w:val="001C4456"/>
    <w:rsid w:val="001C4932"/>
    <w:rsid w:val="001C4C93"/>
    <w:rsid w:val="001C5111"/>
    <w:rsid w:val="001C59C0"/>
    <w:rsid w:val="001C65B4"/>
    <w:rsid w:val="001C679E"/>
    <w:rsid w:val="001C67A9"/>
    <w:rsid w:val="001C68CE"/>
    <w:rsid w:val="001C6BEA"/>
    <w:rsid w:val="001D05BE"/>
    <w:rsid w:val="001D06BE"/>
    <w:rsid w:val="001D0FA2"/>
    <w:rsid w:val="001D1789"/>
    <w:rsid w:val="001D1AF5"/>
    <w:rsid w:val="001D1DFC"/>
    <w:rsid w:val="001D22C1"/>
    <w:rsid w:val="001D2A31"/>
    <w:rsid w:val="001D3477"/>
    <w:rsid w:val="001D3C82"/>
    <w:rsid w:val="001D3E14"/>
    <w:rsid w:val="001D4443"/>
    <w:rsid w:val="001D4EAC"/>
    <w:rsid w:val="001D5705"/>
    <w:rsid w:val="001D5AF1"/>
    <w:rsid w:val="001D6BD7"/>
    <w:rsid w:val="001D7911"/>
    <w:rsid w:val="001D7ED1"/>
    <w:rsid w:val="001E0495"/>
    <w:rsid w:val="001E0C8E"/>
    <w:rsid w:val="001E15A7"/>
    <w:rsid w:val="001E1AB9"/>
    <w:rsid w:val="001E1D45"/>
    <w:rsid w:val="001E2A6B"/>
    <w:rsid w:val="001E2C5F"/>
    <w:rsid w:val="001E2F02"/>
    <w:rsid w:val="001E36D1"/>
    <w:rsid w:val="001E39F8"/>
    <w:rsid w:val="001E3A8C"/>
    <w:rsid w:val="001E401B"/>
    <w:rsid w:val="001E4098"/>
    <w:rsid w:val="001E429A"/>
    <w:rsid w:val="001E4441"/>
    <w:rsid w:val="001E4BF6"/>
    <w:rsid w:val="001E639A"/>
    <w:rsid w:val="001E656D"/>
    <w:rsid w:val="001E7A9E"/>
    <w:rsid w:val="001E7DCD"/>
    <w:rsid w:val="001F0513"/>
    <w:rsid w:val="001F29B3"/>
    <w:rsid w:val="001F2C83"/>
    <w:rsid w:val="001F3278"/>
    <w:rsid w:val="001F3A47"/>
    <w:rsid w:val="001F5134"/>
    <w:rsid w:val="001F5D3C"/>
    <w:rsid w:val="001F605B"/>
    <w:rsid w:val="001F6363"/>
    <w:rsid w:val="001F65D9"/>
    <w:rsid w:val="001F6BBC"/>
    <w:rsid w:val="001F6F76"/>
    <w:rsid w:val="001F70C6"/>
    <w:rsid w:val="001F7A82"/>
    <w:rsid w:val="001F7B7F"/>
    <w:rsid w:val="0020071F"/>
    <w:rsid w:val="00200FF4"/>
    <w:rsid w:val="00201CA4"/>
    <w:rsid w:val="00201CB3"/>
    <w:rsid w:val="0020278C"/>
    <w:rsid w:val="00203326"/>
    <w:rsid w:val="00203682"/>
    <w:rsid w:val="00204195"/>
    <w:rsid w:val="0020425E"/>
    <w:rsid w:val="002042E4"/>
    <w:rsid w:val="00204FFE"/>
    <w:rsid w:val="00205109"/>
    <w:rsid w:val="00205300"/>
    <w:rsid w:val="00205CFE"/>
    <w:rsid w:val="0020687E"/>
    <w:rsid w:val="002069AD"/>
    <w:rsid w:val="002072AB"/>
    <w:rsid w:val="0020734B"/>
    <w:rsid w:val="00207785"/>
    <w:rsid w:val="00207ED0"/>
    <w:rsid w:val="00210D0B"/>
    <w:rsid w:val="00210D34"/>
    <w:rsid w:val="00211525"/>
    <w:rsid w:val="00211C88"/>
    <w:rsid w:val="0021234E"/>
    <w:rsid w:val="00212C87"/>
    <w:rsid w:val="00212DAC"/>
    <w:rsid w:val="0021306C"/>
    <w:rsid w:val="0021438E"/>
    <w:rsid w:val="00214A71"/>
    <w:rsid w:val="00214AA8"/>
    <w:rsid w:val="00214DFE"/>
    <w:rsid w:val="002150B6"/>
    <w:rsid w:val="002154C0"/>
    <w:rsid w:val="0021633C"/>
    <w:rsid w:val="002166F6"/>
    <w:rsid w:val="00216D60"/>
    <w:rsid w:val="00216ED4"/>
    <w:rsid w:val="00216F8A"/>
    <w:rsid w:val="00217266"/>
    <w:rsid w:val="002201AC"/>
    <w:rsid w:val="00220547"/>
    <w:rsid w:val="00220AE8"/>
    <w:rsid w:val="00220E24"/>
    <w:rsid w:val="00221B6D"/>
    <w:rsid w:val="0022290B"/>
    <w:rsid w:val="00222E56"/>
    <w:rsid w:val="002232B6"/>
    <w:rsid w:val="0022391A"/>
    <w:rsid w:val="00224386"/>
    <w:rsid w:val="00224705"/>
    <w:rsid w:val="00224927"/>
    <w:rsid w:val="00224941"/>
    <w:rsid w:val="002255DD"/>
    <w:rsid w:val="002271B6"/>
    <w:rsid w:val="00227259"/>
    <w:rsid w:val="00227BCB"/>
    <w:rsid w:val="00231249"/>
    <w:rsid w:val="00231C16"/>
    <w:rsid w:val="00231FCE"/>
    <w:rsid w:val="002327C3"/>
    <w:rsid w:val="00232953"/>
    <w:rsid w:val="002336EF"/>
    <w:rsid w:val="00233A3E"/>
    <w:rsid w:val="00233A8E"/>
    <w:rsid w:val="00234108"/>
    <w:rsid w:val="0023490C"/>
    <w:rsid w:val="002355C8"/>
    <w:rsid w:val="002357F9"/>
    <w:rsid w:val="002364AE"/>
    <w:rsid w:val="00236614"/>
    <w:rsid w:val="00237BBC"/>
    <w:rsid w:val="00240423"/>
    <w:rsid w:val="00240837"/>
    <w:rsid w:val="00240B20"/>
    <w:rsid w:val="002415C7"/>
    <w:rsid w:val="002416F4"/>
    <w:rsid w:val="00241B83"/>
    <w:rsid w:val="00242156"/>
    <w:rsid w:val="0024256E"/>
    <w:rsid w:val="00242F81"/>
    <w:rsid w:val="0024329A"/>
    <w:rsid w:val="002434A6"/>
    <w:rsid w:val="002442DE"/>
    <w:rsid w:val="002449BE"/>
    <w:rsid w:val="00245095"/>
    <w:rsid w:val="00245623"/>
    <w:rsid w:val="00245817"/>
    <w:rsid w:val="0024582C"/>
    <w:rsid w:val="00245EC7"/>
    <w:rsid w:val="0024609C"/>
    <w:rsid w:val="00246A15"/>
    <w:rsid w:val="00246B95"/>
    <w:rsid w:val="00246CE3"/>
    <w:rsid w:val="00247157"/>
    <w:rsid w:val="00247609"/>
    <w:rsid w:val="00247B20"/>
    <w:rsid w:val="00247BFC"/>
    <w:rsid w:val="00247E94"/>
    <w:rsid w:val="00247F7B"/>
    <w:rsid w:val="002503E2"/>
    <w:rsid w:val="00250D03"/>
    <w:rsid w:val="002510ED"/>
    <w:rsid w:val="002511D8"/>
    <w:rsid w:val="00251CBD"/>
    <w:rsid w:val="00251D49"/>
    <w:rsid w:val="002521E9"/>
    <w:rsid w:val="002528AC"/>
    <w:rsid w:val="00253AD9"/>
    <w:rsid w:val="00253E0E"/>
    <w:rsid w:val="002544FA"/>
    <w:rsid w:val="00254912"/>
    <w:rsid w:val="00254A9D"/>
    <w:rsid w:val="00254D5F"/>
    <w:rsid w:val="00255A0D"/>
    <w:rsid w:val="00256559"/>
    <w:rsid w:val="0025679D"/>
    <w:rsid w:val="00256B2C"/>
    <w:rsid w:val="00256F0D"/>
    <w:rsid w:val="0025727E"/>
    <w:rsid w:val="00260012"/>
    <w:rsid w:val="002602DA"/>
    <w:rsid w:val="00260324"/>
    <w:rsid w:val="00260D2B"/>
    <w:rsid w:val="0026193E"/>
    <w:rsid w:val="002619D4"/>
    <w:rsid w:val="00261C7E"/>
    <w:rsid w:val="00261F19"/>
    <w:rsid w:val="002622E0"/>
    <w:rsid w:val="00263B72"/>
    <w:rsid w:val="0026466C"/>
    <w:rsid w:val="0026493A"/>
    <w:rsid w:val="00264BC9"/>
    <w:rsid w:val="00264C04"/>
    <w:rsid w:val="00265089"/>
    <w:rsid w:val="00265619"/>
    <w:rsid w:val="002669E0"/>
    <w:rsid w:val="00266B52"/>
    <w:rsid w:val="00266D5C"/>
    <w:rsid w:val="0026709F"/>
    <w:rsid w:val="00267EEA"/>
    <w:rsid w:val="00270000"/>
    <w:rsid w:val="002701E3"/>
    <w:rsid w:val="002704AF"/>
    <w:rsid w:val="002717BC"/>
    <w:rsid w:val="00271A25"/>
    <w:rsid w:val="00271ABE"/>
    <w:rsid w:val="00272192"/>
    <w:rsid w:val="00272289"/>
    <w:rsid w:val="00273141"/>
    <w:rsid w:val="00273590"/>
    <w:rsid w:val="00274688"/>
    <w:rsid w:val="0027517F"/>
    <w:rsid w:val="00277121"/>
    <w:rsid w:val="0027749D"/>
    <w:rsid w:val="002775EE"/>
    <w:rsid w:val="0027796D"/>
    <w:rsid w:val="0028001B"/>
    <w:rsid w:val="0028112F"/>
    <w:rsid w:val="00281C1D"/>
    <w:rsid w:val="002824E6"/>
    <w:rsid w:val="00282541"/>
    <w:rsid w:val="002825EB"/>
    <w:rsid w:val="0028266A"/>
    <w:rsid w:val="00282862"/>
    <w:rsid w:val="00282E63"/>
    <w:rsid w:val="00283D95"/>
    <w:rsid w:val="00284963"/>
    <w:rsid w:val="00284F18"/>
    <w:rsid w:val="00285110"/>
    <w:rsid w:val="0028609D"/>
    <w:rsid w:val="0028640B"/>
    <w:rsid w:val="00286BD7"/>
    <w:rsid w:val="00287185"/>
    <w:rsid w:val="0028736D"/>
    <w:rsid w:val="00287B05"/>
    <w:rsid w:val="00287E8B"/>
    <w:rsid w:val="002904CF"/>
    <w:rsid w:val="002907F1"/>
    <w:rsid w:val="002914A3"/>
    <w:rsid w:val="00291875"/>
    <w:rsid w:val="0029295A"/>
    <w:rsid w:val="00292B1F"/>
    <w:rsid w:val="0029329E"/>
    <w:rsid w:val="002936BE"/>
    <w:rsid w:val="00293727"/>
    <w:rsid w:val="002940CF"/>
    <w:rsid w:val="00294A9C"/>
    <w:rsid w:val="0029555A"/>
    <w:rsid w:val="00295B72"/>
    <w:rsid w:val="002976A6"/>
    <w:rsid w:val="00297FBB"/>
    <w:rsid w:val="002A0851"/>
    <w:rsid w:val="002A1822"/>
    <w:rsid w:val="002A1AB0"/>
    <w:rsid w:val="002A22E3"/>
    <w:rsid w:val="002A23D2"/>
    <w:rsid w:val="002A2B39"/>
    <w:rsid w:val="002A2E23"/>
    <w:rsid w:val="002A31D3"/>
    <w:rsid w:val="002A43CF"/>
    <w:rsid w:val="002A4709"/>
    <w:rsid w:val="002A48A7"/>
    <w:rsid w:val="002A4B39"/>
    <w:rsid w:val="002A4C29"/>
    <w:rsid w:val="002A502F"/>
    <w:rsid w:val="002A5F32"/>
    <w:rsid w:val="002A6351"/>
    <w:rsid w:val="002A749A"/>
    <w:rsid w:val="002A761C"/>
    <w:rsid w:val="002B0164"/>
    <w:rsid w:val="002B0326"/>
    <w:rsid w:val="002B19BD"/>
    <w:rsid w:val="002B20F3"/>
    <w:rsid w:val="002B2C79"/>
    <w:rsid w:val="002B2F3A"/>
    <w:rsid w:val="002B3921"/>
    <w:rsid w:val="002B4203"/>
    <w:rsid w:val="002B4A9A"/>
    <w:rsid w:val="002B4F27"/>
    <w:rsid w:val="002B5F62"/>
    <w:rsid w:val="002B6141"/>
    <w:rsid w:val="002B6180"/>
    <w:rsid w:val="002B64C8"/>
    <w:rsid w:val="002B6D3A"/>
    <w:rsid w:val="002B709D"/>
    <w:rsid w:val="002B7271"/>
    <w:rsid w:val="002B7488"/>
    <w:rsid w:val="002B768E"/>
    <w:rsid w:val="002B7AEA"/>
    <w:rsid w:val="002C0970"/>
    <w:rsid w:val="002C0D54"/>
    <w:rsid w:val="002C14CB"/>
    <w:rsid w:val="002C198A"/>
    <w:rsid w:val="002C1A2C"/>
    <w:rsid w:val="002C263A"/>
    <w:rsid w:val="002C2C23"/>
    <w:rsid w:val="002C2DA0"/>
    <w:rsid w:val="002C2F89"/>
    <w:rsid w:val="002C39E6"/>
    <w:rsid w:val="002C3E9E"/>
    <w:rsid w:val="002C4731"/>
    <w:rsid w:val="002C4E9E"/>
    <w:rsid w:val="002C51C4"/>
    <w:rsid w:val="002C5934"/>
    <w:rsid w:val="002C5F90"/>
    <w:rsid w:val="002C66AE"/>
    <w:rsid w:val="002C69A9"/>
    <w:rsid w:val="002C75D2"/>
    <w:rsid w:val="002C78EA"/>
    <w:rsid w:val="002C7A45"/>
    <w:rsid w:val="002C7B8A"/>
    <w:rsid w:val="002D01AB"/>
    <w:rsid w:val="002D069A"/>
    <w:rsid w:val="002D1436"/>
    <w:rsid w:val="002D1734"/>
    <w:rsid w:val="002D1851"/>
    <w:rsid w:val="002D2008"/>
    <w:rsid w:val="002D26F3"/>
    <w:rsid w:val="002D2E6C"/>
    <w:rsid w:val="002D329B"/>
    <w:rsid w:val="002D3D24"/>
    <w:rsid w:val="002D4AD6"/>
    <w:rsid w:val="002D4DB8"/>
    <w:rsid w:val="002D5115"/>
    <w:rsid w:val="002D5475"/>
    <w:rsid w:val="002D5F2A"/>
    <w:rsid w:val="002D66A4"/>
    <w:rsid w:val="002D66B7"/>
    <w:rsid w:val="002D75F8"/>
    <w:rsid w:val="002E094F"/>
    <w:rsid w:val="002E0B08"/>
    <w:rsid w:val="002E0BE7"/>
    <w:rsid w:val="002E0D19"/>
    <w:rsid w:val="002E12D0"/>
    <w:rsid w:val="002E12F2"/>
    <w:rsid w:val="002E1753"/>
    <w:rsid w:val="002E19A8"/>
    <w:rsid w:val="002E1B51"/>
    <w:rsid w:val="002E2043"/>
    <w:rsid w:val="002E2100"/>
    <w:rsid w:val="002E2115"/>
    <w:rsid w:val="002E227B"/>
    <w:rsid w:val="002E2A99"/>
    <w:rsid w:val="002E2D04"/>
    <w:rsid w:val="002E2E32"/>
    <w:rsid w:val="002E3503"/>
    <w:rsid w:val="002E5145"/>
    <w:rsid w:val="002E55EF"/>
    <w:rsid w:val="002E59C7"/>
    <w:rsid w:val="002E695D"/>
    <w:rsid w:val="002E74C0"/>
    <w:rsid w:val="002E75C4"/>
    <w:rsid w:val="002E77C1"/>
    <w:rsid w:val="002F0193"/>
    <w:rsid w:val="002F01FF"/>
    <w:rsid w:val="002F0E96"/>
    <w:rsid w:val="002F0EB4"/>
    <w:rsid w:val="002F0EC6"/>
    <w:rsid w:val="002F14CE"/>
    <w:rsid w:val="002F3EAE"/>
    <w:rsid w:val="002F4640"/>
    <w:rsid w:val="002F54A7"/>
    <w:rsid w:val="002F551B"/>
    <w:rsid w:val="002F567A"/>
    <w:rsid w:val="002F5A87"/>
    <w:rsid w:val="002F6677"/>
    <w:rsid w:val="002F6A83"/>
    <w:rsid w:val="002F72B0"/>
    <w:rsid w:val="002F744C"/>
    <w:rsid w:val="002F7726"/>
    <w:rsid w:val="002F7F49"/>
    <w:rsid w:val="002F7FF3"/>
    <w:rsid w:val="00300258"/>
    <w:rsid w:val="00300B7A"/>
    <w:rsid w:val="00301B4B"/>
    <w:rsid w:val="00301DBB"/>
    <w:rsid w:val="00302B2E"/>
    <w:rsid w:val="00302C4A"/>
    <w:rsid w:val="00302E8C"/>
    <w:rsid w:val="0030341B"/>
    <w:rsid w:val="003034E9"/>
    <w:rsid w:val="003040FD"/>
    <w:rsid w:val="00304865"/>
    <w:rsid w:val="00304CD0"/>
    <w:rsid w:val="00305314"/>
    <w:rsid w:val="00305D0E"/>
    <w:rsid w:val="00305F73"/>
    <w:rsid w:val="00306243"/>
    <w:rsid w:val="00306708"/>
    <w:rsid w:val="003076ED"/>
    <w:rsid w:val="0030786C"/>
    <w:rsid w:val="00307E24"/>
    <w:rsid w:val="003109D3"/>
    <w:rsid w:val="00311641"/>
    <w:rsid w:val="00311810"/>
    <w:rsid w:val="00311CCC"/>
    <w:rsid w:val="0031213B"/>
    <w:rsid w:val="003126A3"/>
    <w:rsid w:val="00313026"/>
    <w:rsid w:val="003131B5"/>
    <w:rsid w:val="00316487"/>
    <w:rsid w:val="0031657C"/>
    <w:rsid w:val="00316CC3"/>
    <w:rsid w:val="0031708A"/>
    <w:rsid w:val="003170F1"/>
    <w:rsid w:val="003172CE"/>
    <w:rsid w:val="003174D0"/>
    <w:rsid w:val="003204CF"/>
    <w:rsid w:val="003207A2"/>
    <w:rsid w:val="003212DB"/>
    <w:rsid w:val="00321576"/>
    <w:rsid w:val="00321723"/>
    <w:rsid w:val="0032237D"/>
    <w:rsid w:val="003237A8"/>
    <w:rsid w:val="00323F5E"/>
    <w:rsid w:val="0032471B"/>
    <w:rsid w:val="0032493C"/>
    <w:rsid w:val="00325070"/>
    <w:rsid w:val="00325493"/>
    <w:rsid w:val="00325E48"/>
    <w:rsid w:val="003266F1"/>
    <w:rsid w:val="00326A72"/>
    <w:rsid w:val="00327E36"/>
    <w:rsid w:val="0033011F"/>
    <w:rsid w:val="00331DF8"/>
    <w:rsid w:val="00332311"/>
    <w:rsid w:val="00332533"/>
    <w:rsid w:val="00332606"/>
    <w:rsid w:val="00332752"/>
    <w:rsid w:val="00332E70"/>
    <w:rsid w:val="00332EC7"/>
    <w:rsid w:val="00333370"/>
    <w:rsid w:val="00333897"/>
    <w:rsid w:val="00334187"/>
    <w:rsid w:val="003344F1"/>
    <w:rsid w:val="00334CBB"/>
    <w:rsid w:val="00335074"/>
    <w:rsid w:val="00335557"/>
    <w:rsid w:val="003356D8"/>
    <w:rsid w:val="00335A04"/>
    <w:rsid w:val="00335F19"/>
    <w:rsid w:val="00336857"/>
    <w:rsid w:val="00336CFB"/>
    <w:rsid w:val="003402C9"/>
    <w:rsid w:val="00340D66"/>
    <w:rsid w:val="00340D67"/>
    <w:rsid w:val="00340E57"/>
    <w:rsid w:val="00340F58"/>
    <w:rsid w:val="003424D4"/>
    <w:rsid w:val="0034272D"/>
    <w:rsid w:val="00342EDA"/>
    <w:rsid w:val="0034475A"/>
    <w:rsid w:val="00345554"/>
    <w:rsid w:val="00345735"/>
    <w:rsid w:val="003458F4"/>
    <w:rsid w:val="00345B8B"/>
    <w:rsid w:val="00346F9C"/>
    <w:rsid w:val="0035024F"/>
    <w:rsid w:val="00350576"/>
    <w:rsid w:val="00350E79"/>
    <w:rsid w:val="00351638"/>
    <w:rsid w:val="00351BBD"/>
    <w:rsid w:val="00352247"/>
    <w:rsid w:val="0035279F"/>
    <w:rsid w:val="00352EC9"/>
    <w:rsid w:val="003535D0"/>
    <w:rsid w:val="0035421F"/>
    <w:rsid w:val="00354BCB"/>
    <w:rsid w:val="00355B85"/>
    <w:rsid w:val="003567AF"/>
    <w:rsid w:val="00357550"/>
    <w:rsid w:val="00360515"/>
    <w:rsid w:val="00360643"/>
    <w:rsid w:val="003606B3"/>
    <w:rsid w:val="003618EB"/>
    <w:rsid w:val="003619BE"/>
    <w:rsid w:val="00361BB5"/>
    <w:rsid w:val="00362668"/>
    <w:rsid w:val="00362884"/>
    <w:rsid w:val="0036364E"/>
    <w:rsid w:val="00363826"/>
    <w:rsid w:val="00364C8C"/>
    <w:rsid w:val="00364EA2"/>
    <w:rsid w:val="003664A0"/>
    <w:rsid w:val="003665C2"/>
    <w:rsid w:val="00366FB7"/>
    <w:rsid w:val="0036712D"/>
    <w:rsid w:val="0037028B"/>
    <w:rsid w:val="003704A3"/>
    <w:rsid w:val="0037062B"/>
    <w:rsid w:val="00370C85"/>
    <w:rsid w:val="00370D78"/>
    <w:rsid w:val="00370DD5"/>
    <w:rsid w:val="0037213E"/>
    <w:rsid w:val="003736AB"/>
    <w:rsid w:val="00373E45"/>
    <w:rsid w:val="003740F6"/>
    <w:rsid w:val="00374CD9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2CD"/>
    <w:rsid w:val="00377730"/>
    <w:rsid w:val="00380341"/>
    <w:rsid w:val="003804BD"/>
    <w:rsid w:val="003805A5"/>
    <w:rsid w:val="00382760"/>
    <w:rsid w:val="003838D2"/>
    <w:rsid w:val="00383CEF"/>
    <w:rsid w:val="00383D5C"/>
    <w:rsid w:val="00384C08"/>
    <w:rsid w:val="00385905"/>
    <w:rsid w:val="00385F01"/>
    <w:rsid w:val="003866E1"/>
    <w:rsid w:val="003871F9"/>
    <w:rsid w:val="0038723D"/>
    <w:rsid w:val="00387D0E"/>
    <w:rsid w:val="00390839"/>
    <w:rsid w:val="00391368"/>
    <w:rsid w:val="003917AE"/>
    <w:rsid w:val="00391C70"/>
    <w:rsid w:val="0039207F"/>
    <w:rsid w:val="00392DBF"/>
    <w:rsid w:val="00392EDC"/>
    <w:rsid w:val="003932D5"/>
    <w:rsid w:val="00393C4D"/>
    <w:rsid w:val="00395973"/>
    <w:rsid w:val="00396781"/>
    <w:rsid w:val="00397B13"/>
    <w:rsid w:val="00397D45"/>
    <w:rsid w:val="003A0464"/>
    <w:rsid w:val="003A1D13"/>
    <w:rsid w:val="003A1F65"/>
    <w:rsid w:val="003A2A2C"/>
    <w:rsid w:val="003A3689"/>
    <w:rsid w:val="003A3EC4"/>
    <w:rsid w:val="003A4CBD"/>
    <w:rsid w:val="003A4E86"/>
    <w:rsid w:val="003A57E4"/>
    <w:rsid w:val="003A58F0"/>
    <w:rsid w:val="003A5D70"/>
    <w:rsid w:val="003A60B9"/>
    <w:rsid w:val="003A6170"/>
    <w:rsid w:val="003A68FF"/>
    <w:rsid w:val="003A6FDF"/>
    <w:rsid w:val="003A780C"/>
    <w:rsid w:val="003B14DD"/>
    <w:rsid w:val="003B16B2"/>
    <w:rsid w:val="003B1C63"/>
    <w:rsid w:val="003B2087"/>
    <w:rsid w:val="003B24A3"/>
    <w:rsid w:val="003B265C"/>
    <w:rsid w:val="003B2BE0"/>
    <w:rsid w:val="003B2F93"/>
    <w:rsid w:val="003B3024"/>
    <w:rsid w:val="003B3266"/>
    <w:rsid w:val="003B36B2"/>
    <w:rsid w:val="003B4001"/>
    <w:rsid w:val="003B4324"/>
    <w:rsid w:val="003B4662"/>
    <w:rsid w:val="003B4E2E"/>
    <w:rsid w:val="003B51E4"/>
    <w:rsid w:val="003B5737"/>
    <w:rsid w:val="003B5924"/>
    <w:rsid w:val="003B5A98"/>
    <w:rsid w:val="003B5BB9"/>
    <w:rsid w:val="003B69A0"/>
    <w:rsid w:val="003B7942"/>
    <w:rsid w:val="003B7B72"/>
    <w:rsid w:val="003C07A9"/>
    <w:rsid w:val="003C08F5"/>
    <w:rsid w:val="003C0F82"/>
    <w:rsid w:val="003C13E6"/>
    <w:rsid w:val="003C3BBB"/>
    <w:rsid w:val="003C46B5"/>
    <w:rsid w:val="003C4D30"/>
    <w:rsid w:val="003C4D62"/>
    <w:rsid w:val="003C672E"/>
    <w:rsid w:val="003C6EBC"/>
    <w:rsid w:val="003C6F71"/>
    <w:rsid w:val="003C725B"/>
    <w:rsid w:val="003C7286"/>
    <w:rsid w:val="003C7347"/>
    <w:rsid w:val="003D0073"/>
    <w:rsid w:val="003D0637"/>
    <w:rsid w:val="003D1494"/>
    <w:rsid w:val="003D1A4C"/>
    <w:rsid w:val="003D2DE8"/>
    <w:rsid w:val="003D35C5"/>
    <w:rsid w:val="003D3730"/>
    <w:rsid w:val="003D39BE"/>
    <w:rsid w:val="003D4A0C"/>
    <w:rsid w:val="003D5455"/>
    <w:rsid w:val="003D6037"/>
    <w:rsid w:val="003D6A05"/>
    <w:rsid w:val="003D6A30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E6F"/>
    <w:rsid w:val="003E0FD0"/>
    <w:rsid w:val="003E1238"/>
    <w:rsid w:val="003E14D8"/>
    <w:rsid w:val="003E17FF"/>
    <w:rsid w:val="003E18C0"/>
    <w:rsid w:val="003E1A32"/>
    <w:rsid w:val="003E1C5C"/>
    <w:rsid w:val="003E2799"/>
    <w:rsid w:val="003E2873"/>
    <w:rsid w:val="003E33F4"/>
    <w:rsid w:val="003E3B24"/>
    <w:rsid w:val="003E49DE"/>
    <w:rsid w:val="003E5084"/>
    <w:rsid w:val="003E6456"/>
    <w:rsid w:val="003E64F8"/>
    <w:rsid w:val="003E6BED"/>
    <w:rsid w:val="003F0373"/>
    <w:rsid w:val="003F054C"/>
    <w:rsid w:val="003F1124"/>
    <w:rsid w:val="003F13F5"/>
    <w:rsid w:val="003F1CC9"/>
    <w:rsid w:val="003F1F22"/>
    <w:rsid w:val="003F275C"/>
    <w:rsid w:val="003F3A05"/>
    <w:rsid w:val="003F3F5F"/>
    <w:rsid w:val="003F40D4"/>
    <w:rsid w:val="003F483B"/>
    <w:rsid w:val="003F4C57"/>
    <w:rsid w:val="003F56EA"/>
    <w:rsid w:val="003F5E54"/>
    <w:rsid w:val="003F5EEE"/>
    <w:rsid w:val="003F5FDF"/>
    <w:rsid w:val="003F7248"/>
    <w:rsid w:val="003F744A"/>
    <w:rsid w:val="003F7F2B"/>
    <w:rsid w:val="004003A4"/>
    <w:rsid w:val="00400C65"/>
    <w:rsid w:val="00400E7F"/>
    <w:rsid w:val="004010E5"/>
    <w:rsid w:val="00401657"/>
    <w:rsid w:val="0040216E"/>
    <w:rsid w:val="0040262A"/>
    <w:rsid w:val="00402926"/>
    <w:rsid w:val="004036B9"/>
    <w:rsid w:val="00403F35"/>
    <w:rsid w:val="00404630"/>
    <w:rsid w:val="004048BD"/>
    <w:rsid w:val="00404958"/>
    <w:rsid w:val="00404BCB"/>
    <w:rsid w:val="0040529B"/>
    <w:rsid w:val="0040554B"/>
    <w:rsid w:val="004057AC"/>
    <w:rsid w:val="00405C94"/>
    <w:rsid w:val="00405D29"/>
    <w:rsid w:val="00406DDE"/>
    <w:rsid w:val="00406FBC"/>
    <w:rsid w:val="00407BE0"/>
    <w:rsid w:val="004103F4"/>
    <w:rsid w:val="004104C8"/>
    <w:rsid w:val="00411BC8"/>
    <w:rsid w:val="00411FBD"/>
    <w:rsid w:val="00412DC9"/>
    <w:rsid w:val="00414646"/>
    <w:rsid w:val="00415011"/>
    <w:rsid w:val="00416277"/>
    <w:rsid w:val="00416A30"/>
    <w:rsid w:val="00416A3C"/>
    <w:rsid w:val="004170B9"/>
    <w:rsid w:val="00417182"/>
    <w:rsid w:val="00417310"/>
    <w:rsid w:val="004178AA"/>
    <w:rsid w:val="004201F5"/>
    <w:rsid w:val="00420268"/>
    <w:rsid w:val="004206AB"/>
    <w:rsid w:val="00421345"/>
    <w:rsid w:val="00421AE2"/>
    <w:rsid w:val="00421B9C"/>
    <w:rsid w:val="00421E6E"/>
    <w:rsid w:val="00422175"/>
    <w:rsid w:val="0042258A"/>
    <w:rsid w:val="00422882"/>
    <w:rsid w:val="00423DF8"/>
    <w:rsid w:val="00423E03"/>
    <w:rsid w:val="00424037"/>
    <w:rsid w:val="00424C51"/>
    <w:rsid w:val="00424D9C"/>
    <w:rsid w:val="00424E9F"/>
    <w:rsid w:val="00425871"/>
    <w:rsid w:val="0042597B"/>
    <w:rsid w:val="00426593"/>
    <w:rsid w:val="00426618"/>
    <w:rsid w:val="004267C2"/>
    <w:rsid w:val="00426A73"/>
    <w:rsid w:val="004273C8"/>
    <w:rsid w:val="0042745C"/>
    <w:rsid w:val="00427C84"/>
    <w:rsid w:val="00427D2C"/>
    <w:rsid w:val="00427E18"/>
    <w:rsid w:val="00430880"/>
    <w:rsid w:val="0043088D"/>
    <w:rsid w:val="0043141C"/>
    <w:rsid w:val="004321F1"/>
    <w:rsid w:val="00432382"/>
    <w:rsid w:val="0043251E"/>
    <w:rsid w:val="0043317C"/>
    <w:rsid w:val="00434208"/>
    <w:rsid w:val="004344FC"/>
    <w:rsid w:val="00434C62"/>
    <w:rsid w:val="00435251"/>
    <w:rsid w:val="004354CA"/>
    <w:rsid w:val="00435925"/>
    <w:rsid w:val="00435A0B"/>
    <w:rsid w:val="00436165"/>
    <w:rsid w:val="004361BF"/>
    <w:rsid w:val="004371EF"/>
    <w:rsid w:val="00440E20"/>
    <w:rsid w:val="0044103A"/>
    <w:rsid w:val="0044168A"/>
    <w:rsid w:val="0044168B"/>
    <w:rsid w:val="00442284"/>
    <w:rsid w:val="004428EE"/>
    <w:rsid w:val="00442DDC"/>
    <w:rsid w:val="00443B39"/>
    <w:rsid w:val="004448F7"/>
    <w:rsid w:val="004449F9"/>
    <w:rsid w:val="00444EAE"/>
    <w:rsid w:val="00444F14"/>
    <w:rsid w:val="00445390"/>
    <w:rsid w:val="0044559A"/>
    <w:rsid w:val="00446EBD"/>
    <w:rsid w:val="004471E0"/>
    <w:rsid w:val="0045144A"/>
    <w:rsid w:val="00451466"/>
    <w:rsid w:val="00451488"/>
    <w:rsid w:val="0045181B"/>
    <w:rsid w:val="00451C54"/>
    <w:rsid w:val="00451C90"/>
    <w:rsid w:val="00452425"/>
    <w:rsid w:val="00453338"/>
    <w:rsid w:val="00453E3B"/>
    <w:rsid w:val="004542EC"/>
    <w:rsid w:val="00455166"/>
    <w:rsid w:val="00455B0D"/>
    <w:rsid w:val="00455F1E"/>
    <w:rsid w:val="00456971"/>
    <w:rsid w:val="00457A91"/>
    <w:rsid w:val="00457B13"/>
    <w:rsid w:val="0046068B"/>
    <w:rsid w:val="00460B2C"/>
    <w:rsid w:val="0046131B"/>
    <w:rsid w:val="004616B6"/>
    <w:rsid w:val="00461999"/>
    <w:rsid w:val="00462273"/>
    <w:rsid w:val="00462D8B"/>
    <w:rsid w:val="00463626"/>
    <w:rsid w:val="00464C99"/>
    <w:rsid w:val="00465EF0"/>
    <w:rsid w:val="0046664A"/>
    <w:rsid w:val="004667FA"/>
    <w:rsid w:val="00466F85"/>
    <w:rsid w:val="00467499"/>
    <w:rsid w:val="00467FE2"/>
    <w:rsid w:val="0047074B"/>
    <w:rsid w:val="00470870"/>
    <w:rsid w:val="00470F0D"/>
    <w:rsid w:val="004714C2"/>
    <w:rsid w:val="004714D7"/>
    <w:rsid w:val="004718FC"/>
    <w:rsid w:val="004720D5"/>
    <w:rsid w:val="00473502"/>
    <w:rsid w:val="0047437E"/>
    <w:rsid w:val="0047516F"/>
    <w:rsid w:val="00475797"/>
    <w:rsid w:val="004759AC"/>
    <w:rsid w:val="00475F85"/>
    <w:rsid w:val="0047675E"/>
    <w:rsid w:val="004769A2"/>
    <w:rsid w:val="00477B78"/>
    <w:rsid w:val="00477C3E"/>
    <w:rsid w:val="00480088"/>
    <w:rsid w:val="00480A5C"/>
    <w:rsid w:val="004817DD"/>
    <w:rsid w:val="0048238E"/>
    <w:rsid w:val="00484AF0"/>
    <w:rsid w:val="004862D5"/>
    <w:rsid w:val="004907D6"/>
    <w:rsid w:val="00491014"/>
    <w:rsid w:val="0049238B"/>
    <w:rsid w:val="0049267F"/>
    <w:rsid w:val="004928FA"/>
    <w:rsid w:val="004929E5"/>
    <w:rsid w:val="004930F1"/>
    <w:rsid w:val="00493144"/>
    <w:rsid w:val="004935D4"/>
    <w:rsid w:val="004935FA"/>
    <w:rsid w:val="004939F4"/>
    <w:rsid w:val="00493AAA"/>
    <w:rsid w:val="00493DF6"/>
    <w:rsid w:val="00494491"/>
    <w:rsid w:val="00494D66"/>
    <w:rsid w:val="00494E9C"/>
    <w:rsid w:val="004952C8"/>
    <w:rsid w:val="00495418"/>
    <w:rsid w:val="00495B27"/>
    <w:rsid w:val="00496937"/>
    <w:rsid w:val="00497029"/>
    <w:rsid w:val="004A00D4"/>
    <w:rsid w:val="004A0426"/>
    <w:rsid w:val="004A07DB"/>
    <w:rsid w:val="004A0F74"/>
    <w:rsid w:val="004A1E78"/>
    <w:rsid w:val="004A2232"/>
    <w:rsid w:val="004A2A0E"/>
    <w:rsid w:val="004A4C0A"/>
    <w:rsid w:val="004A4C14"/>
    <w:rsid w:val="004A4F38"/>
    <w:rsid w:val="004A51A2"/>
    <w:rsid w:val="004A59C8"/>
    <w:rsid w:val="004A634F"/>
    <w:rsid w:val="004A6AB0"/>
    <w:rsid w:val="004A7009"/>
    <w:rsid w:val="004A7F5A"/>
    <w:rsid w:val="004B0226"/>
    <w:rsid w:val="004B0F96"/>
    <w:rsid w:val="004B1433"/>
    <w:rsid w:val="004B151C"/>
    <w:rsid w:val="004B1BCA"/>
    <w:rsid w:val="004B2C67"/>
    <w:rsid w:val="004B2E23"/>
    <w:rsid w:val="004B43DA"/>
    <w:rsid w:val="004B4CE3"/>
    <w:rsid w:val="004B52A4"/>
    <w:rsid w:val="004B53D9"/>
    <w:rsid w:val="004B57C1"/>
    <w:rsid w:val="004B5CF1"/>
    <w:rsid w:val="004B644B"/>
    <w:rsid w:val="004B68E5"/>
    <w:rsid w:val="004B70F5"/>
    <w:rsid w:val="004B7138"/>
    <w:rsid w:val="004B7C0B"/>
    <w:rsid w:val="004B7EB8"/>
    <w:rsid w:val="004C0362"/>
    <w:rsid w:val="004C039C"/>
    <w:rsid w:val="004C053B"/>
    <w:rsid w:val="004C07F2"/>
    <w:rsid w:val="004C0E28"/>
    <w:rsid w:val="004C1335"/>
    <w:rsid w:val="004C1638"/>
    <w:rsid w:val="004C2B31"/>
    <w:rsid w:val="004C35DB"/>
    <w:rsid w:val="004C4707"/>
    <w:rsid w:val="004C4A44"/>
    <w:rsid w:val="004C4B69"/>
    <w:rsid w:val="004C5C43"/>
    <w:rsid w:val="004C5F20"/>
    <w:rsid w:val="004C6098"/>
    <w:rsid w:val="004C62FA"/>
    <w:rsid w:val="004C69A4"/>
    <w:rsid w:val="004C7C16"/>
    <w:rsid w:val="004D0991"/>
    <w:rsid w:val="004D0C51"/>
    <w:rsid w:val="004D0CDB"/>
    <w:rsid w:val="004D1A0C"/>
    <w:rsid w:val="004D1D63"/>
    <w:rsid w:val="004D32D9"/>
    <w:rsid w:val="004D377A"/>
    <w:rsid w:val="004D3B58"/>
    <w:rsid w:val="004D4EA0"/>
    <w:rsid w:val="004D5770"/>
    <w:rsid w:val="004D5838"/>
    <w:rsid w:val="004D6C7F"/>
    <w:rsid w:val="004D6FFD"/>
    <w:rsid w:val="004D7EFA"/>
    <w:rsid w:val="004E169D"/>
    <w:rsid w:val="004E16EB"/>
    <w:rsid w:val="004E1B2A"/>
    <w:rsid w:val="004E22C1"/>
    <w:rsid w:val="004E2A50"/>
    <w:rsid w:val="004E2E81"/>
    <w:rsid w:val="004E382A"/>
    <w:rsid w:val="004E3DB5"/>
    <w:rsid w:val="004E43C0"/>
    <w:rsid w:val="004E4547"/>
    <w:rsid w:val="004E4D2B"/>
    <w:rsid w:val="004E54C9"/>
    <w:rsid w:val="004E5764"/>
    <w:rsid w:val="004E57DB"/>
    <w:rsid w:val="004E5844"/>
    <w:rsid w:val="004E5973"/>
    <w:rsid w:val="004E5BF6"/>
    <w:rsid w:val="004E5CF5"/>
    <w:rsid w:val="004E613B"/>
    <w:rsid w:val="004E62DE"/>
    <w:rsid w:val="004F0C34"/>
    <w:rsid w:val="004F0D94"/>
    <w:rsid w:val="004F117A"/>
    <w:rsid w:val="004F1FA7"/>
    <w:rsid w:val="004F20BE"/>
    <w:rsid w:val="004F22FE"/>
    <w:rsid w:val="004F3195"/>
    <w:rsid w:val="004F3817"/>
    <w:rsid w:val="004F3B41"/>
    <w:rsid w:val="004F4143"/>
    <w:rsid w:val="004F4721"/>
    <w:rsid w:val="004F4EE5"/>
    <w:rsid w:val="004F4F19"/>
    <w:rsid w:val="004F581F"/>
    <w:rsid w:val="004F6339"/>
    <w:rsid w:val="004F6482"/>
    <w:rsid w:val="004F65E2"/>
    <w:rsid w:val="004F722C"/>
    <w:rsid w:val="004F7336"/>
    <w:rsid w:val="004F744F"/>
    <w:rsid w:val="004F7455"/>
    <w:rsid w:val="0050014E"/>
    <w:rsid w:val="00500E2C"/>
    <w:rsid w:val="00501C8A"/>
    <w:rsid w:val="00501C8D"/>
    <w:rsid w:val="00501C94"/>
    <w:rsid w:val="00503F74"/>
    <w:rsid w:val="005041FC"/>
    <w:rsid w:val="005043DF"/>
    <w:rsid w:val="00505AAC"/>
    <w:rsid w:val="005065CD"/>
    <w:rsid w:val="005068FE"/>
    <w:rsid w:val="00506EBE"/>
    <w:rsid w:val="00510216"/>
    <w:rsid w:val="0051061C"/>
    <w:rsid w:val="0051118E"/>
    <w:rsid w:val="005115C3"/>
    <w:rsid w:val="005116B3"/>
    <w:rsid w:val="00511A0E"/>
    <w:rsid w:val="00511E02"/>
    <w:rsid w:val="00511F48"/>
    <w:rsid w:val="00513B99"/>
    <w:rsid w:val="00513BB6"/>
    <w:rsid w:val="005141FA"/>
    <w:rsid w:val="00514C0A"/>
    <w:rsid w:val="00515549"/>
    <w:rsid w:val="00515D55"/>
    <w:rsid w:val="00516491"/>
    <w:rsid w:val="00516AFB"/>
    <w:rsid w:val="00516D13"/>
    <w:rsid w:val="005174B8"/>
    <w:rsid w:val="00517528"/>
    <w:rsid w:val="00517E5D"/>
    <w:rsid w:val="00517FA3"/>
    <w:rsid w:val="005205D4"/>
    <w:rsid w:val="00520D32"/>
    <w:rsid w:val="00520FBB"/>
    <w:rsid w:val="005218AB"/>
    <w:rsid w:val="00521991"/>
    <w:rsid w:val="005220EC"/>
    <w:rsid w:val="00522A5B"/>
    <w:rsid w:val="0052372A"/>
    <w:rsid w:val="00523925"/>
    <w:rsid w:val="00523C30"/>
    <w:rsid w:val="0052427D"/>
    <w:rsid w:val="0052523E"/>
    <w:rsid w:val="00525269"/>
    <w:rsid w:val="0052569E"/>
    <w:rsid w:val="00525A9F"/>
    <w:rsid w:val="00527055"/>
    <w:rsid w:val="005313BD"/>
    <w:rsid w:val="005315F2"/>
    <w:rsid w:val="005325CF"/>
    <w:rsid w:val="00532FC8"/>
    <w:rsid w:val="00533B87"/>
    <w:rsid w:val="00533BB2"/>
    <w:rsid w:val="00533DA7"/>
    <w:rsid w:val="00534870"/>
    <w:rsid w:val="00534958"/>
    <w:rsid w:val="00535983"/>
    <w:rsid w:val="00536296"/>
    <w:rsid w:val="005376EB"/>
    <w:rsid w:val="00537E7B"/>
    <w:rsid w:val="005405C0"/>
    <w:rsid w:val="00540AD5"/>
    <w:rsid w:val="00542098"/>
    <w:rsid w:val="00542805"/>
    <w:rsid w:val="0054299F"/>
    <w:rsid w:val="005429A0"/>
    <w:rsid w:val="00544683"/>
    <w:rsid w:val="00544C32"/>
    <w:rsid w:val="00544FA2"/>
    <w:rsid w:val="00545450"/>
    <w:rsid w:val="0054574C"/>
    <w:rsid w:val="00545E2C"/>
    <w:rsid w:val="00546013"/>
    <w:rsid w:val="005466D3"/>
    <w:rsid w:val="0054772A"/>
    <w:rsid w:val="00547774"/>
    <w:rsid w:val="00547FEC"/>
    <w:rsid w:val="00550457"/>
    <w:rsid w:val="00551AB8"/>
    <w:rsid w:val="00551B89"/>
    <w:rsid w:val="005523C5"/>
    <w:rsid w:val="00552EF4"/>
    <w:rsid w:val="00552FB7"/>
    <w:rsid w:val="005532C9"/>
    <w:rsid w:val="00554153"/>
    <w:rsid w:val="0055472C"/>
    <w:rsid w:val="00555178"/>
    <w:rsid w:val="00555FB1"/>
    <w:rsid w:val="005565BD"/>
    <w:rsid w:val="00557091"/>
    <w:rsid w:val="0055714E"/>
    <w:rsid w:val="00557202"/>
    <w:rsid w:val="00557AD7"/>
    <w:rsid w:val="00557F95"/>
    <w:rsid w:val="00560433"/>
    <w:rsid w:val="005617D8"/>
    <w:rsid w:val="00561C42"/>
    <w:rsid w:val="0056200C"/>
    <w:rsid w:val="00562E0B"/>
    <w:rsid w:val="005631AF"/>
    <w:rsid w:val="005632B4"/>
    <w:rsid w:val="005637C9"/>
    <w:rsid w:val="00563CAA"/>
    <w:rsid w:val="00563F7F"/>
    <w:rsid w:val="005648C4"/>
    <w:rsid w:val="00565979"/>
    <w:rsid w:val="00565A5C"/>
    <w:rsid w:val="00565BED"/>
    <w:rsid w:val="00566816"/>
    <w:rsid w:val="00566B2B"/>
    <w:rsid w:val="00566E70"/>
    <w:rsid w:val="005671CD"/>
    <w:rsid w:val="0056791C"/>
    <w:rsid w:val="005702DD"/>
    <w:rsid w:val="005704AB"/>
    <w:rsid w:val="00570FE5"/>
    <w:rsid w:val="00572B34"/>
    <w:rsid w:val="00573BA1"/>
    <w:rsid w:val="00573F92"/>
    <w:rsid w:val="00574FEF"/>
    <w:rsid w:val="005753E0"/>
    <w:rsid w:val="00575975"/>
    <w:rsid w:val="00575F72"/>
    <w:rsid w:val="0057635F"/>
    <w:rsid w:val="00576A14"/>
    <w:rsid w:val="00576D1A"/>
    <w:rsid w:val="00577D23"/>
    <w:rsid w:val="00577DF2"/>
    <w:rsid w:val="00580A9C"/>
    <w:rsid w:val="0058147B"/>
    <w:rsid w:val="005814CB"/>
    <w:rsid w:val="005818A2"/>
    <w:rsid w:val="00581C2D"/>
    <w:rsid w:val="00581DD8"/>
    <w:rsid w:val="005821C2"/>
    <w:rsid w:val="005830C0"/>
    <w:rsid w:val="00583F8D"/>
    <w:rsid w:val="00584043"/>
    <w:rsid w:val="005842D1"/>
    <w:rsid w:val="00584B29"/>
    <w:rsid w:val="00584CC9"/>
    <w:rsid w:val="00584FE3"/>
    <w:rsid w:val="00585DB8"/>
    <w:rsid w:val="00586E9C"/>
    <w:rsid w:val="00587D18"/>
    <w:rsid w:val="00590037"/>
    <w:rsid w:val="00590D13"/>
    <w:rsid w:val="00590F11"/>
    <w:rsid w:val="00591157"/>
    <w:rsid w:val="005918E6"/>
    <w:rsid w:val="00591B74"/>
    <w:rsid w:val="00591F53"/>
    <w:rsid w:val="00592330"/>
    <w:rsid w:val="005923AE"/>
    <w:rsid w:val="00592A24"/>
    <w:rsid w:val="00592B86"/>
    <w:rsid w:val="005933ED"/>
    <w:rsid w:val="005934A2"/>
    <w:rsid w:val="00593F67"/>
    <w:rsid w:val="005942F0"/>
    <w:rsid w:val="00594ED2"/>
    <w:rsid w:val="005957C7"/>
    <w:rsid w:val="00595826"/>
    <w:rsid w:val="00595925"/>
    <w:rsid w:val="0059596C"/>
    <w:rsid w:val="005962C7"/>
    <w:rsid w:val="00596C7B"/>
    <w:rsid w:val="00596CAB"/>
    <w:rsid w:val="005978A6"/>
    <w:rsid w:val="005A08D1"/>
    <w:rsid w:val="005A0A7E"/>
    <w:rsid w:val="005A118C"/>
    <w:rsid w:val="005A1304"/>
    <w:rsid w:val="005A1314"/>
    <w:rsid w:val="005A138E"/>
    <w:rsid w:val="005A179F"/>
    <w:rsid w:val="005A18C4"/>
    <w:rsid w:val="005A1FA7"/>
    <w:rsid w:val="005A2FC0"/>
    <w:rsid w:val="005A3011"/>
    <w:rsid w:val="005A4FA6"/>
    <w:rsid w:val="005A624E"/>
    <w:rsid w:val="005A6FE9"/>
    <w:rsid w:val="005A7299"/>
    <w:rsid w:val="005B0768"/>
    <w:rsid w:val="005B0EB6"/>
    <w:rsid w:val="005B1098"/>
    <w:rsid w:val="005B2046"/>
    <w:rsid w:val="005B252C"/>
    <w:rsid w:val="005B25EE"/>
    <w:rsid w:val="005B27D5"/>
    <w:rsid w:val="005B2943"/>
    <w:rsid w:val="005B2B9C"/>
    <w:rsid w:val="005B2D09"/>
    <w:rsid w:val="005B2DC8"/>
    <w:rsid w:val="005B2FDF"/>
    <w:rsid w:val="005B4955"/>
    <w:rsid w:val="005B4F75"/>
    <w:rsid w:val="005B54E2"/>
    <w:rsid w:val="005B55C7"/>
    <w:rsid w:val="005B5B78"/>
    <w:rsid w:val="005B5D0D"/>
    <w:rsid w:val="005B6F44"/>
    <w:rsid w:val="005B7011"/>
    <w:rsid w:val="005B764F"/>
    <w:rsid w:val="005B7E18"/>
    <w:rsid w:val="005C03F1"/>
    <w:rsid w:val="005C133F"/>
    <w:rsid w:val="005C332F"/>
    <w:rsid w:val="005C337F"/>
    <w:rsid w:val="005C3740"/>
    <w:rsid w:val="005C392A"/>
    <w:rsid w:val="005C447A"/>
    <w:rsid w:val="005C4610"/>
    <w:rsid w:val="005C480A"/>
    <w:rsid w:val="005C5127"/>
    <w:rsid w:val="005C5A9B"/>
    <w:rsid w:val="005C6874"/>
    <w:rsid w:val="005C7759"/>
    <w:rsid w:val="005D0154"/>
    <w:rsid w:val="005D15DD"/>
    <w:rsid w:val="005D2A59"/>
    <w:rsid w:val="005D2F59"/>
    <w:rsid w:val="005D41E8"/>
    <w:rsid w:val="005D45A1"/>
    <w:rsid w:val="005D4D52"/>
    <w:rsid w:val="005D4E54"/>
    <w:rsid w:val="005D6AEC"/>
    <w:rsid w:val="005D7A10"/>
    <w:rsid w:val="005E05D5"/>
    <w:rsid w:val="005E0C5D"/>
    <w:rsid w:val="005E0F8E"/>
    <w:rsid w:val="005E1618"/>
    <w:rsid w:val="005E2369"/>
    <w:rsid w:val="005E23D9"/>
    <w:rsid w:val="005E2A49"/>
    <w:rsid w:val="005E2C7E"/>
    <w:rsid w:val="005E2EA3"/>
    <w:rsid w:val="005E412F"/>
    <w:rsid w:val="005E42AF"/>
    <w:rsid w:val="005E4342"/>
    <w:rsid w:val="005E46BD"/>
    <w:rsid w:val="005E4D75"/>
    <w:rsid w:val="005E59E3"/>
    <w:rsid w:val="005E5E15"/>
    <w:rsid w:val="005E6C74"/>
    <w:rsid w:val="005E74FD"/>
    <w:rsid w:val="005E7764"/>
    <w:rsid w:val="005E7854"/>
    <w:rsid w:val="005E7A1B"/>
    <w:rsid w:val="005F00CF"/>
    <w:rsid w:val="005F09E5"/>
    <w:rsid w:val="005F0A9D"/>
    <w:rsid w:val="005F125C"/>
    <w:rsid w:val="005F3735"/>
    <w:rsid w:val="005F3F1C"/>
    <w:rsid w:val="005F457B"/>
    <w:rsid w:val="005F4A28"/>
    <w:rsid w:val="005F5047"/>
    <w:rsid w:val="005F542D"/>
    <w:rsid w:val="005F6185"/>
    <w:rsid w:val="005F619F"/>
    <w:rsid w:val="005F6A3C"/>
    <w:rsid w:val="005F6EEC"/>
    <w:rsid w:val="005F7332"/>
    <w:rsid w:val="005F7C76"/>
    <w:rsid w:val="00600BA9"/>
    <w:rsid w:val="006014EA"/>
    <w:rsid w:val="006015CF"/>
    <w:rsid w:val="006015FC"/>
    <w:rsid w:val="00601E73"/>
    <w:rsid w:val="00602724"/>
    <w:rsid w:val="00602762"/>
    <w:rsid w:val="00602B81"/>
    <w:rsid w:val="0060303F"/>
    <w:rsid w:val="00603EE7"/>
    <w:rsid w:val="00603FFD"/>
    <w:rsid w:val="006052D7"/>
    <w:rsid w:val="006053DC"/>
    <w:rsid w:val="00605435"/>
    <w:rsid w:val="00605A11"/>
    <w:rsid w:val="00605FFA"/>
    <w:rsid w:val="00607B54"/>
    <w:rsid w:val="00607FDD"/>
    <w:rsid w:val="00610059"/>
    <w:rsid w:val="006103DA"/>
    <w:rsid w:val="006109A6"/>
    <w:rsid w:val="00610E15"/>
    <w:rsid w:val="00611197"/>
    <w:rsid w:val="006114FD"/>
    <w:rsid w:val="006116D0"/>
    <w:rsid w:val="00611867"/>
    <w:rsid w:val="00611EC1"/>
    <w:rsid w:val="00612457"/>
    <w:rsid w:val="00612965"/>
    <w:rsid w:val="006130C0"/>
    <w:rsid w:val="0061376E"/>
    <w:rsid w:val="006139D2"/>
    <w:rsid w:val="00613D36"/>
    <w:rsid w:val="0061433B"/>
    <w:rsid w:val="00614873"/>
    <w:rsid w:val="006148BF"/>
    <w:rsid w:val="006150C6"/>
    <w:rsid w:val="00615E38"/>
    <w:rsid w:val="00616417"/>
    <w:rsid w:val="0061737F"/>
    <w:rsid w:val="00617617"/>
    <w:rsid w:val="0061763D"/>
    <w:rsid w:val="00617C4D"/>
    <w:rsid w:val="006207EF"/>
    <w:rsid w:val="00620DF5"/>
    <w:rsid w:val="0062115A"/>
    <w:rsid w:val="00621258"/>
    <w:rsid w:val="006219F8"/>
    <w:rsid w:val="00621FF0"/>
    <w:rsid w:val="00622053"/>
    <w:rsid w:val="00622684"/>
    <w:rsid w:val="0062367D"/>
    <w:rsid w:val="0062398B"/>
    <w:rsid w:val="00625285"/>
    <w:rsid w:val="00625B25"/>
    <w:rsid w:val="00626723"/>
    <w:rsid w:val="0062789E"/>
    <w:rsid w:val="006304A8"/>
    <w:rsid w:val="006308E8"/>
    <w:rsid w:val="00630909"/>
    <w:rsid w:val="00630E01"/>
    <w:rsid w:val="0063171E"/>
    <w:rsid w:val="006325D5"/>
    <w:rsid w:val="00632EC4"/>
    <w:rsid w:val="0063364B"/>
    <w:rsid w:val="00633F47"/>
    <w:rsid w:val="00635E15"/>
    <w:rsid w:val="00636066"/>
    <w:rsid w:val="00636B01"/>
    <w:rsid w:val="00637208"/>
    <w:rsid w:val="0063734E"/>
    <w:rsid w:val="0063739F"/>
    <w:rsid w:val="00637994"/>
    <w:rsid w:val="00637F2B"/>
    <w:rsid w:val="006401D5"/>
    <w:rsid w:val="00640238"/>
    <w:rsid w:val="006403F8"/>
    <w:rsid w:val="006406A4"/>
    <w:rsid w:val="006407CD"/>
    <w:rsid w:val="00640A3B"/>
    <w:rsid w:val="00640F6D"/>
    <w:rsid w:val="00641278"/>
    <w:rsid w:val="006417F9"/>
    <w:rsid w:val="00642262"/>
    <w:rsid w:val="006423A1"/>
    <w:rsid w:val="00642AE4"/>
    <w:rsid w:val="0064339C"/>
    <w:rsid w:val="006434A0"/>
    <w:rsid w:val="00643597"/>
    <w:rsid w:val="006439F3"/>
    <w:rsid w:val="006447F7"/>
    <w:rsid w:val="00644818"/>
    <w:rsid w:val="00644C03"/>
    <w:rsid w:val="00644C65"/>
    <w:rsid w:val="00645126"/>
    <w:rsid w:val="00645BAE"/>
    <w:rsid w:val="00645E64"/>
    <w:rsid w:val="00645FAF"/>
    <w:rsid w:val="006462C5"/>
    <w:rsid w:val="00646E64"/>
    <w:rsid w:val="00646F18"/>
    <w:rsid w:val="0064753B"/>
    <w:rsid w:val="00647985"/>
    <w:rsid w:val="006500A5"/>
    <w:rsid w:val="00650EC0"/>
    <w:rsid w:val="006510FB"/>
    <w:rsid w:val="006512DC"/>
    <w:rsid w:val="00651A4F"/>
    <w:rsid w:val="00651A55"/>
    <w:rsid w:val="00652026"/>
    <w:rsid w:val="006520F0"/>
    <w:rsid w:val="006522DD"/>
    <w:rsid w:val="00652C52"/>
    <w:rsid w:val="00652D3A"/>
    <w:rsid w:val="00652F36"/>
    <w:rsid w:val="00652F76"/>
    <w:rsid w:val="006532AD"/>
    <w:rsid w:val="006539DC"/>
    <w:rsid w:val="00654038"/>
    <w:rsid w:val="006540CB"/>
    <w:rsid w:val="006543BE"/>
    <w:rsid w:val="006549C0"/>
    <w:rsid w:val="00655076"/>
    <w:rsid w:val="006550F3"/>
    <w:rsid w:val="0065591C"/>
    <w:rsid w:val="00656B68"/>
    <w:rsid w:val="00656D84"/>
    <w:rsid w:val="00657915"/>
    <w:rsid w:val="00657C4D"/>
    <w:rsid w:val="00657CF9"/>
    <w:rsid w:val="00657FAA"/>
    <w:rsid w:val="0066030C"/>
    <w:rsid w:val="00660D85"/>
    <w:rsid w:val="00661728"/>
    <w:rsid w:val="00662D9E"/>
    <w:rsid w:val="00663709"/>
    <w:rsid w:val="006649EB"/>
    <w:rsid w:val="006656BC"/>
    <w:rsid w:val="00665CE2"/>
    <w:rsid w:val="00666DEB"/>
    <w:rsid w:val="0066715F"/>
    <w:rsid w:val="0066752F"/>
    <w:rsid w:val="00667919"/>
    <w:rsid w:val="00667C7D"/>
    <w:rsid w:val="0067025C"/>
    <w:rsid w:val="00672E64"/>
    <w:rsid w:val="00673CB4"/>
    <w:rsid w:val="00673FF9"/>
    <w:rsid w:val="00674BAF"/>
    <w:rsid w:val="00674C08"/>
    <w:rsid w:val="006750DE"/>
    <w:rsid w:val="00675541"/>
    <w:rsid w:val="0067562B"/>
    <w:rsid w:val="00675A73"/>
    <w:rsid w:val="00677082"/>
    <w:rsid w:val="0067710B"/>
    <w:rsid w:val="006771FA"/>
    <w:rsid w:val="00677C2F"/>
    <w:rsid w:val="00680399"/>
    <w:rsid w:val="006810D8"/>
    <w:rsid w:val="00681453"/>
    <w:rsid w:val="00683132"/>
    <w:rsid w:val="006835D5"/>
    <w:rsid w:val="006838D9"/>
    <w:rsid w:val="00683907"/>
    <w:rsid w:val="00683B1F"/>
    <w:rsid w:val="00683D64"/>
    <w:rsid w:val="00684218"/>
    <w:rsid w:val="00684C54"/>
    <w:rsid w:val="00685608"/>
    <w:rsid w:val="00686893"/>
    <w:rsid w:val="00686974"/>
    <w:rsid w:val="00687749"/>
    <w:rsid w:val="00690436"/>
    <w:rsid w:val="00691156"/>
    <w:rsid w:val="00691D21"/>
    <w:rsid w:val="00691D36"/>
    <w:rsid w:val="00692275"/>
    <w:rsid w:val="006930E7"/>
    <w:rsid w:val="006946F8"/>
    <w:rsid w:val="0069485C"/>
    <w:rsid w:val="00696048"/>
    <w:rsid w:val="00697769"/>
    <w:rsid w:val="00697B13"/>
    <w:rsid w:val="00697B30"/>
    <w:rsid w:val="006A0A4C"/>
    <w:rsid w:val="006A0C13"/>
    <w:rsid w:val="006A0CF0"/>
    <w:rsid w:val="006A0E1B"/>
    <w:rsid w:val="006A18F9"/>
    <w:rsid w:val="006A1C6B"/>
    <w:rsid w:val="006A1E4D"/>
    <w:rsid w:val="006A22E4"/>
    <w:rsid w:val="006A23A6"/>
    <w:rsid w:val="006A2977"/>
    <w:rsid w:val="006A2BBB"/>
    <w:rsid w:val="006A3043"/>
    <w:rsid w:val="006A3788"/>
    <w:rsid w:val="006A4044"/>
    <w:rsid w:val="006A4ABC"/>
    <w:rsid w:val="006A4E0F"/>
    <w:rsid w:val="006A51AA"/>
    <w:rsid w:val="006A563F"/>
    <w:rsid w:val="006A60AB"/>
    <w:rsid w:val="006A6253"/>
    <w:rsid w:val="006A6DB5"/>
    <w:rsid w:val="006A7010"/>
    <w:rsid w:val="006A7356"/>
    <w:rsid w:val="006A7A67"/>
    <w:rsid w:val="006B02EF"/>
    <w:rsid w:val="006B0F69"/>
    <w:rsid w:val="006B104B"/>
    <w:rsid w:val="006B1446"/>
    <w:rsid w:val="006B17B8"/>
    <w:rsid w:val="006B1879"/>
    <w:rsid w:val="006B2164"/>
    <w:rsid w:val="006B24C1"/>
    <w:rsid w:val="006B2650"/>
    <w:rsid w:val="006B2A89"/>
    <w:rsid w:val="006B321E"/>
    <w:rsid w:val="006B3271"/>
    <w:rsid w:val="006B3809"/>
    <w:rsid w:val="006B39C5"/>
    <w:rsid w:val="006B4670"/>
    <w:rsid w:val="006B4E53"/>
    <w:rsid w:val="006B5260"/>
    <w:rsid w:val="006B665E"/>
    <w:rsid w:val="006B6895"/>
    <w:rsid w:val="006B6DBE"/>
    <w:rsid w:val="006B721C"/>
    <w:rsid w:val="006B7351"/>
    <w:rsid w:val="006B7A4A"/>
    <w:rsid w:val="006B7F8E"/>
    <w:rsid w:val="006C1406"/>
    <w:rsid w:val="006C1599"/>
    <w:rsid w:val="006C1918"/>
    <w:rsid w:val="006C1E7D"/>
    <w:rsid w:val="006C22F3"/>
    <w:rsid w:val="006C27AC"/>
    <w:rsid w:val="006C2835"/>
    <w:rsid w:val="006C2BEF"/>
    <w:rsid w:val="006C2E8D"/>
    <w:rsid w:val="006C3503"/>
    <w:rsid w:val="006C38AD"/>
    <w:rsid w:val="006C38D9"/>
    <w:rsid w:val="006C45F1"/>
    <w:rsid w:val="006C465F"/>
    <w:rsid w:val="006C4E1E"/>
    <w:rsid w:val="006C4E24"/>
    <w:rsid w:val="006C55B2"/>
    <w:rsid w:val="006C57DC"/>
    <w:rsid w:val="006C5DA5"/>
    <w:rsid w:val="006C62CC"/>
    <w:rsid w:val="006C662B"/>
    <w:rsid w:val="006C6FDD"/>
    <w:rsid w:val="006C7D69"/>
    <w:rsid w:val="006D0B3B"/>
    <w:rsid w:val="006D1036"/>
    <w:rsid w:val="006D1097"/>
    <w:rsid w:val="006D1752"/>
    <w:rsid w:val="006D1A72"/>
    <w:rsid w:val="006D1E48"/>
    <w:rsid w:val="006D1F6A"/>
    <w:rsid w:val="006D2090"/>
    <w:rsid w:val="006D2298"/>
    <w:rsid w:val="006D2641"/>
    <w:rsid w:val="006D285D"/>
    <w:rsid w:val="006D3D72"/>
    <w:rsid w:val="006D427F"/>
    <w:rsid w:val="006D4768"/>
    <w:rsid w:val="006D4B50"/>
    <w:rsid w:val="006D5357"/>
    <w:rsid w:val="006D5395"/>
    <w:rsid w:val="006D53B5"/>
    <w:rsid w:val="006D56C2"/>
    <w:rsid w:val="006D5CD4"/>
    <w:rsid w:val="006D5DDB"/>
    <w:rsid w:val="006D60B0"/>
    <w:rsid w:val="006D673A"/>
    <w:rsid w:val="006D6B2F"/>
    <w:rsid w:val="006E0389"/>
    <w:rsid w:val="006E03FF"/>
    <w:rsid w:val="006E08DF"/>
    <w:rsid w:val="006E0E21"/>
    <w:rsid w:val="006E103B"/>
    <w:rsid w:val="006E1078"/>
    <w:rsid w:val="006E1540"/>
    <w:rsid w:val="006E1698"/>
    <w:rsid w:val="006E173A"/>
    <w:rsid w:val="006E1772"/>
    <w:rsid w:val="006E20A3"/>
    <w:rsid w:val="006E27AA"/>
    <w:rsid w:val="006E2AC6"/>
    <w:rsid w:val="006E301D"/>
    <w:rsid w:val="006E3670"/>
    <w:rsid w:val="006E38D7"/>
    <w:rsid w:val="006E3BD8"/>
    <w:rsid w:val="006E3D6B"/>
    <w:rsid w:val="006E3E67"/>
    <w:rsid w:val="006E4B0B"/>
    <w:rsid w:val="006E55BB"/>
    <w:rsid w:val="006E6F26"/>
    <w:rsid w:val="006E732D"/>
    <w:rsid w:val="006F0327"/>
    <w:rsid w:val="006F0546"/>
    <w:rsid w:val="006F0583"/>
    <w:rsid w:val="006F0A53"/>
    <w:rsid w:val="006F0A8F"/>
    <w:rsid w:val="006F0DF4"/>
    <w:rsid w:val="006F0E0D"/>
    <w:rsid w:val="006F0EB4"/>
    <w:rsid w:val="006F178E"/>
    <w:rsid w:val="006F23DC"/>
    <w:rsid w:val="006F2682"/>
    <w:rsid w:val="006F2BA7"/>
    <w:rsid w:val="006F34EE"/>
    <w:rsid w:val="006F3EEE"/>
    <w:rsid w:val="006F4A50"/>
    <w:rsid w:val="006F4CFE"/>
    <w:rsid w:val="006F4E48"/>
    <w:rsid w:val="006F5118"/>
    <w:rsid w:val="006F58FA"/>
    <w:rsid w:val="006F6B2E"/>
    <w:rsid w:val="006F718C"/>
    <w:rsid w:val="006F76ED"/>
    <w:rsid w:val="0070025D"/>
    <w:rsid w:val="007004EE"/>
    <w:rsid w:val="00700643"/>
    <w:rsid w:val="00700762"/>
    <w:rsid w:val="00700897"/>
    <w:rsid w:val="00700D08"/>
    <w:rsid w:val="0070104A"/>
    <w:rsid w:val="0070220C"/>
    <w:rsid w:val="0070249F"/>
    <w:rsid w:val="00702F91"/>
    <w:rsid w:val="007031A3"/>
    <w:rsid w:val="007033AD"/>
    <w:rsid w:val="00705072"/>
    <w:rsid w:val="00705AB0"/>
    <w:rsid w:val="00705AC7"/>
    <w:rsid w:val="00706304"/>
    <w:rsid w:val="0070691D"/>
    <w:rsid w:val="0070762F"/>
    <w:rsid w:val="00707B9F"/>
    <w:rsid w:val="00710549"/>
    <w:rsid w:val="00711057"/>
    <w:rsid w:val="00711AB1"/>
    <w:rsid w:val="00712767"/>
    <w:rsid w:val="00712772"/>
    <w:rsid w:val="00713947"/>
    <w:rsid w:val="00713AB8"/>
    <w:rsid w:val="00713ECD"/>
    <w:rsid w:val="007144F0"/>
    <w:rsid w:val="00714559"/>
    <w:rsid w:val="00714B8D"/>
    <w:rsid w:val="00714F9E"/>
    <w:rsid w:val="00715392"/>
    <w:rsid w:val="00715FDF"/>
    <w:rsid w:val="0071668E"/>
    <w:rsid w:val="00717353"/>
    <w:rsid w:val="00721576"/>
    <w:rsid w:val="0072225D"/>
    <w:rsid w:val="007225FF"/>
    <w:rsid w:val="007228AE"/>
    <w:rsid w:val="007232E7"/>
    <w:rsid w:val="00723848"/>
    <w:rsid w:val="007238D8"/>
    <w:rsid w:val="00723A05"/>
    <w:rsid w:val="00725703"/>
    <w:rsid w:val="00726303"/>
    <w:rsid w:val="00726ED0"/>
    <w:rsid w:val="00726EFD"/>
    <w:rsid w:val="0073024D"/>
    <w:rsid w:val="0073025C"/>
    <w:rsid w:val="00730AF5"/>
    <w:rsid w:val="00731245"/>
    <w:rsid w:val="007332B4"/>
    <w:rsid w:val="007338D2"/>
    <w:rsid w:val="007343FC"/>
    <w:rsid w:val="00734432"/>
    <w:rsid w:val="0073448C"/>
    <w:rsid w:val="0073473B"/>
    <w:rsid w:val="00735192"/>
    <w:rsid w:val="007358CF"/>
    <w:rsid w:val="00735E64"/>
    <w:rsid w:val="00736768"/>
    <w:rsid w:val="007367E6"/>
    <w:rsid w:val="00736E4B"/>
    <w:rsid w:val="00737332"/>
    <w:rsid w:val="0073758A"/>
    <w:rsid w:val="00737937"/>
    <w:rsid w:val="00737E8B"/>
    <w:rsid w:val="00737F5E"/>
    <w:rsid w:val="007403E8"/>
    <w:rsid w:val="007407BB"/>
    <w:rsid w:val="007409B9"/>
    <w:rsid w:val="00740F3B"/>
    <w:rsid w:val="007410B9"/>
    <w:rsid w:val="00741172"/>
    <w:rsid w:val="00741617"/>
    <w:rsid w:val="00742062"/>
    <w:rsid w:val="0074236E"/>
    <w:rsid w:val="0074281C"/>
    <w:rsid w:val="00742B3F"/>
    <w:rsid w:val="00742BC8"/>
    <w:rsid w:val="00742F38"/>
    <w:rsid w:val="00743033"/>
    <w:rsid w:val="007435F7"/>
    <w:rsid w:val="00744073"/>
    <w:rsid w:val="007441AB"/>
    <w:rsid w:val="007444CA"/>
    <w:rsid w:val="007456C9"/>
    <w:rsid w:val="00745820"/>
    <w:rsid w:val="00745E12"/>
    <w:rsid w:val="00745E2B"/>
    <w:rsid w:val="00746383"/>
    <w:rsid w:val="00746C23"/>
    <w:rsid w:val="00747CF1"/>
    <w:rsid w:val="00747DBF"/>
    <w:rsid w:val="00747FB0"/>
    <w:rsid w:val="00750BC8"/>
    <w:rsid w:val="00750FE5"/>
    <w:rsid w:val="007511A2"/>
    <w:rsid w:val="007518DA"/>
    <w:rsid w:val="00751B0A"/>
    <w:rsid w:val="00752030"/>
    <w:rsid w:val="007526E3"/>
    <w:rsid w:val="00752D3E"/>
    <w:rsid w:val="0075366F"/>
    <w:rsid w:val="00753EB5"/>
    <w:rsid w:val="00754422"/>
    <w:rsid w:val="00754A86"/>
    <w:rsid w:val="00754D10"/>
    <w:rsid w:val="00756CB2"/>
    <w:rsid w:val="0075721B"/>
    <w:rsid w:val="0075780E"/>
    <w:rsid w:val="00757820"/>
    <w:rsid w:val="00757C94"/>
    <w:rsid w:val="00760096"/>
    <w:rsid w:val="00760211"/>
    <w:rsid w:val="0076071B"/>
    <w:rsid w:val="00760ADE"/>
    <w:rsid w:val="00761DAF"/>
    <w:rsid w:val="007620F5"/>
    <w:rsid w:val="00762432"/>
    <w:rsid w:val="00763556"/>
    <w:rsid w:val="007637D9"/>
    <w:rsid w:val="00763FB7"/>
    <w:rsid w:val="007646D9"/>
    <w:rsid w:val="00764706"/>
    <w:rsid w:val="007648EC"/>
    <w:rsid w:val="00764A0F"/>
    <w:rsid w:val="00764BFE"/>
    <w:rsid w:val="00764D8C"/>
    <w:rsid w:val="00765250"/>
    <w:rsid w:val="0076542C"/>
    <w:rsid w:val="0076567B"/>
    <w:rsid w:val="00765A77"/>
    <w:rsid w:val="00766045"/>
    <w:rsid w:val="00766CAA"/>
    <w:rsid w:val="00767363"/>
    <w:rsid w:val="00767752"/>
    <w:rsid w:val="0076777E"/>
    <w:rsid w:val="00767A5B"/>
    <w:rsid w:val="00767E92"/>
    <w:rsid w:val="007702F1"/>
    <w:rsid w:val="00770561"/>
    <w:rsid w:val="00770744"/>
    <w:rsid w:val="00773529"/>
    <w:rsid w:val="00774039"/>
    <w:rsid w:val="007747F5"/>
    <w:rsid w:val="007754A0"/>
    <w:rsid w:val="00775520"/>
    <w:rsid w:val="00775936"/>
    <w:rsid w:val="00775A90"/>
    <w:rsid w:val="00775BE2"/>
    <w:rsid w:val="00775CA4"/>
    <w:rsid w:val="00776014"/>
    <w:rsid w:val="007760D6"/>
    <w:rsid w:val="00776701"/>
    <w:rsid w:val="00776A0A"/>
    <w:rsid w:val="00776B20"/>
    <w:rsid w:val="0077721F"/>
    <w:rsid w:val="00777CAD"/>
    <w:rsid w:val="00777E34"/>
    <w:rsid w:val="00780987"/>
    <w:rsid w:val="007811EB"/>
    <w:rsid w:val="00781AB9"/>
    <w:rsid w:val="00781DEB"/>
    <w:rsid w:val="0078271E"/>
    <w:rsid w:val="007834E8"/>
    <w:rsid w:val="00783749"/>
    <w:rsid w:val="007839EB"/>
    <w:rsid w:val="00783CD2"/>
    <w:rsid w:val="0078413A"/>
    <w:rsid w:val="007841C9"/>
    <w:rsid w:val="007842D2"/>
    <w:rsid w:val="0078451F"/>
    <w:rsid w:val="00784935"/>
    <w:rsid w:val="00784AB6"/>
    <w:rsid w:val="007854C8"/>
    <w:rsid w:val="00785FD1"/>
    <w:rsid w:val="00786078"/>
    <w:rsid w:val="00787CA9"/>
    <w:rsid w:val="00790609"/>
    <w:rsid w:val="00790721"/>
    <w:rsid w:val="00790C78"/>
    <w:rsid w:val="00790D1B"/>
    <w:rsid w:val="00790DB0"/>
    <w:rsid w:val="0079104F"/>
    <w:rsid w:val="007917B2"/>
    <w:rsid w:val="00791C45"/>
    <w:rsid w:val="0079218A"/>
    <w:rsid w:val="007923DF"/>
    <w:rsid w:val="007928A8"/>
    <w:rsid w:val="00793670"/>
    <w:rsid w:val="0079407F"/>
    <w:rsid w:val="0079434A"/>
    <w:rsid w:val="00794632"/>
    <w:rsid w:val="0079471D"/>
    <w:rsid w:val="0079485B"/>
    <w:rsid w:val="00795088"/>
    <w:rsid w:val="00795118"/>
    <w:rsid w:val="00795612"/>
    <w:rsid w:val="00795974"/>
    <w:rsid w:val="0079598E"/>
    <w:rsid w:val="00795BA8"/>
    <w:rsid w:val="00795CDB"/>
    <w:rsid w:val="007968D3"/>
    <w:rsid w:val="0079717E"/>
    <w:rsid w:val="007975CB"/>
    <w:rsid w:val="00797CDD"/>
    <w:rsid w:val="007A0D4F"/>
    <w:rsid w:val="007A1854"/>
    <w:rsid w:val="007A27A5"/>
    <w:rsid w:val="007A27AA"/>
    <w:rsid w:val="007A397B"/>
    <w:rsid w:val="007A3AA8"/>
    <w:rsid w:val="007A3B94"/>
    <w:rsid w:val="007A4560"/>
    <w:rsid w:val="007A4EB9"/>
    <w:rsid w:val="007A567A"/>
    <w:rsid w:val="007A5C6C"/>
    <w:rsid w:val="007A5DD1"/>
    <w:rsid w:val="007A5FC9"/>
    <w:rsid w:val="007A62D7"/>
    <w:rsid w:val="007A6697"/>
    <w:rsid w:val="007A680B"/>
    <w:rsid w:val="007A6C69"/>
    <w:rsid w:val="007A74C3"/>
    <w:rsid w:val="007A7CAA"/>
    <w:rsid w:val="007B07DB"/>
    <w:rsid w:val="007B0A7C"/>
    <w:rsid w:val="007B0C4F"/>
    <w:rsid w:val="007B1244"/>
    <w:rsid w:val="007B12EA"/>
    <w:rsid w:val="007B1BF1"/>
    <w:rsid w:val="007B1D4A"/>
    <w:rsid w:val="007B25B3"/>
    <w:rsid w:val="007B2CA1"/>
    <w:rsid w:val="007B2D06"/>
    <w:rsid w:val="007B3246"/>
    <w:rsid w:val="007B3355"/>
    <w:rsid w:val="007B34CA"/>
    <w:rsid w:val="007B3AE2"/>
    <w:rsid w:val="007B3D4F"/>
    <w:rsid w:val="007B43EB"/>
    <w:rsid w:val="007B495F"/>
    <w:rsid w:val="007B4C81"/>
    <w:rsid w:val="007B50F5"/>
    <w:rsid w:val="007B5A2F"/>
    <w:rsid w:val="007B5DAE"/>
    <w:rsid w:val="007B6083"/>
    <w:rsid w:val="007B6D8D"/>
    <w:rsid w:val="007B6D94"/>
    <w:rsid w:val="007C076A"/>
    <w:rsid w:val="007C152C"/>
    <w:rsid w:val="007C15F7"/>
    <w:rsid w:val="007C27BD"/>
    <w:rsid w:val="007C28D9"/>
    <w:rsid w:val="007C28E1"/>
    <w:rsid w:val="007C29AF"/>
    <w:rsid w:val="007C2DC1"/>
    <w:rsid w:val="007C31B5"/>
    <w:rsid w:val="007C331E"/>
    <w:rsid w:val="007C37BC"/>
    <w:rsid w:val="007C3F5B"/>
    <w:rsid w:val="007C4C62"/>
    <w:rsid w:val="007C622C"/>
    <w:rsid w:val="007C62C4"/>
    <w:rsid w:val="007C652D"/>
    <w:rsid w:val="007C6567"/>
    <w:rsid w:val="007C66D1"/>
    <w:rsid w:val="007C7021"/>
    <w:rsid w:val="007C7693"/>
    <w:rsid w:val="007C769C"/>
    <w:rsid w:val="007C7969"/>
    <w:rsid w:val="007C7AF2"/>
    <w:rsid w:val="007D04F3"/>
    <w:rsid w:val="007D0773"/>
    <w:rsid w:val="007D0A52"/>
    <w:rsid w:val="007D104C"/>
    <w:rsid w:val="007D11BE"/>
    <w:rsid w:val="007D2E48"/>
    <w:rsid w:val="007D5593"/>
    <w:rsid w:val="007D56F7"/>
    <w:rsid w:val="007D5A48"/>
    <w:rsid w:val="007D5A76"/>
    <w:rsid w:val="007D5A82"/>
    <w:rsid w:val="007D5DE2"/>
    <w:rsid w:val="007D618D"/>
    <w:rsid w:val="007D6DF6"/>
    <w:rsid w:val="007E032F"/>
    <w:rsid w:val="007E06DD"/>
    <w:rsid w:val="007E0D45"/>
    <w:rsid w:val="007E0EFD"/>
    <w:rsid w:val="007E1102"/>
    <w:rsid w:val="007E1303"/>
    <w:rsid w:val="007E1500"/>
    <w:rsid w:val="007E16BF"/>
    <w:rsid w:val="007E16C9"/>
    <w:rsid w:val="007E1A9E"/>
    <w:rsid w:val="007E1AC8"/>
    <w:rsid w:val="007E2641"/>
    <w:rsid w:val="007E31F8"/>
    <w:rsid w:val="007E413E"/>
    <w:rsid w:val="007E41AF"/>
    <w:rsid w:val="007E45D4"/>
    <w:rsid w:val="007E4B7B"/>
    <w:rsid w:val="007E5154"/>
    <w:rsid w:val="007E51FF"/>
    <w:rsid w:val="007E5667"/>
    <w:rsid w:val="007E5BD5"/>
    <w:rsid w:val="007E5E50"/>
    <w:rsid w:val="007E7059"/>
    <w:rsid w:val="007E7ADD"/>
    <w:rsid w:val="007F04DF"/>
    <w:rsid w:val="007F06D9"/>
    <w:rsid w:val="007F08FC"/>
    <w:rsid w:val="007F0E64"/>
    <w:rsid w:val="007F15BB"/>
    <w:rsid w:val="007F2760"/>
    <w:rsid w:val="007F35BB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70B1"/>
    <w:rsid w:val="007F7BBB"/>
    <w:rsid w:val="007F7CEC"/>
    <w:rsid w:val="008000FC"/>
    <w:rsid w:val="00800145"/>
    <w:rsid w:val="00800BCA"/>
    <w:rsid w:val="00801602"/>
    <w:rsid w:val="00801E3E"/>
    <w:rsid w:val="0080220F"/>
    <w:rsid w:val="0080243F"/>
    <w:rsid w:val="00802878"/>
    <w:rsid w:val="00802A48"/>
    <w:rsid w:val="00802C7D"/>
    <w:rsid w:val="00803257"/>
    <w:rsid w:val="00804C10"/>
    <w:rsid w:val="00804D04"/>
    <w:rsid w:val="00805990"/>
    <w:rsid w:val="00805FBB"/>
    <w:rsid w:val="008062CF"/>
    <w:rsid w:val="00806E72"/>
    <w:rsid w:val="00807258"/>
    <w:rsid w:val="00807932"/>
    <w:rsid w:val="00807AD3"/>
    <w:rsid w:val="00807B66"/>
    <w:rsid w:val="00810D94"/>
    <w:rsid w:val="00811AEB"/>
    <w:rsid w:val="0081264D"/>
    <w:rsid w:val="00812A12"/>
    <w:rsid w:val="00812B73"/>
    <w:rsid w:val="00812F73"/>
    <w:rsid w:val="00813263"/>
    <w:rsid w:val="00813F26"/>
    <w:rsid w:val="00815591"/>
    <w:rsid w:val="00815E6E"/>
    <w:rsid w:val="00815EDA"/>
    <w:rsid w:val="0081624C"/>
    <w:rsid w:val="0081641A"/>
    <w:rsid w:val="008166BE"/>
    <w:rsid w:val="00816FFC"/>
    <w:rsid w:val="00817A8E"/>
    <w:rsid w:val="00817E46"/>
    <w:rsid w:val="008200EB"/>
    <w:rsid w:val="008200EE"/>
    <w:rsid w:val="00821240"/>
    <w:rsid w:val="00821B45"/>
    <w:rsid w:val="00821DEC"/>
    <w:rsid w:val="00822166"/>
    <w:rsid w:val="008224E6"/>
    <w:rsid w:val="00822EE3"/>
    <w:rsid w:val="00823CF2"/>
    <w:rsid w:val="00823EA8"/>
    <w:rsid w:val="0082413F"/>
    <w:rsid w:val="008246A6"/>
    <w:rsid w:val="00825008"/>
    <w:rsid w:val="00825A7E"/>
    <w:rsid w:val="0082642E"/>
    <w:rsid w:val="008271C1"/>
    <w:rsid w:val="00827B52"/>
    <w:rsid w:val="00830133"/>
    <w:rsid w:val="00830390"/>
    <w:rsid w:val="00830B3C"/>
    <w:rsid w:val="00831C02"/>
    <w:rsid w:val="00831E88"/>
    <w:rsid w:val="00831F53"/>
    <w:rsid w:val="0083213B"/>
    <w:rsid w:val="008334C5"/>
    <w:rsid w:val="008334F2"/>
    <w:rsid w:val="008337CE"/>
    <w:rsid w:val="00833F69"/>
    <w:rsid w:val="008340B5"/>
    <w:rsid w:val="0083474D"/>
    <w:rsid w:val="00834917"/>
    <w:rsid w:val="00834ACB"/>
    <w:rsid w:val="0083638A"/>
    <w:rsid w:val="00836807"/>
    <w:rsid w:val="0083700B"/>
    <w:rsid w:val="0084069F"/>
    <w:rsid w:val="0084091F"/>
    <w:rsid w:val="00841732"/>
    <w:rsid w:val="00841ECD"/>
    <w:rsid w:val="00841FF2"/>
    <w:rsid w:val="00842EE4"/>
    <w:rsid w:val="008443EE"/>
    <w:rsid w:val="008446AD"/>
    <w:rsid w:val="00844962"/>
    <w:rsid w:val="00845514"/>
    <w:rsid w:val="00845CE3"/>
    <w:rsid w:val="00845E24"/>
    <w:rsid w:val="0084607B"/>
    <w:rsid w:val="00847DE4"/>
    <w:rsid w:val="00847E3D"/>
    <w:rsid w:val="00847EB7"/>
    <w:rsid w:val="008503E2"/>
    <w:rsid w:val="008506AE"/>
    <w:rsid w:val="00850BE5"/>
    <w:rsid w:val="00851C48"/>
    <w:rsid w:val="008520B9"/>
    <w:rsid w:val="00852153"/>
    <w:rsid w:val="008521C0"/>
    <w:rsid w:val="008521C9"/>
    <w:rsid w:val="008522A1"/>
    <w:rsid w:val="00852A04"/>
    <w:rsid w:val="00852E88"/>
    <w:rsid w:val="00853D9E"/>
    <w:rsid w:val="008548D7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7827"/>
    <w:rsid w:val="0086117A"/>
    <w:rsid w:val="0086131B"/>
    <w:rsid w:val="00861875"/>
    <w:rsid w:val="00861B8D"/>
    <w:rsid w:val="00861C4B"/>
    <w:rsid w:val="00861D13"/>
    <w:rsid w:val="00861FAD"/>
    <w:rsid w:val="008623A2"/>
    <w:rsid w:val="0086280C"/>
    <w:rsid w:val="008628FE"/>
    <w:rsid w:val="00862CB3"/>
    <w:rsid w:val="00862DB0"/>
    <w:rsid w:val="00862E94"/>
    <w:rsid w:val="00864008"/>
    <w:rsid w:val="00864295"/>
    <w:rsid w:val="00864B49"/>
    <w:rsid w:val="00864D43"/>
    <w:rsid w:val="008658D7"/>
    <w:rsid w:val="00870367"/>
    <w:rsid w:val="0087076E"/>
    <w:rsid w:val="00870C46"/>
    <w:rsid w:val="00870EBB"/>
    <w:rsid w:val="00871888"/>
    <w:rsid w:val="00871B74"/>
    <w:rsid w:val="00871C94"/>
    <w:rsid w:val="00871D9F"/>
    <w:rsid w:val="008731A8"/>
    <w:rsid w:val="008739E4"/>
    <w:rsid w:val="00873B8B"/>
    <w:rsid w:val="008742DD"/>
    <w:rsid w:val="008742E6"/>
    <w:rsid w:val="008743AF"/>
    <w:rsid w:val="00874E05"/>
    <w:rsid w:val="00875D46"/>
    <w:rsid w:val="00876010"/>
    <w:rsid w:val="0087626F"/>
    <w:rsid w:val="00876E2E"/>
    <w:rsid w:val="008775AA"/>
    <w:rsid w:val="00877B21"/>
    <w:rsid w:val="00877F18"/>
    <w:rsid w:val="0088061E"/>
    <w:rsid w:val="00880C7C"/>
    <w:rsid w:val="0088185B"/>
    <w:rsid w:val="00881C77"/>
    <w:rsid w:val="00882C72"/>
    <w:rsid w:val="00882D70"/>
    <w:rsid w:val="00882E8B"/>
    <w:rsid w:val="00883583"/>
    <w:rsid w:val="00884B88"/>
    <w:rsid w:val="008853AE"/>
    <w:rsid w:val="00885BD8"/>
    <w:rsid w:val="00885DBD"/>
    <w:rsid w:val="00885ECD"/>
    <w:rsid w:val="00885F4C"/>
    <w:rsid w:val="00885FDB"/>
    <w:rsid w:val="0088634C"/>
    <w:rsid w:val="00886525"/>
    <w:rsid w:val="00886C67"/>
    <w:rsid w:val="008871C5"/>
    <w:rsid w:val="00887983"/>
    <w:rsid w:val="008908E9"/>
    <w:rsid w:val="00890965"/>
    <w:rsid w:val="00890A56"/>
    <w:rsid w:val="0089193A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4791"/>
    <w:rsid w:val="008959F9"/>
    <w:rsid w:val="00895A69"/>
    <w:rsid w:val="00897275"/>
    <w:rsid w:val="008974A9"/>
    <w:rsid w:val="008A0654"/>
    <w:rsid w:val="008A07D8"/>
    <w:rsid w:val="008A16DD"/>
    <w:rsid w:val="008A1C76"/>
    <w:rsid w:val="008A1D79"/>
    <w:rsid w:val="008A217B"/>
    <w:rsid w:val="008A23DA"/>
    <w:rsid w:val="008A2AB1"/>
    <w:rsid w:val="008A2ADE"/>
    <w:rsid w:val="008A2B3C"/>
    <w:rsid w:val="008A38CA"/>
    <w:rsid w:val="008A3BE2"/>
    <w:rsid w:val="008A3DDE"/>
    <w:rsid w:val="008A3E49"/>
    <w:rsid w:val="008A4192"/>
    <w:rsid w:val="008A45AA"/>
    <w:rsid w:val="008A45FB"/>
    <w:rsid w:val="008A4B59"/>
    <w:rsid w:val="008A4F36"/>
    <w:rsid w:val="008A5BC4"/>
    <w:rsid w:val="008A6056"/>
    <w:rsid w:val="008A6395"/>
    <w:rsid w:val="008A679D"/>
    <w:rsid w:val="008A7011"/>
    <w:rsid w:val="008A7344"/>
    <w:rsid w:val="008A7A54"/>
    <w:rsid w:val="008A7F8C"/>
    <w:rsid w:val="008A7FEB"/>
    <w:rsid w:val="008B0385"/>
    <w:rsid w:val="008B1442"/>
    <w:rsid w:val="008B21F5"/>
    <w:rsid w:val="008B260C"/>
    <w:rsid w:val="008B273B"/>
    <w:rsid w:val="008B2DE3"/>
    <w:rsid w:val="008B2DFA"/>
    <w:rsid w:val="008B3159"/>
    <w:rsid w:val="008B3D7F"/>
    <w:rsid w:val="008B3DB7"/>
    <w:rsid w:val="008B4450"/>
    <w:rsid w:val="008B4506"/>
    <w:rsid w:val="008B46AD"/>
    <w:rsid w:val="008B48D2"/>
    <w:rsid w:val="008B49D0"/>
    <w:rsid w:val="008B4A6F"/>
    <w:rsid w:val="008B4EEB"/>
    <w:rsid w:val="008B5716"/>
    <w:rsid w:val="008B63F9"/>
    <w:rsid w:val="008B7645"/>
    <w:rsid w:val="008B7A70"/>
    <w:rsid w:val="008C008D"/>
    <w:rsid w:val="008C02E6"/>
    <w:rsid w:val="008C03B3"/>
    <w:rsid w:val="008C0A25"/>
    <w:rsid w:val="008C0C15"/>
    <w:rsid w:val="008C0CA8"/>
    <w:rsid w:val="008C14C3"/>
    <w:rsid w:val="008C1E80"/>
    <w:rsid w:val="008C2000"/>
    <w:rsid w:val="008C24F7"/>
    <w:rsid w:val="008C262B"/>
    <w:rsid w:val="008C2BF2"/>
    <w:rsid w:val="008C2CB3"/>
    <w:rsid w:val="008C2D4B"/>
    <w:rsid w:val="008C3187"/>
    <w:rsid w:val="008C3541"/>
    <w:rsid w:val="008C3E49"/>
    <w:rsid w:val="008C41ED"/>
    <w:rsid w:val="008C434E"/>
    <w:rsid w:val="008C44F3"/>
    <w:rsid w:val="008C49BA"/>
    <w:rsid w:val="008C5A56"/>
    <w:rsid w:val="008C6041"/>
    <w:rsid w:val="008C65CB"/>
    <w:rsid w:val="008C7D51"/>
    <w:rsid w:val="008D16D4"/>
    <w:rsid w:val="008D17A1"/>
    <w:rsid w:val="008D18EE"/>
    <w:rsid w:val="008D1FC8"/>
    <w:rsid w:val="008D2736"/>
    <w:rsid w:val="008D2851"/>
    <w:rsid w:val="008D2A16"/>
    <w:rsid w:val="008D2F5F"/>
    <w:rsid w:val="008D32F1"/>
    <w:rsid w:val="008D37D5"/>
    <w:rsid w:val="008D40FB"/>
    <w:rsid w:val="008D4175"/>
    <w:rsid w:val="008D42B6"/>
    <w:rsid w:val="008D43AF"/>
    <w:rsid w:val="008D4BCA"/>
    <w:rsid w:val="008D4D5D"/>
    <w:rsid w:val="008D4FE1"/>
    <w:rsid w:val="008D51A1"/>
    <w:rsid w:val="008D541C"/>
    <w:rsid w:val="008D55D4"/>
    <w:rsid w:val="008D6F96"/>
    <w:rsid w:val="008D6FB4"/>
    <w:rsid w:val="008D72ED"/>
    <w:rsid w:val="008D73BE"/>
    <w:rsid w:val="008E08B6"/>
    <w:rsid w:val="008E0994"/>
    <w:rsid w:val="008E0D57"/>
    <w:rsid w:val="008E1DCE"/>
    <w:rsid w:val="008E205E"/>
    <w:rsid w:val="008E25D1"/>
    <w:rsid w:val="008E2E06"/>
    <w:rsid w:val="008E2F4E"/>
    <w:rsid w:val="008E32FE"/>
    <w:rsid w:val="008E3FB0"/>
    <w:rsid w:val="008E5DB9"/>
    <w:rsid w:val="008E72D4"/>
    <w:rsid w:val="008E79DE"/>
    <w:rsid w:val="008E7EE2"/>
    <w:rsid w:val="008F0A79"/>
    <w:rsid w:val="008F0D22"/>
    <w:rsid w:val="008F0FC3"/>
    <w:rsid w:val="008F1180"/>
    <w:rsid w:val="008F1736"/>
    <w:rsid w:val="008F19E3"/>
    <w:rsid w:val="008F1FEC"/>
    <w:rsid w:val="008F37EA"/>
    <w:rsid w:val="008F4338"/>
    <w:rsid w:val="008F50EB"/>
    <w:rsid w:val="008F51D4"/>
    <w:rsid w:val="008F5A8E"/>
    <w:rsid w:val="008F5D2E"/>
    <w:rsid w:val="008F61A2"/>
    <w:rsid w:val="008F6500"/>
    <w:rsid w:val="008F683A"/>
    <w:rsid w:val="008F6C8E"/>
    <w:rsid w:val="008F6E20"/>
    <w:rsid w:val="008F7588"/>
    <w:rsid w:val="008F7943"/>
    <w:rsid w:val="008F7BD6"/>
    <w:rsid w:val="008F7EBA"/>
    <w:rsid w:val="00901255"/>
    <w:rsid w:val="009014E3"/>
    <w:rsid w:val="009016CA"/>
    <w:rsid w:val="009029CA"/>
    <w:rsid w:val="00903589"/>
    <w:rsid w:val="009036C7"/>
    <w:rsid w:val="00903922"/>
    <w:rsid w:val="00903A83"/>
    <w:rsid w:val="00903D86"/>
    <w:rsid w:val="009042A7"/>
    <w:rsid w:val="00906575"/>
    <w:rsid w:val="009068F3"/>
    <w:rsid w:val="00907105"/>
    <w:rsid w:val="009075AE"/>
    <w:rsid w:val="009077E8"/>
    <w:rsid w:val="009079BA"/>
    <w:rsid w:val="00907E67"/>
    <w:rsid w:val="009101DF"/>
    <w:rsid w:val="0091066A"/>
    <w:rsid w:val="00910971"/>
    <w:rsid w:val="009113B9"/>
    <w:rsid w:val="00911574"/>
    <w:rsid w:val="009118F2"/>
    <w:rsid w:val="00911FFF"/>
    <w:rsid w:val="00912436"/>
    <w:rsid w:val="009133C6"/>
    <w:rsid w:val="00913CAB"/>
    <w:rsid w:val="00914A59"/>
    <w:rsid w:val="00914E53"/>
    <w:rsid w:val="00914FB0"/>
    <w:rsid w:val="009166A1"/>
    <w:rsid w:val="009167AA"/>
    <w:rsid w:val="00916E6A"/>
    <w:rsid w:val="009171F9"/>
    <w:rsid w:val="00917381"/>
    <w:rsid w:val="00917CD1"/>
    <w:rsid w:val="00917FE4"/>
    <w:rsid w:val="00920115"/>
    <w:rsid w:val="00920694"/>
    <w:rsid w:val="0092099E"/>
    <w:rsid w:val="0092153E"/>
    <w:rsid w:val="009218EB"/>
    <w:rsid w:val="00921A17"/>
    <w:rsid w:val="00921D63"/>
    <w:rsid w:val="00922BF5"/>
    <w:rsid w:val="00922F04"/>
    <w:rsid w:val="0092321C"/>
    <w:rsid w:val="0092383F"/>
    <w:rsid w:val="00924F93"/>
    <w:rsid w:val="00925555"/>
    <w:rsid w:val="009256B3"/>
    <w:rsid w:val="009264AF"/>
    <w:rsid w:val="00927164"/>
    <w:rsid w:val="009272CF"/>
    <w:rsid w:val="0092730E"/>
    <w:rsid w:val="00927496"/>
    <w:rsid w:val="00927E1B"/>
    <w:rsid w:val="0093060C"/>
    <w:rsid w:val="00931273"/>
    <w:rsid w:val="00932562"/>
    <w:rsid w:val="009329B7"/>
    <w:rsid w:val="00932DD6"/>
    <w:rsid w:val="009333E3"/>
    <w:rsid w:val="0093349C"/>
    <w:rsid w:val="00933C50"/>
    <w:rsid w:val="009343B7"/>
    <w:rsid w:val="00934B67"/>
    <w:rsid w:val="009378E1"/>
    <w:rsid w:val="00937A5C"/>
    <w:rsid w:val="00937D12"/>
    <w:rsid w:val="00940477"/>
    <w:rsid w:val="00940900"/>
    <w:rsid w:val="00940D21"/>
    <w:rsid w:val="009415E1"/>
    <w:rsid w:val="00941BC0"/>
    <w:rsid w:val="00941C69"/>
    <w:rsid w:val="00941C82"/>
    <w:rsid w:val="0094236C"/>
    <w:rsid w:val="00943569"/>
    <w:rsid w:val="009449E3"/>
    <w:rsid w:val="0094563E"/>
    <w:rsid w:val="009456A6"/>
    <w:rsid w:val="00945737"/>
    <w:rsid w:val="0094575C"/>
    <w:rsid w:val="009459CF"/>
    <w:rsid w:val="00946B00"/>
    <w:rsid w:val="00946BD3"/>
    <w:rsid w:val="00946D39"/>
    <w:rsid w:val="00946DF2"/>
    <w:rsid w:val="00946F50"/>
    <w:rsid w:val="009471CA"/>
    <w:rsid w:val="009477F2"/>
    <w:rsid w:val="00950348"/>
    <w:rsid w:val="00951110"/>
    <w:rsid w:val="00952689"/>
    <w:rsid w:val="00952C14"/>
    <w:rsid w:val="00953890"/>
    <w:rsid w:val="009545B9"/>
    <w:rsid w:val="009550B9"/>
    <w:rsid w:val="009552B8"/>
    <w:rsid w:val="009552FB"/>
    <w:rsid w:val="00956383"/>
    <w:rsid w:val="0095672B"/>
    <w:rsid w:val="009575DE"/>
    <w:rsid w:val="009579C6"/>
    <w:rsid w:val="00960539"/>
    <w:rsid w:val="009616ED"/>
    <w:rsid w:val="00962D52"/>
    <w:rsid w:val="0096392A"/>
    <w:rsid w:val="00963D97"/>
    <w:rsid w:val="00965A85"/>
    <w:rsid w:val="00965CA0"/>
    <w:rsid w:val="00965D4E"/>
    <w:rsid w:val="009662DF"/>
    <w:rsid w:val="00966721"/>
    <w:rsid w:val="00970A23"/>
    <w:rsid w:val="00971228"/>
    <w:rsid w:val="0097153D"/>
    <w:rsid w:val="00972B04"/>
    <w:rsid w:val="00972B3D"/>
    <w:rsid w:val="00973B5F"/>
    <w:rsid w:val="00974830"/>
    <w:rsid w:val="00974937"/>
    <w:rsid w:val="00974941"/>
    <w:rsid w:val="009750E3"/>
    <w:rsid w:val="0097689E"/>
    <w:rsid w:val="00976BDA"/>
    <w:rsid w:val="0097712B"/>
    <w:rsid w:val="00977836"/>
    <w:rsid w:val="00977C87"/>
    <w:rsid w:val="00977F53"/>
    <w:rsid w:val="00980E8E"/>
    <w:rsid w:val="00981569"/>
    <w:rsid w:val="009818CA"/>
    <w:rsid w:val="00981B20"/>
    <w:rsid w:val="00981CA1"/>
    <w:rsid w:val="00982008"/>
    <w:rsid w:val="009824BE"/>
    <w:rsid w:val="00982633"/>
    <w:rsid w:val="00982F8E"/>
    <w:rsid w:val="009838EF"/>
    <w:rsid w:val="00983EB8"/>
    <w:rsid w:val="009843C0"/>
    <w:rsid w:val="00984CC3"/>
    <w:rsid w:val="00985357"/>
    <w:rsid w:val="00985550"/>
    <w:rsid w:val="00985565"/>
    <w:rsid w:val="009865B2"/>
    <w:rsid w:val="00986D4C"/>
    <w:rsid w:val="00987436"/>
    <w:rsid w:val="00990444"/>
    <w:rsid w:val="009908FF"/>
    <w:rsid w:val="00990D42"/>
    <w:rsid w:val="009910D0"/>
    <w:rsid w:val="009917E8"/>
    <w:rsid w:val="0099222A"/>
    <w:rsid w:val="00992345"/>
    <w:rsid w:val="00992367"/>
    <w:rsid w:val="00992531"/>
    <w:rsid w:val="009935EE"/>
    <w:rsid w:val="009936FE"/>
    <w:rsid w:val="009962C7"/>
    <w:rsid w:val="0099632D"/>
    <w:rsid w:val="00996395"/>
    <w:rsid w:val="00996AB8"/>
    <w:rsid w:val="00997E45"/>
    <w:rsid w:val="00997F4D"/>
    <w:rsid w:val="009A02C8"/>
    <w:rsid w:val="009A0484"/>
    <w:rsid w:val="009A0E2C"/>
    <w:rsid w:val="009A13E1"/>
    <w:rsid w:val="009A1C33"/>
    <w:rsid w:val="009A2509"/>
    <w:rsid w:val="009A3023"/>
    <w:rsid w:val="009A41E1"/>
    <w:rsid w:val="009A42F3"/>
    <w:rsid w:val="009A4957"/>
    <w:rsid w:val="009A514C"/>
    <w:rsid w:val="009A51CF"/>
    <w:rsid w:val="009A61E8"/>
    <w:rsid w:val="009A6CA6"/>
    <w:rsid w:val="009A7154"/>
    <w:rsid w:val="009A71D8"/>
    <w:rsid w:val="009A7617"/>
    <w:rsid w:val="009B0CDB"/>
    <w:rsid w:val="009B1987"/>
    <w:rsid w:val="009B2318"/>
    <w:rsid w:val="009B2782"/>
    <w:rsid w:val="009B38E8"/>
    <w:rsid w:val="009B3CD2"/>
    <w:rsid w:val="009B441F"/>
    <w:rsid w:val="009B4424"/>
    <w:rsid w:val="009B45B9"/>
    <w:rsid w:val="009B4800"/>
    <w:rsid w:val="009B5218"/>
    <w:rsid w:val="009B54FE"/>
    <w:rsid w:val="009B587D"/>
    <w:rsid w:val="009B5F28"/>
    <w:rsid w:val="009B60C1"/>
    <w:rsid w:val="009B6269"/>
    <w:rsid w:val="009B6B3B"/>
    <w:rsid w:val="009B6D20"/>
    <w:rsid w:val="009B7456"/>
    <w:rsid w:val="009B7677"/>
    <w:rsid w:val="009C0540"/>
    <w:rsid w:val="009C06D1"/>
    <w:rsid w:val="009C10C6"/>
    <w:rsid w:val="009C14F9"/>
    <w:rsid w:val="009C2E9A"/>
    <w:rsid w:val="009C322A"/>
    <w:rsid w:val="009C359B"/>
    <w:rsid w:val="009C37F2"/>
    <w:rsid w:val="009C3D73"/>
    <w:rsid w:val="009C3EAA"/>
    <w:rsid w:val="009C43C7"/>
    <w:rsid w:val="009C4C31"/>
    <w:rsid w:val="009C52BA"/>
    <w:rsid w:val="009C608C"/>
    <w:rsid w:val="009C67D0"/>
    <w:rsid w:val="009C72C7"/>
    <w:rsid w:val="009C76D0"/>
    <w:rsid w:val="009D0437"/>
    <w:rsid w:val="009D0C63"/>
    <w:rsid w:val="009D0CDD"/>
    <w:rsid w:val="009D0EF8"/>
    <w:rsid w:val="009D0F74"/>
    <w:rsid w:val="009D0FE9"/>
    <w:rsid w:val="009D1689"/>
    <w:rsid w:val="009D1D7D"/>
    <w:rsid w:val="009D29A6"/>
    <w:rsid w:val="009D2B3F"/>
    <w:rsid w:val="009D33F3"/>
    <w:rsid w:val="009D3620"/>
    <w:rsid w:val="009D3891"/>
    <w:rsid w:val="009D3A72"/>
    <w:rsid w:val="009D3AD6"/>
    <w:rsid w:val="009D3E49"/>
    <w:rsid w:val="009D4F7C"/>
    <w:rsid w:val="009D50E3"/>
    <w:rsid w:val="009D5149"/>
    <w:rsid w:val="009D57A2"/>
    <w:rsid w:val="009D5D0C"/>
    <w:rsid w:val="009D6336"/>
    <w:rsid w:val="009D64DE"/>
    <w:rsid w:val="009D6B53"/>
    <w:rsid w:val="009D7738"/>
    <w:rsid w:val="009D78DF"/>
    <w:rsid w:val="009D7B9A"/>
    <w:rsid w:val="009E1150"/>
    <w:rsid w:val="009E35D6"/>
    <w:rsid w:val="009E3A13"/>
    <w:rsid w:val="009E4011"/>
    <w:rsid w:val="009E4A46"/>
    <w:rsid w:val="009E538B"/>
    <w:rsid w:val="009E563C"/>
    <w:rsid w:val="009E5C6F"/>
    <w:rsid w:val="009E5F42"/>
    <w:rsid w:val="009E654D"/>
    <w:rsid w:val="009E68D3"/>
    <w:rsid w:val="009E6A6F"/>
    <w:rsid w:val="009E6B36"/>
    <w:rsid w:val="009E7D55"/>
    <w:rsid w:val="009F0119"/>
    <w:rsid w:val="009F034D"/>
    <w:rsid w:val="009F07A5"/>
    <w:rsid w:val="009F0870"/>
    <w:rsid w:val="009F2674"/>
    <w:rsid w:val="009F2C7C"/>
    <w:rsid w:val="009F2D23"/>
    <w:rsid w:val="009F2F3D"/>
    <w:rsid w:val="009F3314"/>
    <w:rsid w:val="009F3875"/>
    <w:rsid w:val="009F4222"/>
    <w:rsid w:val="009F4C1C"/>
    <w:rsid w:val="009F53B3"/>
    <w:rsid w:val="009F6262"/>
    <w:rsid w:val="009F632D"/>
    <w:rsid w:val="009F7550"/>
    <w:rsid w:val="009F7701"/>
    <w:rsid w:val="00A023BF"/>
    <w:rsid w:val="00A02EA4"/>
    <w:rsid w:val="00A03135"/>
    <w:rsid w:val="00A031CC"/>
    <w:rsid w:val="00A04046"/>
    <w:rsid w:val="00A04372"/>
    <w:rsid w:val="00A04BEB"/>
    <w:rsid w:val="00A04DDB"/>
    <w:rsid w:val="00A055ED"/>
    <w:rsid w:val="00A05EB4"/>
    <w:rsid w:val="00A066CB"/>
    <w:rsid w:val="00A066D1"/>
    <w:rsid w:val="00A06965"/>
    <w:rsid w:val="00A06A61"/>
    <w:rsid w:val="00A06CC5"/>
    <w:rsid w:val="00A06D14"/>
    <w:rsid w:val="00A076FE"/>
    <w:rsid w:val="00A07FEB"/>
    <w:rsid w:val="00A103DF"/>
    <w:rsid w:val="00A10877"/>
    <w:rsid w:val="00A10FDD"/>
    <w:rsid w:val="00A11A3B"/>
    <w:rsid w:val="00A12742"/>
    <w:rsid w:val="00A128E9"/>
    <w:rsid w:val="00A1299F"/>
    <w:rsid w:val="00A134CA"/>
    <w:rsid w:val="00A137F9"/>
    <w:rsid w:val="00A1392F"/>
    <w:rsid w:val="00A14515"/>
    <w:rsid w:val="00A151F9"/>
    <w:rsid w:val="00A1554E"/>
    <w:rsid w:val="00A157F1"/>
    <w:rsid w:val="00A15FA2"/>
    <w:rsid w:val="00A16321"/>
    <w:rsid w:val="00A16F54"/>
    <w:rsid w:val="00A174BC"/>
    <w:rsid w:val="00A1773A"/>
    <w:rsid w:val="00A17801"/>
    <w:rsid w:val="00A17A6F"/>
    <w:rsid w:val="00A17FB5"/>
    <w:rsid w:val="00A208F9"/>
    <w:rsid w:val="00A20B24"/>
    <w:rsid w:val="00A21871"/>
    <w:rsid w:val="00A221AC"/>
    <w:rsid w:val="00A22C05"/>
    <w:rsid w:val="00A22FDE"/>
    <w:rsid w:val="00A231E8"/>
    <w:rsid w:val="00A237B9"/>
    <w:rsid w:val="00A23884"/>
    <w:rsid w:val="00A24822"/>
    <w:rsid w:val="00A2578D"/>
    <w:rsid w:val="00A25C46"/>
    <w:rsid w:val="00A25E44"/>
    <w:rsid w:val="00A2602A"/>
    <w:rsid w:val="00A26392"/>
    <w:rsid w:val="00A26FC6"/>
    <w:rsid w:val="00A27480"/>
    <w:rsid w:val="00A278AA"/>
    <w:rsid w:val="00A27BFA"/>
    <w:rsid w:val="00A27CBD"/>
    <w:rsid w:val="00A30C8D"/>
    <w:rsid w:val="00A31051"/>
    <w:rsid w:val="00A31911"/>
    <w:rsid w:val="00A322C6"/>
    <w:rsid w:val="00A3286A"/>
    <w:rsid w:val="00A32F88"/>
    <w:rsid w:val="00A34FC6"/>
    <w:rsid w:val="00A355E8"/>
    <w:rsid w:val="00A35788"/>
    <w:rsid w:val="00A35C7C"/>
    <w:rsid w:val="00A36038"/>
    <w:rsid w:val="00A36120"/>
    <w:rsid w:val="00A36417"/>
    <w:rsid w:val="00A36470"/>
    <w:rsid w:val="00A37F48"/>
    <w:rsid w:val="00A4006D"/>
    <w:rsid w:val="00A4080C"/>
    <w:rsid w:val="00A4116C"/>
    <w:rsid w:val="00A412AF"/>
    <w:rsid w:val="00A41A0F"/>
    <w:rsid w:val="00A41B18"/>
    <w:rsid w:val="00A42A35"/>
    <w:rsid w:val="00A42B57"/>
    <w:rsid w:val="00A43B0B"/>
    <w:rsid w:val="00A43EA0"/>
    <w:rsid w:val="00A45EE5"/>
    <w:rsid w:val="00A45FC1"/>
    <w:rsid w:val="00A46638"/>
    <w:rsid w:val="00A467D4"/>
    <w:rsid w:val="00A46AB9"/>
    <w:rsid w:val="00A47611"/>
    <w:rsid w:val="00A47E28"/>
    <w:rsid w:val="00A502AF"/>
    <w:rsid w:val="00A50A6C"/>
    <w:rsid w:val="00A50DD6"/>
    <w:rsid w:val="00A517D4"/>
    <w:rsid w:val="00A51938"/>
    <w:rsid w:val="00A51F93"/>
    <w:rsid w:val="00A5277D"/>
    <w:rsid w:val="00A528A5"/>
    <w:rsid w:val="00A52984"/>
    <w:rsid w:val="00A52F5C"/>
    <w:rsid w:val="00A536FD"/>
    <w:rsid w:val="00A53A25"/>
    <w:rsid w:val="00A53C8F"/>
    <w:rsid w:val="00A54522"/>
    <w:rsid w:val="00A545DA"/>
    <w:rsid w:val="00A5474B"/>
    <w:rsid w:val="00A54BB8"/>
    <w:rsid w:val="00A54E04"/>
    <w:rsid w:val="00A54F00"/>
    <w:rsid w:val="00A55765"/>
    <w:rsid w:val="00A55B2B"/>
    <w:rsid w:val="00A56D71"/>
    <w:rsid w:val="00A57547"/>
    <w:rsid w:val="00A6019F"/>
    <w:rsid w:val="00A6068B"/>
    <w:rsid w:val="00A607EA"/>
    <w:rsid w:val="00A60A08"/>
    <w:rsid w:val="00A6185A"/>
    <w:rsid w:val="00A61CB7"/>
    <w:rsid w:val="00A61D6B"/>
    <w:rsid w:val="00A62611"/>
    <w:rsid w:val="00A62AD7"/>
    <w:rsid w:val="00A6305A"/>
    <w:rsid w:val="00A63202"/>
    <w:rsid w:val="00A63588"/>
    <w:rsid w:val="00A63B60"/>
    <w:rsid w:val="00A63E14"/>
    <w:rsid w:val="00A64CDE"/>
    <w:rsid w:val="00A65920"/>
    <w:rsid w:val="00A6606D"/>
    <w:rsid w:val="00A660CD"/>
    <w:rsid w:val="00A66B11"/>
    <w:rsid w:val="00A67084"/>
    <w:rsid w:val="00A6771F"/>
    <w:rsid w:val="00A7096E"/>
    <w:rsid w:val="00A70B54"/>
    <w:rsid w:val="00A70F38"/>
    <w:rsid w:val="00A711EE"/>
    <w:rsid w:val="00A7153B"/>
    <w:rsid w:val="00A71809"/>
    <w:rsid w:val="00A71811"/>
    <w:rsid w:val="00A72415"/>
    <w:rsid w:val="00A7280F"/>
    <w:rsid w:val="00A738B2"/>
    <w:rsid w:val="00A73CE6"/>
    <w:rsid w:val="00A7429A"/>
    <w:rsid w:val="00A74FAB"/>
    <w:rsid w:val="00A75667"/>
    <w:rsid w:val="00A75F7D"/>
    <w:rsid w:val="00A76408"/>
    <w:rsid w:val="00A76EF5"/>
    <w:rsid w:val="00A77732"/>
    <w:rsid w:val="00A7778F"/>
    <w:rsid w:val="00A777F5"/>
    <w:rsid w:val="00A80CF3"/>
    <w:rsid w:val="00A81BBA"/>
    <w:rsid w:val="00A82370"/>
    <w:rsid w:val="00A8267C"/>
    <w:rsid w:val="00A83AFA"/>
    <w:rsid w:val="00A83C90"/>
    <w:rsid w:val="00A83E87"/>
    <w:rsid w:val="00A8471A"/>
    <w:rsid w:val="00A853F9"/>
    <w:rsid w:val="00A855EB"/>
    <w:rsid w:val="00A85774"/>
    <w:rsid w:val="00A86E70"/>
    <w:rsid w:val="00A87098"/>
    <w:rsid w:val="00A87507"/>
    <w:rsid w:val="00A875CD"/>
    <w:rsid w:val="00A87E1B"/>
    <w:rsid w:val="00A87F02"/>
    <w:rsid w:val="00A904DA"/>
    <w:rsid w:val="00A91F3D"/>
    <w:rsid w:val="00A92147"/>
    <w:rsid w:val="00A924E3"/>
    <w:rsid w:val="00A92B34"/>
    <w:rsid w:val="00A92D0D"/>
    <w:rsid w:val="00A935B3"/>
    <w:rsid w:val="00A93825"/>
    <w:rsid w:val="00A94636"/>
    <w:rsid w:val="00A94DB0"/>
    <w:rsid w:val="00A95DF6"/>
    <w:rsid w:val="00A965F8"/>
    <w:rsid w:val="00A966D1"/>
    <w:rsid w:val="00A966F3"/>
    <w:rsid w:val="00A96934"/>
    <w:rsid w:val="00A96EE8"/>
    <w:rsid w:val="00AA00F8"/>
    <w:rsid w:val="00AA0289"/>
    <w:rsid w:val="00AA0345"/>
    <w:rsid w:val="00AA06B5"/>
    <w:rsid w:val="00AA1243"/>
    <w:rsid w:val="00AA1AB5"/>
    <w:rsid w:val="00AA1FA4"/>
    <w:rsid w:val="00AA20DC"/>
    <w:rsid w:val="00AA2266"/>
    <w:rsid w:val="00AA2B1F"/>
    <w:rsid w:val="00AA3794"/>
    <w:rsid w:val="00AA3CD5"/>
    <w:rsid w:val="00AA3E55"/>
    <w:rsid w:val="00AA3FEE"/>
    <w:rsid w:val="00AA4178"/>
    <w:rsid w:val="00AA5001"/>
    <w:rsid w:val="00AA55F8"/>
    <w:rsid w:val="00AA6062"/>
    <w:rsid w:val="00AA60D6"/>
    <w:rsid w:val="00AA6186"/>
    <w:rsid w:val="00AA684C"/>
    <w:rsid w:val="00AA6B41"/>
    <w:rsid w:val="00AA6C24"/>
    <w:rsid w:val="00AA70FE"/>
    <w:rsid w:val="00AA72AA"/>
    <w:rsid w:val="00AA7FB9"/>
    <w:rsid w:val="00AB0766"/>
    <w:rsid w:val="00AB0CF9"/>
    <w:rsid w:val="00AB0F71"/>
    <w:rsid w:val="00AB11BA"/>
    <w:rsid w:val="00AB214C"/>
    <w:rsid w:val="00AB30C0"/>
    <w:rsid w:val="00AB3ACE"/>
    <w:rsid w:val="00AB3B5E"/>
    <w:rsid w:val="00AB3C1A"/>
    <w:rsid w:val="00AB49BF"/>
    <w:rsid w:val="00AB4E0B"/>
    <w:rsid w:val="00AB50DC"/>
    <w:rsid w:val="00AB5EBF"/>
    <w:rsid w:val="00AB642C"/>
    <w:rsid w:val="00AB728D"/>
    <w:rsid w:val="00AC0BC8"/>
    <w:rsid w:val="00AC1404"/>
    <w:rsid w:val="00AC1B71"/>
    <w:rsid w:val="00AC1E93"/>
    <w:rsid w:val="00AC210E"/>
    <w:rsid w:val="00AC2697"/>
    <w:rsid w:val="00AC2B02"/>
    <w:rsid w:val="00AC34CC"/>
    <w:rsid w:val="00AC3CC7"/>
    <w:rsid w:val="00AC3F41"/>
    <w:rsid w:val="00AC4265"/>
    <w:rsid w:val="00AC5429"/>
    <w:rsid w:val="00AC5574"/>
    <w:rsid w:val="00AC569D"/>
    <w:rsid w:val="00AC580B"/>
    <w:rsid w:val="00AC6363"/>
    <w:rsid w:val="00AC6546"/>
    <w:rsid w:val="00AC6A21"/>
    <w:rsid w:val="00AC6BDF"/>
    <w:rsid w:val="00AC7E2B"/>
    <w:rsid w:val="00AD0F66"/>
    <w:rsid w:val="00AD105F"/>
    <w:rsid w:val="00AD2272"/>
    <w:rsid w:val="00AD29E3"/>
    <w:rsid w:val="00AD365F"/>
    <w:rsid w:val="00AD3E06"/>
    <w:rsid w:val="00AD415D"/>
    <w:rsid w:val="00AD551C"/>
    <w:rsid w:val="00AD554F"/>
    <w:rsid w:val="00AD5DC5"/>
    <w:rsid w:val="00AD60E0"/>
    <w:rsid w:val="00AD63AA"/>
    <w:rsid w:val="00AD6510"/>
    <w:rsid w:val="00AD762B"/>
    <w:rsid w:val="00AD7EA6"/>
    <w:rsid w:val="00AE01B7"/>
    <w:rsid w:val="00AE260B"/>
    <w:rsid w:val="00AE27F5"/>
    <w:rsid w:val="00AE37CA"/>
    <w:rsid w:val="00AE3889"/>
    <w:rsid w:val="00AE41C0"/>
    <w:rsid w:val="00AE435F"/>
    <w:rsid w:val="00AE49FD"/>
    <w:rsid w:val="00AE4E67"/>
    <w:rsid w:val="00AE5711"/>
    <w:rsid w:val="00AE57E7"/>
    <w:rsid w:val="00AE6BB0"/>
    <w:rsid w:val="00AE6DBF"/>
    <w:rsid w:val="00AE73DA"/>
    <w:rsid w:val="00AF02C0"/>
    <w:rsid w:val="00AF0650"/>
    <w:rsid w:val="00AF079B"/>
    <w:rsid w:val="00AF0E20"/>
    <w:rsid w:val="00AF1421"/>
    <w:rsid w:val="00AF19F8"/>
    <w:rsid w:val="00AF1CB5"/>
    <w:rsid w:val="00AF203D"/>
    <w:rsid w:val="00AF2283"/>
    <w:rsid w:val="00AF29DB"/>
    <w:rsid w:val="00AF3262"/>
    <w:rsid w:val="00AF3611"/>
    <w:rsid w:val="00AF3C72"/>
    <w:rsid w:val="00AF420C"/>
    <w:rsid w:val="00AF4273"/>
    <w:rsid w:val="00AF4BFA"/>
    <w:rsid w:val="00AF4F26"/>
    <w:rsid w:val="00AF50E7"/>
    <w:rsid w:val="00AF51C2"/>
    <w:rsid w:val="00AF53A7"/>
    <w:rsid w:val="00AF5E4D"/>
    <w:rsid w:val="00AF6642"/>
    <w:rsid w:val="00AF6905"/>
    <w:rsid w:val="00AF6B05"/>
    <w:rsid w:val="00AF6C12"/>
    <w:rsid w:val="00AF7028"/>
    <w:rsid w:val="00AF77B0"/>
    <w:rsid w:val="00B005FA"/>
    <w:rsid w:val="00B00E72"/>
    <w:rsid w:val="00B0183C"/>
    <w:rsid w:val="00B01B94"/>
    <w:rsid w:val="00B022F2"/>
    <w:rsid w:val="00B03469"/>
    <w:rsid w:val="00B03DC7"/>
    <w:rsid w:val="00B0441E"/>
    <w:rsid w:val="00B04EDA"/>
    <w:rsid w:val="00B0548F"/>
    <w:rsid w:val="00B0565C"/>
    <w:rsid w:val="00B05AD4"/>
    <w:rsid w:val="00B05C90"/>
    <w:rsid w:val="00B06C3D"/>
    <w:rsid w:val="00B06C91"/>
    <w:rsid w:val="00B06D0C"/>
    <w:rsid w:val="00B07964"/>
    <w:rsid w:val="00B07CCF"/>
    <w:rsid w:val="00B07FB4"/>
    <w:rsid w:val="00B1013D"/>
    <w:rsid w:val="00B12027"/>
    <w:rsid w:val="00B1245B"/>
    <w:rsid w:val="00B126A1"/>
    <w:rsid w:val="00B1400C"/>
    <w:rsid w:val="00B149C3"/>
    <w:rsid w:val="00B14E92"/>
    <w:rsid w:val="00B1512A"/>
    <w:rsid w:val="00B15441"/>
    <w:rsid w:val="00B16A31"/>
    <w:rsid w:val="00B172EC"/>
    <w:rsid w:val="00B17A40"/>
    <w:rsid w:val="00B20692"/>
    <w:rsid w:val="00B207A7"/>
    <w:rsid w:val="00B20CF6"/>
    <w:rsid w:val="00B20D6A"/>
    <w:rsid w:val="00B2187B"/>
    <w:rsid w:val="00B21C6B"/>
    <w:rsid w:val="00B21CBB"/>
    <w:rsid w:val="00B21FA0"/>
    <w:rsid w:val="00B222CA"/>
    <w:rsid w:val="00B22A6E"/>
    <w:rsid w:val="00B22CF0"/>
    <w:rsid w:val="00B22D6A"/>
    <w:rsid w:val="00B22DB6"/>
    <w:rsid w:val="00B23FFC"/>
    <w:rsid w:val="00B240E6"/>
    <w:rsid w:val="00B24973"/>
    <w:rsid w:val="00B251B1"/>
    <w:rsid w:val="00B257A6"/>
    <w:rsid w:val="00B25888"/>
    <w:rsid w:val="00B25FDA"/>
    <w:rsid w:val="00B26592"/>
    <w:rsid w:val="00B267C0"/>
    <w:rsid w:val="00B26D77"/>
    <w:rsid w:val="00B26EC1"/>
    <w:rsid w:val="00B30A68"/>
    <w:rsid w:val="00B30B10"/>
    <w:rsid w:val="00B30F5C"/>
    <w:rsid w:val="00B30FAD"/>
    <w:rsid w:val="00B3178F"/>
    <w:rsid w:val="00B31DA0"/>
    <w:rsid w:val="00B3275E"/>
    <w:rsid w:val="00B32849"/>
    <w:rsid w:val="00B32AA0"/>
    <w:rsid w:val="00B3471A"/>
    <w:rsid w:val="00B35648"/>
    <w:rsid w:val="00B357B8"/>
    <w:rsid w:val="00B359EF"/>
    <w:rsid w:val="00B36B45"/>
    <w:rsid w:val="00B36D50"/>
    <w:rsid w:val="00B3760B"/>
    <w:rsid w:val="00B37A6F"/>
    <w:rsid w:val="00B37AFA"/>
    <w:rsid w:val="00B37EE7"/>
    <w:rsid w:val="00B402F1"/>
    <w:rsid w:val="00B4060B"/>
    <w:rsid w:val="00B40751"/>
    <w:rsid w:val="00B41019"/>
    <w:rsid w:val="00B41F2D"/>
    <w:rsid w:val="00B42748"/>
    <w:rsid w:val="00B42803"/>
    <w:rsid w:val="00B42BB3"/>
    <w:rsid w:val="00B4305F"/>
    <w:rsid w:val="00B43977"/>
    <w:rsid w:val="00B43BA6"/>
    <w:rsid w:val="00B44115"/>
    <w:rsid w:val="00B447E6"/>
    <w:rsid w:val="00B45FC9"/>
    <w:rsid w:val="00B462BE"/>
    <w:rsid w:val="00B463C0"/>
    <w:rsid w:val="00B46831"/>
    <w:rsid w:val="00B47035"/>
    <w:rsid w:val="00B475AF"/>
    <w:rsid w:val="00B4776E"/>
    <w:rsid w:val="00B47B13"/>
    <w:rsid w:val="00B47DF1"/>
    <w:rsid w:val="00B50153"/>
    <w:rsid w:val="00B5026B"/>
    <w:rsid w:val="00B511FA"/>
    <w:rsid w:val="00B51424"/>
    <w:rsid w:val="00B5215A"/>
    <w:rsid w:val="00B5262C"/>
    <w:rsid w:val="00B52971"/>
    <w:rsid w:val="00B529C7"/>
    <w:rsid w:val="00B52F0D"/>
    <w:rsid w:val="00B533B9"/>
    <w:rsid w:val="00B53FBE"/>
    <w:rsid w:val="00B54865"/>
    <w:rsid w:val="00B55019"/>
    <w:rsid w:val="00B55331"/>
    <w:rsid w:val="00B55FAE"/>
    <w:rsid w:val="00B5610D"/>
    <w:rsid w:val="00B5660F"/>
    <w:rsid w:val="00B56A56"/>
    <w:rsid w:val="00B56EA1"/>
    <w:rsid w:val="00B56F23"/>
    <w:rsid w:val="00B56FDF"/>
    <w:rsid w:val="00B571C8"/>
    <w:rsid w:val="00B5784D"/>
    <w:rsid w:val="00B57ED0"/>
    <w:rsid w:val="00B57F32"/>
    <w:rsid w:val="00B60770"/>
    <w:rsid w:val="00B60946"/>
    <w:rsid w:val="00B60CF0"/>
    <w:rsid w:val="00B61195"/>
    <w:rsid w:val="00B61683"/>
    <w:rsid w:val="00B6195E"/>
    <w:rsid w:val="00B61BA2"/>
    <w:rsid w:val="00B620DB"/>
    <w:rsid w:val="00B62283"/>
    <w:rsid w:val="00B62B47"/>
    <w:rsid w:val="00B62B94"/>
    <w:rsid w:val="00B62FF5"/>
    <w:rsid w:val="00B6314B"/>
    <w:rsid w:val="00B631FA"/>
    <w:rsid w:val="00B63893"/>
    <w:rsid w:val="00B63935"/>
    <w:rsid w:val="00B63EEB"/>
    <w:rsid w:val="00B64068"/>
    <w:rsid w:val="00B642B3"/>
    <w:rsid w:val="00B64375"/>
    <w:rsid w:val="00B647CB"/>
    <w:rsid w:val="00B64BAF"/>
    <w:rsid w:val="00B65028"/>
    <w:rsid w:val="00B651FF"/>
    <w:rsid w:val="00B65309"/>
    <w:rsid w:val="00B65E16"/>
    <w:rsid w:val="00B66A59"/>
    <w:rsid w:val="00B66ADD"/>
    <w:rsid w:val="00B66BAE"/>
    <w:rsid w:val="00B66C54"/>
    <w:rsid w:val="00B6724A"/>
    <w:rsid w:val="00B674AD"/>
    <w:rsid w:val="00B704C1"/>
    <w:rsid w:val="00B712E5"/>
    <w:rsid w:val="00B714A0"/>
    <w:rsid w:val="00B72193"/>
    <w:rsid w:val="00B72340"/>
    <w:rsid w:val="00B7255E"/>
    <w:rsid w:val="00B72867"/>
    <w:rsid w:val="00B729FA"/>
    <w:rsid w:val="00B7314E"/>
    <w:rsid w:val="00B742A7"/>
    <w:rsid w:val="00B746DF"/>
    <w:rsid w:val="00B75352"/>
    <w:rsid w:val="00B770C5"/>
    <w:rsid w:val="00B771E6"/>
    <w:rsid w:val="00B7722C"/>
    <w:rsid w:val="00B77CCE"/>
    <w:rsid w:val="00B80324"/>
    <w:rsid w:val="00B8094D"/>
    <w:rsid w:val="00B81068"/>
    <w:rsid w:val="00B81850"/>
    <w:rsid w:val="00B8198E"/>
    <w:rsid w:val="00B81BCB"/>
    <w:rsid w:val="00B821AD"/>
    <w:rsid w:val="00B82E54"/>
    <w:rsid w:val="00B8310C"/>
    <w:rsid w:val="00B833AD"/>
    <w:rsid w:val="00B83A84"/>
    <w:rsid w:val="00B84440"/>
    <w:rsid w:val="00B84558"/>
    <w:rsid w:val="00B852FB"/>
    <w:rsid w:val="00B85D67"/>
    <w:rsid w:val="00B8662B"/>
    <w:rsid w:val="00B91C02"/>
    <w:rsid w:val="00B92279"/>
    <w:rsid w:val="00B928D3"/>
    <w:rsid w:val="00B931D8"/>
    <w:rsid w:val="00B93E7F"/>
    <w:rsid w:val="00B9424D"/>
    <w:rsid w:val="00B9427B"/>
    <w:rsid w:val="00B951CF"/>
    <w:rsid w:val="00B9521D"/>
    <w:rsid w:val="00B95E38"/>
    <w:rsid w:val="00B9643A"/>
    <w:rsid w:val="00B96D45"/>
    <w:rsid w:val="00B977A0"/>
    <w:rsid w:val="00B97E69"/>
    <w:rsid w:val="00BA121F"/>
    <w:rsid w:val="00BA14A1"/>
    <w:rsid w:val="00BA1B7B"/>
    <w:rsid w:val="00BA2C87"/>
    <w:rsid w:val="00BA3826"/>
    <w:rsid w:val="00BA407F"/>
    <w:rsid w:val="00BA4291"/>
    <w:rsid w:val="00BA5D00"/>
    <w:rsid w:val="00BA64C2"/>
    <w:rsid w:val="00BA676F"/>
    <w:rsid w:val="00BB00CA"/>
    <w:rsid w:val="00BB0B4A"/>
    <w:rsid w:val="00BB1078"/>
    <w:rsid w:val="00BB1F5A"/>
    <w:rsid w:val="00BB3194"/>
    <w:rsid w:val="00BB3304"/>
    <w:rsid w:val="00BB3602"/>
    <w:rsid w:val="00BB362F"/>
    <w:rsid w:val="00BB4904"/>
    <w:rsid w:val="00BB5361"/>
    <w:rsid w:val="00BB5627"/>
    <w:rsid w:val="00BB589A"/>
    <w:rsid w:val="00BB5BBB"/>
    <w:rsid w:val="00BB5CD8"/>
    <w:rsid w:val="00BB5EB9"/>
    <w:rsid w:val="00BB705E"/>
    <w:rsid w:val="00BB706A"/>
    <w:rsid w:val="00BB786A"/>
    <w:rsid w:val="00BB79CA"/>
    <w:rsid w:val="00BC057E"/>
    <w:rsid w:val="00BC165C"/>
    <w:rsid w:val="00BC1802"/>
    <w:rsid w:val="00BC1A28"/>
    <w:rsid w:val="00BC1F3A"/>
    <w:rsid w:val="00BC3019"/>
    <w:rsid w:val="00BC330E"/>
    <w:rsid w:val="00BC342A"/>
    <w:rsid w:val="00BC40F7"/>
    <w:rsid w:val="00BC4DF3"/>
    <w:rsid w:val="00BC4FD4"/>
    <w:rsid w:val="00BC5076"/>
    <w:rsid w:val="00BC5281"/>
    <w:rsid w:val="00BC63F7"/>
    <w:rsid w:val="00BC651A"/>
    <w:rsid w:val="00BD0EA3"/>
    <w:rsid w:val="00BD137C"/>
    <w:rsid w:val="00BD1677"/>
    <w:rsid w:val="00BD2C6B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640E"/>
    <w:rsid w:val="00BD6668"/>
    <w:rsid w:val="00BE01F9"/>
    <w:rsid w:val="00BE0AB6"/>
    <w:rsid w:val="00BE0D2E"/>
    <w:rsid w:val="00BE0F9F"/>
    <w:rsid w:val="00BE1CF6"/>
    <w:rsid w:val="00BE2655"/>
    <w:rsid w:val="00BE26AC"/>
    <w:rsid w:val="00BE2C3C"/>
    <w:rsid w:val="00BE2DD3"/>
    <w:rsid w:val="00BE3185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DBC"/>
    <w:rsid w:val="00BE7CE4"/>
    <w:rsid w:val="00BE7F32"/>
    <w:rsid w:val="00BF0BEC"/>
    <w:rsid w:val="00BF0D41"/>
    <w:rsid w:val="00BF1785"/>
    <w:rsid w:val="00BF24A9"/>
    <w:rsid w:val="00BF3056"/>
    <w:rsid w:val="00BF308D"/>
    <w:rsid w:val="00BF370A"/>
    <w:rsid w:val="00BF3CCB"/>
    <w:rsid w:val="00BF3E29"/>
    <w:rsid w:val="00BF53CD"/>
    <w:rsid w:val="00BF5DE6"/>
    <w:rsid w:val="00BF60EC"/>
    <w:rsid w:val="00BF7A57"/>
    <w:rsid w:val="00BF7CE4"/>
    <w:rsid w:val="00C0044F"/>
    <w:rsid w:val="00C00589"/>
    <w:rsid w:val="00C00EBE"/>
    <w:rsid w:val="00C0132F"/>
    <w:rsid w:val="00C016F5"/>
    <w:rsid w:val="00C02968"/>
    <w:rsid w:val="00C02DAF"/>
    <w:rsid w:val="00C038B9"/>
    <w:rsid w:val="00C03C53"/>
    <w:rsid w:val="00C0424A"/>
    <w:rsid w:val="00C0495A"/>
    <w:rsid w:val="00C04D3C"/>
    <w:rsid w:val="00C04DF6"/>
    <w:rsid w:val="00C05774"/>
    <w:rsid w:val="00C06A3F"/>
    <w:rsid w:val="00C07BD6"/>
    <w:rsid w:val="00C07E32"/>
    <w:rsid w:val="00C105C0"/>
    <w:rsid w:val="00C115B1"/>
    <w:rsid w:val="00C116C5"/>
    <w:rsid w:val="00C11936"/>
    <w:rsid w:val="00C12433"/>
    <w:rsid w:val="00C12B0A"/>
    <w:rsid w:val="00C12B7D"/>
    <w:rsid w:val="00C130AF"/>
    <w:rsid w:val="00C13667"/>
    <w:rsid w:val="00C13736"/>
    <w:rsid w:val="00C13D5D"/>
    <w:rsid w:val="00C14219"/>
    <w:rsid w:val="00C14809"/>
    <w:rsid w:val="00C1581B"/>
    <w:rsid w:val="00C164A1"/>
    <w:rsid w:val="00C166E5"/>
    <w:rsid w:val="00C16C06"/>
    <w:rsid w:val="00C16F7E"/>
    <w:rsid w:val="00C17696"/>
    <w:rsid w:val="00C208F3"/>
    <w:rsid w:val="00C211BF"/>
    <w:rsid w:val="00C21239"/>
    <w:rsid w:val="00C22242"/>
    <w:rsid w:val="00C224C6"/>
    <w:rsid w:val="00C227D9"/>
    <w:rsid w:val="00C22D98"/>
    <w:rsid w:val="00C231B2"/>
    <w:rsid w:val="00C23CEC"/>
    <w:rsid w:val="00C24226"/>
    <w:rsid w:val="00C24A0E"/>
    <w:rsid w:val="00C24D3A"/>
    <w:rsid w:val="00C2596A"/>
    <w:rsid w:val="00C274B4"/>
    <w:rsid w:val="00C27D3A"/>
    <w:rsid w:val="00C30392"/>
    <w:rsid w:val="00C305D1"/>
    <w:rsid w:val="00C30EEA"/>
    <w:rsid w:val="00C30FBB"/>
    <w:rsid w:val="00C314ED"/>
    <w:rsid w:val="00C31B50"/>
    <w:rsid w:val="00C31BA3"/>
    <w:rsid w:val="00C31BC5"/>
    <w:rsid w:val="00C3252B"/>
    <w:rsid w:val="00C3268F"/>
    <w:rsid w:val="00C33216"/>
    <w:rsid w:val="00C339C0"/>
    <w:rsid w:val="00C33E8E"/>
    <w:rsid w:val="00C33EB7"/>
    <w:rsid w:val="00C341B9"/>
    <w:rsid w:val="00C34546"/>
    <w:rsid w:val="00C35C7E"/>
    <w:rsid w:val="00C36339"/>
    <w:rsid w:val="00C36DCA"/>
    <w:rsid w:val="00C37329"/>
    <w:rsid w:val="00C376F8"/>
    <w:rsid w:val="00C4005E"/>
    <w:rsid w:val="00C4282B"/>
    <w:rsid w:val="00C43607"/>
    <w:rsid w:val="00C43D6C"/>
    <w:rsid w:val="00C4499C"/>
    <w:rsid w:val="00C456E2"/>
    <w:rsid w:val="00C45725"/>
    <w:rsid w:val="00C45B35"/>
    <w:rsid w:val="00C45C18"/>
    <w:rsid w:val="00C45C75"/>
    <w:rsid w:val="00C4764F"/>
    <w:rsid w:val="00C518E8"/>
    <w:rsid w:val="00C5284C"/>
    <w:rsid w:val="00C52C41"/>
    <w:rsid w:val="00C530E1"/>
    <w:rsid w:val="00C53452"/>
    <w:rsid w:val="00C53810"/>
    <w:rsid w:val="00C53AFD"/>
    <w:rsid w:val="00C53C2B"/>
    <w:rsid w:val="00C54622"/>
    <w:rsid w:val="00C54664"/>
    <w:rsid w:val="00C54975"/>
    <w:rsid w:val="00C549DB"/>
    <w:rsid w:val="00C5531D"/>
    <w:rsid w:val="00C5563D"/>
    <w:rsid w:val="00C557DF"/>
    <w:rsid w:val="00C55E39"/>
    <w:rsid w:val="00C56C9D"/>
    <w:rsid w:val="00C5720E"/>
    <w:rsid w:val="00C613D9"/>
    <w:rsid w:val="00C61BD6"/>
    <w:rsid w:val="00C62893"/>
    <w:rsid w:val="00C6299B"/>
    <w:rsid w:val="00C62C67"/>
    <w:rsid w:val="00C6377B"/>
    <w:rsid w:val="00C63AAD"/>
    <w:rsid w:val="00C64D96"/>
    <w:rsid w:val="00C65291"/>
    <w:rsid w:val="00C65EEA"/>
    <w:rsid w:val="00C661C7"/>
    <w:rsid w:val="00C6638F"/>
    <w:rsid w:val="00C666E8"/>
    <w:rsid w:val="00C67CAB"/>
    <w:rsid w:val="00C67E25"/>
    <w:rsid w:val="00C7014A"/>
    <w:rsid w:val="00C7016B"/>
    <w:rsid w:val="00C70495"/>
    <w:rsid w:val="00C709A2"/>
    <w:rsid w:val="00C70BF3"/>
    <w:rsid w:val="00C70D17"/>
    <w:rsid w:val="00C7252F"/>
    <w:rsid w:val="00C72A12"/>
    <w:rsid w:val="00C72A27"/>
    <w:rsid w:val="00C72A4F"/>
    <w:rsid w:val="00C73A5B"/>
    <w:rsid w:val="00C73E50"/>
    <w:rsid w:val="00C73ECC"/>
    <w:rsid w:val="00C745C3"/>
    <w:rsid w:val="00C74783"/>
    <w:rsid w:val="00C74DD4"/>
    <w:rsid w:val="00C74F3C"/>
    <w:rsid w:val="00C74FCF"/>
    <w:rsid w:val="00C75BE1"/>
    <w:rsid w:val="00C75CF4"/>
    <w:rsid w:val="00C7647A"/>
    <w:rsid w:val="00C76699"/>
    <w:rsid w:val="00C778AE"/>
    <w:rsid w:val="00C80E2A"/>
    <w:rsid w:val="00C812EB"/>
    <w:rsid w:val="00C815C9"/>
    <w:rsid w:val="00C81B86"/>
    <w:rsid w:val="00C81CC5"/>
    <w:rsid w:val="00C821E3"/>
    <w:rsid w:val="00C82576"/>
    <w:rsid w:val="00C831BF"/>
    <w:rsid w:val="00C83C43"/>
    <w:rsid w:val="00C848CC"/>
    <w:rsid w:val="00C84CC6"/>
    <w:rsid w:val="00C8571F"/>
    <w:rsid w:val="00C85863"/>
    <w:rsid w:val="00C85B8A"/>
    <w:rsid w:val="00C85DAB"/>
    <w:rsid w:val="00C86025"/>
    <w:rsid w:val="00C861C8"/>
    <w:rsid w:val="00C86E2C"/>
    <w:rsid w:val="00C86EA9"/>
    <w:rsid w:val="00C873E1"/>
    <w:rsid w:val="00C879CA"/>
    <w:rsid w:val="00C87F60"/>
    <w:rsid w:val="00C90BE1"/>
    <w:rsid w:val="00C90F9B"/>
    <w:rsid w:val="00C9180C"/>
    <w:rsid w:val="00C91F3B"/>
    <w:rsid w:val="00C921FC"/>
    <w:rsid w:val="00C92883"/>
    <w:rsid w:val="00C93775"/>
    <w:rsid w:val="00C93E6F"/>
    <w:rsid w:val="00C94017"/>
    <w:rsid w:val="00C94A9B"/>
    <w:rsid w:val="00C94C2E"/>
    <w:rsid w:val="00C95945"/>
    <w:rsid w:val="00C95AE5"/>
    <w:rsid w:val="00C95E7F"/>
    <w:rsid w:val="00C96975"/>
    <w:rsid w:val="00C96B0A"/>
    <w:rsid w:val="00C96C69"/>
    <w:rsid w:val="00C97413"/>
    <w:rsid w:val="00C97545"/>
    <w:rsid w:val="00CA0039"/>
    <w:rsid w:val="00CA015D"/>
    <w:rsid w:val="00CA0249"/>
    <w:rsid w:val="00CA0513"/>
    <w:rsid w:val="00CA05EE"/>
    <w:rsid w:val="00CA0722"/>
    <w:rsid w:val="00CA0D9C"/>
    <w:rsid w:val="00CA0E31"/>
    <w:rsid w:val="00CA1911"/>
    <w:rsid w:val="00CA1D33"/>
    <w:rsid w:val="00CA1E3A"/>
    <w:rsid w:val="00CA22F4"/>
    <w:rsid w:val="00CA233F"/>
    <w:rsid w:val="00CA300F"/>
    <w:rsid w:val="00CA3054"/>
    <w:rsid w:val="00CA3273"/>
    <w:rsid w:val="00CA3622"/>
    <w:rsid w:val="00CA3D4F"/>
    <w:rsid w:val="00CA4277"/>
    <w:rsid w:val="00CA444D"/>
    <w:rsid w:val="00CA469F"/>
    <w:rsid w:val="00CA4A38"/>
    <w:rsid w:val="00CA4E6F"/>
    <w:rsid w:val="00CA5072"/>
    <w:rsid w:val="00CA5256"/>
    <w:rsid w:val="00CA5AA8"/>
    <w:rsid w:val="00CA6C52"/>
    <w:rsid w:val="00CA70B9"/>
    <w:rsid w:val="00CA7273"/>
    <w:rsid w:val="00CA7B50"/>
    <w:rsid w:val="00CA7BF4"/>
    <w:rsid w:val="00CB06C1"/>
    <w:rsid w:val="00CB0D91"/>
    <w:rsid w:val="00CB0E3C"/>
    <w:rsid w:val="00CB1D1C"/>
    <w:rsid w:val="00CB2866"/>
    <w:rsid w:val="00CB3150"/>
    <w:rsid w:val="00CB3F4B"/>
    <w:rsid w:val="00CB4404"/>
    <w:rsid w:val="00CB440D"/>
    <w:rsid w:val="00CB4D07"/>
    <w:rsid w:val="00CB4D25"/>
    <w:rsid w:val="00CB548C"/>
    <w:rsid w:val="00CB5790"/>
    <w:rsid w:val="00CB591B"/>
    <w:rsid w:val="00CB5E14"/>
    <w:rsid w:val="00CB6116"/>
    <w:rsid w:val="00CB626C"/>
    <w:rsid w:val="00CB64B5"/>
    <w:rsid w:val="00CB66E4"/>
    <w:rsid w:val="00CB6CE1"/>
    <w:rsid w:val="00CB701F"/>
    <w:rsid w:val="00CB7C4C"/>
    <w:rsid w:val="00CB7CAA"/>
    <w:rsid w:val="00CB7D0E"/>
    <w:rsid w:val="00CC0580"/>
    <w:rsid w:val="00CC0825"/>
    <w:rsid w:val="00CC1058"/>
    <w:rsid w:val="00CC17BD"/>
    <w:rsid w:val="00CC191C"/>
    <w:rsid w:val="00CC1B0D"/>
    <w:rsid w:val="00CC2549"/>
    <w:rsid w:val="00CC2969"/>
    <w:rsid w:val="00CC37C8"/>
    <w:rsid w:val="00CC4AE6"/>
    <w:rsid w:val="00CC4FEE"/>
    <w:rsid w:val="00CC51C0"/>
    <w:rsid w:val="00CC51E9"/>
    <w:rsid w:val="00CC5316"/>
    <w:rsid w:val="00CC534B"/>
    <w:rsid w:val="00CC5B27"/>
    <w:rsid w:val="00CC606A"/>
    <w:rsid w:val="00CC6383"/>
    <w:rsid w:val="00CC66F3"/>
    <w:rsid w:val="00CC6844"/>
    <w:rsid w:val="00CC6D94"/>
    <w:rsid w:val="00CC7E31"/>
    <w:rsid w:val="00CC7F1F"/>
    <w:rsid w:val="00CD1047"/>
    <w:rsid w:val="00CD1994"/>
    <w:rsid w:val="00CD1DEF"/>
    <w:rsid w:val="00CD261F"/>
    <w:rsid w:val="00CD2CF6"/>
    <w:rsid w:val="00CD31C4"/>
    <w:rsid w:val="00CD3509"/>
    <w:rsid w:val="00CD3A60"/>
    <w:rsid w:val="00CD474D"/>
    <w:rsid w:val="00CD4CCA"/>
    <w:rsid w:val="00CD50C4"/>
    <w:rsid w:val="00CD563D"/>
    <w:rsid w:val="00CD591E"/>
    <w:rsid w:val="00CD62B0"/>
    <w:rsid w:val="00CD6B57"/>
    <w:rsid w:val="00CD7310"/>
    <w:rsid w:val="00CD784C"/>
    <w:rsid w:val="00CD796F"/>
    <w:rsid w:val="00CE086F"/>
    <w:rsid w:val="00CE0904"/>
    <w:rsid w:val="00CE0E87"/>
    <w:rsid w:val="00CE0F7B"/>
    <w:rsid w:val="00CE29BA"/>
    <w:rsid w:val="00CE2E9A"/>
    <w:rsid w:val="00CE33BA"/>
    <w:rsid w:val="00CE35C2"/>
    <w:rsid w:val="00CE3672"/>
    <w:rsid w:val="00CE39FC"/>
    <w:rsid w:val="00CE3EA4"/>
    <w:rsid w:val="00CE50F4"/>
    <w:rsid w:val="00CE612D"/>
    <w:rsid w:val="00CE621F"/>
    <w:rsid w:val="00CE6348"/>
    <w:rsid w:val="00CE6861"/>
    <w:rsid w:val="00CE7542"/>
    <w:rsid w:val="00CE7FAD"/>
    <w:rsid w:val="00CF043B"/>
    <w:rsid w:val="00CF0DBB"/>
    <w:rsid w:val="00CF17BE"/>
    <w:rsid w:val="00CF17C6"/>
    <w:rsid w:val="00CF1938"/>
    <w:rsid w:val="00CF1B25"/>
    <w:rsid w:val="00CF2856"/>
    <w:rsid w:val="00CF2995"/>
    <w:rsid w:val="00CF3263"/>
    <w:rsid w:val="00CF34D8"/>
    <w:rsid w:val="00CF3666"/>
    <w:rsid w:val="00CF3853"/>
    <w:rsid w:val="00CF3DC6"/>
    <w:rsid w:val="00CF4142"/>
    <w:rsid w:val="00CF480A"/>
    <w:rsid w:val="00CF5A01"/>
    <w:rsid w:val="00CF5D9B"/>
    <w:rsid w:val="00CF699E"/>
    <w:rsid w:val="00CF70AE"/>
    <w:rsid w:val="00CF7ED4"/>
    <w:rsid w:val="00D001CF"/>
    <w:rsid w:val="00D0032B"/>
    <w:rsid w:val="00D005DD"/>
    <w:rsid w:val="00D00E6A"/>
    <w:rsid w:val="00D0246C"/>
    <w:rsid w:val="00D027FE"/>
    <w:rsid w:val="00D02938"/>
    <w:rsid w:val="00D02E4F"/>
    <w:rsid w:val="00D02EE1"/>
    <w:rsid w:val="00D0380E"/>
    <w:rsid w:val="00D03A7B"/>
    <w:rsid w:val="00D04499"/>
    <w:rsid w:val="00D04DA6"/>
    <w:rsid w:val="00D052B1"/>
    <w:rsid w:val="00D05F95"/>
    <w:rsid w:val="00D06280"/>
    <w:rsid w:val="00D0736E"/>
    <w:rsid w:val="00D07530"/>
    <w:rsid w:val="00D07A1B"/>
    <w:rsid w:val="00D10011"/>
    <w:rsid w:val="00D11891"/>
    <w:rsid w:val="00D118ED"/>
    <w:rsid w:val="00D11E7E"/>
    <w:rsid w:val="00D122A3"/>
    <w:rsid w:val="00D12352"/>
    <w:rsid w:val="00D1271A"/>
    <w:rsid w:val="00D1292A"/>
    <w:rsid w:val="00D12BAD"/>
    <w:rsid w:val="00D13906"/>
    <w:rsid w:val="00D13D52"/>
    <w:rsid w:val="00D13DD5"/>
    <w:rsid w:val="00D14B16"/>
    <w:rsid w:val="00D1542E"/>
    <w:rsid w:val="00D15A40"/>
    <w:rsid w:val="00D167AF"/>
    <w:rsid w:val="00D16D6D"/>
    <w:rsid w:val="00D1767E"/>
    <w:rsid w:val="00D17C27"/>
    <w:rsid w:val="00D20228"/>
    <w:rsid w:val="00D208A6"/>
    <w:rsid w:val="00D21238"/>
    <w:rsid w:val="00D21879"/>
    <w:rsid w:val="00D219D8"/>
    <w:rsid w:val="00D223ED"/>
    <w:rsid w:val="00D22672"/>
    <w:rsid w:val="00D22B3E"/>
    <w:rsid w:val="00D22C56"/>
    <w:rsid w:val="00D22C68"/>
    <w:rsid w:val="00D23145"/>
    <w:rsid w:val="00D23280"/>
    <w:rsid w:val="00D23B46"/>
    <w:rsid w:val="00D240EF"/>
    <w:rsid w:val="00D25433"/>
    <w:rsid w:val="00D2549B"/>
    <w:rsid w:val="00D25708"/>
    <w:rsid w:val="00D27736"/>
    <w:rsid w:val="00D3004F"/>
    <w:rsid w:val="00D3044C"/>
    <w:rsid w:val="00D304D4"/>
    <w:rsid w:val="00D30657"/>
    <w:rsid w:val="00D308BB"/>
    <w:rsid w:val="00D30B20"/>
    <w:rsid w:val="00D30B7B"/>
    <w:rsid w:val="00D30BF6"/>
    <w:rsid w:val="00D30EE5"/>
    <w:rsid w:val="00D30F64"/>
    <w:rsid w:val="00D31223"/>
    <w:rsid w:val="00D31377"/>
    <w:rsid w:val="00D31BA2"/>
    <w:rsid w:val="00D32773"/>
    <w:rsid w:val="00D329A9"/>
    <w:rsid w:val="00D32BD6"/>
    <w:rsid w:val="00D3327D"/>
    <w:rsid w:val="00D332E3"/>
    <w:rsid w:val="00D34029"/>
    <w:rsid w:val="00D341CC"/>
    <w:rsid w:val="00D35897"/>
    <w:rsid w:val="00D35AD8"/>
    <w:rsid w:val="00D36179"/>
    <w:rsid w:val="00D36456"/>
    <w:rsid w:val="00D3778D"/>
    <w:rsid w:val="00D378EB"/>
    <w:rsid w:val="00D4002A"/>
    <w:rsid w:val="00D4016F"/>
    <w:rsid w:val="00D4056D"/>
    <w:rsid w:val="00D40825"/>
    <w:rsid w:val="00D41FE0"/>
    <w:rsid w:val="00D4200C"/>
    <w:rsid w:val="00D42538"/>
    <w:rsid w:val="00D42558"/>
    <w:rsid w:val="00D43FD8"/>
    <w:rsid w:val="00D45BBD"/>
    <w:rsid w:val="00D4674B"/>
    <w:rsid w:val="00D46B44"/>
    <w:rsid w:val="00D46CAD"/>
    <w:rsid w:val="00D46CC9"/>
    <w:rsid w:val="00D46F7A"/>
    <w:rsid w:val="00D471B8"/>
    <w:rsid w:val="00D47B35"/>
    <w:rsid w:val="00D47B7D"/>
    <w:rsid w:val="00D50967"/>
    <w:rsid w:val="00D50E14"/>
    <w:rsid w:val="00D510CA"/>
    <w:rsid w:val="00D51288"/>
    <w:rsid w:val="00D5150C"/>
    <w:rsid w:val="00D51675"/>
    <w:rsid w:val="00D518E7"/>
    <w:rsid w:val="00D51A1D"/>
    <w:rsid w:val="00D52214"/>
    <w:rsid w:val="00D522B1"/>
    <w:rsid w:val="00D5386F"/>
    <w:rsid w:val="00D552D2"/>
    <w:rsid w:val="00D56222"/>
    <w:rsid w:val="00D56FE2"/>
    <w:rsid w:val="00D57351"/>
    <w:rsid w:val="00D5753B"/>
    <w:rsid w:val="00D57550"/>
    <w:rsid w:val="00D579A8"/>
    <w:rsid w:val="00D57D8F"/>
    <w:rsid w:val="00D604B9"/>
    <w:rsid w:val="00D60823"/>
    <w:rsid w:val="00D60B16"/>
    <w:rsid w:val="00D614B9"/>
    <w:rsid w:val="00D61D6A"/>
    <w:rsid w:val="00D61EDD"/>
    <w:rsid w:val="00D62181"/>
    <w:rsid w:val="00D62493"/>
    <w:rsid w:val="00D62958"/>
    <w:rsid w:val="00D62D3C"/>
    <w:rsid w:val="00D62E88"/>
    <w:rsid w:val="00D63094"/>
    <w:rsid w:val="00D63DD4"/>
    <w:rsid w:val="00D64E73"/>
    <w:rsid w:val="00D65454"/>
    <w:rsid w:val="00D65469"/>
    <w:rsid w:val="00D66436"/>
    <w:rsid w:val="00D66E1D"/>
    <w:rsid w:val="00D67030"/>
    <w:rsid w:val="00D6716E"/>
    <w:rsid w:val="00D67429"/>
    <w:rsid w:val="00D7034E"/>
    <w:rsid w:val="00D703BA"/>
    <w:rsid w:val="00D7040A"/>
    <w:rsid w:val="00D70850"/>
    <w:rsid w:val="00D71348"/>
    <w:rsid w:val="00D71B49"/>
    <w:rsid w:val="00D7229A"/>
    <w:rsid w:val="00D7265D"/>
    <w:rsid w:val="00D726D4"/>
    <w:rsid w:val="00D73098"/>
    <w:rsid w:val="00D74532"/>
    <w:rsid w:val="00D74570"/>
    <w:rsid w:val="00D74B89"/>
    <w:rsid w:val="00D75B2C"/>
    <w:rsid w:val="00D773DF"/>
    <w:rsid w:val="00D778DE"/>
    <w:rsid w:val="00D77F99"/>
    <w:rsid w:val="00D8016A"/>
    <w:rsid w:val="00D81048"/>
    <w:rsid w:val="00D8150F"/>
    <w:rsid w:val="00D819A3"/>
    <w:rsid w:val="00D81E00"/>
    <w:rsid w:val="00D825E1"/>
    <w:rsid w:val="00D83166"/>
    <w:rsid w:val="00D8341E"/>
    <w:rsid w:val="00D84773"/>
    <w:rsid w:val="00D847AF"/>
    <w:rsid w:val="00D8535F"/>
    <w:rsid w:val="00D85A58"/>
    <w:rsid w:val="00D85F99"/>
    <w:rsid w:val="00D8639C"/>
    <w:rsid w:val="00D867F7"/>
    <w:rsid w:val="00D86CEA"/>
    <w:rsid w:val="00D86D5C"/>
    <w:rsid w:val="00D86F36"/>
    <w:rsid w:val="00D8707A"/>
    <w:rsid w:val="00D903F8"/>
    <w:rsid w:val="00D91094"/>
    <w:rsid w:val="00D9126C"/>
    <w:rsid w:val="00D91B07"/>
    <w:rsid w:val="00D91DD9"/>
    <w:rsid w:val="00D92147"/>
    <w:rsid w:val="00D926A1"/>
    <w:rsid w:val="00D933AE"/>
    <w:rsid w:val="00D93A16"/>
    <w:rsid w:val="00D93F6F"/>
    <w:rsid w:val="00D95D7A"/>
    <w:rsid w:val="00D96305"/>
    <w:rsid w:val="00D971DD"/>
    <w:rsid w:val="00D97776"/>
    <w:rsid w:val="00D97CC4"/>
    <w:rsid w:val="00D97DDD"/>
    <w:rsid w:val="00DA004D"/>
    <w:rsid w:val="00DA01C9"/>
    <w:rsid w:val="00DA0F26"/>
    <w:rsid w:val="00DA1248"/>
    <w:rsid w:val="00DA1EBE"/>
    <w:rsid w:val="00DA20A9"/>
    <w:rsid w:val="00DA2210"/>
    <w:rsid w:val="00DA22F6"/>
    <w:rsid w:val="00DA2563"/>
    <w:rsid w:val="00DA2640"/>
    <w:rsid w:val="00DA2729"/>
    <w:rsid w:val="00DA2CF9"/>
    <w:rsid w:val="00DA2E1F"/>
    <w:rsid w:val="00DA32F1"/>
    <w:rsid w:val="00DA358A"/>
    <w:rsid w:val="00DA387C"/>
    <w:rsid w:val="00DA3A3B"/>
    <w:rsid w:val="00DA3BD0"/>
    <w:rsid w:val="00DA3CC7"/>
    <w:rsid w:val="00DA4837"/>
    <w:rsid w:val="00DA4BFC"/>
    <w:rsid w:val="00DA5413"/>
    <w:rsid w:val="00DA5AC5"/>
    <w:rsid w:val="00DA5D09"/>
    <w:rsid w:val="00DA5FBD"/>
    <w:rsid w:val="00DA6CA1"/>
    <w:rsid w:val="00DA769A"/>
    <w:rsid w:val="00DA76C8"/>
    <w:rsid w:val="00DA78B1"/>
    <w:rsid w:val="00DA7938"/>
    <w:rsid w:val="00DB0397"/>
    <w:rsid w:val="00DB0B9E"/>
    <w:rsid w:val="00DB0D94"/>
    <w:rsid w:val="00DB10D5"/>
    <w:rsid w:val="00DB1377"/>
    <w:rsid w:val="00DB18B8"/>
    <w:rsid w:val="00DB1E5A"/>
    <w:rsid w:val="00DB3958"/>
    <w:rsid w:val="00DB438E"/>
    <w:rsid w:val="00DB4866"/>
    <w:rsid w:val="00DB4E50"/>
    <w:rsid w:val="00DB4EF9"/>
    <w:rsid w:val="00DB5B5E"/>
    <w:rsid w:val="00DB5F7C"/>
    <w:rsid w:val="00DB6049"/>
    <w:rsid w:val="00DB7326"/>
    <w:rsid w:val="00DB74B8"/>
    <w:rsid w:val="00DB7753"/>
    <w:rsid w:val="00DB7E9A"/>
    <w:rsid w:val="00DC059F"/>
    <w:rsid w:val="00DC08C7"/>
    <w:rsid w:val="00DC1BBA"/>
    <w:rsid w:val="00DC29A3"/>
    <w:rsid w:val="00DC2EC4"/>
    <w:rsid w:val="00DC35B1"/>
    <w:rsid w:val="00DC373C"/>
    <w:rsid w:val="00DC396F"/>
    <w:rsid w:val="00DC5710"/>
    <w:rsid w:val="00DC5BAD"/>
    <w:rsid w:val="00DC5DF3"/>
    <w:rsid w:val="00DC68EC"/>
    <w:rsid w:val="00DC6E43"/>
    <w:rsid w:val="00DC74F3"/>
    <w:rsid w:val="00DC794F"/>
    <w:rsid w:val="00DC7D79"/>
    <w:rsid w:val="00DC7E3D"/>
    <w:rsid w:val="00DC7F5D"/>
    <w:rsid w:val="00DD014E"/>
    <w:rsid w:val="00DD0851"/>
    <w:rsid w:val="00DD1981"/>
    <w:rsid w:val="00DD19FF"/>
    <w:rsid w:val="00DD1EB0"/>
    <w:rsid w:val="00DD2620"/>
    <w:rsid w:val="00DD2775"/>
    <w:rsid w:val="00DD4162"/>
    <w:rsid w:val="00DD44A7"/>
    <w:rsid w:val="00DD458E"/>
    <w:rsid w:val="00DD490B"/>
    <w:rsid w:val="00DD5470"/>
    <w:rsid w:val="00DD54B1"/>
    <w:rsid w:val="00DD572C"/>
    <w:rsid w:val="00DD5B80"/>
    <w:rsid w:val="00DD5CAC"/>
    <w:rsid w:val="00DD5F0C"/>
    <w:rsid w:val="00DD6057"/>
    <w:rsid w:val="00DD7CC8"/>
    <w:rsid w:val="00DD7D8F"/>
    <w:rsid w:val="00DD7E07"/>
    <w:rsid w:val="00DD7FC7"/>
    <w:rsid w:val="00DE03F8"/>
    <w:rsid w:val="00DE0D87"/>
    <w:rsid w:val="00DE1AB3"/>
    <w:rsid w:val="00DE1AE1"/>
    <w:rsid w:val="00DE3239"/>
    <w:rsid w:val="00DE3423"/>
    <w:rsid w:val="00DE3626"/>
    <w:rsid w:val="00DE3B07"/>
    <w:rsid w:val="00DE3F38"/>
    <w:rsid w:val="00DE4044"/>
    <w:rsid w:val="00DE422B"/>
    <w:rsid w:val="00DE4421"/>
    <w:rsid w:val="00DE4681"/>
    <w:rsid w:val="00DE49C7"/>
    <w:rsid w:val="00DE4B85"/>
    <w:rsid w:val="00DE4E26"/>
    <w:rsid w:val="00DE5761"/>
    <w:rsid w:val="00DE592B"/>
    <w:rsid w:val="00DE5CC0"/>
    <w:rsid w:val="00DE5D80"/>
    <w:rsid w:val="00DE5FE3"/>
    <w:rsid w:val="00DE601D"/>
    <w:rsid w:val="00DE6142"/>
    <w:rsid w:val="00DE6DBF"/>
    <w:rsid w:val="00DE7F16"/>
    <w:rsid w:val="00DF04C2"/>
    <w:rsid w:val="00DF08D7"/>
    <w:rsid w:val="00DF24A6"/>
    <w:rsid w:val="00DF2C6B"/>
    <w:rsid w:val="00DF2E78"/>
    <w:rsid w:val="00DF34A3"/>
    <w:rsid w:val="00DF34E6"/>
    <w:rsid w:val="00DF4B42"/>
    <w:rsid w:val="00DF5DD9"/>
    <w:rsid w:val="00DF5FEC"/>
    <w:rsid w:val="00DF617D"/>
    <w:rsid w:val="00DF658D"/>
    <w:rsid w:val="00DF748A"/>
    <w:rsid w:val="00E002A1"/>
    <w:rsid w:val="00E0049C"/>
    <w:rsid w:val="00E01AA6"/>
    <w:rsid w:val="00E01E60"/>
    <w:rsid w:val="00E0210A"/>
    <w:rsid w:val="00E02BFC"/>
    <w:rsid w:val="00E033D2"/>
    <w:rsid w:val="00E033E3"/>
    <w:rsid w:val="00E04BD8"/>
    <w:rsid w:val="00E057B8"/>
    <w:rsid w:val="00E057FC"/>
    <w:rsid w:val="00E059BB"/>
    <w:rsid w:val="00E05B0B"/>
    <w:rsid w:val="00E06E67"/>
    <w:rsid w:val="00E07030"/>
    <w:rsid w:val="00E075B0"/>
    <w:rsid w:val="00E07CFF"/>
    <w:rsid w:val="00E1062D"/>
    <w:rsid w:val="00E10875"/>
    <w:rsid w:val="00E10D85"/>
    <w:rsid w:val="00E11697"/>
    <w:rsid w:val="00E11A17"/>
    <w:rsid w:val="00E11BB7"/>
    <w:rsid w:val="00E11EEB"/>
    <w:rsid w:val="00E1299B"/>
    <w:rsid w:val="00E12A31"/>
    <w:rsid w:val="00E12BB0"/>
    <w:rsid w:val="00E13255"/>
    <w:rsid w:val="00E13542"/>
    <w:rsid w:val="00E13A49"/>
    <w:rsid w:val="00E13B71"/>
    <w:rsid w:val="00E13E29"/>
    <w:rsid w:val="00E149BD"/>
    <w:rsid w:val="00E14D55"/>
    <w:rsid w:val="00E14F2D"/>
    <w:rsid w:val="00E155AF"/>
    <w:rsid w:val="00E15635"/>
    <w:rsid w:val="00E15B4D"/>
    <w:rsid w:val="00E17DF2"/>
    <w:rsid w:val="00E17FAB"/>
    <w:rsid w:val="00E209DB"/>
    <w:rsid w:val="00E232E9"/>
    <w:rsid w:val="00E233CF"/>
    <w:rsid w:val="00E2376A"/>
    <w:rsid w:val="00E2402C"/>
    <w:rsid w:val="00E240BD"/>
    <w:rsid w:val="00E26B8E"/>
    <w:rsid w:val="00E26DA7"/>
    <w:rsid w:val="00E27B90"/>
    <w:rsid w:val="00E27FD6"/>
    <w:rsid w:val="00E30011"/>
    <w:rsid w:val="00E30075"/>
    <w:rsid w:val="00E310A4"/>
    <w:rsid w:val="00E31610"/>
    <w:rsid w:val="00E316C5"/>
    <w:rsid w:val="00E31715"/>
    <w:rsid w:val="00E321C0"/>
    <w:rsid w:val="00E3247E"/>
    <w:rsid w:val="00E3275E"/>
    <w:rsid w:val="00E32A37"/>
    <w:rsid w:val="00E330E1"/>
    <w:rsid w:val="00E33353"/>
    <w:rsid w:val="00E33642"/>
    <w:rsid w:val="00E33C18"/>
    <w:rsid w:val="00E33F91"/>
    <w:rsid w:val="00E340B8"/>
    <w:rsid w:val="00E34461"/>
    <w:rsid w:val="00E34790"/>
    <w:rsid w:val="00E35D8F"/>
    <w:rsid w:val="00E37D24"/>
    <w:rsid w:val="00E37F78"/>
    <w:rsid w:val="00E4127D"/>
    <w:rsid w:val="00E42625"/>
    <w:rsid w:val="00E43569"/>
    <w:rsid w:val="00E44EFC"/>
    <w:rsid w:val="00E4597C"/>
    <w:rsid w:val="00E45F4B"/>
    <w:rsid w:val="00E46938"/>
    <w:rsid w:val="00E47456"/>
    <w:rsid w:val="00E474D6"/>
    <w:rsid w:val="00E500D1"/>
    <w:rsid w:val="00E507A5"/>
    <w:rsid w:val="00E50C32"/>
    <w:rsid w:val="00E5193D"/>
    <w:rsid w:val="00E51FF4"/>
    <w:rsid w:val="00E528BA"/>
    <w:rsid w:val="00E528E0"/>
    <w:rsid w:val="00E52B43"/>
    <w:rsid w:val="00E52BD0"/>
    <w:rsid w:val="00E5339A"/>
    <w:rsid w:val="00E53A25"/>
    <w:rsid w:val="00E5447F"/>
    <w:rsid w:val="00E55154"/>
    <w:rsid w:val="00E553E0"/>
    <w:rsid w:val="00E558D4"/>
    <w:rsid w:val="00E55C3A"/>
    <w:rsid w:val="00E56F8D"/>
    <w:rsid w:val="00E571A5"/>
    <w:rsid w:val="00E577F6"/>
    <w:rsid w:val="00E612E2"/>
    <w:rsid w:val="00E613AE"/>
    <w:rsid w:val="00E61DC1"/>
    <w:rsid w:val="00E61DD7"/>
    <w:rsid w:val="00E61F3D"/>
    <w:rsid w:val="00E622C9"/>
    <w:rsid w:val="00E62411"/>
    <w:rsid w:val="00E624DC"/>
    <w:rsid w:val="00E62F8F"/>
    <w:rsid w:val="00E63052"/>
    <w:rsid w:val="00E63BCB"/>
    <w:rsid w:val="00E63C00"/>
    <w:rsid w:val="00E641CF"/>
    <w:rsid w:val="00E641FE"/>
    <w:rsid w:val="00E645D9"/>
    <w:rsid w:val="00E648EF"/>
    <w:rsid w:val="00E65B6A"/>
    <w:rsid w:val="00E6738A"/>
    <w:rsid w:val="00E67990"/>
    <w:rsid w:val="00E7085D"/>
    <w:rsid w:val="00E7108A"/>
    <w:rsid w:val="00E7142D"/>
    <w:rsid w:val="00E71692"/>
    <w:rsid w:val="00E72038"/>
    <w:rsid w:val="00E7264B"/>
    <w:rsid w:val="00E7265B"/>
    <w:rsid w:val="00E733FB"/>
    <w:rsid w:val="00E73A3A"/>
    <w:rsid w:val="00E73D30"/>
    <w:rsid w:val="00E73E02"/>
    <w:rsid w:val="00E74F3E"/>
    <w:rsid w:val="00E75029"/>
    <w:rsid w:val="00E760B8"/>
    <w:rsid w:val="00E77771"/>
    <w:rsid w:val="00E77E11"/>
    <w:rsid w:val="00E80818"/>
    <w:rsid w:val="00E8092A"/>
    <w:rsid w:val="00E81959"/>
    <w:rsid w:val="00E81AAD"/>
    <w:rsid w:val="00E82F29"/>
    <w:rsid w:val="00E82F8A"/>
    <w:rsid w:val="00E83DB7"/>
    <w:rsid w:val="00E840BB"/>
    <w:rsid w:val="00E84441"/>
    <w:rsid w:val="00E84A1A"/>
    <w:rsid w:val="00E84C9B"/>
    <w:rsid w:val="00E84CCD"/>
    <w:rsid w:val="00E85392"/>
    <w:rsid w:val="00E853AC"/>
    <w:rsid w:val="00E85700"/>
    <w:rsid w:val="00E85D9C"/>
    <w:rsid w:val="00E85E25"/>
    <w:rsid w:val="00E863F8"/>
    <w:rsid w:val="00E8670C"/>
    <w:rsid w:val="00E86D97"/>
    <w:rsid w:val="00E87BAB"/>
    <w:rsid w:val="00E90447"/>
    <w:rsid w:val="00E9044B"/>
    <w:rsid w:val="00E90DBB"/>
    <w:rsid w:val="00E91872"/>
    <w:rsid w:val="00E918D0"/>
    <w:rsid w:val="00E919CB"/>
    <w:rsid w:val="00E91C99"/>
    <w:rsid w:val="00E92AA1"/>
    <w:rsid w:val="00E93242"/>
    <w:rsid w:val="00E932B2"/>
    <w:rsid w:val="00E9374D"/>
    <w:rsid w:val="00E96126"/>
    <w:rsid w:val="00E96769"/>
    <w:rsid w:val="00E968B1"/>
    <w:rsid w:val="00E969DF"/>
    <w:rsid w:val="00E9706F"/>
    <w:rsid w:val="00EA092B"/>
    <w:rsid w:val="00EA11EE"/>
    <w:rsid w:val="00EA1C8F"/>
    <w:rsid w:val="00EA20C4"/>
    <w:rsid w:val="00EA2628"/>
    <w:rsid w:val="00EA2C10"/>
    <w:rsid w:val="00EA2CEB"/>
    <w:rsid w:val="00EA323A"/>
    <w:rsid w:val="00EA3260"/>
    <w:rsid w:val="00EA3840"/>
    <w:rsid w:val="00EA3B57"/>
    <w:rsid w:val="00EA42DC"/>
    <w:rsid w:val="00EA5445"/>
    <w:rsid w:val="00EA6783"/>
    <w:rsid w:val="00EA6A42"/>
    <w:rsid w:val="00EA6F15"/>
    <w:rsid w:val="00EA6F5F"/>
    <w:rsid w:val="00EA7034"/>
    <w:rsid w:val="00EA70B8"/>
    <w:rsid w:val="00EA763D"/>
    <w:rsid w:val="00EB0045"/>
    <w:rsid w:val="00EB0413"/>
    <w:rsid w:val="00EB0F8B"/>
    <w:rsid w:val="00EB1527"/>
    <w:rsid w:val="00EB17C8"/>
    <w:rsid w:val="00EB1E01"/>
    <w:rsid w:val="00EB2345"/>
    <w:rsid w:val="00EB2708"/>
    <w:rsid w:val="00EB334A"/>
    <w:rsid w:val="00EB33CE"/>
    <w:rsid w:val="00EB3BF7"/>
    <w:rsid w:val="00EB3C9B"/>
    <w:rsid w:val="00EB3E2E"/>
    <w:rsid w:val="00EB3F87"/>
    <w:rsid w:val="00EB40BA"/>
    <w:rsid w:val="00EB4997"/>
    <w:rsid w:val="00EB4E0A"/>
    <w:rsid w:val="00EB4E0B"/>
    <w:rsid w:val="00EB5402"/>
    <w:rsid w:val="00EB59F1"/>
    <w:rsid w:val="00EB5AF8"/>
    <w:rsid w:val="00EB614C"/>
    <w:rsid w:val="00EB6957"/>
    <w:rsid w:val="00EB6BB4"/>
    <w:rsid w:val="00EC045B"/>
    <w:rsid w:val="00EC08C4"/>
    <w:rsid w:val="00EC09D6"/>
    <w:rsid w:val="00EC0B78"/>
    <w:rsid w:val="00EC1388"/>
    <w:rsid w:val="00EC15FA"/>
    <w:rsid w:val="00EC22FA"/>
    <w:rsid w:val="00EC28E6"/>
    <w:rsid w:val="00EC3B9C"/>
    <w:rsid w:val="00EC5288"/>
    <w:rsid w:val="00EC5331"/>
    <w:rsid w:val="00EC60E5"/>
    <w:rsid w:val="00EC650C"/>
    <w:rsid w:val="00EC653B"/>
    <w:rsid w:val="00EC66A1"/>
    <w:rsid w:val="00EC6FED"/>
    <w:rsid w:val="00EC7243"/>
    <w:rsid w:val="00ED0B2B"/>
    <w:rsid w:val="00ED0C6C"/>
    <w:rsid w:val="00ED16F7"/>
    <w:rsid w:val="00ED3010"/>
    <w:rsid w:val="00ED309C"/>
    <w:rsid w:val="00ED326F"/>
    <w:rsid w:val="00ED3BD5"/>
    <w:rsid w:val="00ED48D1"/>
    <w:rsid w:val="00ED4BAF"/>
    <w:rsid w:val="00ED4EB4"/>
    <w:rsid w:val="00ED51A2"/>
    <w:rsid w:val="00ED5550"/>
    <w:rsid w:val="00ED57EA"/>
    <w:rsid w:val="00ED75F5"/>
    <w:rsid w:val="00ED7D7A"/>
    <w:rsid w:val="00EE08BD"/>
    <w:rsid w:val="00EE0A27"/>
    <w:rsid w:val="00EE1F46"/>
    <w:rsid w:val="00EE21F4"/>
    <w:rsid w:val="00EE2CC6"/>
    <w:rsid w:val="00EE30B1"/>
    <w:rsid w:val="00EE3303"/>
    <w:rsid w:val="00EE3D12"/>
    <w:rsid w:val="00EE40BF"/>
    <w:rsid w:val="00EE47F2"/>
    <w:rsid w:val="00EE4A61"/>
    <w:rsid w:val="00EE51AA"/>
    <w:rsid w:val="00EE5419"/>
    <w:rsid w:val="00EE555A"/>
    <w:rsid w:val="00EE5B62"/>
    <w:rsid w:val="00EE7CB7"/>
    <w:rsid w:val="00EF02B0"/>
    <w:rsid w:val="00EF02E1"/>
    <w:rsid w:val="00EF0819"/>
    <w:rsid w:val="00EF081B"/>
    <w:rsid w:val="00EF0872"/>
    <w:rsid w:val="00EF0DC5"/>
    <w:rsid w:val="00EF0F12"/>
    <w:rsid w:val="00EF2116"/>
    <w:rsid w:val="00EF30B4"/>
    <w:rsid w:val="00EF331E"/>
    <w:rsid w:val="00EF3EC8"/>
    <w:rsid w:val="00EF5764"/>
    <w:rsid w:val="00EF5C51"/>
    <w:rsid w:val="00EF5FFC"/>
    <w:rsid w:val="00EF66F1"/>
    <w:rsid w:val="00EF74B2"/>
    <w:rsid w:val="00EF7996"/>
    <w:rsid w:val="00EF7E67"/>
    <w:rsid w:val="00F00462"/>
    <w:rsid w:val="00F006A6"/>
    <w:rsid w:val="00F0086D"/>
    <w:rsid w:val="00F024EB"/>
    <w:rsid w:val="00F028BE"/>
    <w:rsid w:val="00F02BB8"/>
    <w:rsid w:val="00F03C76"/>
    <w:rsid w:val="00F03DAD"/>
    <w:rsid w:val="00F04C1A"/>
    <w:rsid w:val="00F0527D"/>
    <w:rsid w:val="00F054B9"/>
    <w:rsid w:val="00F05A6F"/>
    <w:rsid w:val="00F06865"/>
    <w:rsid w:val="00F07286"/>
    <w:rsid w:val="00F07A1A"/>
    <w:rsid w:val="00F07C08"/>
    <w:rsid w:val="00F07F2C"/>
    <w:rsid w:val="00F10593"/>
    <w:rsid w:val="00F10D40"/>
    <w:rsid w:val="00F11D4F"/>
    <w:rsid w:val="00F11EAF"/>
    <w:rsid w:val="00F1203F"/>
    <w:rsid w:val="00F1214F"/>
    <w:rsid w:val="00F1274C"/>
    <w:rsid w:val="00F135FE"/>
    <w:rsid w:val="00F13693"/>
    <w:rsid w:val="00F13E88"/>
    <w:rsid w:val="00F1558D"/>
    <w:rsid w:val="00F15A93"/>
    <w:rsid w:val="00F1722E"/>
    <w:rsid w:val="00F17ACC"/>
    <w:rsid w:val="00F17F78"/>
    <w:rsid w:val="00F17FF4"/>
    <w:rsid w:val="00F2036C"/>
    <w:rsid w:val="00F20BCD"/>
    <w:rsid w:val="00F2107C"/>
    <w:rsid w:val="00F21178"/>
    <w:rsid w:val="00F2152F"/>
    <w:rsid w:val="00F21BD3"/>
    <w:rsid w:val="00F21C00"/>
    <w:rsid w:val="00F22069"/>
    <w:rsid w:val="00F220CA"/>
    <w:rsid w:val="00F22656"/>
    <w:rsid w:val="00F231B1"/>
    <w:rsid w:val="00F23241"/>
    <w:rsid w:val="00F237E2"/>
    <w:rsid w:val="00F23AD0"/>
    <w:rsid w:val="00F24068"/>
    <w:rsid w:val="00F2447E"/>
    <w:rsid w:val="00F245F3"/>
    <w:rsid w:val="00F250A1"/>
    <w:rsid w:val="00F25749"/>
    <w:rsid w:val="00F25972"/>
    <w:rsid w:val="00F25F07"/>
    <w:rsid w:val="00F263C3"/>
    <w:rsid w:val="00F26CE1"/>
    <w:rsid w:val="00F272F3"/>
    <w:rsid w:val="00F27460"/>
    <w:rsid w:val="00F303A7"/>
    <w:rsid w:val="00F30D9D"/>
    <w:rsid w:val="00F30FDE"/>
    <w:rsid w:val="00F3158D"/>
    <w:rsid w:val="00F31803"/>
    <w:rsid w:val="00F33823"/>
    <w:rsid w:val="00F33EA4"/>
    <w:rsid w:val="00F34545"/>
    <w:rsid w:val="00F34FCA"/>
    <w:rsid w:val="00F35744"/>
    <w:rsid w:val="00F35BA2"/>
    <w:rsid w:val="00F3735F"/>
    <w:rsid w:val="00F37C90"/>
    <w:rsid w:val="00F40313"/>
    <w:rsid w:val="00F406BE"/>
    <w:rsid w:val="00F40CFB"/>
    <w:rsid w:val="00F40E01"/>
    <w:rsid w:val="00F4159C"/>
    <w:rsid w:val="00F41C15"/>
    <w:rsid w:val="00F41FD7"/>
    <w:rsid w:val="00F42375"/>
    <w:rsid w:val="00F42393"/>
    <w:rsid w:val="00F423D2"/>
    <w:rsid w:val="00F4253D"/>
    <w:rsid w:val="00F431F0"/>
    <w:rsid w:val="00F43B33"/>
    <w:rsid w:val="00F445E4"/>
    <w:rsid w:val="00F44948"/>
    <w:rsid w:val="00F44D61"/>
    <w:rsid w:val="00F44EFB"/>
    <w:rsid w:val="00F452A5"/>
    <w:rsid w:val="00F456D8"/>
    <w:rsid w:val="00F4594C"/>
    <w:rsid w:val="00F46018"/>
    <w:rsid w:val="00F461F1"/>
    <w:rsid w:val="00F4642C"/>
    <w:rsid w:val="00F47542"/>
    <w:rsid w:val="00F4781A"/>
    <w:rsid w:val="00F47972"/>
    <w:rsid w:val="00F47A14"/>
    <w:rsid w:val="00F50022"/>
    <w:rsid w:val="00F51284"/>
    <w:rsid w:val="00F51937"/>
    <w:rsid w:val="00F5387D"/>
    <w:rsid w:val="00F53B39"/>
    <w:rsid w:val="00F53C86"/>
    <w:rsid w:val="00F549A8"/>
    <w:rsid w:val="00F552AB"/>
    <w:rsid w:val="00F55486"/>
    <w:rsid w:val="00F5550A"/>
    <w:rsid w:val="00F55F4F"/>
    <w:rsid w:val="00F5642B"/>
    <w:rsid w:val="00F56D0F"/>
    <w:rsid w:val="00F57403"/>
    <w:rsid w:val="00F6032B"/>
    <w:rsid w:val="00F6085A"/>
    <w:rsid w:val="00F614E7"/>
    <w:rsid w:val="00F61707"/>
    <w:rsid w:val="00F61C02"/>
    <w:rsid w:val="00F61C2A"/>
    <w:rsid w:val="00F61CDF"/>
    <w:rsid w:val="00F6252C"/>
    <w:rsid w:val="00F62661"/>
    <w:rsid w:val="00F62EA8"/>
    <w:rsid w:val="00F63ABF"/>
    <w:rsid w:val="00F63B48"/>
    <w:rsid w:val="00F63F16"/>
    <w:rsid w:val="00F647C0"/>
    <w:rsid w:val="00F6489C"/>
    <w:rsid w:val="00F64ABF"/>
    <w:rsid w:val="00F64D31"/>
    <w:rsid w:val="00F65869"/>
    <w:rsid w:val="00F658B7"/>
    <w:rsid w:val="00F65F72"/>
    <w:rsid w:val="00F67198"/>
    <w:rsid w:val="00F673FA"/>
    <w:rsid w:val="00F6753D"/>
    <w:rsid w:val="00F67C25"/>
    <w:rsid w:val="00F67FF9"/>
    <w:rsid w:val="00F71106"/>
    <w:rsid w:val="00F7118C"/>
    <w:rsid w:val="00F71658"/>
    <w:rsid w:val="00F726AD"/>
    <w:rsid w:val="00F7292B"/>
    <w:rsid w:val="00F72F31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8F0"/>
    <w:rsid w:val="00F74A50"/>
    <w:rsid w:val="00F74CFF"/>
    <w:rsid w:val="00F74D22"/>
    <w:rsid w:val="00F7531F"/>
    <w:rsid w:val="00F811F0"/>
    <w:rsid w:val="00F81320"/>
    <w:rsid w:val="00F81D80"/>
    <w:rsid w:val="00F81F33"/>
    <w:rsid w:val="00F82CE0"/>
    <w:rsid w:val="00F82D5E"/>
    <w:rsid w:val="00F835E2"/>
    <w:rsid w:val="00F837E4"/>
    <w:rsid w:val="00F83C2C"/>
    <w:rsid w:val="00F83D90"/>
    <w:rsid w:val="00F84544"/>
    <w:rsid w:val="00F84D23"/>
    <w:rsid w:val="00F8563F"/>
    <w:rsid w:val="00F85C12"/>
    <w:rsid w:val="00F85D49"/>
    <w:rsid w:val="00F85D59"/>
    <w:rsid w:val="00F85E9A"/>
    <w:rsid w:val="00F86D41"/>
    <w:rsid w:val="00F86E7D"/>
    <w:rsid w:val="00F87CAF"/>
    <w:rsid w:val="00F87D81"/>
    <w:rsid w:val="00F90378"/>
    <w:rsid w:val="00F9107F"/>
    <w:rsid w:val="00F91257"/>
    <w:rsid w:val="00F9306E"/>
    <w:rsid w:val="00F93599"/>
    <w:rsid w:val="00F935F4"/>
    <w:rsid w:val="00F93BCB"/>
    <w:rsid w:val="00F93F0E"/>
    <w:rsid w:val="00F946F2"/>
    <w:rsid w:val="00F94E06"/>
    <w:rsid w:val="00F95129"/>
    <w:rsid w:val="00F95580"/>
    <w:rsid w:val="00F955D6"/>
    <w:rsid w:val="00F956A5"/>
    <w:rsid w:val="00F9585F"/>
    <w:rsid w:val="00F96F59"/>
    <w:rsid w:val="00F97164"/>
    <w:rsid w:val="00F97F4C"/>
    <w:rsid w:val="00FA0DA8"/>
    <w:rsid w:val="00FA16C7"/>
    <w:rsid w:val="00FA1E8A"/>
    <w:rsid w:val="00FA28BD"/>
    <w:rsid w:val="00FA2F5C"/>
    <w:rsid w:val="00FA3687"/>
    <w:rsid w:val="00FA3CA3"/>
    <w:rsid w:val="00FA52E0"/>
    <w:rsid w:val="00FA54EF"/>
    <w:rsid w:val="00FA5837"/>
    <w:rsid w:val="00FA587C"/>
    <w:rsid w:val="00FA5B7F"/>
    <w:rsid w:val="00FA64C1"/>
    <w:rsid w:val="00FA686F"/>
    <w:rsid w:val="00FA6BC3"/>
    <w:rsid w:val="00FA6BF1"/>
    <w:rsid w:val="00FA7274"/>
    <w:rsid w:val="00FA77D9"/>
    <w:rsid w:val="00FB10A0"/>
    <w:rsid w:val="00FB10B6"/>
    <w:rsid w:val="00FB1288"/>
    <w:rsid w:val="00FB227C"/>
    <w:rsid w:val="00FB2E26"/>
    <w:rsid w:val="00FB30B4"/>
    <w:rsid w:val="00FB353D"/>
    <w:rsid w:val="00FB3EDE"/>
    <w:rsid w:val="00FB44AB"/>
    <w:rsid w:val="00FB4FF1"/>
    <w:rsid w:val="00FB5C61"/>
    <w:rsid w:val="00FB60E3"/>
    <w:rsid w:val="00FB60EC"/>
    <w:rsid w:val="00FB61E6"/>
    <w:rsid w:val="00FB62EC"/>
    <w:rsid w:val="00FB6556"/>
    <w:rsid w:val="00FB7779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31DA"/>
    <w:rsid w:val="00FC3EE6"/>
    <w:rsid w:val="00FC4694"/>
    <w:rsid w:val="00FC536B"/>
    <w:rsid w:val="00FC54EA"/>
    <w:rsid w:val="00FC56DA"/>
    <w:rsid w:val="00FC629B"/>
    <w:rsid w:val="00FC6D02"/>
    <w:rsid w:val="00FC74B0"/>
    <w:rsid w:val="00FC7CC0"/>
    <w:rsid w:val="00FD02E8"/>
    <w:rsid w:val="00FD06C7"/>
    <w:rsid w:val="00FD1EF7"/>
    <w:rsid w:val="00FD27B9"/>
    <w:rsid w:val="00FD2B18"/>
    <w:rsid w:val="00FD2F6B"/>
    <w:rsid w:val="00FD481A"/>
    <w:rsid w:val="00FD4C20"/>
    <w:rsid w:val="00FD5CAA"/>
    <w:rsid w:val="00FD5F51"/>
    <w:rsid w:val="00FD64DC"/>
    <w:rsid w:val="00FD6E18"/>
    <w:rsid w:val="00FD735C"/>
    <w:rsid w:val="00FD7663"/>
    <w:rsid w:val="00FE01D4"/>
    <w:rsid w:val="00FE108A"/>
    <w:rsid w:val="00FE15B7"/>
    <w:rsid w:val="00FE1DBE"/>
    <w:rsid w:val="00FE20CC"/>
    <w:rsid w:val="00FE2416"/>
    <w:rsid w:val="00FE2B67"/>
    <w:rsid w:val="00FE2E84"/>
    <w:rsid w:val="00FE425B"/>
    <w:rsid w:val="00FE432E"/>
    <w:rsid w:val="00FE4446"/>
    <w:rsid w:val="00FE448E"/>
    <w:rsid w:val="00FE4DEC"/>
    <w:rsid w:val="00FE4EF3"/>
    <w:rsid w:val="00FE5481"/>
    <w:rsid w:val="00FE64F1"/>
    <w:rsid w:val="00FE67F1"/>
    <w:rsid w:val="00FE6817"/>
    <w:rsid w:val="00FE6B0B"/>
    <w:rsid w:val="00FE7085"/>
    <w:rsid w:val="00FE75FC"/>
    <w:rsid w:val="00FF0010"/>
    <w:rsid w:val="00FF001F"/>
    <w:rsid w:val="00FF01DF"/>
    <w:rsid w:val="00FF01E4"/>
    <w:rsid w:val="00FF1C98"/>
    <w:rsid w:val="00FF241C"/>
    <w:rsid w:val="00FF2474"/>
    <w:rsid w:val="00FF2524"/>
    <w:rsid w:val="00FF28BB"/>
    <w:rsid w:val="00FF39D6"/>
    <w:rsid w:val="00FF3ADA"/>
    <w:rsid w:val="00FF4234"/>
    <w:rsid w:val="00FF5312"/>
    <w:rsid w:val="00FF54F4"/>
    <w:rsid w:val="00FF5A64"/>
    <w:rsid w:val="00FF6716"/>
    <w:rsid w:val="00FF6E61"/>
    <w:rsid w:val="00FF7441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F15D01B1-ABB4-4278-B451-6D1D06DC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3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25E22-4788-4315-A2A3-31523B94D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7DF13C-4EA6-40BF-9D6D-33105A25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242</TotalTime>
  <Pages>16</Pages>
  <Words>3814</Words>
  <Characters>21745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Natthakan Sangwandet</cp:lastModifiedBy>
  <cp:revision>40</cp:revision>
  <cp:lastPrinted>2018-05-15T18:36:00Z</cp:lastPrinted>
  <dcterms:created xsi:type="dcterms:W3CDTF">2018-05-15T08:55:00Z</dcterms:created>
  <dcterms:modified xsi:type="dcterms:W3CDTF">2018-05-15T18:36:00Z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