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</w:tblGrid>
      <w:tr w:rsidR="00726B9B" w:rsidRPr="00C52C41" w14:paraId="19FFE9D2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26B9B" w:rsidRPr="00C52C41" w14:paraId="167A71D9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B9CBC0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CA298A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1A8741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26B9B" w:rsidRPr="00C52C41" w14:paraId="1E836782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6E3CF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0A26A7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7FD611E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26B9B" w:rsidRPr="00C52C41" w14:paraId="4F79865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26B521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948330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BD265A" w:rsidRPr="00C52C41" w14:paraId="5EF28F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231FB5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2841867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0A9035B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BD265A" w:rsidRPr="00C52C41" w14:paraId="0EC9E87D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65D8A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A771E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D265A" w:rsidRPr="00C52C41" w14:paraId="66C37F3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E8CC0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7E78FA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97F614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BD265A" w:rsidRPr="00C52C41" w14:paraId="133BB75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311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70BACC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5EFFFF8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BD265A" w:rsidRPr="00C52C41" w14:paraId="43C85EC7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57452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7C6754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A94A69B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BD265A" w:rsidRPr="00C52C41" w14:paraId="53E3DE1E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E8C34B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4990DA2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EACBD38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DC55FE" w:rsidRPr="00C52C41" w14:paraId="12C2296C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CCF764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D3BB702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6E88EFC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เงินลงทุนระยะยาวอื่น</w:t>
            </w:r>
          </w:p>
        </w:tc>
      </w:tr>
      <w:tr w:rsidR="00DC55FE" w:rsidRPr="00C52C41" w14:paraId="07DD338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BBDFD6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B86F92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0E991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C55FE" w:rsidRPr="00C52C41" w14:paraId="4E5111F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0E58F8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D781243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16AF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DC55FE" w:rsidRPr="00C52C41" w14:paraId="668F809D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2A3BB2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A40D9C8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EF9763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DC55FE" w:rsidRPr="00C52C41" w14:paraId="27AB18B2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45E419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64C5D7C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AAB460C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DC55FE" w:rsidRPr="00C52C41" w14:paraId="222E5C5F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34CA9B" w14:textId="45A2FE03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3373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74D7A7F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26119FA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3736D" w:rsidRPr="00C52C41" w14:paraId="5ED3FAEA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9A661A" w14:textId="013BD335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94BD920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DD566C2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33736D" w:rsidRPr="00C52C41" w14:paraId="14C0FCC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4DC611" w14:textId="1013C9E1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3B4329A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305E8CF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33736D" w:rsidRPr="00C52C41" w14:paraId="4310B42F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AE453F" w14:textId="1276ABFF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AA36266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90294BC" w14:textId="08693183" w:rsidR="0033736D" w:rsidRPr="00C52C41" w:rsidRDefault="0033736D" w:rsidP="00304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33736D" w:rsidRPr="00C52C41" w14:paraId="2A26EB2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DD3847" w14:textId="3F83037F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BC4E7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BEDBAE0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3736D" w:rsidRPr="00C52C41" w14:paraId="66FF69AC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1837D2" w14:textId="0369F5B5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6224868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C40A4CF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33736D" w:rsidRPr="00C52C41" w14:paraId="17E116D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5C878" w14:textId="12AD073B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14:paraId="7A688D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805217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3736D" w:rsidRPr="00C52C41" w14:paraId="1381305B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3501D4" w14:textId="49782FCB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993FACE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D09940B" w14:textId="4F6A947F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33736D" w:rsidRPr="00C52C41" w14:paraId="498D0E7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28DC0A" w14:textId="622BF886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22</w:t>
            </w:r>
          </w:p>
        </w:tc>
        <w:tc>
          <w:tcPr>
            <w:tcW w:w="270" w:type="dxa"/>
          </w:tcPr>
          <w:p w14:paraId="608E4253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C934A0F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33736D" w:rsidRPr="00C52C41" w14:paraId="049F9A9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70F673" w14:textId="6DE058C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23</w:t>
            </w:r>
          </w:p>
        </w:tc>
        <w:tc>
          <w:tcPr>
            <w:tcW w:w="270" w:type="dxa"/>
          </w:tcPr>
          <w:p w14:paraId="5FAB5FFC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C8E27F4" w14:textId="40A791E6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ของ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</w:tr>
      <w:tr w:rsidR="0033736D" w:rsidRPr="00C52C41" w14:paraId="535DEA1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F9D88F" w14:textId="5F59A586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24</w:t>
            </w:r>
          </w:p>
        </w:tc>
        <w:tc>
          <w:tcPr>
            <w:tcW w:w="270" w:type="dxa"/>
          </w:tcPr>
          <w:p w14:paraId="00F5DA0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2B98CDD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33736D" w:rsidRPr="00C52C41" w14:paraId="2FE93579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8CF90B" w14:textId="49DCDC9D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D3AEC38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884F649" w14:textId="4DFB4F56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3736D" w:rsidRPr="00C52C41" w14:paraId="6E5E7F6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B52C77" w14:textId="10F54278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1778BF9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241B8E2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33736D" w:rsidRPr="00C52C41" w14:paraId="0B7E46CC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499ECE" w14:textId="24E6F8CA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355E1456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53EF65D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3736D" w:rsidRPr="00C52C41" w14:paraId="50EE52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6EC113" w14:textId="630762B4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61F1BBE2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1BFF8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354D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3736D" w:rsidRPr="00C52C41" w14:paraId="099F9F98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B3C93" w14:textId="42FE4480" w:rsidR="0033736D" w:rsidRPr="00C52C41" w:rsidRDefault="0084074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17DF9C16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73B2CF" w14:textId="605578CC" w:rsidR="0033736D" w:rsidRPr="009354D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ระผูกพัน</w:t>
            </w:r>
            <w:r w:rsidRPr="00187EE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33736D" w:rsidRPr="00C52C41" w14:paraId="16C8E101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30631E" w14:textId="2C712DE9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74912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59B02D8" w14:textId="7A0EFF9D" w:rsidR="0033736D" w:rsidRPr="009354D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65095516" w14:textId="77777777" w:rsidR="00726B9B" w:rsidRDefault="00051896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726B9B" w:rsidRPr="00C52C4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21214C5" w14:textId="77777777" w:rsidR="00784EB3" w:rsidRPr="009338BD" w:rsidRDefault="00784EB3" w:rsidP="00D33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="Angsana New" w:hAnsi="Angsana New"/>
        </w:rPr>
      </w:pPr>
    </w:p>
    <w:p w14:paraId="7AB392FE" w14:textId="0D3971D9" w:rsidR="00726B9B" w:rsidRPr="001F6BE7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งบการเงินนี้ได</w:t>
      </w:r>
      <w:r w:rsidR="00713B71">
        <w:rPr>
          <w:rFonts w:ascii="Angsana New" w:hAnsi="Angsana New"/>
          <w:sz w:val="30"/>
          <w:szCs w:val="30"/>
          <w:cs/>
        </w:rPr>
        <w:t>้รับอนุมัติให้ออกงบการเงินจาก</w:t>
      </w:r>
      <w:bookmarkStart w:id="0" w:name="_GoBack"/>
      <w:bookmarkEnd w:id="0"/>
      <w:r w:rsidRPr="00C52C41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057B1B">
        <w:rPr>
          <w:rFonts w:ascii="Angsana New" w:hAnsi="Angsana New"/>
          <w:sz w:val="30"/>
          <w:szCs w:val="30"/>
        </w:rPr>
        <w:t xml:space="preserve"> 23 </w:t>
      </w:r>
      <w:r w:rsidR="00057B1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D33278">
        <w:rPr>
          <w:rFonts w:ascii="Angsana New" w:hAnsi="Angsana New"/>
          <w:sz w:val="30"/>
          <w:szCs w:val="30"/>
        </w:rPr>
        <w:t>2561</w:t>
      </w:r>
    </w:p>
    <w:p w14:paraId="561B1AC6" w14:textId="77777777" w:rsidR="00726B9B" w:rsidRPr="009338BD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</w:rPr>
      </w:pPr>
    </w:p>
    <w:p w14:paraId="68DF0B8C" w14:textId="77777777" w:rsidR="00726B9B" w:rsidRPr="00C52C41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1</w:t>
      </w:r>
      <w:r w:rsidRPr="00C52C41">
        <w:rPr>
          <w:rFonts w:ascii="Angsana New" w:hAnsi="Angsana New"/>
          <w:b/>
          <w:bCs/>
          <w:sz w:val="30"/>
          <w:szCs w:val="30"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FCAF018" w14:textId="77777777" w:rsidR="00726B9B" w:rsidRPr="009338BD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3769BAAF" w14:textId="23DF7E47" w:rsidR="00726B9B" w:rsidRPr="0033736D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DC55FE">
        <w:rPr>
          <w:rFonts w:ascii="Angsana New" w:hAnsi="Angsana New"/>
          <w:spacing w:val="-2"/>
          <w:sz w:val="30"/>
          <w:szCs w:val="30"/>
          <w:cs/>
        </w:rPr>
        <w:t xml:space="preserve">บริษัท ลัคกี้เท็คซ์ (ไทย) จำกัด </w:t>
      </w:r>
      <w:r w:rsidRPr="00DC55FE">
        <w:rPr>
          <w:rFonts w:ascii="Angsana New" w:hAnsi="Angsana New"/>
          <w:spacing w:val="-2"/>
          <w:sz w:val="30"/>
          <w:szCs w:val="30"/>
          <w:cs/>
          <w:lang w:val="th-TH"/>
        </w:rPr>
        <w:t>(</w:t>
      </w:r>
      <w:r w:rsidRPr="00DC55FE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DC55FE">
        <w:rPr>
          <w:rFonts w:ascii="Angsana New" w:hAnsi="Angsana New"/>
          <w:spacing w:val="-2"/>
          <w:sz w:val="30"/>
          <w:szCs w:val="30"/>
          <w:cs/>
          <w:lang w:val="th-TH"/>
        </w:rPr>
        <w:t>)</w:t>
      </w:r>
      <w:r w:rsidRPr="00DC55F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C55FE">
        <w:rPr>
          <w:rFonts w:ascii="Angsana New" w:hAnsi="Angsana New"/>
          <w:spacing w:val="-2"/>
          <w:sz w:val="30"/>
          <w:szCs w:val="30"/>
        </w:rPr>
        <w:t>“</w:t>
      </w:r>
      <w:r w:rsidRPr="00DC55F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DC55FE">
        <w:rPr>
          <w:rFonts w:ascii="Angsana New" w:hAnsi="Angsana New"/>
          <w:spacing w:val="-2"/>
          <w:sz w:val="30"/>
          <w:szCs w:val="30"/>
        </w:rPr>
        <w:t>”</w:t>
      </w:r>
      <w:r w:rsidRPr="00DC55FE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33736D">
        <w:rPr>
          <w:rFonts w:ascii="Angsana New" w:hAnsi="Angsana New"/>
          <w:spacing w:val="-2"/>
          <w:sz w:val="30"/>
          <w:szCs w:val="30"/>
          <w:cs/>
        </w:rPr>
        <w:t>และมีที่อยู่จดทะเบียนตั้งอยู่</w:t>
      </w:r>
      <w:r w:rsidR="0033736D" w:rsidRPr="00DC55FE">
        <w:rPr>
          <w:rFonts w:ascii="Angsana New" w:hAnsi="Angsana New"/>
          <w:spacing w:val="-2"/>
          <w:sz w:val="30"/>
          <w:szCs w:val="30"/>
          <w:cs/>
        </w:rPr>
        <w:t xml:space="preserve">เลขที่ 20 </w:t>
      </w:r>
      <w:r w:rsidRPr="00DC55FE">
        <w:rPr>
          <w:rFonts w:ascii="Angsana New" w:hAnsi="Angsana New"/>
          <w:spacing w:val="-2"/>
          <w:sz w:val="30"/>
          <w:szCs w:val="30"/>
          <w:cs/>
        </w:rPr>
        <w:t xml:space="preserve">อาคารบุปผจิต </w:t>
      </w:r>
      <w:r w:rsidR="00047674">
        <w:rPr>
          <w:rFonts w:ascii="Angsana New" w:hAnsi="Angsana New"/>
          <w:spacing w:val="-2"/>
          <w:sz w:val="30"/>
          <w:szCs w:val="30"/>
          <w:cs/>
        </w:rPr>
        <w:t>ชั้น 5</w:t>
      </w:r>
      <w:r w:rsidRPr="00DC55FE">
        <w:rPr>
          <w:rFonts w:ascii="Angsana New" w:hAnsi="Angsana New"/>
          <w:spacing w:val="-2"/>
          <w:sz w:val="30"/>
          <w:szCs w:val="30"/>
          <w:cs/>
        </w:rPr>
        <w:t xml:space="preserve"> ถนนสาทรเหนือ เขตบางรัก กรุงเทพมหานคร</w:t>
      </w:r>
      <w:r w:rsidR="0033736D">
        <w:rPr>
          <w:rFonts w:ascii="Angsana New" w:hAnsi="Angsana New"/>
          <w:spacing w:val="-2"/>
          <w:sz w:val="30"/>
          <w:szCs w:val="30"/>
        </w:rPr>
        <w:t xml:space="preserve"> 10500</w:t>
      </w:r>
      <w:r w:rsidR="0033736D">
        <w:rPr>
          <w:rFonts w:ascii="Angsana New" w:hAnsi="Angsana New" w:hint="cs"/>
          <w:spacing w:val="-2"/>
          <w:sz w:val="30"/>
          <w:szCs w:val="30"/>
          <w:cs/>
        </w:rPr>
        <w:t xml:space="preserve"> ประเทศไทย</w:t>
      </w:r>
    </w:p>
    <w:p w14:paraId="6E2BAFFA" w14:textId="77777777" w:rsidR="00726B9B" w:rsidRPr="009338BD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1D0AF2F2" w14:textId="77777777" w:rsidR="00726B9B" w:rsidRPr="00C52C41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บริษัทจดทะเบียนกับตลาดหลักทรัพย์แห่งประเทศไทยเมื่อเดือนมีนาคม 2532</w:t>
      </w:r>
    </w:p>
    <w:p w14:paraId="481701C2" w14:textId="77777777" w:rsidR="00726B9B" w:rsidRPr="009338BD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35AB5322" w14:textId="38AC4DA8" w:rsidR="00726B9B" w:rsidRPr="00C52C41" w:rsidRDefault="00726B9B" w:rsidP="00B72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บริษัทใหญ่</w:t>
      </w:r>
      <w:r w:rsidR="0033184C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C52C41">
        <w:rPr>
          <w:rFonts w:ascii="Angsana New" w:hAnsi="Angsana New"/>
          <w:sz w:val="30"/>
          <w:szCs w:val="30"/>
          <w:cs/>
        </w:rPr>
        <w:t xml:space="preserve">ของบริษัทในระหว่างปีคือ บริษัท </w:t>
      </w:r>
      <w:r w:rsidRPr="00C52C41">
        <w:rPr>
          <w:rFonts w:ascii="Angsana New" w:hAnsi="Angsana New"/>
          <w:sz w:val="30"/>
          <w:szCs w:val="30"/>
          <w:cs/>
          <w:lang w:val="th-TH"/>
        </w:rPr>
        <w:t>โทเร อินดัสตรีย</w:t>
      </w:r>
      <w:r w:rsidRPr="00C52C41">
        <w:rPr>
          <w:rFonts w:ascii="Angsana New" w:hAnsi="Angsana New"/>
          <w:sz w:val="30"/>
          <w:szCs w:val="30"/>
          <w:cs/>
        </w:rPr>
        <w:t xml:space="preserve">์ </w:t>
      </w:r>
      <w:r w:rsidRPr="00C52C41">
        <w:rPr>
          <w:rFonts w:ascii="Angsana New" w:hAnsi="Angsana New"/>
          <w:sz w:val="30"/>
          <w:szCs w:val="30"/>
          <w:cs/>
          <w:lang w:val="th-TH"/>
        </w:rPr>
        <w:t xml:space="preserve">อิ้งค์ </w:t>
      </w:r>
      <w:r w:rsidRPr="00C52C41">
        <w:rPr>
          <w:rFonts w:ascii="Angsana New" w:hAnsi="Angsana New"/>
          <w:sz w:val="30"/>
          <w:szCs w:val="30"/>
          <w:cs/>
        </w:rPr>
        <w:t>จำกัด บริษัทดังกล่าวเป็น</w:t>
      </w:r>
      <w:r w:rsidR="00B72C52">
        <w:rPr>
          <w:rFonts w:ascii="Angsana New" w:hAnsi="Angsana New"/>
          <w:sz w:val="30"/>
          <w:szCs w:val="30"/>
        </w:rPr>
        <w:br/>
      </w:r>
      <w:r w:rsidRPr="00C52C41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นิติบุคคลที่จัดตั้งขึ้นในประเทศญี่ปุ่น</w:t>
      </w:r>
    </w:p>
    <w:p w14:paraId="08A10929" w14:textId="77777777" w:rsidR="00726B9B" w:rsidRPr="009338BD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24E91A26" w14:textId="77777777" w:rsidR="00726B9B" w:rsidRPr="00C52C41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304F0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</w:t>
      </w:r>
      <w:r w:rsidR="00BA0E97" w:rsidRPr="00C304F0">
        <w:rPr>
          <w:rFonts w:ascii="Angsana New" w:hAnsi="Angsana New" w:hint="cs"/>
          <w:spacing w:val="-4"/>
          <w:sz w:val="30"/>
          <w:szCs w:val="30"/>
          <w:cs/>
        </w:rPr>
        <w:t>สิ่งทอซึ่งประกอบด้วย</w:t>
      </w:r>
      <w:r w:rsidR="00BA0E97" w:rsidRPr="00C304F0">
        <w:rPr>
          <w:rFonts w:ascii="Angsana New" w:hAnsi="Angsana New"/>
          <w:spacing w:val="-4"/>
          <w:sz w:val="30"/>
          <w:szCs w:val="30"/>
          <w:cs/>
        </w:rPr>
        <w:t>ผ้าสปัน ผ้า</w:t>
      </w:r>
      <w:r w:rsidR="00BA0E97" w:rsidRPr="00C304F0">
        <w:rPr>
          <w:rFonts w:ascii="Angsana New" w:hAnsi="Angsana New" w:hint="cs"/>
          <w:spacing w:val="-4"/>
          <w:sz w:val="30"/>
          <w:szCs w:val="30"/>
          <w:cs/>
        </w:rPr>
        <w:t>ฟิลาเมนท์</w:t>
      </w:r>
      <w:r w:rsidRPr="00C304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A0E97" w:rsidRPr="00C304F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695F55">
        <w:rPr>
          <w:rFonts w:ascii="Angsana New" w:hAnsi="Angsana New" w:hint="cs"/>
          <w:spacing w:val="-4"/>
          <w:sz w:val="30"/>
          <w:szCs w:val="30"/>
          <w:cs/>
        </w:rPr>
        <w:t>เส้นด้าย</w:t>
      </w:r>
      <w:r w:rsidRPr="00C304F0">
        <w:rPr>
          <w:rFonts w:ascii="Angsana New" w:hAnsi="Angsana New"/>
          <w:spacing w:val="-4"/>
          <w:sz w:val="30"/>
          <w:szCs w:val="30"/>
          <w:cs/>
        </w:rPr>
        <w:t xml:space="preserve">ยีนส์ </w:t>
      </w:r>
      <w:r w:rsidR="00BA0E97" w:rsidRPr="00C304F0">
        <w:rPr>
          <w:rFonts w:ascii="Angsana New" w:hAnsi="Angsana New" w:hint="cs"/>
          <w:spacing w:val="-4"/>
          <w:sz w:val="30"/>
          <w:szCs w:val="30"/>
          <w:cs/>
        </w:rPr>
        <w:t>และผลิตภัณฑ์สิ่งทอ</w:t>
      </w:r>
      <w:r w:rsidR="00BA0E97">
        <w:rPr>
          <w:rFonts w:ascii="Angsana New" w:hAnsi="Angsana New" w:hint="cs"/>
          <w:sz w:val="30"/>
          <w:szCs w:val="30"/>
          <w:cs/>
        </w:rPr>
        <w:t>เพื่ออุตสาหกรรม</w:t>
      </w:r>
      <w:r w:rsidR="00C304F0">
        <w:rPr>
          <w:rFonts w:ascii="Angsana New" w:hAnsi="Angsana New" w:hint="cs"/>
          <w:sz w:val="30"/>
          <w:szCs w:val="30"/>
          <w:cs/>
        </w:rPr>
        <w:t>การผลิต</w:t>
      </w:r>
      <w:r w:rsidR="00BA0E97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C52C41">
        <w:rPr>
          <w:rFonts w:ascii="Angsana New" w:hAnsi="Angsana New"/>
          <w:sz w:val="30"/>
          <w:szCs w:val="30"/>
          <w:cs/>
        </w:rPr>
        <w:t>ด</w:t>
      </w:r>
      <w:r w:rsidR="00835E1E">
        <w:rPr>
          <w:rFonts w:ascii="Angsana New" w:hAnsi="Angsana New"/>
          <w:sz w:val="30"/>
          <w:szCs w:val="30"/>
          <w:cs/>
        </w:rPr>
        <w:t>้ายสำหรับเสริมความแข็งแรงของยาง</w:t>
      </w:r>
      <w:r w:rsidRPr="00C52C41">
        <w:rPr>
          <w:rFonts w:ascii="Angsana New" w:hAnsi="Angsana New"/>
          <w:sz w:val="30"/>
          <w:szCs w:val="30"/>
          <w:cs/>
        </w:rPr>
        <w:t xml:space="preserve">และผ้าสำหรับทำถุงลมนิรภัย </w:t>
      </w:r>
    </w:p>
    <w:p w14:paraId="1D9CFCBF" w14:textId="77777777" w:rsidR="00726B9B" w:rsidRPr="009338BD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2A98F62B" w14:textId="77777777" w:rsidR="00726B9B" w:rsidRPr="00C52C41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>2</w:t>
      </w:r>
      <w:r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ab/>
        <w:t xml:space="preserve">เกณฑ์การจัดทำงบการเงิน </w:t>
      </w:r>
    </w:p>
    <w:p w14:paraId="49288DBD" w14:textId="77777777" w:rsidR="00726B9B" w:rsidRPr="009338BD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33D25564" w14:textId="77777777" w:rsidR="00726B9B" w:rsidRPr="00F41E08" w:rsidRDefault="00726B9B" w:rsidP="00BF639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F41E08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2722ACFB" w14:textId="77777777" w:rsidR="00726B9B" w:rsidRPr="009338BD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2E063535" w14:textId="77777777" w:rsidR="00AE64F3" w:rsidRDefault="00AE64F3" w:rsidP="00AE64F3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/>
          <w:sz w:val="30"/>
          <w:szCs w:val="30"/>
          <w:cs/>
        </w:rPr>
        <w:t>สภาวิชาชีพบัญชี</w:t>
      </w:r>
      <w:r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/>
          <w:sz w:val="30"/>
          <w:szCs w:val="30"/>
          <w:cs/>
        </w:rPr>
        <w:t xml:space="preserve">) กฎระเบียบและประกาศคณะกรรมการกำกับหลักทรัพย์และตลาดหลักทรัพย์ที่เกี่ยวข้อง  </w:t>
      </w:r>
    </w:p>
    <w:p w14:paraId="3F340E44" w14:textId="77777777" w:rsidR="00AE64F3" w:rsidRPr="009338BD" w:rsidRDefault="00AE64F3" w:rsidP="00AE64F3">
      <w:pPr>
        <w:ind w:left="550"/>
        <w:jc w:val="thaiDistribute"/>
        <w:rPr>
          <w:rFonts w:ascii="Angsana New" w:hAnsi="Angsana New"/>
        </w:rPr>
      </w:pPr>
    </w:p>
    <w:p w14:paraId="4B1422A4" w14:textId="0E84CA12" w:rsidR="00AE64F3" w:rsidRDefault="00AE64F3" w:rsidP="00AE64F3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สภาวิชาชีพบัญชีได้ออกและปรับปรุงมาตรฐานการรายงานทางการเงินหลายฉบับ ซึ่งมีผลบังคับใช้ตั้งแต่รอบระยะเวลาบัญชีที่เริ่มในหรือหลังวันที่ </w:t>
      </w:r>
      <w:r w:rsidR="009338BD"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/>
          <w:sz w:val="30"/>
          <w:szCs w:val="30"/>
          <w:cs/>
        </w:rPr>
        <w:t>ในเบื้องต้นการปฏิบัติตามมาตรฐานการรายงานทางการเงินที่ออกและปรับปรุงใหม่นั้น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มีผลให้เกิดการเปลี่ยนแปลงนโยบายการบัญชีของบริษัท</w:t>
      </w:r>
      <w:r w:rsidR="0033736D">
        <w:rPr>
          <w:rFonts w:ascii="Angsana New" w:hAnsi="Angsana New" w:hint="cs"/>
          <w:sz w:val="30"/>
          <w:szCs w:val="30"/>
          <w:cs/>
        </w:rPr>
        <w:t>ในบางเรื่อง</w:t>
      </w:r>
      <w:r>
        <w:rPr>
          <w:rFonts w:ascii="Angsana New" w:hAnsi="Angsana New"/>
          <w:sz w:val="30"/>
          <w:szCs w:val="30"/>
          <w:cs/>
        </w:rPr>
        <w:t xml:space="preserve"> การเปลี่ยนแปลงนี้ไม่มีผลกระทบอย่างเป็นสาระสำคัญต่องบการเงิน</w:t>
      </w:r>
    </w:p>
    <w:p w14:paraId="5E81C28C" w14:textId="77777777" w:rsidR="00AE64F3" w:rsidRPr="009338BD" w:rsidRDefault="00AE64F3" w:rsidP="00AE64F3">
      <w:pPr>
        <w:ind w:left="540"/>
        <w:jc w:val="thaiDistribute"/>
        <w:rPr>
          <w:rFonts w:ascii="Angsana New" w:hAnsi="Angsana New"/>
        </w:rPr>
      </w:pPr>
    </w:p>
    <w:p w14:paraId="6D7C8D29" w14:textId="755AADBF" w:rsidR="00B51993" w:rsidRDefault="00AE64F3" w:rsidP="00B5199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</w:t>
      </w:r>
      <w:r w:rsidR="009338BD">
        <w:rPr>
          <w:rFonts w:ascii="Angsana New" w:hAnsi="Angsana New"/>
          <w:sz w:val="30"/>
          <w:szCs w:val="30"/>
          <w:cs/>
        </w:rPr>
        <w:t>งินที่ออกและปรับปรุงใหม่ข้างต้น</w:t>
      </w:r>
      <w:r>
        <w:rPr>
          <w:rFonts w:ascii="Angsana New" w:hAnsi="Angsana New"/>
          <w:sz w:val="30"/>
          <w:szCs w:val="30"/>
          <w:cs/>
        </w:rPr>
        <w:t xml:space="preserve"> สภาวิชาชีพบัญชีได้ออกและปรับปรุงมาตรฐานการรายงานทางการเงินฉบับอื่นๆ ซึ่งมีผลบังคับสำหรับรอบระยะเวลาบัญชีที่เริ่มในหรือหลังวันที่ 1 มกราคม 256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/>
          <w:sz w:val="30"/>
          <w:szCs w:val="30"/>
          <w:cs/>
        </w:rPr>
        <w:t xml:space="preserve">เป็นต้นไป และไม่ได้มีการนำมาใช้สำหรับการจัดทำงบการเงินนี้ </w:t>
      </w:r>
      <w:r w:rsidR="00B51993">
        <w:rPr>
          <w:rFonts w:ascii="Angsana New" w:hAnsi="Angsana New"/>
          <w:sz w:val="30"/>
          <w:szCs w:val="30"/>
          <w:cs/>
        </w:rPr>
        <w:t xml:space="preserve">และสภาวิชาชีพบัญชีได้ออกมาตรฐาน การรายงานทางการเงินฉบับที่ </w:t>
      </w:r>
      <w:r w:rsidR="00B51993">
        <w:rPr>
          <w:rFonts w:ascii="Angsana New" w:hAnsi="Angsana New"/>
          <w:sz w:val="30"/>
          <w:szCs w:val="30"/>
        </w:rPr>
        <w:t>15</w:t>
      </w:r>
      <w:r w:rsidR="00B51993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B51993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B51993">
        <w:rPr>
          <w:rFonts w:ascii="Angsana New" w:hAnsi="Angsana New" w:hint="cs"/>
          <w:sz w:val="30"/>
          <w:szCs w:val="30"/>
          <w:cs/>
        </w:rPr>
        <w:t xml:space="preserve"> ซึ่งมีผล</w:t>
      </w:r>
      <w:r w:rsidR="0033736D">
        <w:rPr>
          <w:rFonts w:ascii="Angsana New" w:hAnsi="Angsana New" w:hint="cs"/>
          <w:sz w:val="30"/>
          <w:szCs w:val="30"/>
          <w:cs/>
        </w:rPr>
        <w:t>บังคับสำหรับรอบระยะเวลาบัญชีที่</w:t>
      </w:r>
      <w:r w:rsidR="00B51993">
        <w:rPr>
          <w:rFonts w:ascii="Angsana New" w:hAnsi="Angsana New" w:hint="cs"/>
          <w:sz w:val="30"/>
          <w:szCs w:val="30"/>
          <w:cs/>
        </w:rPr>
        <w:t>เริ่มในหรือหลังวันที่</w:t>
      </w:r>
      <w:r w:rsidR="00B51993">
        <w:rPr>
          <w:rFonts w:ascii="Angsana New" w:hAnsi="Angsana New"/>
          <w:sz w:val="30"/>
          <w:szCs w:val="30"/>
        </w:rPr>
        <w:t xml:space="preserve"> 1</w:t>
      </w:r>
      <w:r w:rsidR="00B51993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B51993">
        <w:rPr>
          <w:rFonts w:ascii="Angsana New" w:hAnsi="Angsana New"/>
          <w:sz w:val="30"/>
          <w:szCs w:val="30"/>
        </w:rPr>
        <w:t xml:space="preserve">2562 </w:t>
      </w:r>
      <w:r w:rsidR="00B51993">
        <w:rPr>
          <w:rFonts w:ascii="Angsana New" w:hAnsi="Angsana New" w:hint="cs"/>
          <w:sz w:val="30"/>
          <w:szCs w:val="30"/>
          <w:cs/>
        </w:rPr>
        <w:t>บริษัทไม่ได้ใช้มาตรฐานการรายงานทางการเงินดั</w:t>
      </w:r>
      <w:r w:rsidR="009332DD">
        <w:rPr>
          <w:rFonts w:ascii="Angsana New" w:hAnsi="Angsana New" w:hint="cs"/>
          <w:sz w:val="30"/>
          <w:szCs w:val="30"/>
          <w:cs/>
        </w:rPr>
        <w:t>งกล่าวในการ</w:t>
      </w:r>
      <w:r w:rsidR="00B51993">
        <w:rPr>
          <w:rFonts w:ascii="Angsana New" w:hAnsi="Angsana New" w:hint="cs"/>
          <w:sz w:val="30"/>
          <w:szCs w:val="30"/>
          <w:cs/>
        </w:rPr>
        <w:t xml:space="preserve">จัดทำงบการเงินก่อนวันที่มีผลบังคับใช้ </w:t>
      </w:r>
    </w:p>
    <w:p w14:paraId="5E4042F9" w14:textId="1599BB57" w:rsidR="009338BD" w:rsidRDefault="0093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Cordia New"/>
          <w:sz w:val="30"/>
          <w:szCs w:val="30"/>
        </w:rPr>
      </w:pPr>
      <w:r>
        <w:rPr>
          <w:rFonts w:ascii="Angsana New" w:hAnsi="Angsana New" w:cs="Cordia New"/>
          <w:sz w:val="30"/>
          <w:szCs w:val="30"/>
        </w:rPr>
        <w:br w:type="page"/>
      </w:r>
    </w:p>
    <w:p w14:paraId="625625A5" w14:textId="503A056E" w:rsidR="00B51993" w:rsidRDefault="0033736D" w:rsidP="00B5199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="00B51993"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 w:rsidR="00B51993">
        <w:rPr>
          <w:rFonts w:ascii="Angsana New" w:hAnsi="Angsana New"/>
          <w:color w:val="000000"/>
          <w:sz w:val="30"/>
          <w:szCs w:val="30"/>
        </w:rPr>
        <w:t xml:space="preserve">15 </w:t>
      </w:r>
      <w:r w:rsidR="00B51993">
        <w:rPr>
          <w:rFonts w:ascii="Angsana New" w:hAnsi="Angsana New" w:hint="cs"/>
          <w:color w:val="000000"/>
          <w:sz w:val="30"/>
          <w:szCs w:val="30"/>
          <w:cs/>
        </w:rPr>
        <w:t xml:space="preserve">ให้หลักการโดยรวมในการรับรู้รายได้ ทั้งจำนวนที่รับรู้และช่วงเวลาที่ 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 รายได้ที่กิจการคาดว่าจะได้รับ  มาตรฐานการรายงานทางการเงินฉบับนี้นำมาใช้แทนมาตรฐานการรายงานทาง การเงินเกี่ยวกับการรับรู้รายได้ ดังต่อไปนี้ </w:t>
      </w:r>
    </w:p>
    <w:p w14:paraId="384B1B3A" w14:textId="77777777" w:rsidR="009338BD" w:rsidRPr="0070755E" w:rsidRDefault="009338BD" w:rsidP="00B51993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1DEF06F5" w14:textId="5CF5808D" w:rsidR="00B51993" w:rsidRDefault="0033736D" w:rsidP="00B5199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="00B51993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="00B51993">
        <w:rPr>
          <w:rFonts w:ascii="Angsana New" w:hAnsi="Angsana New"/>
          <w:color w:val="000000"/>
          <w:sz w:val="30"/>
          <w:szCs w:val="30"/>
        </w:rPr>
        <w:t xml:space="preserve"> 11</w:t>
      </w:r>
      <w:r w:rsidR="00B51993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="00B51993">
        <w:rPr>
          <w:rFonts w:ascii="Angsana New" w:hAnsi="Angsana New"/>
          <w:color w:val="000000"/>
          <w:sz w:val="30"/>
          <w:szCs w:val="30"/>
        </w:rPr>
        <w:t>2560</w:t>
      </w:r>
      <w:r w:rsidR="00B51993">
        <w:rPr>
          <w:rFonts w:ascii="Angsana New" w:hAnsi="Angsana New" w:hint="cs"/>
          <w:color w:val="000000"/>
          <w:sz w:val="30"/>
          <w:szCs w:val="30"/>
          <w:cs/>
        </w:rPr>
        <w:t>) เรื่อง</w:t>
      </w:r>
      <w:r w:rsidR="00B5199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สัญญาก่อสร้าง </w:t>
      </w:r>
    </w:p>
    <w:p w14:paraId="75EA9A93" w14:textId="3DBFC86D" w:rsidR="00B51993" w:rsidRDefault="0033736D" w:rsidP="00B5199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="00B51993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="00B51993">
        <w:rPr>
          <w:rFonts w:ascii="Angsana New" w:hAnsi="Angsana New"/>
          <w:color w:val="000000"/>
          <w:sz w:val="30"/>
          <w:szCs w:val="30"/>
        </w:rPr>
        <w:t xml:space="preserve"> 18 </w:t>
      </w:r>
      <w:r w:rsidR="00B51993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="00B51993">
        <w:rPr>
          <w:rFonts w:ascii="Angsana New" w:hAnsi="Angsana New"/>
          <w:color w:val="000000"/>
          <w:sz w:val="30"/>
          <w:szCs w:val="30"/>
        </w:rPr>
        <w:t>2560)</w:t>
      </w:r>
      <w:r w:rsidR="00B51993">
        <w:rPr>
          <w:rFonts w:ascii="Angsana New" w:hAnsi="Angsana New" w:hint="cs"/>
          <w:color w:val="000000"/>
          <w:sz w:val="30"/>
          <w:szCs w:val="30"/>
          <w:cs/>
        </w:rPr>
        <w:t xml:space="preserve"> เรื่อง </w:t>
      </w:r>
      <w:r w:rsidR="00B5199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รายได้</w:t>
      </w:r>
      <w:r w:rsidR="00B519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4438F4BC" w14:textId="11A06FE0" w:rsidR="00B51993" w:rsidRDefault="0033736D" w:rsidP="00B5199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การตีความมาตรฐานการบัญชี</w:t>
      </w:r>
      <w:r w:rsidR="00B51993"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 w:rsidR="00B51993">
        <w:rPr>
          <w:rFonts w:ascii="Angsana New" w:hAnsi="Angsana New"/>
          <w:color w:val="000000"/>
          <w:sz w:val="30"/>
          <w:szCs w:val="30"/>
        </w:rPr>
        <w:t>31</w:t>
      </w:r>
      <w:r w:rsidR="00B51993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="00B51993">
        <w:rPr>
          <w:rFonts w:ascii="Angsana New" w:hAnsi="Angsana New"/>
          <w:color w:val="000000"/>
          <w:sz w:val="30"/>
          <w:szCs w:val="30"/>
        </w:rPr>
        <w:t>2560</w:t>
      </w:r>
      <w:r w:rsidR="00B51993">
        <w:rPr>
          <w:rFonts w:ascii="Angsana New" w:hAnsi="Angsana New" w:hint="cs"/>
          <w:color w:val="000000"/>
          <w:sz w:val="30"/>
          <w:szCs w:val="30"/>
          <w:cs/>
        </w:rPr>
        <w:t xml:space="preserve">) เรื่อง </w:t>
      </w:r>
      <w:r w:rsidR="00B5199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รายได้ </w:t>
      </w:r>
      <w:r w:rsidR="00B51993">
        <w:rPr>
          <w:rFonts w:ascii="Angsana New" w:hAnsi="Angsana New"/>
          <w:i/>
          <w:iCs/>
          <w:color w:val="000000"/>
          <w:sz w:val="30"/>
          <w:szCs w:val="30"/>
        </w:rPr>
        <w:t xml:space="preserve">- </w:t>
      </w:r>
      <w:r w:rsidR="00B5199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รายการแลกเปลี่ยนเกี่ยวกับบริการ โฆษณา</w:t>
      </w:r>
      <w:r w:rsidR="00B5199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5811A989" w14:textId="730CC2B8" w:rsidR="00B51993" w:rsidRDefault="00B51993" w:rsidP="00B5199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>การต</w:t>
      </w:r>
      <w:r w:rsidR="0033736D">
        <w:rPr>
          <w:rFonts w:ascii="Angsana New" w:hAnsi="Angsana New"/>
          <w:color w:val="000000"/>
          <w:sz w:val="30"/>
          <w:szCs w:val="30"/>
          <w:cs/>
        </w:rPr>
        <w:t>ีความมาตรฐานการรายงานทางการเงิน</w:t>
      </w:r>
      <w:r>
        <w:rPr>
          <w:rFonts w:ascii="Angsana New" w:hAnsi="Angsana New"/>
          <w:color w:val="000000"/>
          <w:sz w:val="30"/>
          <w:szCs w:val="30"/>
          <w:cs/>
        </w:rPr>
        <w:t>ฉบับที่</w:t>
      </w:r>
      <w:r>
        <w:rPr>
          <w:rFonts w:ascii="Angsana New" w:hAnsi="Angsana New"/>
          <w:color w:val="000000"/>
          <w:sz w:val="30"/>
          <w:szCs w:val="30"/>
        </w:rPr>
        <w:t xml:space="preserve"> 13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>
        <w:rPr>
          <w:rFonts w:ascii="Angsana New" w:hAnsi="Angsana New"/>
          <w:color w:val="000000"/>
          <w:sz w:val="30"/>
          <w:szCs w:val="30"/>
        </w:rPr>
        <w:t>2560)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14:paraId="38A1D36C" w14:textId="7BE8022C" w:rsidR="00B51993" w:rsidRDefault="00B51993" w:rsidP="00B5199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>การต</w:t>
      </w:r>
      <w:r w:rsidR="0033736D">
        <w:rPr>
          <w:rFonts w:ascii="Angsana New" w:hAnsi="Angsana New"/>
          <w:color w:val="000000"/>
          <w:sz w:val="30"/>
          <w:szCs w:val="30"/>
          <w:cs/>
        </w:rPr>
        <w:t>ีความมาตรฐานการรายงานทางการเงิน</w:t>
      </w:r>
      <w:r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color w:val="000000"/>
          <w:sz w:val="30"/>
          <w:szCs w:val="30"/>
        </w:rPr>
        <w:t>15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>
        <w:rPr>
          <w:rFonts w:ascii="Angsana New" w:hAnsi="Angsana New"/>
          <w:color w:val="000000"/>
          <w:sz w:val="30"/>
          <w:szCs w:val="30"/>
        </w:rPr>
        <w:t>2560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) เรื่อง 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สัญญาสำหรับการก่อสร้าง อสังหาริมทรัพย์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</w:p>
    <w:p w14:paraId="3338AA3B" w14:textId="676C0F87" w:rsidR="00B51993" w:rsidRDefault="00B51993" w:rsidP="00B5199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>การต</w:t>
      </w:r>
      <w:r w:rsidR="0033736D">
        <w:rPr>
          <w:rFonts w:ascii="Angsana New" w:hAnsi="Angsana New"/>
          <w:color w:val="000000"/>
          <w:sz w:val="30"/>
          <w:szCs w:val="30"/>
          <w:cs/>
        </w:rPr>
        <w:t>ีความมาตรฐานการรายงานทางการเงิน</w:t>
      </w:r>
      <w:r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color w:val="000000"/>
          <w:sz w:val="30"/>
          <w:szCs w:val="30"/>
        </w:rPr>
        <w:t>18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>
        <w:rPr>
          <w:rFonts w:ascii="Angsana New" w:hAnsi="Angsana New"/>
          <w:color w:val="000000"/>
          <w:sz w:val="30"/>
          <w:szCs w:val="30"/>
        </w:rPr>
        <w:t xml:space="preserve">2560)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14:paraId="39E83BFE" w14:textId="77777777" w:rsidR="00AE64F3" w:rsidRPr="0070755E" w:rsidRDefault="00AE64F3" w:rsidP="00AE64F3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1D525B83" w14:textId="535D49A4" w:rsidR="00AE64F3" w:rsidRDefault="00AE64F3" w:rsidP="0033736D">
      <w:pPr>
        <w:tabs>
          <w:tab w:val="clear" w:pos="454"/>
        </w:tabs>
        <w:ind w:left="531" w:firstLine="9"/>
        <w:jc w:val="thaiDistribute"/>
        <w:rPr>
          <w:rFonts w:ascii="Calibri" w:hAnsi="Calibri"/>
          <w:sz w:val="22"/>
          <w:szCs w:val="22"/>
        </w:rPr>
      </w:pPr>
      <w:r>
        <w:rPr>
          <w:rFonts w:ascii="Angsana New" w:hAnsi="Angsana New"/>
          <w:sz w:val="30"/>
          <w:szCs w:val="30"/>
          <w:cs/>
        </w:rPr>
        <w:t>บริษัทได้ประเมินในเบื้องต้นถึงผลกระทบที่อาจเกิดขึ้นต่องบการเงิน</w:t>
      </w:r>
      <w:r w:rsidR="0033736D">
        <w:rPr>
          <w:rFonts w:ascii="Angsana New" w:hAnsi="Angsana New" w:hint="cs"/>
          <w:sz w:val="30"/>
          <w:szCs w:val="30"/>
          <w:cs/>
        </w:rPr>
        <w:t>ของบริษัท</w:t>
      </w:r>
      <w:r>
        <w:rPr>
          <w:rFonts w:ascii="Angsana New" w:hAnsi="Angsana New"/>
          <w:sz w:val="30"/>
          <w:szCs w:val="30"/>
          <w:cs/>
        </w:rPr>
        <w:t>จากการถือปฏิบัติตามมาตรฐาน</w:t>
      </w:r>
      <w:r w:rsidR="000D38A6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การรายงานทางการเงินที่ออกและปรับปรุงใหม่เหล่านี้  ซึ่งคาดว่าไม่มีผลกระทบที่มีสาระสำคัญต่องบการเงินในงวดที่ถือปฏิบัติ</w:t>
      </w:r>
    </w:p>
    <w:p w14:paraId="6EE186EA" w14:textId="28BE77C9" w:rsidR="00AD5A96" w:rsidRPr="0070755E" w:rsidRDefault="00AD5A96" w:rsidP="00AD5A96">
      <w:pPr>
        <w:rPr>
          <w:rFonts w:asciiTheme="majorBidi" w:hAnsiTheme="majorBidi" w:cstheme="majorBidi"/>
          <w:sz w:val="26"/>
          <w:szCs w:val="26"/>
        </w:rPr>
      </w:pPr>
    </w:p>
    <w:p w14:paraId="40A716A4" w14:textId="37B310D6" w:rsidR="00416F4A" w:rsidRPr="00F41E08" w:rsidRDefault="00416F4A" w:rsidP="00BF639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F41E08">
        <w:rPr>
          <w:rFonts w:ascii="Angsana New" w:hAnsi="Angsana New"/>
          <w:i/>
          <w:iCs/>
          <w:sz w:val="30"/>
          <w:szCs w:val="30"/>
          <w:cs/>
        </w:rPr>
        <w:t xml:space="preserve">เกณฑ์การวัดมูลค่า  </w:t>
      </w:r>
    </w:p>
    <w:p w14:paraId="651C72E8" w14:textId="77777777" w:rsidR="00416F4A" w:rsidRPr="0070755E" w:rsidRDefault="00416F4A" w:rsidP="00416F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color w:val="0000FF"/>
          <w:sz w:val="26"/>
          <w:szCs w:val="26"/>
        </w:rPr>
      </w:pPr>
    </w:p>
    <w:p w14:paraId="0F712C9D" w14:textId="28F59899" w:rsidR="00416F4A" w:rsidRPr="00C52C41" w:rsidRDefault="00304AFC" w:rsidP="00416F4A">
      <w:pPr>
        <w:pStyle w:val="BodyText2"/>
        <w:ind w:left="547" w:right="-43" w:firstLine="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งบการเงินนี้จัดทำขึ้น</w:t>
      </w:r>
      <w:r w:rsidR="00416F4A" w:rsidRPr="00C52C41">
        <w:rPr>
          <w:rFonts w:ascii="Angsana New" w:hAnsi="Angsana New"/>
          <w:b/>
          <w:sz w:val="30"/>
          <w:szCs w:val="30"/>
          <w:cs/>
        </w:rPr>
        <w:t>โดยถือหลักเกณฑ์การบันทึกตามราคาทุนเดิม ยกเว้นรายการ</w:t>
      </w:r>
      <w:r w:rsidR="00F01A68">
        <w:rPr>
          <w:rFonts w:ascii="Angsana New" w:hAnsi="Angsana New" w:hint="cs"/>
          <w:b/>
          <w:sz w:val="30"/>
          <w:szCs w:val="30"/>
          <w:cs/>
        </w:rPr>
        <w:t>ดังต่อไปนี้ที่ใช้ทางเลือกในการวัดมูลค่าในแต่ละรอบระยะเวลารายงาน</w:t>
      </w:r>
    </w:p>
    <w:p w14:paraId="03C93FF5" w14:textId="77777777" w:rsidR="00416F4A" w:rsidRPr="0070755E" w:rsidRDefault="00416F4A" w:rsidP="00416F4A">
      <w:pPr>
        <w:pStyle w:val="BodyText2"/>
        <w:ind w:left="547" w:right="-43" w:firstLine="0"/>
        <w:jc w:val="thaiDistribute"/>
        <w:rPr>
          <w:rFonts w:ascii="Angsana New" w:hAnsi="Angsana New"/>
          <w:b/>
          <w:sz w:val="26"/>
          <w:szCs w:val="26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587"/>
        <w:gridCol w:w="4494"/>
      </w:tblGrid>
      <w:tr w:rsidR="00193E06" w:rsidRPr="00741B3F" w14:paraId="4D3A1DB5" w14:textId="77777777" w:rsidTr="003F0BE1">
        <w:tc>
          <w:tcPr>
            <w:tcW w:w="4587" w:type="dxa"/>
            <w:shd w:val="clear" w:color="auto" w:fill="auto"/>
          </w:tcPr>
          <w:p w14:paraId="5AA740F7" w14:textId="77777777" w:rsidR="00492427" w:rsidRPr="00741B3F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</w:pPr>
            <w:r w:rsidRPr="00741B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14:paraId="5D742EF4" w14:textId="77777777" w:rsidR="00492427" w:rsidRPr="00741B3F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</w:pPr>
            <w:r w:rsidRPr="00741B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741B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193E06" w:rsidRPr="00741B3F" w14:paraId="51095E80" w14:textId="77777777" w:rsidTr="003F0BE1">
        <w:tc>
          <w:tcPr>
            <w:tcW w:w="4587" w:type="dxa"/>
            <w:shd w:val="clear" w:color="auto" w:fill="auto"/>
          </w:tcPr>
          <w:p w14:paraId="49928524" w14:textId="77777777" w:rsidR="00492427" w:rsidRPr="00741B3F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 w:cs="Times New Roman"/>
                <w:sz w:val="30"/>
                <w:szCs w:val="30"/>
              </w:rPr>
            </w:pPr>
            <w:r w:rsidRPr="00741B3F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เครื่องมือทางการเงินที่เป็นตราสารอนุพันธ์</w:t>
            </w:r>
          </w:p>
        </w:tc>
        <w:tc>
          <w:tcPr>
            <w:tcW w:w="4494" w:type="dxa"/>
            <w:shd w:val="clear" w:color="auto" w:fill="auto"/>
          </w:tcPr>
          <w:p w14:paraId="150A8E7F" w14:textId="77777777" w:rsidR="00492427" w:rsidRPr="00741B3F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 w:cs="Times New Roman"/>
                <w:sz w:val="30"/>
                <w:szCs w:val="30"/>
              </w:rPr>
            </w:pPr>
            <w:r w:rsidRPr="00741B3F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93E06" w:rsidRPr="00741B3F" w14:paraId="0ACB5E9F" w14:textId="77777777" w:rsidTr="003F0BE1">
        <w:tc>
          <w:tcPr>
            <w:tcW w:w="4587" w:type="dxa"/>
            <w:shd w:val="clear" w:color="auto" w:fill="auto"/>
          </w:tcPr>
          <w:p w14:paraId="6F7B2F76" w14:textId="4EF04D6D" w:rsidR="00492427" w:rsidRPr="002170ED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170ED">
              <w:rPr>
                <w:rFonts w:ascii="Times New Roman" w:hAnsi="Times New Roman"/>
                <w:sz w:val="30"/>
                <w:szCs w:val="30"/>
                <w:cs/>
              </w:rPr>
              <w:t>เงิน</w:t>
            </w:r>
            <w:r w:rsidR="0070755E">
              <w:rPr>
                <w:rFonts w:ascii="Times New Roman" w:hAnsi="Times New Roman" w:hint="cs"/>
                <w:sz w:val="30"/>
                <w:szCs w:val="30"/>
                <w:cs/>
              </w:rPr>
              <w:t>ลงทุน</w:t>
            </w:r>
            <w:r w:rsidRPr="002170ED">
              <w:rPr>
                <w:rFonts w:ascii="Times New Roman" w:hAnsi="Times New Roman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4494" w:type="dxa"/>
            <w:shd w:val="clear" w:color="auto" w:fill="auto"/>
          </w:tcPr>
          <w:p w14:paraId="63D8AF56" w14:textId="77777777" w:rsidR="00492427" w:rsidRPr="002170ED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170ED">
              <w:rPr>
                <w:rFonts w:ascii="Times New Roman" w:hAnsi="Times New Roman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46B94" w:rsidRPr="00741B3F" w14:paraId="6A37C79E" w14:textId="77777777" w:rsidTr="003F0BE1">
        <w:tc>
          <w:tcPr>
            <w:tcW w:w="4587" w:type="dxa"/>
            <w:shd w:val="clear" w:color="auto" w:fill="auto"/>
          </w:tcPr>
          <w:p w14:paraId="6B9FBCEF" w14:textId="78F1F992" w:rsidR="00046B94" w:rsidRPr="002170ED" w:rsidRDefault="00046B94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/>
                <w:sz w:val="30"/>
                <w:szCs w:val="30"/>
                <w:cs/>
              </w:rPr>
            </w:pPr>
            <w:r>
              <w:rPr>
                <w:rFonts w:ascii="Times New Roman" w:hAnsi="Times New Roman" w:hint="cs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494" w:type="dxa"/>
            <w:shd w:val="clear" w:color="auto" w:fill="auto"/>
          </w:tcPr>
          <w:p w14:paraId="6A200A4B" w14:textId="650EE199" w:rsidR="00046B94" w:rsidRPr="002170ED" w:rsidRDefault="00046B94" w:rsidP="00D6331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hanging="255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 w:hint="cs"/>
                <w:sz w:val="30"/>
                <w:szCs w:val="30"/>
                <w:cs/>
              </w:rPr>
              <w:t>มูลค่าปัจจุบันของภาระผูกพันตามประโยชน์ที่</w:t>
            </w:r>
            <w:r w:rsidR="00D6331B">
              <w:rPr>
                <w:rFonts w:ascii="Times New Roman" w:hAnsi="Times New Roman"/>
                <w:sz w:val="30"/>
                <w:szCs w:val="30"/>
              </w:rPr>
              <w:br/>
            </w:r>
            <w:r w:rsidR="00D6331B">
              <w:rPr>
                <w:rFonts w:ascii="Times New Roman" w:hAnsi="Times New Roman" w:hint="cs"/>
                <w:sz w:val="30"/>
                <w:szCs w:val="30"/>
                <w:cs/>
              </w:rPr>
              <w:t xml:space="preserve">กำหนดไว้ ซึ่งได้เปิดเผยในหมายเหตุข้อ </w:t>
            </w:r>
            <w:r w:rsidR="0033184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6331B" w:rsidRPr="00D633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6331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45CA">
              <w:rPr>
                <w:rFonts w:asciiTheme="majorBidi" w:hAnsiTheme="majorBidi" w:cstheme="majorBidi" w:hint="cs"/>
                <w:sz w:val="30"/>
                <w:szCs w:val="30"/>
                <w:cs/>
              </w:rPr>
              <w:t>ฑ</w:t>
            </w:r>
            <w:r w:rsidR="00D6331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6F9AE36" w14:textId="2382FF03" w:rsidR="00840749" w:rsidRPr="0070755E" w:rsidRDefault="00840749" w:rsidP="004924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i/>
          <w:iCs/>
          <w:sz w:val="26"/>
          <w:szCs w:val="26"/>
          <w:cs/>
        </w:rPr>
      </w:pPr>
    </w:p>
    <w:p w14:paraId="16FACCC1" w14:textId="0F315838" w:rsidR="0070755E" w:rsidRDefault="00416F4A" w:rsidP="0070755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F41E08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239D2D27" w14:textId="2E8DC0FC" w:rsidR="00416F4A" w:rsidRPr="0070755E" w:rsidRDefault="00416F4A" w:rsidP="007075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i/>
          <w:iCs/>
          <w:color w:val="0000FF"/>
          <w:sz w:val="26"/>
          <w:szCs w:val="26"/>
        </w:rPr>
      </w:pPr>
      <w:r w:rsidRPr="0070755E">
        <w:rPr>
          <w:rFonts w:ascii="Angsana New" w:hAnsi="Angsana New"/>
          <w:i/>
          <w:iCs/>
          <w:sz w:val="26"/>
          <w:szCs w:val="26"/>
          <w:cs/>
        </w:rPr>
        <w:t xml:space="preserve"> </w:t>
      </w:r>
    </w:p>
    <w:p w14:paraId="488C586D" w14:textId="77777777" w:rsidR="00416F4A" w:rsidRPr="00C52C41" w:rsidRDefault="00416F4A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งบการเงินนี้แสดงหน่วยเงินตราเป็นเงินบาท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14:paraId="07618844" w14:textId="77777777" w:rsidR="00416F4A" w:rsidRPr="00F41E08" w:rsidRDefault="00BE2FAF" w:rsidP="00416F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(</w:t>
      </w:r>
      <w:r>
        <w:rPr>
          <w:rFonts w:ascii="Angsana New" w:hAnsi="Angsana New"/>
          <w:i/>
          <w:iCs/>
          <w:sz w:val="30"/>
          <w:szCs w:val="30"/>
          <w:cs/>
        </w:rPr>
        <w:t>ง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416F4A" w:rsidRPr="00F41E08">
        <w:rPr>
          <w:rFonts w:ascii="Angsana New" w:hAnsi="Angsana New"/>
          <w:i/>
          <w:iCs/>
          <w:sz w:val="30"/>
          <w:szCs w:val="30"/>
          <w:cs/>
        </w:rPr>
        <w:tab/>
      </w:r>
      <w:r w:rsidR="00635686" w:rsidRPr="00741B3F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43B54536" w14:textId="77777777" w:rsidR="00416F4A" w:rsidRPr="006E7988" w:rsidRDefault="00416F4A" w:rsidP="00416F4A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lang w:val="en-US"/>
        </w:rPr>
      </w:pPr>
    </w:p>
    <w:p w14:paraId="1C2CFE6A" w14:textId="2E8E6E46" w:rsidR="00416F4A" w:rsidRPr="00C52C41" w:rsidRDefault="00416F4A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</w:t>
      </w:r>
      <w:r w:rsidR="003932ED">
        <w:rPr>
          <w:rFonts w:ascii="Angsana New" w:hAnsi="Angsana New"/>
          <w:sz w:val="30"/>
          <w:szCs w:val="30"/>
          <w:cs/>
        </w:rPr>
        <w:t>ิจารณญาณ การประมาณและข้อสมมติ</w:t>
      </w:r>
      <w:r w:rsidRPr="00C52C41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0B5778">
        <w:rPr>
          <w:rFonts w:ascii="Angsana New" w:hAnsi="Angsana New"/>
          <w:sz w:val="30"/>
          <w:szCs w:val="30"/>
          <w:cs/>
        </w:rPr>
        <w:t>ที่เกี่ยวกับ</w:t>
      </w:r>
      <w:r w:rsidRPr="00C52C41">
        <w:rPr>
          <w:rFonts w:ascii="Angsana New" w:hAnsi="Angsana New"/>
          <w:sz w:val="30"/>
          <w:szCs w:val="30"/>
          <w:cs/>
        </w:rPr>
        <w:t>สินทรัพย์ หนี้สิน รายได้ และค่าใช้จ่าย</w:t>
      </w:r>
      <w:r w:rsidR="003932ED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0528DB2A" w14:textId="77777777" w:rsidR="00416F4A" w:rsidRPr="00C52C41" w:rsidRDefault="00416F4A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6C85A5" w14:textId="29294062" w:rsidR="00D36A63" w:rsidRDefault="003932ED" w:rsidP="00D36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D36A63" w:rsidRPr="00741B3F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</w:t>
      </w:r>
      <w:r>
        <w:rPr>
          <w:rFonts w:ascii="Angsana New" w:hAnsi="Angsana New" w:hint="cs"/>
          <w:sz w:val="30"/>
          <w:szCs w:val="30"/>
          <w:cs/>
        </w:rPr>
        <w:t>ต่อเนื่อง</w:t>
      </w:r>
      <w:r w:rsidR="00D36A63" w:rsidRPr="00741B3F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 w:rsidR="00D36A63" w:rsidRPr="00741B3F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/>
          <w:sz w:val="30"/>
          <w:szCs w:val="30"/>
          <w:cs/>
        </w:rPr>
        <w:br/>
      </w:r>
      <w:r w:rsidR="00D36A63" w:rsidRPr="00741B3F">
        <w:rPr>
          <w:rFonts w:ascii="Angsana New" w:hAnsi="Angsana New"/>
          <w:sz w:val="30"/>
          <w:szCs w:val="30"/>
          <w:cs/>
        </w:rPr>
        <w:t>ทางบัญชีจะบันทึก</w:t>
      </w:r>
      <w:r w:rsidR="00D36A63" w:rsidRPr="00741B3F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03147C6F" w14:textId="7F85B4AC" w:rsidR="00C35B2C" w:rsidRDefault="00C35B2C" w:rsidP="00F46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293C3C6" w14:textId="284DFB0F" w:rsidR="00861FC2" w:rsidRPr="00921854" w:rsidRDefault="00861FC2" w:rsidP="0092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21854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</w:p>
    <w:p w14:paraId="709BE931" w14:textId="77777777" w:rsidR="00861FC2" w:rsidRDefault="00861FC2" w:rsidP="00861F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673FB50" w14:textId="58D573FC" w:rsidR="00861FC2" w:rsidRDefault="00861FC2" w:rsidP="00861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1FC2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</w:t>
      </w:r>
      <w:r w:rsidR="003932ED">
        <w:rPr>
          <w:rFonts w:ascii="Angsana New" w:hAnsi="Angsana New"/>
          <w:sz w:val="30"/>
          <w:szCs w:val="30"/>
          <w:cs/>
        </w:rPr>
        <w:br/>
      </w:r>
      <w:r w:rsidRPr="00861FC2">
        <w:rPr>
          <w:rFonts w:ascii="Angsana New" w:hAnsi="Angsana New"/>
          <w:sz w:val="30"/>
          <w:szCs w:val="30"/>
          <w:cs/>
        </w:rPr>
        <w:t>ที่รับรู้ในงบการเงินซึ่งประกอบด้วยหมายเหตุประกอบงบการเงิน</w:t>
      </w:r>
      <w:r w:rsidR="00E71368">
        <w:rPr>
          <w:rFonts w:ascii="Angsana New" w:hAnsi="Angsana New" w:hint="cs"/>
          <w:sz w:val="30"/>
          <w:szCs w:val="30"/>
          <w:cs/>
        </w:rPr>
        <w:t xml:space="preserve">ข้อ </w:t>
      </w:r>
      <w:r w:rsidR="00840749">
        <w:rPr>
          <w:rFonts w:ascii="Angsana New" w:hAnsi="Angsana New"/>
          <w:sz w:val="30"/>
          <w:szCs w:val="30"/>
        </w:rPr>
        <w:t>14</w:t>
      </w:r>
      <w:r w:rsidR="00E71368">
        <w:rPr>
          <w:rFonts w:ascii="Angsana New" w:hAnsi="Angsana New"/>
          <w:sz w:val="30"/>
          <w:szCs w:val="30"/>
        </w:rPr>
        <w:t xml:space="preserve"> </w:t>
      </w:r>
      <w:r w:rsidR="00E71368">
        <w:rPr>
          <w:rFonts w:ascii="Angsana New" w:hAnsi="Angsana New" w:hint="cs"/>
          <w:sz w:val="30"/>
          <w:szCs w:val="30"/>
          <w:cs/>
        </w:rPr>
        <w:t>การบัญชีสำหรับข้อตกลงซึ่งประกอบด้วยสัญญาเช่า</w:t>
      </w:r>
    </w:p>
    <w:p w14:paraId="53B3B59C" w14:textId="77777777" w:rsidR="005F3D74" w:rsidRPr="00E71368" w:rsidRDefault="005F3D74" w:rsidP="00861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92E6BD7" w14:textId="13B000C3" w:rsidR="00861FC2" w:rsidRPr="00921854" w:rsidRDefault="00861FC2" w:rsidP="0092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21854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="003932ED" w:rsidRPr="00921854">
        <w:rPr>
          <w:rFonts w:ascii="Angsana New" w:hAnsi="Angsana New"/>
          <w:i/>
          <w:iCs/>
          <w:sz w:val="30"/>
          <w:szCs w:val="30"/>
          <w:cs/>
        </w:rPr>
        <w:t>สมมติ</w:t>
      </w:r>
      <w:r w:rsidRPr="00921854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921854">
        <w:rPr>
          <w:rFonts w:ascii="Angsana New" w:hAnsi="Angsana New" w:hint="cs"/>
          <w:i/>
          <w:iCs/>
          <w:sz w:val="30"/>
          <w:szCs w:val="30"/>
          <w:cs/>
        </w:rPr>
        <w:t>ความไม่แน่นอนของการ</w:t>
      </w:r>
      <w:r w:rsidRPr="00921854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41941C58" w14:textId="77777777" w:rsidR="00861FC2" w:rsidRDefault="00861FC2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9FCD56" w14:textId="4FD08773" w:rsidR="00416F4A" w:rsidRPr="00C52C41" w:rsidRDefault="00695F55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ข้อมูลเกี่ยวกับการ</w:t>
      </w:r>
      <w:r>
        <w:rPr>
          <w:rFonts w:ascii="Angsana New" w:hAnsi="Angsana New" w:hint="cs"/>
          <w:sz w:val="30"/>
          <w:szCs w:val="30"/>
          <w:cs/>
        </w:rPr>
        <w:t>ข้อ</w:t>
      </w:r>
      <w:r w:rsidRPr="00C52C41">
        <w:rPr>
          <w:rFonts w:ascii="Angsana New" w:hAnsi="Angsana New"/>
          <w:sz w:val="30"/>
          <w:szCs w:val="30"/>
          <w:cs/>
        </w:rPr>
        <w:t>สมมติ</w:t>
      </w:r>
      <w:r>
        <w:rPr>
          <w:rFonts w:ascii="Angsana New" w:hAnsi="Angsana New" w:hint="cs"/>
          <w:sz w:val="30"/>
          <w:szCs w:val="30"/>
          <w:cs/>
        </w:rPr>
        <w:t>และความไม่แน่นอนของประมาณการ</w:t>
      </w:r>
      <w:r w:rsidRPr="00C52C41">
        <w:rPr>
          <w:rFonts w:ascii="Angsana New" w:hAnsi="Angsana New"/>
          <w:sz w:val="30"/>
          <w:szCs w:val="30"/>
          <w:cs/>
        </w:rPr>
        <w:t>ที่สำคัญ</w:t>
      </w:r>
      <w:r>
        <w:rPr>
          <w:rFonts w:ascii="Angsana New" w:hAnsi="Angsana New" w:hint="cs"/>
          <w:sz w:val="30"/>
          <w:szCs w:val="30"/>
          <w:cs/>
        </w:rPr>
        <w:t>ซึ่งมีความเสี่ยงอย่างมีนัยสำคัญที่เป็</w:t>
      </w:r>
      <w:r w:rsidR="0073793C">
        <w:rPr>
          <w:rFonts w:ascii="Angsana New" w:hAnsi="Angsana New" w:hint="cs"/>
          <w:sz w:val="30"/>
          <w:szCs w:val="30"/>
          <w:cs/>
        </w:rPr>
        <w:t>นเหตุให้ต้องมีการปรับปรุงจำนวนเ</w:t>
      </w:r>
      <w:r>
        <w:rPr>
          <w:rFonts w:ascii="Angsana New" w:hAnsi="Angsana New" w:hint="cs"/>
          <w:sz w:val="30"/>
          <w:szCs w:val="30"/>
          <w:cs/>
        </w:rPr>
        <w:t xml:space="preserve">งินที่รับรู้ในงบการเงิน </w:t>
      </w:r>
      <w:r w:rsidRPr="00C52C41">
        <w:rPr>
          <w:rFonts w:ascii="Angsana New" w:hAnsi="Angsana New"/>
          <w:sz w:val="30"/>
          <w:szCs w:val="30"/>
          <w:cs/>
        </w:rPr>
        <w:t>ซึ่ง</w:t>
      </w:r>
      <w:r>
        <w:rPr>
          <w:rFonts w:ascii="Angsana New" w:hAnsi="Angsana New" w:hint="cs"/>
          <w:sz w:val="30"/>
          <w:szCs w:val="30"/>
          <w:cs/>
        </w:rPr>
        <w:t>ได้เปิดเผยในหมายเหตุป</w:t>
      </w:r>
      <w:r w:rsidRPr="00C52C41">
        <w:rPr>
          <w:rFonts w:ascii="Angsana New" w:hAnsi="Angsana New"/>
          <w:sz w:val="30"/>
          <w:szCs w:val="30"/>
          <w:cs/>
        </w:rPr>
        <w:t>ระกอบงบการเงินต่อไปนี้</w:t>
      </w:r>
    </w:p>
    <w:p w14:paraId="2F950228" w14:textId="77777777" w:rsidR="00416F4A" w:rsidRPr="005D56B4" w:rsidRDefault="00416F4A" w:rsidP="003B4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18"/>
        <w:gridCol w:w="5562"/>
      </w:tblGrid>
      <w:tr w:rsidR="00416F4A" w:rsidRPr="00C52C41" w14:paraId="7187118F" w14:textId="77777777" w:rsidTr="00E944E4">
        <w:tc>
          <w:tcPr>
            <w:tcW w:w="3618" w:type="dxa"/>
          </w:tcPr>
          <w:p w14:paraId="55A0FD21" w14:textId="2A28A90F" w:rsidR="00416F4A" w:rsidRPr="00C52C41" w:rsidRDefault="00416F4A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A44688">
              <w:rPr>
                <w:rFonts w:ascii="Angsana New" w:hAnsi="Angsana New"/>
                <w:sz w:val="30"/>
                <w:szCs w:val="30"/>
              </w:rPr>
              <w:t>1</w:t>
            </w:r>
            <w:r w:rsidR="008407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562" w:type="dxa"/>
          </w:tcPr>
          <w:p w14:paraId="1C1BCCA8" w14:textId="09751443" w:rsidR="00E944E4" w:rsidRPr="0070755E" w:rsidRDefault="00840749" w:rsidP="00E9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8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 เกี่ยวกับการใช้ข้อสม</w:t>
            </w:r>
            <w:r w:rsidR="00921854">
              <w:rPr>
                <w:rFonts w:ascii="Angsana New" w:hAnsi="Angsana New" w:hint="cs"/>
                <w:sz w:val="30"/>
                <w:szCs w:val="30"/>
                <w:cs/>
              </w:rPr>
              <w:t>มติที่สำคัญในการประมาณมูลค่าที่ค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าดว่าจะได้รับคืน</w:t>
            </w:r>
            <w:r w:rsidR="007075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755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840749" w:rsidRPr="00C52C41" w14:paraId="36AAF245" w14:textId="77777777" w:rsidTr="005D56B4">
        <w:trPr>
          <w:trHeight w:val="452"/>
        </w:trPr>
        <w:tc>
          <w:tcPr>
            <w:tcW w:w="3618" w:type="dxa"/>
          </w:tcPr>
          <w:p w14:paraId="65B9948E" w14:textId="123A4241" w:rsidR="00840749" w:rsidRPr="00FE683D" w:rsidRDefault="00840749" w:rsidP="00840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5562" w:type="dxa"/>
          </w:tcPr>
          <w:p w14:paraId="55339368" w14:textId="5480B218" w:rsidR="00840749" w:rsidRPr="008B379C" w:rsidRDefault="00E25F5B" w:rsidP="00840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การวัดมูลค่า</w:t>
            </w:r>
            <w:r w:rsidR="00840749" w:rsidRPr="00C52C41">
              <w:rPr>
                <w:rFonts w:ascii="Angsana New" w:hAnsi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  <w:r w:rsidR="00840749">
              <w:rPr>
                <w:rFonts w:ascii="Angsana New" w:hAnsi="Angsana New" w:hint="cs"/>
                <w:sz w:val="30"/>
                <w:szCs w:val="30"/>
                <w:cs/>
              </w:rPr>
              <w:t>ที่กำหนดไว้</w:t>
            </w:r>
            <w:r w:rsidR="0084074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4074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40749">
              <w:rPr>
                <w:rFonts w:ascii="Angsana New" w:hAnsi="Angsana New" w:hint="cs"/>
                <w:sz w:val="30"/>
                <w:szCs w:val="30"/>
                <w:cs/>
              </w:rPr>
              <w:t>เกี่ยวกับข้อสมมติหลักในการประมาณการตามหลักคณิตศาสตร์</w:t>
            </w:r>
            <w:r w:rsidR="0084074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4074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40749"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</w:p>
        </w:tc>
      </w:tr>
    </w:tbl>
    <w:p w14:paraId="656E1D52" w14:textId="77777777" w:rsidR="005D56B4" w:rsidRDefault="005D56B4" w:rsidP="00DC5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71D13B6" w14:textId="7F628BFE" w:rsidR="004D56CC" w:rsidRPr="004D56CC" w:rsidRDefault="004D56CC" w:rsidP="00707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D56CC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4D56C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118A145F" w14:textId="77777777" w:rsidR="004D56CC" w:rsidRPr="00C87AF1" w:rsidRDefault="004D56CC" w:rsidP="004D5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D56B4">
        <w:rPr>
          <w:rFonts w:ascii="Angsana New" w:hAnsi="Angsana New"/>
          <w:sz w:val="30"/>
          <w:szCs w:val="30"/>
        </w:rPr>
        <w:t xml:space="preserve">       </w:t>
      </w:r>
    </w:p>
    <w:p w14:paraId="793C3F86" w14:textId="77777777" w:rsidR="004D56CC" w:rsidRPr="009E715C" w:rsidRDefault="004D56CC" w:rsidP="002B5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9E715C">
        <w:rPr>
          <w:rFonts w:ascii="Angsana New" w:hAnsi="Angsana New"/>
          <w:sz w:val="30"/>
          <w:szCs w:val="30"/>
          <w:cs/>
          <w:lang w:val="en-GB"/>
        </w:rPr>
        <w:t>นโยบายการบัญชีและการเปิดเผยข้อมูลของ</w:t>
      </w:r>
      <w:r w:rsidRPr="009E715C">
        <w:rPr>
          <w:rFonts w:ascii="Angsana New" w:hAnsi="Angsana New" w:hint="cs"/>
          <w:sz w:val="30"/>
          <w:szCs w:val="30"/>
          <w:cs/>
          <w:lang w:val="en-GB"/>
        </w:rPr>
        <w:t>บริษัทหลายข้อ</w:t>
      </w:r>
      <w:r w:rsidRPr="009E715C">
        <w:rPr>
          <w:rFonts w:ascii="Angsana New" w:hAnsi="Angsana New"/>
          <w:sz w:val="30"/>
          <w:szCs w:val="30"/>
          <w:cs/>
          <w:lang w:val="en-GB"/>
        </w:rPr>
        <w:t>กำหนดให้มีการวัดมูลค่ายุติธรรมทั้ง</w:t>
      </w:r>
      <w:r w:rsidR="009E715C" w:rsidRPr="009E715C">
        <w:rPr>
          <w:rFonts w:ascii="Angsana New" w:hAnsi="Angsana New"/>
          <w:sz w:val="30"/>
          <w:szCs w:val="30"/>
          <w:cs/>
          <w:lang w:val="en-GB"/>
        </w:rPr>
        <w:t>สินทรัพย์แล</w:t>
      </w:r>
      <w:r w:rsidR="009E715C" w:rsidRPr="009E715C">
        <w:rPr>
          <w:rFonts w:ascii="Angsana New" w:hAnsi="Angsana New" w:hint="cs"/>
          <w:sz w:val="30"/>
          <w:szCs w:val="30"/>
          <w:cs/>
          <w:lang w:val="en-GB"/>
        </w:rPr>
        <w:t>ะ</w:t>
      </w:r>
      <w:r w:rsidRPr="009E715C">
        <w:rPr>
          <w:rFonts w:ascii="Angsana New" w:hAnsi="Angsana New"/>
          <w:sz w:val="30"/>
          <w:szCs w:val="30"/>
          <w:cs/>
          <w:lang w:val="en-GB"/>
        </w:rPr>
        <w:t>หนี้สินทางการเงินและไม่ใช่ทางการเงิน</w:t>
      </w:r>
    </w:p>
    <w:p w14:paraId="719FAD83" w14:textId="77777777" w:rsidR="005D56B4" w:rsidRPr="00921854" w:rsidRDefault="005D56B4" w:rsidP="00684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15D06C69" w14:textId="77777777" w:rsidR="005D56B4" w:rsidRPr="00C87AF1" w:rsidRDefault="005D56B4" w:rsidP="00684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0999DAAF" w14:textId="66DAAA80" w:rsidR="00BD265A" w:rsidRDefault="006C7A03" w:rsidP="00684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27095B">
        <w:rPr>
          <w:rFonts w:ascii="Angsana New" w:hAnsi="Angsana New"/>
          <w:sz w:val="30"/>
          <w:szCs w:val="30"/>
          <w:cs/>
          <w:lang w:val="en-GB"/>
        </w:rPr>
        <w:lastRenderedPageBreak/>
        <w:t>บริษัท</w:t>
      </w:r>
      <w:r w:rsidRPr="0027095B">
        <w:rPr>
          <w:rFonts w:ascii="Angsana New" w:hAnsi="Angsana New" w:hint="cs"/>
          <w:sz w:val="30"/>
          <w:szCs w:val="30"/>
          <w:cs/>
          <w:lang w:val="en-GB"/>
        </w:rPr>
        <w:t>กำหนด</w:t>
      </w:r>
      <w:r w:rsidRPr="0027095B">
        <w:rPr>
          <w:rFonts w:ascii="Angsana New" w:hAnsi="Angsana New"/>
          <w:sz w:val="30"/>
          <w:szCs w:val="30"/>
          <w:cs/>
          <w:lang w:val="en-GB"/>
        </w:rPr>
        <w:t>กรอบแนวคิดของการควบคุมเกี่ยวกับการวัดมูลค่ายุติธรรม</w:t>
      </w:r>
      <w:r w:rsidRPr="0027095B">
        <w:rPr>
          <w:rFonts w:ascii="Angsana New" w:hAnsi="Angsana New"/>
          <w:sz w:val="30"/>
          <w:szCs w:val="30"/>
          <w:lang w:val="en-GB"/>
        </w:rPr>
        <w:t xml:space="preserve"> </w:t>
      </w:r>
      <w:r w:rsidRPr="0027095B">
        <w:rPr>
          <w:rFonts w:ascii="Angsana New" w:hAnsi="Angsana New"/>
          <w:sz w:val="30"/>
          <w:szCs w:val="30"/>
          <w:cs/>
          <w:lang w:val="en-GB"/>
        </w:rPr>
        <w:t>กรอบแนวคิดนี้รวม</w:t>
      </w:r>
      <w:r w:rsidRPr="0027095B">
        <w:rPr>
          <w:rFonts w:ascii="Angsana New" w:hAnsi="Angsana New" w:hint="cs"/>
          <w:sz w:val="30"/>
          <w:szCs w:val="30"/>
          <w:cs/>
          <w:lang w:val="en-GB"/>
        </w:rPr>
        <w:t>ถึง</w:t>
      </w:r>
      <w:r w:rsidRPr="0027095B">
        <w:rPr>
          <w:rFonts w:ascii="Angsana New" w:hAnsi="Angsana New"/>
          <w:sz w:val="30"/>
          <w:szCs w:val="30"/>
          <w:cs/>
          <w:lang w:val="en-GB"/>
        </w:rPr>
        <w:t>กลุ่</w:t>
      </w:r>
      <w:r>
        <w:rPr>
          <w:rFonts w:ascii="Angsana New" w:hAnsi="Angsana New"/>
          <w:sz w:val="30"/>
          <w:szCs w:val="30"/>
          <w:cs/>
          <w:lang w:val="en-GB"/>
        </w:rPr>
        <w:t>มผู้ประเมินมูลค่าซึ่ง</w:t>
      </w:r>
      <w:r>
        <w:rPr>
          <w:rFonts w:ascii="Angsana New" w:hAnsi="Angsana New" w:hint="cs"/>
          <w:sz w:val="30"/>
          <w:szCs w:val="30"/>
          <w:cs/>
          <w:lang w:val="en-GB"/>
        </w:rPr>
        <w:t>มีความรับผิดชอบ</w:t>
      </w:r>
      <w:r>
        <w:rPr>
          <w:rFonts w:ascii="Angsana New" w:hAnsi="Angsana New"/>
          <w:sz w:val="30"/>
          <w:szCs w:val="30"/>
          <w:cs/>
          <w:lang w:val="en-GB"/>
        </w:rPr>
        <w:t>โดย</w:t>
      </w:r>
      <w:r>
        <w:rPr>
          <w:rFonts w:ascii="Angsana New" w:hAnsi="Angsana New" w:hint="cs"/>
          <w:sz w:val="30"/>
          <w:szCs w:val="30"/>
          <w:cs/>
          <w:lang w:val="en-GB"/>
        </w:rPr>
        <w:t>รวม</w:t>
      </w:r>
      <w:r w:rsidRPr="0027095B">
        <w:rPr>
          <w:rFonts w:ascii="Angsana New" w:hAnsi="Angsana New"/>
          <w:sz w:val="30"/>
          <w:szCs w:val="30"/>
          <w:cs/>
          <w:lang w:val="en-GB"/>
        </w:rPr>
        <w:t>ต่อ</w:t>
      </w:r>
      <w:r>
        <w:rPr>
          <w:rFonts w:ascii="Angsana New" w:hAnsi="Angsana New" w:hint="cs"/>
          <w:sz w:val="30"/>
          <w:szCs w:val="30"/>
          <w:cs/>
          <w:lang w:val="en-GB"/>
        </w:rPr>
        <w:t>การวัดมูลค่ายุติธรรมที่มีนัยสำคัญ</w:t>
      </w:r>
      <w:r w:rsidRPr="0027095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14:paraId="6E6726C4" w14:textId="77777777" w:rsidR="00BD265A" w:rsidRPr="00C87AF1" w:rsidRDefault="00BD265A" w:rsidP="004D5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6"/>
        <w:rPr>
          <w:rFonts w:ascii="Angsana New" w:hAnsi="Angsana New"/>
          <w:sz w:val="22"/>
          <w:szCs w:val="22"/>
          <w:lang w:val="en-GB"/>
        </w:rPr>
      </w:pPr>
    </w:p>
    <w:p w14:paraId="06471A14" w14:textId="58DA1C79" w:rsidR="002B5E1D" w:rsidRDefault="004D56CC" w:rsidP="002B5E1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มีการ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ทบทวนข้อมูลที่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สำคัญ</w:t>
      </w:r>
      <w:r w:rsidR="00BD62ED">
        <w:rPr>
          <w:rFonts w:ascii="Angsana New" w:hAnsi="Angsana New" w:cs="Angsana New"/>
          <w:sz w:val="30"/>
          <w:szCs w:val="30"/>
          <w:lang w:bidi="th-TH"/>
        </w:rPr>
        <w:t xml:space="preserve">                 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อย่า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ง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 xml:space="preserve">สม่ำเสมอ 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หากมีการ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4D56C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สนับสนุนข้อสรุป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เกี่ยวกับ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การวัดมูลค่ารวมถึง</w:t>
      </w:r>
      <w:r w:rsidR="00BD62ED">
        <w:rPr>
          <w:rFonts w:ascii="Angsana New" w:hAnsi="Angsana New" w:cs="Angsana New"/>
          <w:sz w:val="30"/>
          <w:szCs w:val="30"/>
          <w:lang w:bidi="th-TH"/>
        </w:rPr>
        <w:t xml:space="preserve">           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การจัด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ระดับชั้น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</w:t>
      </w:r>
      <w:r w:rsidRPr="004D56CC">
        <w:rPr>
          <w:rFonts w:ascii="Angsana New" w:hAnsi="Angsana New" w:cs="Angsana New" w:hint="cs"/>
          <w:sz w:val="30"/>
          <w:szCs w:val="30"/>
          <w:cs/>
          <w:lang w:bidi="th-TH"/>
        </w:rPr>
        <w:t>ว่า</w:t>
      </w:r>
      <w:r w:rsidRPr="004D56CC">
        <w:rPr>
          <w:rFonts w:ascii="Angsana New" w:hAnsi="Angsana New" w:cs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="002B5E1D">
        <w:rPr>
          <w:rFonts w:ascii="Angsana New" w:hAnsi="Angsana New" w:cs="Angsana New" w:hint="cs"/>
          <w:sz w:val="30"/>
          <w:szCs w:val="30"/>
          <w:cs/>
          <w:lang w:bidi="th-TH"/>
        </w:rPr>
        <w:t>อย่างเหมาะสม</w:t>
      </w:r>
    </w:p>
    <w:p w14:paraId="70C021E4" w14:textId="77777777" w:rsidR="002B5E1D" w:rsidRPr="00C87AF1" w:rsidRDefault="002B5E1D" w:rsidP="002B5E1D">
      <w:pPr>
        <w:pStyle w:val="block"/>
        <w:spacing w:after="0" w:line="240" w:lineRule="atLeast"/>
        <w:jc w:val="thaiDistribute"/>
        <w:rPr>
          <w:rFonts w:ascii="Angsana New" w:hAnsi="Angsana New" w:cs="Angsana New"/>
          <w:szCs w:val="22"/>
          <w:lang w:bidi="th-TH"/>
        </w:rPr>
      </w:pPr>
    </w:p>
    <w:p w14:paraId="15E1239D" w14:textId="77777777" w:rsidR="002B5E1D" w:rsidRDefault="002B5E1D" w:rsidP="002B5E1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B5DA0">
        <w:rPr>
          <w:rFonts w:ascii="Angsana New" w:hAnsi="Angsana New" w:cs="Angsana New" w:hint="cs"/>
          <w:sz w:val="30"/>
          <w:szCs w:val="30"/>
          <w:cs/>
          <w:lang w:bidi="th-TH"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14:paraId="791FF435" w14:textId="77777777" w:rsidR="002B5E1D" w:rsidRPr="00C87AF1" w:rsidRDefault="002B5E1D" w:rsidP="002B5E1D">
      <w:pPr>
        <w:pStyle w:val="block"/>
        <w:spacing w:after="0" w:line="240" w:lineRule="atLeast"/>
        <w:jc w:val="thaiDistribute"/>
        <w:rPr>
          <w:rFonts w:ascii="Angsana New" w:hAnsi="Angsana New" w:cs="Angsana New"/>
          <w:szCs w:val="22"/>
        </w:rPr>
      </w:pPr>
    </w:p>
    <w:p w14:paraId="59E87B9B" w14:textId="77777777" w:rsidR="002B5E1D" w:rsidRDefault="004D56CC" w:rsidP="002B5E1D">
      <w:pPr>
        <w:pStyle w:val="block"/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B5DA0">
        <w:rPr>
          <w:rFonts w:ascii="Angsana New" w:hAnsi="Angsana New" w:cs="Angsana New"/>
          <w:sz w:val="30"/>
          <w:szCs w:val="30"/>
          <w:cs/>
          <w:lang w:bidi="th-TH"/>
        </w:rPr>
        <w:t>เมื่อวัด</w:t>
      </w:r>
      <w:r w:rsidRPr="00995FDC">
        <w:rPr>
          <w:rFonts w:ascii="Angsana New" w:hAnsi="Angsana New" w:cs="Angsana New"/>
          <w:sz w:val="30"/>
          <w:szCs w:val="30"/>
          <w:cs/>
          <w:lang w:bidi="th-TH"/>
        </w:rPr>
        <w:t>มูลค่ายุ</w:t>
      </w:r>
      <w:r w:rsidR="00995FDC" w:rsidRPr="00995FDC">
        <w:rPr>
          <w:rFonts w:ascii="Angsana New" w:hAnsi="Angsana New" w:cs="Angsana New"/>
          <w:sz w:val="30"/>
          <w:szCs w:val="30"/>
          <w:cs/>
          <w:lang w:bidi="th-TH"/>
        </w:rPr>
        <w:t xml:space="preserve">ติธรรมของสินทรัพย์หรือหนี้สิน </w:t>
      </w:r>
      <w:r w:rsidRPr="00995FDC">
        <w:rPr>
          <w:rFonts w:ascii="Angsana New" w:hAnsi="Angsana New" w:cs="Angsana New"/>
          <w:sz w:val="30"/>
          <w:szCs w:val="30"/>
          <w:cs/>
          <w:lang w:bidi="th-TH"/>
        </w:rPr>
        <w:t>บริษัทได้ใช้ข้อมูลที่สามารถสังเกตได้ให้มากที่สุดเท่าที่จะทำได้</w:t>
      </w:r>
      <w:r w:rsidRPr="002B5DA0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2B5DA0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2B5E1D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p w14:paraId="46DAC7F1" w14:textId="77777777" w:rsidR="002B5E1D" w:rsidRDefault="002B5DA0" w:rsidP="00BF6398">
      <w:pPr>
        <w:pStyle w:val="block"/>
        <w:numPr>
          <w:ilvl w:val="0"/>
          <w:numId w:val="19"/>
        </w:numPr>
        <w:tabs>
          <w:tab w:val="clear" w:pos="340"/>
          <w:tab w:val="num" w:pos="880"/>
        </w:tabs>
        <w:spacing w:after="0" w:line="240" w:lineRule="atLeast"/>
        <w:ind w:left="880"/>
        <w:jc w:val="thaiDistribute"/>
        <w:rPr>
          <w:rFonts w:ascii="Angsana New" w:hAnsi="Angsana New" w:cs="Angsana New"/>
          <w:sz w:val="30"/>
          <w:szCs w:val="30"/>
        </w:rPr>
      </w:pPr>
      <w:r w:rsidRPr="002B5DA0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2B5DA0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2B5DA0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B5DA0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2B5DA0">
        <w:rPr>
          <w:rFonts w:ascii="Angsana New" w:hAnsi="Angsana New" w:cs="Angsana New"/>
          <w:sz w:val="30"/>
          <w:szCs w:val="30"/>
          <w:lang w:bidi="th-TH"/>
        </w:rPr>
        <w:t>(</w:t>
      </w:r>
      <w:r w:rsidRPr="002B5DA0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Pr="002B5DA0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2B5DA0">
        <w:rPr>
          <w:rFonts w:ascii="Angsana New" w:hAnsi="Angsana New" w:cs="Angsana New"/>
          <w:sz w:val="30"/>
          <w:szCs w:val="30"/>
          <w:cs/>
          <w:lang w:bidi="th-TH"/>
        </w:rPr>
        <w:t>ปรับปรุง</w:t>
      </w:r>
      <w:r w:rsidRPr="002B5DA0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2B5DA0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52355233" w14:textId="77777777" w:rsidR="002B5E1D" w:rsidRDefault="002B5DA0" w:rsidP="00BF6398">
      <w:pPr>
        <w:pStyle w:val="block"/>
        <w:numPr>
          <w:ilvl w:val="0"/>
          <w:numId w:val="20"/>
        </w:numPr>
        <w:tabs>
          <w:tab w:val="clear" w:pos="340"/>
          <w:tab w:val="num" w:pos="880"/>
        </w:tabs>
        <w:spacing w:after="0" w:line="240" w:lineRule="atLeast"/>
        <w:ind w:left="8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B5DA0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2B5DA0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2B5DA0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2B5DA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2B5DA0">
        <w:rPr>
          <w:rFonts w:ascii="Angsana New" w:hAnsi="Angsana New" w:cs="Angsana New"/>
          <w:sz w:val="30"/>
          <w:szCs w:val="30"/>
          <w:lang w:bidi="th-TH"/>
        </w:rPr>
        <w:t>(</w:t>
      </w:r>
      <w:r w:rsidRPr="002B5DA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ราคาขาย) </w:t>
      </w:r>
      <w:r w:rsidRPr="002B5DA0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2B5DA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2B5DA0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B5DA0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629F4CB6" w14:textId="5CA82588" w:rsidR="002B5E1D" w:rsidRPr="002B5E1D" w:rsidRDefault="002B5DA0" w:rsidP="00BF6398">
      <w:pPr>
        <w:pStyle w:val="block"/>
        <w:numPr>
          <w:ilvl w:val="0"/>
          <w:numId w:val="21"/>
        </w:numPr>
        <w:shd w:val="clear" w:color="auto" w:fill="FFFFFF"/>
        <w:tabs>
          <w:tab w:val="clear" w:pos="340"/>
          <w:tab w:val="num" w:pos="880"/>
        </w:tabs>
        <w:spacing w:line="240" w:lineRule="atLeast"/>
        <w:ind w:left="880"/>
        <w:jc w:val="thaiDistribute"/>
        <w:rPr>
          <w:rFonts w:ascii="Angsana New" w:hAnsi="Angsana New"/>
          <w:sz w:val="30"/>
          <w:szCs w:val="30"/>
        </w:rPr>
      </w:pPr>
      <w:r w:rsidRPr="002B5E1D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2B5E1D">
        <w:rPr>
          <w:rFonts w:ascii="Angsana New" w:hAnsi="Angsana New" w:cs="Angsana New"/>
          <w:sz w:val="30"/>
          <w:szCs w:val="30"/>
          <w:cs/>
          <w:lang w:bidi="th-TH"/>
        </w:rPr>
        <w:t>ระดับ</w:t>
      </w:r>
      <w:r w:rsidRPr="002B5E1D">
        <w:rPr>
          <w:rFonts w:ascii="Angsana New" w:hAnsi="Angsana New" w:cs="Angsana New"/>
          <w:sz w:val="30"/>
          <w:szCs w:val="30"/>
          <w:lang w:bidi="th-TH"/>
        </w:rPr>
        <w:t xml:space="preserve"> 3 </w:t>
      </w:r>
      <w:r w:rsidRPr="002B5E1D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2B5E1D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B5E1D">
        <w:rPr>
          <w:rFonts w:ascii="Angsana New" w:hAnsi="Angsana New" w:cs="Angsana New" w:hint="cs"/>
          <w:sz w:val="30"/>
          <w:szCs w:val="30"/>
          <w:cs/>
          <w:lang w:bidi="th-TH"/>
        </w:rPr>
        <w:t>ไม่ได้มาจากข้อมูลที่</w:t>
      </w:r>
      <w:r w:rsidR="0033184C">
        <w:rPr>
          <w:rFonts w:ascii="Angsana New" w:hAnsi="Angsana New" w:cs="Angsana New" w:hint="cs"/>
          <w:sz w:val="30"/>
          <w:szCs w:val="30"/>
          <w:cs/>
          <w:lang w:bidi="th-TH"/>
        </w:rPr>
        <w:t>สามารถ</w:t>
      </w:r>
      <w:r w:rsidRPr="002B5E1D">
        <w:rPr>
          <w:rFonts w:ascii="Angsana New" w:hAnsi="Angsana New" w:cs="Angsana New" w:hint="cs"/>
          <w:sz w:val="30"/>
          <w:szCs w:val="30"/>
          <w:cs/>
          <w:lang w:bidi="th-TH"/>
        </w:rPr>
        <w:t>สังเกตได้ (ข้อมูลที่</w:t>
      </w:r>
      <w:r w:rsidR="000D38A6">
        <w:rPr>
          <w:rFonts w:ascii="Angsana New" w:hAnsi="Angsana New" w:cs="Angsana New"/>
          <w:sz w:val="30"/>
          <w:szCs w:val="30"/>
          <w:lang w:bidi="th-TH"/>
        </w:rPr>
        <w:br/>
      </w:r>
      <w:r w:rsidRPr="002B5E1D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2B5E1D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Pr="002B5E1D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14:paraId="144EC853" w14:textId="77777777" w:rsidR="002B5E1D" w:rsidRDefault="004D56CC" w:rsidP="002B5E1D">
      <w:pPr>
        <w:pStyle w:val="block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B5E1D">
        <w:rPr>
          <w:rFonts w:ascii="Angsana New" w:hAnsi="Angsana New" w:cs="Angsana New" w:hint="cs"/>
          <w:sz w:val="30"/>
          <w:szCs w:val="30"/>
          <w:cs/>
          <w:lang w:bidi="th-TH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2B5E1D">
        <w:rPr>
          <w:rFonts w:ascii="Angsana New" w:hAnsi="Angsana New"/>
          <w:sz w:val="30"/>
          <w:szCs w:val="30"/>
          <w:rtl/>
          <w:cs/>
        </w:rPr>
        <w:t xml:space="preserve"> </w:t>
      </w:r>
      <w:r w:rsidRPr="002B5E1D">
        <w:rPr>
          <w:rFonts w:ascii="Angsana New" w:hAnsi="Angsana New" w:cs="Angsana New" w:hint="cs"/>
          <w:sz w:val="30"/>
          <w:szCs w:val="30"/>
          <w:cs/>
          <w:lang w:bidi="th-TH"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D67C257" w14:textId="77777777" w:rsidR="002B5E1D" w:rsidRPr="00C87AF1" w:rsidRDefault="002B5E1D" w:rsidP="002B5E1D">
      <w:pPr>
        <w:pStyle w:val="block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Cs w:val="22"/>
        </w:rPr>
      </w:pPr>
    </w:p>
    <w:p w14:paraId="00974133" w14:textId="77777777" w:rsidR="002B5E1D" w:rsidRDefault="004D56CC" w:rsidP="002B5E1D">
      <w:pPr>
        <w:pStyle w:val="block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E0E33">
        <w:rPr>
          <w:rFonts w:ascii="Angsana New" w:hAnsi="Angsana New" w:cs="Angsana New" w:hint="cs"/>
          <w:sz w:val="30"/>
          <w:szCs w:val="30"/>
          <w:cs/>
          <w:lang w:bidi="th-TH"/>
        </w:rPr>
        <w:t>บริษัทรับรู้การโอนระหว่างลำดับชั้นของมูลค่ายุติธรรม</w:t>
      </w:r>
      <w:r w:rsidRPr="003E0E33">
        <w:rPr>
          <w:rFonts w:ascii="Angsana New" w:hAnsi="Angsana New"/>
          <w:sz w:val="30"/>
          <w:szCs w:val="30"/>
          <w:rtl/>
          <w:cs/>
        </w:rPr>
        <w:t xml:space="preserve"> </w:t>
      </w:r>
      <w:r w:rsidRPr="003E0E33">
        <w:rPr>
          <w:rFonts w:ascii="Angsana New" w:hAnsi="Angsana New" w:cs="Angsana New" w:hint="cs"/>
          <w:sz w:val="30"/>
          <w:szCs w:val="30"/>
          <w:cs/>
          <w:lang w:bidi="th-TH"/>
        </w:rPr>
        <w:t>ณ</w:t>
      </w:r>
      <w:r w:rsidRPr="003E0E33">
        <w:rPr>
          <w:rFonts w:ascii="Angsana New" w:hAnsi="Angsana New"/>
          <w:sz w:val="30"/>
          <w:szCs w:val="30"/>
          <w:rtl/>
          <w:cs/>
        </w:rPr>
        <w:t xml:space="preserve"> </w:t>
      </w:r>
      <w:r w:rsidRPr="003E0E33">
        <w:rPr>
          <w:rFonts w:ascii="Angsana New" w:hAnsi="Angsana New" w:cs="Angsana New" w:hint="cs"/>
          <w:sz w:val="30"/>
          <w:szCs w:val="30"/>
          <w:cs/>
          <w:lang w:bidi="th-TH"/>
        </w:rPr>
        <w:t>วันสิ้นรอบระยะเวลารายงานที่เกิดการโอนขึ้น</w:t>
      </w:r>
    </w:p>
    <w:p w14:paraId="45AD00D7" w14:textId="77777777" w:rsidR="002B5E1D" w:rsidRPr="00C87AF1" w:rsidRDefault="002B5E1D" w:rsidP="002B5E1D">
      <w:pPr>
        <w:pStyle w:val="block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Cs w:val="22"/>
        </w:rPr>
      </w:pPr>
    </w:p>
    <w:p w14:paraId="44644651" w14:textId="55EA5935" w:rsidR="00C87AF1" w:rsidRDefault="004D56CC" w:rsidP="00C87AF1">
      <w:pPr>
        <w:pStyle w:val="block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E0E33">
        <w:rPr>
          <w:rFonts w:ascii="Angsana New" w:hAnsi="Angsana New" w:cs="Angsana New" w:hint="cs"/>
          <w:sz w:val="30"/>
          <w:szCs w:val="30"/>
          <w:cs/>
          <w:lang w:bidi="th-TH"/>
        </w:rPr>
        <w:t>ข้อ</w:t>
      </w:r>
      <w:r w:rsidR="00E944E4">
        <w:rPr>
          <w:rFonts w:ascii="Angsana New" w:hAnsi="Angsana New" w:cs="Angsana New" w:hint="cs"/>
          <w:sz w:val="30"/>
          <w:szCs w:val="30"/>
          <w:cs/>
          <w:lang w:bidi="th-TH"/>
        </w:rPr>
        <w:t>มูลเพิ่มเติมเกี่ยวกับข้อสมมติ</w:t>
      </w:r>
      <w:r w:rsidRPr="003E0E33">
        <w:rPr>
          <w:rFonts w:ascii="Angsana New" w:hAnsi="Angsana New" w:cs="Angsana New" w:hint="cs"/>
          <w:sz w:val="30"/>
          <w:szCs w:val="30"/>
          <w:cs/>
          <w:lang w:bidi="th-TH"/>
        </w:rPr>
        <w:t>ที่ใช้ในการวัดมูลค่ายุติธรรม</w:t>
      </w:r>
      <w:r w:rsidRPr="003E0E33">
        <w:rPr>
          <w:rFonts w:ascii="Angsana New" w:hAnsi="Angsana New"/>
          <w:sz w:val="30"/>
          <w:szCs w:val="30"/>
          <w:rtl/>
          <w:cs/>
        </w:rPr>
        <w:t xml:space="preserve"> </w:t>
      </w:r>
      <w:r w:rsidR="009C0C35" w:rsidRPr="003E0E33">
        <w:rPr>
          <w:rFonts w:ascii="Angsana New" w:hAnsi="Angsana New" w:cs="Angsana New" w:hint="cs"/>
          <w:sz w:val="30"/>
          <w:szCs w:val="30"/>
          <w:cs/>
          <w:lang w:bidi="th-TH"/>
        </w:rPr>
        <w:t>อยู่ในหมายเหตุประกอบงบการเงินข้อ</w:t>
      </w:r>
      <w:r w:rsidR="00F665CC">
        <w:rPr>
          <w:rFonts w:ascii="Angsana New" w:hAnsi="Angsana New"/>
          <w:sz w:val="30"/>
          <w:szCs w:val="30"/>
        </w:rPr>
        <w:t xml:space="preserve"> </w:t>
      </w:r>
      <w:r w:rsidR="00C87AF1">
        <w:rPr>
          <w:rFonts w:ascii="Angsana New" w:hAnsi="Angsana New"/>
          <w:sz w:val="30"/>
          <w:szCs w:val="30"/>
        </w:rPr>
        <w:t>28</w:t>
      </w:r>
      <w:r w:rsidR="009C0C35" w:rsidRPr="003E0E33">
        <w:rPr>
          <w:rFonts w:ascii="Angsana New" w:hAnsi="Angsana New"/>
          <w:sz w:val="30"/>
          <w:szCs w:val="30"/>
        </w:rPr>
        <w:t xml:space="preserve"> </w:t>
      </w:r>
      <w:r w:rsidR="009C0C35" w:rsidRPr="003E0E33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  <w:r w:rsidR="009C0C35" w:rsidRPr="003E0E33">
        <w:rPr>
          <w:rFonts w:ascii="Angsana New" w:hAnsi="Angsana New"/>
          <w:sz w:val="30"/>
          <w:szCs w:val="30"/>
        </w:rPr>
        <w:t xml:space="preserve"> </w:t>
      </w:r>
      <w:r w:rsidR="00C87AF1">
        <w:rPr>
          <w:rFonts w:ascii="Angsana New" w:hAnsi="Angsana New"/>
          <w:sz w:val="30"/>
          <w:szCs w:val="30"/>
        </w:rPr>
        <w:br w:type="page"/>
      </w:r>
    </w:p>
    <w:p w14:paraId="589B18DE" w14:textId="77777777" w:rsidR="005F7D8E" w:rsidRPr="00C52C41" w:rsidRDefault="00B04076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3</w:t>
      </w:r>
      <w:r w:rsidR="005F7D8E" w:rsidRPr="00C52C41">
        <w:rPr>
          <w:rFonts w:ascii="Angsana New" w:hAnsi="Angsana New"/>
          <w:bCs/>
          <w:sz w:val="30"/>
          <w:szCs w:val="30"/>
        </w:rPr>
        <w:tab/>
      </w:r>
      <w:r w:rsidR="005F7D8E" w:rsidRPr="00C52C41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5115F116" w14:textId="77777777" w:rsidR="005F7D8E" w:rsidRPr="00E300A4" w:rsidRDefault="005F7D8E" w:rsidP="005F7D8E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Cs/>
          <w:sz w:val="28"/>
          <w:szCs w:val="28"/>
        </w:rPr>
      </w:pPr>
    </w:p>
    <w:p w14:paraId="51CEBD2C" w14:textId="77777777" w:rsidR="005F7D8E" w:rsidRPr="00C52C41" w:rsidRDefault="005F7D8E" w:rsidP="00891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033C1535" w14:textId="77777777" w:rsidR="00B06A7C" w:rsidRPr="00D6439C" w:rsidRDefault="00B06A7C" w:rsidP="008E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3064C06" w14:textId="2CB0FD12" w:rsidR="005F7D8E" w:rsidRPr="00C52C41" w:rsidRDefault="005F7D8E" w:rsidP="008E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4F67A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รายการบัญชีที่เป็น</w:t>
      </w:r>
      <w:r w:rsidRPr="008E447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139F5DBF" w14:textId="77777777" w:rsidR="005F7D8E" w:rsidRPr="00D6439C" w:rsidRDefault="005F7D8E" w:rsidP="00B4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3DC3184" w14:textId="77777777" w:rsidR="005F7D8E" w:rsidRPr="00C52C41" w:rsidRDefault="005F7D8E" w:rsidP="00B4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</w:t>
      </w:r>
      <w:r w:rsidR="00C35B2C">
        <w:rPr>
          <w:rFonts w:ascii="Angsana New" w:hAnsi="Angsana New"/>
          <w:sz w:val="30"/>
          <w:szCs w:val="30"/>
          <w:cs/>
        </w:rPr>
        <w:t>ินที่ใช้ในการดำเนินงานของบริษัท</w:t>
      </w:r>
      <w:r w:rsidR="00C35B2C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11647996" w14:textId="77777777" w:rsidR="005F7D8E" w:rsidRPr="00D6439C" w:rsidRDefault="005F7D8E" w:rsidP="00B4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69920CB" w14:textId="59BF393D" w:rsidR="005F7D8E" w:rsidRPr="00C52C41" w:rsidRDefault="005F7D8E" w:rsidP="00B4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AD3290">
        <w:rPr>
          <w:rFonts w:ascii="Angsana New" w:hAnsi="Angsana New"/>
          <w:sz w:val="30"/>
          <w:szCs w:val="30"/>
        </w:rPr>
        <w:t xml:space="preserve">      </w:t>
      </w:r>
      <w:r w:rsidR="007A2DAC">
        <w:rPr>
          <w:rFonts w:ascii="Angsana New" w:hAnsi="Angsana New" w:hint="cs"/>
          <w:sz w:val="30"/>
          <w:szCs w:val="30"/>
          <w:cs/>
        </w:rPr>
        <w:t xml:space="preserve">  </w:t>
      </w:r>
      <w:r w:rsidR="00AD3290">
        <w:rPr>
          <w:rFonts w:ascii="Angsana New" w:hAnsi="Angsana New"/>
          <w:sz w:val="30"/>
          <w:szCs w:val="30"/>
        </w:rPr>
        <w:t xml:space="preserve">   </w:t>
      </w:r>
      <w:r w:rsidRPr="00C52C41">
        <w:rPr>
          <w:rFonts w:ascii="Angsana New" w:hAnsi="Angsana New"/>
          <w:sz w:val="30"/>
          <w:szCs w:val="30"/>
          <w:cs/>
        </w:rPr>
        <w:t>การดำเนินงานโ</w:t>
      </w:r>
      <w:r w:rsidR="0080537F">
        <w:rPr>
          <w:rFonts w:ascii="Angsana New" w:hAnsi="Angsana New"/>
          <w:sz w:val="30"/>
          <w:szCs w:val="30"/>
          <w:cs/>
        </w:rPr>
        <w:t>ดยใช้อัตราแลกเปลี่ยน ณ วันนั้น</w:t>
      </w:r>
    </w:p>
    <w:p w14:paraId="4B8BF984" w14:textId="77777777" w:rsidR="006E7988" w:rsidRPr="00D6439C" w:rsidRDefault="006E7988" w:rsidP="00B4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3F01AC3" w14:textId="77777777" w:rsidR="005F7D8E" w:rsidRPr="00C52C41" w:rsidRDefault="005F7D8E" w:rsidP="00B4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3D3F9490" w14:textId="77777777" w:rsidR="005F7D8E" w:rsidRPr="00D6439C" w:rsidRDefault="005F7D8E" w:rsidP="005F7D8E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B333D77" w14:textId="77777777" w:rsidR="005B4909" w:rsidRPr="00D7120A" w:rsidRDefault="004D45F2" w:rsidP="005F7D8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120A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07C9E051" w14:textId="77777777" w:rsidR="006C7A03" w:rsidRPr="00D6439C" w:rsidRDefault="006C7A03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6AF2DFC" w14:textId="4D44EB4E" w:rsidR="005F7D8E" w:rsidRPr="00C52C41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เครื่องมือทางการเงินที่เป็นตราสารอนุพันธ์</w:t>
      </w:r>
    </w:p>
    <w:p w14:paraId="6983FCFA" w14:textId="77777777" w:rsidR="005F7D8E" w:rsidRPr="00D6439C" w:rsidRDefault="005F7D8E" w:rsidP="005F7D8E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0"/>
          <w:szCs w:val="20"/>
        </w:rPr>
      </w:pPr>
    </w:p>
    <w:p w14:paraId="078CFA43" w14:textId="2BD1EEC0" w:rsidR="005F7D8E" w:rsidRPr="00C52C41" w:rsidRDefault="005F7D8E" w:rsidP="008D0AD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sz w:val="30"/>
          <w:szCs w:val="30"/>
          <w:cs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ในอั</w:t>
      </w:r>
      <w:r w:rsidR="008D0ADA">
        <w:rPr>
          <w:rFonts w:ascii="Angsana New" w:hAnsi="Angsana New"/>
          <w:sz w:val="30"/>
          <w:szCs w:val="30"/>
          <w:cs/>
        </w:rPr>
        <w:t>ตราแลกเปลี่ยนเงินตราต่างประเทศและอัตราดอกเบี้ย</w:t>
      </w:r>
      <w:r w:rsidRPr="00C52C41">
        <w:rPr>
          <w:rFonts w:ascii="Angsana New" w:hAnsi="Angsana New"/>
          <w:sz w:val="30"/>
          <w:szCs w:val="30"/>
          <w:cs/>
        </w:rPr>
        <w:t>ที่เกิดจากกิจกรรมดำเนินงาน</w:t>
      </w:r>
      <w:r w:rsidR="008D0ADA">
        <w:rPr>
          <w:rFonts w:ascii="Angsana New" w:hAnsi="Angsana New"/>
          <w:sz w:val="30"/>
          <w:szCs w:val="30"/>
          <w:cs/>
        </w:rPr>
        <w:t xml:space="preserve"> กิจกรรมจัดหาเงิน</w:t>
      </w:r>
      <w:r w:rsidRPr="00C52C41">
        <w:rPr>
          <w:rFonts w:ascii="Angsana New" w:hAnsi="Angsana New"/>
          <w:sz w:val="30"/>
          <w:szCs w:val="30"/>
          <w:cs/>
        </w:rPr>
        <w:t>และกิจกรรมลงทุน  เครื่องมือทางการเงินที่</w:t>
      </w:r>
      <w:r w:rsidR="008D0ADA">
        <w:rPr>
          <w:rFonts w:ascii="Angsana New" w:hAnsi="Angsana New" w:hint="cs"/>
          <w:sz w:val="30"/>
          <w:szCs w:val="30"/>
          <w:cs/>
        </w:rPr>
        <w:t>ใช้ส่วนใหญ่ประกอบด้วย</w:t>
      </w:r>
      <w:r w:rsidR="008D0ADA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</w:t>
      </w:r>
      <w:r w:rsidR="008D0ADA">
        <w:rPr>
          <w:rFonts w:ascii="Angsana New" w:hAnsi="Angsana New" w:hint="cs"/>
          <w:sz w:val="30"/>
          <w:szCs w:val="30"/>
          <w:cs/>
        </w:rPr>
        <w:t xml:space="preserve"> </w:t>
      </w:r>
      <w:r w:rsidR="008D0ADA">
        <w:rPr>
          <w:rFonts w:ascii="Angsana New" w:hAnsi="Angsana New"/>
          <w:sz w:val="30"/>
          <w:szCs w:val="30"/>
          <w:cs/>
        </w:rPr>
        <w:t>สัญญาแลกเปลี่ยนเงินตราต่างประเทศ</w:t>
      </w:r>
      <w:r w:rsidR="008D0ADA">
        <w:rPr>
          <w:rFonts w:ascii="Angsana New" w:hAnsi="Angsana New" w:hint="cs"/>
          <w:sz w:val="30"/>
          <w:szCs w:val="30"/>
          <w:cs/>
        </w:rPr>
        <w:t>และ</w:t>
      </w:r>
      <w:r w:rsidR="008D0ADA">
        <w:rPr>
          <w:rFonts w:ascii="Angsana New" w:hAnsi="Angsana New"/>
          <w:sz w:val="30"/>
          <w:szCs w:val="30"/>
          <w:cs/>
        </w:rPr>
        <w:t>สัญญาแลกเปลี่ยนอัตราดอกเบี้ย</w:t>
      </w:r>
      <w:r w:rsidR="008D0ADA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52C41">
        <w:rPr>
          <w:rFonts w:ascii="Angsana New" w:hAnsi="Angsana New"/>
          <w:sz w:val="30"/>
          <w:szCs w:val="30"/>
          <w:cs/>
        </w:rPr>
        <w:t xml:space="preserve">ไม่ได้มีไว้เพื่อการค้า </w:t>
      </w:r>
    </w:p>
    <w:p w14:paraId="39266348" w14:textId="77777777" w:rsidR="005F3D74" w:rsidRPr="00E12F0E" w:rsidRDefault="005F3D74" w:rsidP="003F043D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14:paraId="5812F560" w14:textId="2FC0FFA3" w:rsidR="00222612" w:rsidRPr="00C52C41" w:rsidRDefault="00D96B5E" w:rsidP="008D0AD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bCs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เครื่องมือทางการเงินที่เป็น</w:t>
      </w:r>
      <w:r w:rsidR="005F7D8E" w:rsidRPr="00C52C41">
        <w:rPr>
          <w:rFonts w:ascii="Angsana New" w:hAnsi="Angsana New"/>
          <w:sz w:val="30"/>
          <w:szCs w:val="30"/>
          <w:cs/>
        </w:rPr>
        <w:t>ตราสารอนุพันธ์จะถูกบันทึก</w:t>
      </w:r>
      <w:r w:rsidRPr="00636EAF">
        <w:rPr>
          <w:rFonts w:ascii="Angsana New" w:hAnsi="Angsana New" w:hint="cs"/>
          <w:sz w:val="30"/>
          <w:szCs w:val="30"/>
          <w:cs/>
        </w:rPr>
        <w:t>เมื่อเริ่ม</w:t>
      </w:r>
      <w:r w:rsidRPr="00636EAF">
        <w:rPr>
          <w:rFonts w:ascii="Angsana New" w:hAnsi="Angsana New"/>
          <w:sz w:val="30"/>
          <w:szCs w:val="30"/>
          <w:cs/>
        </w:rPr>
        <w:t>แรกด้วย</w:t>
      </w:r>
      <w:r w:rsidRPr="00636EAF">
        <w:rPr>
          <w:rFonts w:ascii="Angsana New" w:hAnsi="Angsana New" w:hint="cs"/>
          <w:sz w:val="30"/>
          <w:szCs w:val="30"/>
          <w:cs/>
        </w:rPr>
        <w:t>มูลค่ายุติธร</w:t>
      </w:r>
      <w:r w:rsidRPr="00E72CCD">
        <w:rPr>
          <w:rFonts w:ascii="Angsana New" w:hAnsi="Angsana New" w:hint="cs"/>
          <w:sz w:val="30"/>
          <w:szCs w:val="30"/>
          <w:cs/>
        </w:rPr>
        <w:t>รม</w:t>
      </w:r>
      <w:r w:rsidRPr="00E72CCD">
        <w:rPr>
          <w:rFonts w:ascii="Angsana New" w:hAnsi="Angsana New"/>
          <w:sz w:val="30"/>
          <w:szCs w:val="30"/>
          <w:cs/>
        </w:rPr>
        <w:t xml:space="preserve"> </w:t>
      </w:r>
      <w:r w:rsidR="000C1F08" w:rsidRPr="008F07A2">
        <w:rPr>
          <w:rFonts w:ascii="Angsana New" w:hAnsi="Angsana New" w:hint="cs"/>
          <w:sz w:val="30"/>
          <w:szCs w:val="30"/>
          <w:cs/>
        </w:rPr>
        <w:t>ค่าใช้จ่ายที่เกิดจากการทำรายการดังกล่าว</w:t>
      </w:r>
      <w:r w:rsidR="000C1F08" w:rsidRPr="006D32E8">
        <w:rPr>
          <w:rFonts w:ascii="Angsana New" w:hAnsi="Angsana New" w:hint="cs"/>
          <w:sz w:val="30"/>
          <w:szCs w:val="30"/>
          <w:cs/>
        </w:rPr>
        <w:t>บันทึกในกำไรหรือขาดทุนเมื่อเกิดขึ้น</w:t>
      </w:r>
      <w:r w:rsidR="005F7D8E" w:rsidRPr="00C52C41">
        <w:rPr>
          <w:rFonts w:ascii="Angsana New" w:hAnsi="Angsana New"/>
          <w:sz w:val="30"/>
          <w:szCs w:val="30"/>
          <w:cs/>
        </w:rPr>
        <w:t xml:space="preserve"> การวัดมูลค่าใหม่ภายหลังการบั</w:t>
      </w:r>
      <w:r w:rsidR="000C1F08">
        <w:rPr>
          <w:rFonts w:ascii="Angsana New" w:hAnsi="Angsana New"/>
          <w:sz w:val="30"/>
          <w:szCs w:val="30"/>
          <w:cs/>
        </w:rPr>
        <w:t xml:space="preserve">นทึกครั้งแรกใช้มูลค่ายุติธรรม </w:t>
      </w:r>
      <w:r w:rsidR="005F7D8E" w:rsidRPr="00C52C41">
        <w:rPr>
          <w:rFonts w:ascii="Angsana New" w:hAnsi="Angsana New"/>
          <w:sz w:val="30"/>
          <w:szCs w:val="30"/>
          <w:cs/>
        </w:rPr>
        <w:t>กำไรหรือขาดทุนจากการวัดมูลค่าใหม่ให</w:t>
      </w:r>
      <w:r w:rsidR="000C1F08">
        <w:rPr>
          <w:rFonts w:ascii="Angsana New" w:hAnsi="Angsana New"/>
          <w:sz w:val="30"/>
          <w:szCs w:val="30"/>
          <w:cs/>
        </w:rPr>
        <w:t>้เป็นมูลค่</w:t>
      </w:r>
      <w:r>
        <w:rPr>
          <w:rFonts w:ascii="Angsana New" w:hAnsi="Angsana New"/>
          <w:sz w:val="30"/>
          <w:szCs w:val="30"/>
          <w:cs/>
        </w:rPr>
        <w:t>ายุติธรรม</w:t>
      </w:r>
      <w:r w:rsidR="000C1F08">
        <w:rPr>
          <w:rFonts w:ascii="Angsana New" w:hAnsi="Angsana New"/>
          <w:sz w:val="30"/>
          <w:szCs w:val="30"/>
          <w:cs/>
        </w:rPr>
        <w:t>บันทึกในกำไรหรือขาดทุน</w:t>
      </w:r>
      <w:r>
        <w:rPr>
          <w:rFonts w:ascii="Angsana New" w:hAnsi="Angsana New" w:hint="cs"/>
          <w:sz w:val="30"/>
          <w:szCs w:val="30"/>
          <w:cs/>
        </w:rPr>
        <w:t>ทันที</w:t>
      </w:r>
      <w:r w:rsidR="000C1F08">
        <w:rPr>
          <w:rFonts w:ascii="Angsana New" w:hAnsi="Angsana New"/>
          <w:sz w:val="30"/>
          <w:szCs w:val="30"/>
          <w:cs/>
        </w:rPr>
        <w:t xml:space="preserve"> </w:t>
      </w:r>
    </w:p>
    <w:p w14:paraId="36EDD424" w14:textId="77777777" w:rsidR="008D0ADA" w:rsidRPr="008D0ADA" w:rsidRDefault="008D0ADA" w:rsidP="008D0AD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14:paraId="1912E996" w14:textId="77777777" w:rsidR="008D0ADA" w:rsidRDefault="008D0ADA" w:rsidP="008D0ADA">
      <w:pPr>
        <w:pStyle w:val="BodyText2"/>
        <w:ind w:left="547" w:right="43" w:hanging="7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</w:rPr>
        <w:t>สัญญาซื้อขายเงินตราต่างประเทศล่วงหน้าและสัญญาแลกเปลี่ยนเงินตราต่างประเทศ</w:t>
      </w:r>
    </w:p>
    <w:p w14:paraId="0597CD6D" w14:textId="77777777" w:rsidR="008D0ADA" w:rsidRPr="008D0ADA" w:rsidRDefault="008D0ADA" w:rsidP="008D0AD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14:paraId="2BB08F56" w14:textId="77777777" w:rsidR="008D0ADA" w:rsidRDefault="008D0ADA" w:rsidP="008D0ADA">
      <w:pPr>
        <w:pStyle w:val="BodyText2"/>
        <w:ind w:left="547" w:right="43" w:hanging="7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และสัญญาแลกเปลี่ยนเงินตราต่างประเทศเป็นการป้องกันความเสี่ยงที่เกิดจากการผันผวนของอัตราแลกเปลี่ยนของรายการที่เป็นเงินตราต่างประเทศ กำไรหรือขาดทุนจากการตีราคามูลค่ายุติธรรมใหม่จะถูกบันทึกในกำไรหรือขาดทุน</w:t>
      </w:r>
    </w:p>
    <w:p w14:paraId="2F77ADAF" w14:textId="77777777" w:rsidR="008D0ADA" w:rsidRDefault="008D0ADA" w:rsidP="008D0ADA">
      <w:pPr>
        <w:pStyle w:val="BodyText2"/>
        <w:ind w:left="547" w:right="43" w:hanging="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D4EEB71" w14:textId="77777777" w:rsidR="008D0ADA" w:rsidRDefault="008D0ADA" w:rsidP="008D0ADA">
      <w:pPr>
        <w:pStyle w:val="BodyText2"/>
        <w:ind w:left="547" w:right="43" w:hanging="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มูลค่ายุติธรรมของสัญญาซื้อขายเงินตราต่างประเทศล่วงหน้าและสัญญาแลกเปลี่ยนเงินตราต่างประเทศถือตามราคาอ้างอิงของนายหน้า ณ วันที่รายงาน</w:t>
      </w:r>
    </w:p>
    <w:p w14:paraId="77AB11DC" w14:textId="77777777" w:rsidR="008D0ADA" w:rsidRPr="00D56FBA" w:rsidRDefault="008D0ADA" w:rsidP="008D0ADA">
      <w:pPr>
        <w:pStyle w:val="BodyText2"/>
        <w:ind w:left="547" w:right="43" w:hanging="7"/>
        <w:jc w:val="thaiDistribute"/>
        <w:rPr>
          <w:rFonts w:ascii="Angsana New" w:hAnsi="Angsana New"/>
          <w:sz w:val="26"/>
          <w:szCs w:val="26"/>
        </w:rPr>
      </w:pPr>
    </w:p>
    <w:p w14:paraId="78D90D85" w14:textId="77777777" w:rsidR="008D0ADA" w:rsidRDefault="008D0ADA" w:rsidP="008D0ADA">
      <w:pPr>
        <w:pStyle w:val="BodyText2"/>
        <w:ind w:left="547" w:right="43" w:hanging="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39E89709" w14:textId="77777777" w:rsidR="008D0ADA" w:rsidRPr="00D56FBA" w:rsidRDefault="008D0ADA" w:rsidP="008D0ADA">
      <w:pPr>
        <w:pStyle w:val="BodyText2"/>
        <w:ind w:left="547" w:right="43" w:hanging="7"/>
        <w:jc w:val="thaiDistribute"/>
        <w:rPr>
          <w:rFonts w:ascii="Angsana New" w:hAnsi="Angsana New"/>
          <w:sz w:val="26"/>
          <w:szCs w:val="26"/>
        </w:rPr>
      </w:pPr>
    </w:p>
    <w:p w14:paraId="2AF70784" w14:textId="72B1D0C4" w:rsidR="008D0ADA" w:rsidRDefault="008D0ADA" w:rsidP="008D0ADA">
      <w:pPr>
        <w:pStyle w:val="BodyText2"/>
        <w:ind w:left="547" w:right="43" w:hanging="7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</w:rPr>
        <w:t>สัญญาแลกเปลี่ยนอัตราดอกเบี้ยเป็นการป้องกันความเสี่ยงที่เกิดจากการผันผวนของอัตราดอกเบี้ยในอนาคต ผลต่างที่ได้รับหรือจ่ายตามสัญญาแลกเปลี่ยนอัตราดอกเบี้ย บันทึกโดยปรับปรุงกับดอกเบี้ยจ่ายของภาระหนี้สิน</w:t>
      </w:r>
      <w:r w:rsidR="000D38A6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ทางการเงินที่ได้รับการป้องกันความเสี่ยงในกำไรหรือขาดทุน</w:t>
      </w:r>
    </w:p>
    <w:p w14:paraId="61E82539" w14:textId="77777777" w:rsidR="008D0ADA" w:rsidRPr="00D56FBA" w:rsidRDefault="008D0ADA" w:rsidP="008D0ADA">
      <w:pPr>
        <w:pStyle w:val="BodyText2"/>
        <w:ind w:right="43" w:hanging="7"/>
        <w:jc w:val="thaiDistribute"/>
        <w:rPr>
          <w:rFonts w:ascii="Angsana New" w:hAnsi="Angsana New"/>
          <w:sz w:val="26"/>
          <w:szCs w:val="26"/>
          <w:lang w:val="en-GB"/>
        </w:rPr>
      </w:pPr>
      <w:r w:rsidRPr="00D56FBA">
        <w:rPr>
          <w:rFonts w:ascii="Angsana New" w:hAnsi="Angsana New"/>
          <w:sz w:val="26"/>
          <w:szCs w:val="26"/>
        </w:rPr>
        <w:t>           </w:t>
      </w:r>
      <w:r w:rsidRPr="00D56FBA">
        <w:rPr>
          <w:rFonts w:ascii="Angsana New" w:hAnsi="Angsana New" w:hint="cs"/>
          <w:sz w:val="26"/>
          <w:szCs w:val="26"/>
          <w:cs/>
        </w:rPr>
        <w:t xml:space="preserve"> </w:t>
      </w:r>
    </w:p>
    <w:p w14:paraId="6A5C52FE" w14:textId="584F2237" w:rsidR="000B5749" w:rsidRDefault="008D0ADA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           </w:t>
      </w:r>
      <w:r>
        <w:rPr>
          <w:rFonts w:ascii="Angsana New" w:hAnsi="Angsana New" w:hint="cs"/>
          <w:sz w:val="30"/>
          <w:szCs w:val="30"/>
          <w:cs/>
        </w:rPr>
        <w:t xml:space="preserve"> มูลค่ายุติธรรมของสัญญาแลกเปลี่ยนอัตราดอกเบี้ยถือตามราคาอ้างอิงของนายหน้า ณ วันที่รายงาน</w:t>
      </w:r>
    </w:p>
    <w:p w14:paraId="735E3B2F" w14:textId="77777777" w:rsidR="00905A5C" w:rsidRPr="00D56FBA" w:rsidRDefault="00905A5C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11163F4" w14:textId="6DCF6A44" w:rsidR="005F7D8E" w:rsidRPr="00C52C41" w:rsidRDefault="008D0ADA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="005F7D8E"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F7D8E"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13342E15" w14:textId="77777777" w:rsidR="005F7D8E" w:rsidRPr="00D56FBA" w:rsidRDefault="005F7D8E" w:rsidP="008F0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53D89613" w14:textId="77777777" w:rsidR="005F7D8E" w:rsidRPr="00C52C41" w:rsidRDefault="006C7A03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C52C41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="00322ECE">
        <w:rPr>
          <w:rFonts w:ascii="Angsana New" w:hAnsi="Angsana New"/>
          <w:sz w:val="30"/>
          <w:szCs w:val="30"/>
        </w:rPr>
        <w:t xml:space="preserve">            </w:t>
      </w:r>
      <w:r w:rsidRPr="00C52C41">
        <w:rPr>
          <w:rFonts w:ascii="Angsana New" w:hAnsi="Angsana New"/>
          <w:sz w:val="30"/>
          <w:szCs w:val="30"/>
          <w:cs/>
        </w:rPr>
        <w:t>เผื่อเรียก</w:t>
      </w:r>
      <w:r w:rsidR="005F7D8E" w:rsidRPr="00C52C41">
        <w:rPr>
          <w:rFonts w:ascii="Angsana New" w:hAnsi="Angsana New"/>
          <w:sz w:val="30"/>
          <w:szCs w:val="30"/>
          <w:cs/>
        </w:rPr>
        <w:t xml:space="preserve"> และเงินลงทุนระยะสั้นที่มีสภาพคล่องสูง </w:t>
      </w:r>
    </w:p>
    <w:p w14:paraId="37022FF5" w14:textId="77777777" w:rsidR="00CD0939" w:rsidRPr="00D56FBA" w:rsidRDefault="005F7D8E" w:rsidP="008F0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  <w:r w:rsidRPr="00D56FBA" w:rsidDel="001D74FF">
        <w:rPr>
          <w:rFonts w:ascii="Angsana New" w:hAnsi="Angsana New"/>
          <w:sz w:val="26"/>
          <w:szCs w:val="26"/>
        </w:rPr>
        <w:t xml:space="preserve"> </w:t>
      </w:r>
    </w:p>
    <w:p w14:paraId="69F68C17" w14:textId="74F6D2E8" w:rsidR="005F7D8E" w:rsidRPr="00D56FBA" w:rsidRDefault="008D0ADA" w:rsidP="005967B2">
      <w:pPr>
        <w:pStyle w:val="AccPolicyHeading"/>
        <w:rPr>
          <w:sz w:val="30"/>
          <w:szCs w:val="30"/>
        </w:rPr>
      </w:pPr>
      <w:r w:rsidRPr="00D56FBA">
        <w:rPr>
          <w:sz w:val="30"/>
          <w:szCs w:val="30"/>
          <w:cs/>
        </w:rPr>
        <w:t>(</w:t>
      </w:r>
      <w:r w:rsidRPr="00D56FBA">
        <w:rPr>
          <w:rFonts w:hint="cs"/>
          <w:sz w:val="30"/>
          <w:szCs w:val="30"/>
          <w:cs/>
        </w:rPr>
        <w:t>ง</w:t>
      </w:r>
      <w:r w:rsidR="005F7D8E" w:rsidRPr="00D56FBA">
        <w:rPr>
          <w:sz w:val="30"/>
          <w:szCs w:val="30"/>
          <w:cs/>
        </w:rPr>
        <w:t>)</w:t>
      </w:r>
      <w:r w:rsidR="005F7D8E" w:rsidRPr="00D56FBA">
        <w:rPr>
          <w:sz w:val="30"/>
          <w:szCs w:val="30"/>
          <w:cs/>
        </w:rPr>
        <w:tab/>
        <w:t>ลูกหนี้การค้าและลูกหนี้อื่น</w:t>
      </w:r>
    </w:p>
    <w:p w14:paraId="32693023" w14:textId="77777777" w:rsidR="005F7D8E" w:rsidRPr="00D56FBA" w:rsidRDefault="005F7D8E" w:rsidP="008F0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  <w:r w:rsidRPr="00D56FBA">
        <w:rPr>
          <w:rFonts w:ascii="Angsana New" w:hAnsi="Angsana New"/>
          <w:sz w:val="26"/>
          <w:szCs w:val="26"/>
        </w:rPr>
        <w:t xml:space="preserve"> </w:t>
      </w:r>
    </w:p>
    <w:p w14:paraId="08688A22" w14:textId="77777777" w:rsidR="005F7D8E" w:rsidRPr="00C52C41" w:rsidRDefault="005F7D8E" w:rsidP="005F7D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14:paraId="3E6AC43C" w14:textId="77777777" w:rsidR="003A4F8D" w:rsidRPr="00D56FBA" w:rsidRDefault="003A4F8D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0714A12" w14:textId="743C0A79" w:rsidR="005F7D8E" w:rsidRPr="00B437C1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C52C41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ลูกหนี้การค้าจะถูกตัดจำหน่ายบัญชีเมื่อทราบว่าเป็นหนี้สูญ</w:t>
      </w:r>
    </w:p>
    <w:p w14:paraId="25336AA2" w14:textId="77777777" w:rsidR="00A62857" w:rsidRPr="00D56FBA" w:rsidRDefault="00A62857" w:rsidP="005967B2">
      <w:pPr>
        <w:pStyle w:val="AccPolicyHeading"/>
        <w:rPr>
          <w:sz w:val="26"/>
          <w:szCs w:val="26"/>
          <w:cs/>
        </w:rPr>
      </w:pPr>
    </w:p>
    <w:p w14:paraId="408E9760" w14:textId="52F63083" w:rsidR="005F7D8E" w:rsidRPr="00D56FBA" w:rsidRDefault="008D0ADA" w:rsidP="005967B2">
      <w:pPr>
        <w:pStyle w:val="AccPolicyHeading"/>
        <w:rPr>
          <w:sz w:val="30"/>
          <w:szCs w:val="30"/>
        </w:rPr>
      </w:pPr>
      <w:r w:rsidRPr="00D56FBA">
        <w:rPr>
          <w:sz w:val="30"/>
          <w:szCs w:val="30"/>
          <w:cs/>
        </w:rPr>
        <w:t>(</w:t>
      </w:r>
      <w:r w:rsidRPr="00D56FBA">
        <w:rPr>
          <w:rFonts w:hint="cs"/>
          <w:sz w:val="30"/>
          <w:szCs w:val="30"/>
          <w:cs/>
        </w:rPr>
        <w:t>จ</w:t>
      </w:r>
      <w:r w:rsidR="005F7D8E" w:rsidRPr="00D56FBA">
        <w:rPr>
          <w:sz w:val="30"/>
          <w:szCs w:val="30"/>
          <w:cs/>
        </w:rPr>
        <w:t>)</w:t>
      </w:r>
      <w:r w:rsidR="005F7D8E" w:rsidRPr="00D56FBA">
        <w:rPr>
          <w:sz w:val="30"/>
          <w:szCs w:val="30"/>
          <w:cs/>
        </w:rPr>
        <w:tab/>
        <w:t>สินค้าคงเหลือ</w:t>
      </w:r>
    </w:p>
    <w:p w14:paraId="39522580" w14:textId="77777777" w:rsidR="00B437C1" w:rsidRPr="00D56FBA" w:rsidRDefault="00B437C1" w:rsidP="00D56FBA">
      <w:pPr>
        <w:pStyle w:val="AccPolicyHeading"/>
        <w:rPr>
          <w:sz w:val="26"/>
          <w:szCs w:val="26"/>
        </w:rPr>
      </w:pPr>
    </w:p>
    <w:p w14:paraId="1F75815C" w14:textId="4552AA38" w:rsidR="005F7D8E" w:rsidRPr="00C52C41" w:rsidRDefault="00E944E4" w:rsidP="00B437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สินค้าคงเหลือวัดมูลค่าด้วย</w:t>
      </w:r>
      <w:r w:rsidR="005F7D8E" w:rsidRPr="00C52C41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 แล้วแต่ราคาใดจะต่ำกว่า</w:t>
      </w:r>
    </w:p>
    <w:p w14:paraId="79F06270" w14:textId="77777777" w:rsidR="005F7D8E" w:rsidRPr="00D56FBA" w:rsidRDefault="005F7D8E" w:rsidP="00B437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5FD4F7C" w14:textId="77777777" w:rsidR="005F7A9A" w:rsidRDefault="005F7D8E" w:rsidP="00D74F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 ต้นทุนสินค้าประกอบด้วยต้นทุนที่ซื้อ ต้นทุนแปลงสภาพหรือต้นทุนอื่นเพื่อให้สินค้าอยู่ในสถานที่และสภาพปัจจุบัน  ในกรณีของสินค้าสำเร็จรูป และสินค้าระหว่างผลิต</w:t>
      </w:r>
      <w:r w:rsidR="00684A8F">
        <w:rPr>
          <w:rFonts w:ascii="Angsana New" w:hAnsi="Angsana New"/>
          <w:sz w:val="30"/>
          <w:szCs w:val="30"/>
        </w:rPr>
        <w:t xml:space="preserve">    </w:t>
      </w:r>
      <w:r w:rsidRPr="00C52C41">
        <w:rPr>
          <w:rFonts w:ascii="Angsana New" w:hAnsi="Angsana New"/>
          <w:sz w:val="30"/>
          <w:szCs w:val="30"/>
          <w:cs/>
        </w:rPr>
        <w:t>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</w:t>
      </w:r>
      <w:r w:rsidR="00EA420D">
        <w:rPr>
          <w:rFonts w:ascii="Angsana New" w:hAnsi="Angsana New" w:hint="cs"/>
          <w:sz w:val="30"/>
          <w:szCs w:val="30"/>
          <w:cs/>
        </w:rPr>
        <w:t>ปกติ</w:t>
      </w:r>
    </w:p>
    <w:p w14:paraId="31DF17FF" w14:textId="77777777" w:rsidR="005F7A9A" w:rsidRPr="00D56FBA" w:rsidRDefault="005F7A9A" w:rsidP="00B437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6A86435" w14:textId="49B00368" w:rsidR="005F7D8E" w:rsidRDefault="005F7D8E" w:rsidP="00B437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</w:t>
      </w:r>
      <w:r w:rsidR="00FE0173">
        <w:rPr>
          <w:rFonts w:ascii="Angsana New" w:hAnsi="Angsana New"/>
          <w:sz w:val="30"/>
          <w:szCs w:val="30"/>
          <w:cs/>
        </w:rPr>
        <w:t>ินธุรกิจปกติหักด้วยค่าใช้จ่าย</w:t>
      </w:r>
      <w:r w:rsidRPr="00C52C41">
        <w:rPr>
          <w:rFonts w:ascii="Angsana New" w:hAnsi="Angsana New"/>
          <w:sz w:val="30"/>
          <w:szCs w:val="30"/>
          <w:cs/>
        </w:rPr>
        <w:t xml:space="preserve">โดยประมาณในการขาย </w:t>
      </w:r>
    </w:p>
    <w:p w14:paraId="5E61BE86" w14:textId="77777777" w:rsidR="008E447E" w:rsidRPr="00D7120A" w:rsidRDefault="008E447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6D7145C" w14:textId="4727CC71" w:rsidR="005F7D8E" w:rsidRPr="00C52C41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D56FB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ฉ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เงินลงทุน</w:t>
      </w:r>
    </w:p>
    <w:p w14:paraId="64350D06" w14:textId="77777777" w:rsidR="005F7D8E" w:rsidRPr="00111D46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  <w:cs/>
        </w:rPr>
      </w:pPr>
    </w:p>
    <w:p w14:paraId="624185D4" w14:textId="77777777" w:rsidR="005F7D8E" w:rsidRPr="00C52C41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C52C41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เงินลงทุนในบริษัทร่วม</w:t>
      </w:r>
    </w:p>
    <w:p w14:paraId="06B81061" w14:textId="77777777" w:rsidR="005F7D8E" w:rsidRPr="00111D46" w:rsidRDefault="005F7D8E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5E58FE1A" w14:textId="443DDBD4" w:rsidR="005F7D8E" w:rsidRDefault="005F7D8E" w:rsidP="007C7B3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E734C7">
        <w:rPr>
          <w:rFonts w:ascii="Angsana New" w:hAnsi="Angsana New"/>
          <w:sz w:val="30"/>
          <w:szCs w:val="30"/>
          <w:cs/>
        </w:rPr>
        <w:t>ในงบการเงินเฉพาะกิจการของบริษัท</w:t>
      </w:r>
      <w:r w:rsidRPr="00C52C41">
        <w:rPr>
          <w:rFonts w:ascii="Angsana New" w:hAnsi="Angsana New"/>
          <w:sz w:val="30"/>
          <w:szCs w:val="30"/>
          <w:cs/>
        </w:rPr>
        <w:t>บันทึกบัญชีโดยใช้วิธีราคาทุน ส่วนการบันทึกบัญชีเงินลงทุนในบริษัทร่วมในงบการเงิน</w:t>
      </w:r>
      <w:r w:rsidR="00E734C7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ที่แสดงเงินลงทุนตามวิธีส่วนได้เสียบันทึกบัญชีโดย</w:t>
      </w:r>
      <w:r w:rsidRPr="00C52C41">
        <w:rPr>
          <w:rFonts w:ascii="Angsana New" w:hAnsi="Angsana New"/>
          <w:sz w:val="30"/>
          <w:szCs w:val="30"/>
          <w:cs/>
        </w:rPr>
        <w:t>ใช้วิธีส่วนได้เสีย</w:t>
      </w:r>
      <w:r w:rsidR="007C7B3F" w:rsidRPr="00C52C4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7191360" w14:textId="77777777" w:rsidR="0020145D" w:rsidRPr="00111D46" w:rsidRDefault="0020145D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3808FAE1" w14:textId="77777777" w:rsidR="00D64EA3" w:rsidRPr="00A16DBB" w:rsidRDefault="0080537F" w:rsidP="00D64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เงินลงทุนใน</w:t>
      </w:r>
      <w:r w:rsidR="00D64EA3" w:rsidRPr="00A16DBB">
        <w:rPr>
          <w:rFonts w:ascii="Angsana New" w:hAnsi="Angsana New"/>
          <w:i/>
          <w:iCs/>
          <w:sz w:val="30"/>
          <w:szCs w:val="30"/>
          <w:cs/>
        </w:rPr>
        <w:t>ตราสารทุนอื่น</w:t>
      </w:r>
    </w:p>
    <w:p w14:paraId="4B8D5BA2" w14:textId="77777777" w:rsidR="00D64EA3" w:rsidRPr="00111D46" w:rsidRDefault="00D64EA3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B1E97FF" w14:textId="0A36E247" w:rsidR="005F7D8E" w:rsidRPr="00C52C41" w:rsidRDefault="005F7D8E" w:rsidP="00794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ตราสารทุนซึ่งเป็น</w:t>
      </w:r>
      <w:r w:rsidR="008D0ADA">
        <w:rPr>
          <w:rFonts w:ascii="Angsana New" w:hAnsi="Angsana New"/>
          <w:sz w:val="30"/>
          <w:szCs w:val="30"/>
          <w:cs/>
        </w:rPr>
        <w:t>หลักทรัพย์ในความต้องการของตลาด</w:t>
      </w:r>
      <w:r w:rsidRPr="00C52C41">
        <w:rPr>
          <w:rFonts w:ascii="Angsana New" w:hAnsi="Angsana New"/>
          <w:sz w:val="30"/>
          <w:szCs w:val="30"/>
          <w:cs/>
        </w:rPr>
        <w:t>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</w:t>
      </w:r>
      <w:r w:rsidR="0079419D">
        <w:rPr>
          <w:rFonts w:ascii="Angsana New" w:hAnsi="Angsana New" w:hint="cs"/>
          <w:sz w:val="30"/>
          <w:szCs w:val="30"/>
          <w:cs/>
        </w:rPr>
        <w:t>โดยใช้</w:t>
      </w:r>
      <w:r w:rsidR="001A45CA">
        <w:rPr>
          <w:rFonts w:ascii="Angsana New" w:hAnsi="Angsana New" w:hint="cs"/>
          <w:sz w:val="30"/>
          <w:szCs w:val="30"/>
          <w:cs/>
        </w:rPr>
        <w:t>ราคาเสนอซื้อ ณ วันที่รายงานและ</w:t>
      </w:r>
      <w:r w:rsidRPr="00C52C41">
        <w:rPr>
          <w:rFonts w:ascii="Angsana New" w:hAnsi="Angsana New"/>
          <w:sz w:val="30"/>
          <w:szCs w:val="30"/>
          <w:cs/>
        </w:rPr>
        <w:t xml:space="preserve">บันทึกโดยตรงในส่วนของผู้ถือหุ้น ส่วนผลขาดทุนจากการด้อยค่ารับรู้ในกำไรหรือขาดทุน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</w:t>
      </w:r>
    </w:p>
    <w:p w14:paraId="0FB9F96A" w14:textId="77777777" w:rsidR="005F7D8E" w:rsidRPr="00111D46" w:rsidRDefault="005F7D8E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CA22103" w14:textId="4BD44A89" w:rsidR="005F7D8E" w:rsidRPr="00C52C41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3A6D201E" w14:textId="77777777" w:rsidR="008D0ADA" w:rsidRPr="00111D46" w:rsidRDefault="008D0ADA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060CD498" w14:textId="542CB5C4" w:rsidR="005F7D8E" w:rsidRPr="00C52C41" w:rsidRDefault="005F7D8E" w:rsidP="00E6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2C41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35446E23" w14:textId="77777777" w:rsidR="005F7D8E" w:rsidRPr="00111D46" w:rsidRDefault="005F7D8E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1D4200EB" w14:textId="77777777" w:rsidR="005F7D8E" w:rsidRPr="00C52C41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082A06CC" w14:textId="77777777" w:rsidR="008E447E" w:rsidRPr="00111D46" w:rsidRDefault="008E447E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23CA00B8" w14:textId="76937529" w:rsidR="0079419D" w:rsidRPr="0079419D" w:rsidRDefault="0079419D" w:rsidP="00794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ในกรณีที่</w:t>
      </w:r>
      <w:r w:rsidRPr="0079419D">
        <w:rPr>
          <w:rFonts w:ascii="Angsana New" w:hAnsi="Angsana New"/>
          <w:sz w:val="30"/>
          <w:szCs w:val="30"/>
          <w:cs/>
        </w:rPr>
        <w:t>บริษัท</w:t>
      </w:r>
      <w:r w:rsidRPr="00CF7A4B">
        <w:rPr>
          <w:rFonts w:ascii="Angsana New" w:hAnsi="Angsana New"/>
          <w:sz w:val="30"/>
          <w:szCs w:val="30"/>
          <w:cs/>
        </w:rPr>
        <w:t>จำหน่าย</w:t>
      </w:r>
      <w:r>
        <w:rPr>
          <w:rFonts w:ascii="Angsana New" w:hAnsi="Angsana New"/>
          <w:sz w:val="30"/>
          <w:szCs w:val="30"/>
          <w:cs/>
        </w:rPr>
        <w:t>บางส่วนของเงินลงทุนที่ถืออยู่</w:t>
      </w:r>
      <w:r w:rsidRPr="002E2783">
        <w:rPr>
          <w:rFonts w:ascii="Angsana New" w:hAnsi="Angsana New"/>
          <w:sz w:val="30"/>
          <w:szCs w:val="30"/>
          <w:cs/>
        </w:rPr>
        <w:t xml:space="preserve"> การคำนวณต้นทุนสำหรับเงินลงทุนที่จำหน่ายไปและ</w:t>
      </w:r>
      <w:r w:rsidR="001A45CA">
        <w:rPr>
          <w:rFonts w:ascii="Angsana New" w:hAnsi="Angsana New"/>
          <w:sz w:val="30"/>
          <w:szCs w:val="30"/>
          <w:cs/>
        </w:rPr>
        <w:br/>
      </w:r>
      <w:r w:rsidRPr="002E2783">
        <w:rPr>
          <w:rFonts w:ascii="Angsana New" w:hAnsi="Angsana New"/>
          <w:sz w:val="30"/>
          <w:szCs w:val="30"/>
          <w:cs/>
        </w:rPr>
        <w:t>เงินลงทุนที่ยั</w:t>
      </w:r>
      <w:r>
        <w:rPr>
          <w:rFonts w:ascii="Angsana New" w:hAnsi="Angsana New"/>
          <w:sz w:val="30"/>
          <w:szCs w:val="30"/>
          <w:cs/>
        </w:rPr>
        <w:t>งถืออยู่ใช้วิธี</w:t>
      </w:r>
      <w:r w:rsidRPr="0079419D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>
        <w:rPr>
          <w:rFonts w:ascii="Angsana New" w:hAnsi="Angsana New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445EA33F" w14:textId="77777777" w:rsidR="0079419D" w:rsidRPr="00111D46" w:rsidRDefault="0079419D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4F538844" w14:textId="225E9822"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7941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ที่ดิน อาคารและอุปกรณ์</w:t>
      </w:r>
    </w:p>
    <w:p w14:paraId="529F6F78" w14:textId="77777777" w:rsidR="009B3614" w:rsidRPr="00111D46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49843578" w14:textId="77777777" w:rsidR="006E7988" w:rsidRPr="006E7988" w:rsidRDefault="006E7988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6E7988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7004257E" w14:textId="77777777" w:rsidR="006E7988" w:rsidRPr="00111D46" w:rsidRDefault="006E7988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A1F3800" w14:textId="77777777"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2C41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AB44120" w14:textId="77777777" w:rsidR="009B3614" w:rsidRPr="00111D46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00333C66" w14:textId="096457A7"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ที่ด</w:t>
      </w:r>
      <w:r w:rsidR="00A1767E">
        <w:rPr>
          <w:rFonts w:ascii="Angsana New" w:hAnsi="Angsana New"/>
          <w:sz w:val="30"/>
          <w:szCs w:val="30"/>
          <w:cs/>
        </w:rPr>
        <w:t>ิน อาคารและอุปกรณ์วัดมูลค่า</w:t>
      </w:r>
      <w:r w:rsidRPr="00C52C41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="00111D46">
        <w:rPr>
          <w:rFonts w:ascii="Angsana New" w:hAnsi="Angsana New" w:hint="cs"/>
          <w:sz w:val="30"/>
          <w:szCs w:val="30"/>
          <w:cs/>
        </w:rPr>
        <w:t>สะสม</w:t>
      </w:r>
      <w:r w:rsidRPr="00C52C41">
        <w:rPr>
          <w:rFonts w:ascii="Angsana New" w:hAnsi="Angsana New"/>
          <w:sz w:val="30"/>
          <w:szCs w:val="30"/>
          <w:cs/>
        </w:rPr>
        <w:t xml:space="preserve">  </w:t>
      </w:r>
    </w:p>
    <w:p w14:paraId="48A0CB61" w14:textId="77777777" w:rsidR="009B3614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9834C60" w14:textId="77777777" w:rsidR="00111D46" w:rsidRDefault="00111D46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D15ED3E" w14:textId="77777777" w:rsidR="00111D46" w:rsidRDefault="00111D46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7D3B52B7" w14:textId="77777777" w:rsidR="00111D46" w:rsidRPr="00C52C41" w:rsidRDefault="00111D46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5BA7162A" w14:textId="2F5FAEE2" w:rsidR="009B3614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ราคาทุนรวมถึงต้นทุนทางตรง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แ</w:t>
      </w:r>
      <w:r w:rsidR="009A3E7A">
        <w:rPr>
          <w:rFonts w:ascii="Angsana New" w:hAnsi="Angsana New"/>
          <w:sz w:val="30"/>
          <w:szCs w:val="30"/>
          <w:cs/>
        </w:rPr>
        <w:t>รงงานทางตรง และต้นทุนทางตรงอื่น</w:t>
      </w:r>
      <w:r w:rsidRPr="00C52C41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การขนย้าย</w:t>
      </w:r>
      <w:r w:rsidR="00E944E4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สำหรับเครื่องมือที่ควบคุมโดยลิขสิทธิ์ซอฟแวร์ซึ่ง</w:t>
      </w:r>
      <w:r w:rsidR="00E944E4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ไม่สามารถทำงานได้โดยปราศจากลิขสิทธิ์ซอฟแวร์นั้นให้ถือว่า  ลิขสิทธิ์ซอฟแวร์ดังกล่าวเป็นส่วนหนึ่ง</w:t>
      </w:r>
      <w:r w:rsidR="00E944E4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ของอุปกรณ์</w:t>
      </w:r>
      <w:r w:rsidRPr="00C52C41">
        <w:rPr>
          <w:rFonts w:ascii="Angsana New" w:hAnsi="Angsana New"/>
          <w:sz w:val="30"/>
          <w:szCs w:val="30"/>
        </w:rPr>
        <w:t xml:space="preserve"> </w:t>
      </w:r>
    </w:p>
    <w:p w14:paraId="340A2DE3" w14:textId="77777777" w:rsidR="00E662C9" w:rsidRPr="00111D46" w:rsidRDefault="00E662C9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58F3523" w14:textId="309A5E2F"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อาคาร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</w:t>
      </w:r>
      <w:r w:rsidR="00E944E4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แต่ละส่วนประกอบที่มีนัยสำคัญแยกต่างหากจากกัน</w:t>
      </w:r>
      <w:r w:rsidRPr="00C52C41">
        <w:rPr>
          <w:rFonts w:ascii="Angsana New" w:hAnsi="Angsana New"/>
          <w:sz w:val="30"/>
          <w:szCs w:val="30"/>
        </w:rPr>
        <w:t xml:space="preserve"> </w:t>
      </w:r>
    </w:p>
    <w:p w14:paraId="41CC2514" w14:textId="77777777" w:rsidR="005F3D74" w:rsidRPr="00111D46" w:rsidRDefault="005F3D7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A53904A" w14:textId="1656F516"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</w:t>
      </w:r>
      <w:r w:rsidR="00662E63">
        <w:rPr>
          <w:rFonts w:ascii="Angsana New" w:hAnsi="Angsana New" w:hint="cs"/>
          <w:sz w:val="30"/>
          <w:szCs w:val="30"/>
          <w:cs/>
        </w:rPr>
        <w:t xml:space="preserve">      </w:t>
      </w:r>
      <w:r w:rsidR="00E56A19">
        <w:rPr>
          <w:rFonts w:ascii="Angsana New" w:hAnsi="Angsana New" w:hint="cs"/>
          <w:sz w:val="30"/>
          <w:szCs w:val="30"/>
          <w:cs/>
        </w:rPr>
        <w:t xml:space="preserve"> </w:t>
      </w:r>
      <w:r w:rsidR="00662E63">
        <w:rPr>
          <w:rFonts w:ascii="Angsana New" w:hAnsi="Angsana New" w:hint="cs"/>
          <w:sz w:val="30"/>
          <w:szCs w:val="30"/>
          <w:cs/>
        </w:rPr>
        <w:t xml:space="preserve">   </w:t>
      </w:r>
      <w:r w:rsidRPr="00C52C41">
        <w:rPr>
          <w:rFonts w:ascii="Angsana New" w:hAnsi="Angsana New"/>
          <w:sz w:val="30"/>
          <w:szCs w:val="30"/>
          <w:cs/>
        </w:rPr>
        <w:t xml:space="preserve">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32D32A3F" w14:textId="77777777" w:rsidR="009B3614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14:paraId="674C4A6A" w14:textId="77777777" w:rsidR="005830FD" w:rsidRDefault="005830FD" w:rsidP="0058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E2783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14:paraId="128359B8" w14:textId="77777777" w:rsidR="00111D46" w:rsidRPr="00111D46" w:rsidRDefault="00111D46" w:rsidP="0058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14:paraId="3848ED4C" w14:textId="43041177" w:rsidR="005830FD" w:rsidRPr="00111D46" w:rsidRDefault="005830FD" w:rsidP="00111D46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111D46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การเช่าซึ่งบริษัทได้รับส่วนใหญ่ของความเสี่ยงและผลตอบแทนจากการครอบครองทรัพย์สินที่เช่านั้นๆ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</w:t>
      </w:r>
      <w:r w:rsidRPr="00111D4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ส่วน</w:t>
      </w:r>
      <w:r w:rsidRPr="00111D46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ที่ดิน อาคารและอุปกรณ์ที่ได้มาโดยทำสัญญาเช่าการเงินบันทึกเป็นสินทรัพย์ด้วย</w:t>
      </w:r>
      <w:r w:rsidRPr="00111D4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มูลค่า</w:t>
      </w:r>
      <w:r w:rsidRPr="00111D46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ยุติธรรมหรือมูลค่าปัจจุบันของจำนวนเงินขั้นต่ำที่ต้องจ่ายตามสัญญาเช่าแล้วแต่จำนวนใดจะต่ำกว่า  </w:t>
      </w:r>
      <w:r w:rsidR="000D38A6">
        <w:rPr>
          <w:rFonts w:ascii="Angsana New" w:eastAsia="Times New Roman" w:hAnsi="Angsana New" w:cs="Angsana New"/>
          <w:color w:val="auto"/>
          <w:sz w:val="30"/>
          <w:szCs w:val="30"/>
        </w:rPr>
        <w:br/>
      </w:r>
      <w:r w:rsidRPr="00111D46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</w:t>
      </w:r>
      <w:r w:rsidRPr="00111D4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111D46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 ค่าใช้จ่ายทางการเงินจะบันทึกโดยตรงในกำไร</w:t>
      </w:r>
      <w:r w:rsidRPr="00111D4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หรือ</w:t>
      </w:r>
      <w:r w:rsidRPr="00111D46">
        <w:rPr>
          <w:rFonts w:ascii="Angsana New" w:eastAsia="Times New Roman" w:hAnsi="Angsana New" w:cs="Angsana New"/>
          <w:color w:val="auto"/>
          <w:sz w:val="30"/>
          <w:szCs w:val="30"/>
          <w:cs/>
        </w:rPr>
        <w:t>ขาดทุน</w:t>
      </w:r>
    </w:p>
    <w:p w14:paraId="67E12599" w14:textId="77777777" w:rsidR="00111D46" w:rsidRPr="00111D46" w:rsidRDefault="00111D46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14:paraId="6A0871AD" w14:textId="43A818E9"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52C41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0FDDBED" w14:textId="77777777"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05EB0A63" w14:textId="77777777" w:rsidR="009B3614" w:rsidRPr="00C52C41" w:rsidRDefault="009B3614" w:rsidP="009B361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52C41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C52C41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C52C41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</w:t>
      </w:r>
      <w:r w:rsidR="00662E6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  </w:t>
      </w:r>
      <w:r w:rsidRPr="00C52C41">
        <w:rPr>
          <w:rFonts w:ascii="Angsana New" w:eastAsia="Times New Roman" w:hAnsi="Angsana New" w:cs="Angsana New"/>
          <w:color w:val="auto"/>
          <w:sz w:val="30"/>
          <w:szCs w:val="30"/>
          <w:cs/>
        </w:rPr>
        <w:t>ตามบัญชี  ต้นทุนที่เกิดขึ้นในการซ่อมบำรุงที่ดิน</w:t>
      </w:r>
      <w:r w:rsidRPr="00C52C41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C52C41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24FA3209" w14:textId="77777777" w:rsidR="00222612" w:rsidRPr="002E04AD" w:rsidRDefault="00222612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2D5E5458" w14:textId="77777777"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2C41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16D67BFA" w14:textId="77777777" w:rsidR="009B3614" w:rsidRPr="002E04AD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3D5EEEA7" w14:textId="77777777" w:rsidR="009B3614" w:rsidRDefault="009B3614" w:rsidP="009B361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52C41">
        <w:rPr>
          <w:rFonts w:ascii="Angsana New" w:eastAsia="Times New Roman" w:hAnsi="Angsana New" w:cs="Angsana New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C52C41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C52C41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6BD22862" w14:textId="77777777" w:rsidR="009B3614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14:paraId="78642405" w14:textId="77777777" w:rsidR="00EA420D" w:rsidRPr="002E04AD" w:rsidRDefault="00EA420D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6498"/>
        <w:gridCol w:w="1350"/>
        <w:gridCol w:w="1440"/>
      </w:tblGrid>
      <w:tr w:rsidR="009B3614" w:rsidRPr="00C52C41" w14:paraId="090E608F" w14:textId="77777777" w:rsidTr="00105F0D">
        <w:tc>
          <w:tcPr>
            <w:tcW w:w="6498" w:type="dxa"/>
          </w:tcPr>
          <w:p w14:paraId="34C6CDBA" w14:textId="77777777"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อาคารและส่วนปรับปรุงที่ดิน</w:t>
            </w:r>
          </w:p>
        </w:tc>
        <w:tc>
          <w:tcPr>
            <w:tcW w:w="1350" w:type="dxa"/>
          </w:tcPr>
          <w:p w14:paraId="49CF206D" w14:textId="77777777"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0" w:type="dxa"/>
          </w:tcPr>
          <w:p w14:paraId="2A1BD6DB" w14:textId="77777777"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B3614" w:rsidRPr="00C52C41" w14:paraId="331D1F6E" w14:textId="77777777" w:rsidTr="00105F0D">
        <w:tc>
          <w:tcPr>
            <w:tcW w:w="6498" w:type="dxa"/>
          </w:tcPr>
          <w:p w14:paraId="079B0EFE" w14:textId="77777777"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629ACCDC" w14:textId="77777777"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10 - 15</w:t>
            </w:r>
          </w:p>
        </w:tc>
        <w:tc>
          <w:tcPr>
            <w:tcW w:w="1440" w:type="dxa"/>
          </w:tcPr>
          <w:p w14:paraId="67B202AA" w14:textId="77777777"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B3614" w:rsidRPr="00C52C41" w14:paraId="0CB0114E" w14:textId="77777777" w:rsidTr="00105F0D">
        <w:tc>
          <w:tcPr>
            <w:tcW w:w="6498" w:type="dxa"/>
          </w:tcPr>
          <w:p w14:paraId="7F4B9979" w14:textId="77777777"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124BA0FC" w14:textId="77777777"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C52C41">
              <w:rPr>
                <w:rFonts w:ascii="Angsana New" w:hAnsi="Angsana New"/>
                <w:sz w:val="30"/>
                <w:szCs w:val="30"/>
              </w:rPr>
              <w:t>5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440" w:type="dxa"/>
          </w:tcPr>
          <w:p w14:paraId="7A6B97EB" w14:textId="77777777"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B3614" w:rsidRPr="00C52C41" w14:paraId="4D56F0D7" w14:textId="77777777" w:rsidTr="00105F0D">
        <w:tc>
          <w:tcPr>
            <w:tcW w:w="6498" w:type="dxa"/>
          </w:tcPr>
          <w:p w14:paraId="5994856C" w14:textId="77777777"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31CF60E5" w14:textId="77777777"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7BC4F0CD" w14:textId="77777777" w:rsidR="009B3614" w:rsidRPr="00C52C41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B62586D" w14:textId="77777777" w:rsidR="00595A13" w:rsidRPr="002E04AD" w:rsidRDefault="00595A13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26E70BCA" w14:textId="5415AF06"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="001D11A2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08BC1516" w14:textId="77777777" w:rsidR="009B3614" w:rsidRPr="002E04AD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32819228" w14:textId="43CB127A"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 w:rsidR="000D38A6">
        <w:rPr>
          <w:rFonts w:ascii="Angsana New" w:hAnsi="Angsana New"/>
          <w:sz w:val="30"/>
          <w:szCs w:val="30"/>
        </w:rPr>
        <w:br/>
      </w:r>
      <w:r w:rsidRPr="00C52C41">
        <w:rPr>
          <w:rFonts w:ascii="Angsana New" w:hAnsi="Angsana New"/>
          <w:sz w:val="30"/>
          <w:szCs w:val="30"/>
          <w:cs/>
        </w:rPr>
        <w:t>ทุกสิ้นรอบปีบัญชี และปรับปรุงตามความเหมาะสม</w:t>
      </w:r>
    </w:p>
    <w:p w14:paraId="2FD0E5F8" w14:textId="77777777" w:rsidR="00E662C9" w:rsidRPr="002E04AD" w:rsidRDefault="00E662C9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7C1321F9" w14:textId="14FBD381"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111D4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14:paraId="050B4738" w14:textId="77777777" w:rsidR="009B3614" w:rsidRPr="00111D46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CB7E944" w14:textId="7BDECF6A" w:rsidR="00905E24" w:rsidRPr="00FB126F" w:rsidRDefault="009B3614" w:rsidP="0090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สินทรัพย์ไม่มีตัวต</w:t>
      </w:r>
      <w:r w:rsidR="00111D46">
        <w:rPr>
          <w:rFonts w:ascii="Angsana New" w:hAnsi="Angsana New"/>
          <w:sz w:val="30"/>
          <w:szCs w:val="30"/>
          <w:cs/>
        </w:rPr>
        <w:t>นที่บริษัทซื้อมาและมีอายุการใช้</w:t>
      </w:r>
      <w:r w:rsidR="00111D46">
        <w:rPr>
          <w:rFonts w:ascii="Angsana New" w:hAnsi="Angsana New" w:hint="cs"/>
          <w:sz w:val="30"/>
          <w:szCs w:val="30"/>
          <w:cs/>
        </w:rPr>
        <w:t>ประโยชน์</w:t>
      </w:r>
      <w:r w:rsidR="00E10D2D">
        <w:rPr>
          <w:rFonts w:ascii="Angsana New" w:hAnsi="Angsana New"/>
          <w:sz w:val="30"/>
          <w:szCs w:val="30"/>
          <w:cs/>
        </w:rPr>
        <w:t>จำกัด ได้แก่ ค่าลิขสิทธิ์ซอฟ</w:t>
      </w:r>
      <w:r w:rsidR="00E10D2D">
        <w:rPr>
          <w:rFonts w:ascii="Angsana New" w:hAnsi="Angsana New" w:hint="cs"/>
          <w:sz w:val="30"/>
          <w:szCs w:val="30"/>
          <w:cs/>
        </w:rPr>
        <w:t>ต์</w:t>
      </w:r>
      <w:r w:rsidRPr="00C52C41">
        <w:rPr>
          <w:rFonts w:ascii="Angsana New" w:hAnsi="Angsana New"/>
          <w:sz w:val="30"/>
          <w:szCs w:val="30"/>
          <w:cs/>
        </w:rPr>
        <w:t xml:space="preserve">แวร์ </w:t>
      </w:r>
      <w:r w:rsidR="009A3E7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111D46">
        <w:rPr>
          <w:rFonts w:ascii="Angsana New" w:hAnsi="Angsana New"/>
          <w:sz w:val="30"/>
          <w:szCs w:val="30"/>
          <w:cs/>
        </w:rPr>
        <w:br/>
      </w:r>
      <w:r w:rsidR="00905E24" w:rsidRPr="00FB126F">
        <w:rPr>
          <w:rFonts w:ascii="Angsana New" w:hAnsi="Angsana New"/>
          <w:sz w:val="30"/>
          <w:szCs w:val="30"/>
          <w:cs/>
        </w:rPr>
        <w:t>ราคาทุนหักค่าตัดจำหน่ายสะ</w:t>
      </w:r>
      <w:r w:rsidR="00905E24" w:rsidRPr="00B419E5">
        <w:rPr>
          <w:rFonts w:ascii="Angsana New" w:hAnsi="Angsana New"/>
          <w:sz w:val="30"/>
          <w:szCs w:val="30"/>
          <w:cs/>
        </w:rPr>
        <w:t>สมและขาดทุนจาก</w:t>
      </w:r>
      <w:r w:rsidR="00905E24" w:rsidRPr="00FB126F">
        <w:rPr>
          <w:rFonts w:ascii="Angsana New" w:hAnsi="Angsana New"/>
          <w:sz w:val="30"/>
          <w:szCs w:val="30"/>
          <w:cs/>
        </w:rPr>
        <w:t>การด้อยค่า</w:t>
      </w:r>
      <w:r w:rsidR="00905E24" w:rsidRPr="00FB126F">
        <w:rPr>
          <w:rFonts w:ascii="Angsana New" w:hAnsi="Angsana New" w:hint="cs"/>
          <w:sz w:val="30"/>
          <w:szCs w:val="30"/>
          <w:cs/>
        </w:rPr>
        <w:t>สะสม</w:t>
      </w:r>
      <w:r w:rsidR="00905E24" w:rsidRPr="00FB126F">
        <w:rPr>
          <w:rFonts w:ascii="Angsana New" w:hAnsi="Angsana New"/>
          <w:sz w:val="30"/>
          <w:szCs w:val="30"/>
        </w:rPr>
        <w:t xml:space="preserve"> </w:t>
      </w:r>
    </w:p>
    <w:p w14:paraId="2DC805D4" w14:textId="77777777" w:rsidR="00111D46" w:rsidRPr="00111D46" w:rsidRDefault="00111D46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500405C" w14:textId="77777777"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2C41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75B1AB23" w14:textId="77777777" w:rsidR="009B3614" w:rsidRPr="00111D46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BFF53E1" w14:textId="37EE52C5" w:rsidR="009B3614" w:rsidRPr="00C52C41" w:rsidRDefault="009B3614" w:rsidP="00111D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</w:t>
      </w:r>
      <w:r w:rsidR="00111D46">
        <w:rPr>
          <w:rFonts w:ascii="Angsana New" w:hAnsi="Angsana New"/>
          <w:sz w:val="30"/>
          <w:szCs w:val="30"/>
          <w:cs/>
        </w:rPr>
        <w:t>่เกี่ยวข้องนั้น  ค่าใช้จ่ายอื่น</w:t>
      </w:r>
      <w:r w:rsidRPr="00C52C41">
        <w:rPr>
          <w:rFonts w:ascii="Angsana New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14:paraId="4D41A372" w14:textId="77777777" w:rsidR="009B3614" w:rsidRPr="00111D46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A283BE8" w14:textId="77777777"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2C41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248F17E9" w14:textId="77777777" w:rsidR="009B3614" w:rsidRPr="00C52C41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0951D50" w14:textId="77777777"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13924D79" w14:textId="77777777" w:rsidR="009B3614" w:rsidRPr="00C52C41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EB2D267" w14:textId="3AA6399A"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ค่าตัดจำหน่ายบันทึกเป็นค่าใช้จ่ายในกำไรหรือขาดทุน คำนวณโดยวิธ</w:t>
      </w:r>
      <w:r w:rsidR="00D47AFE">
        <w:rPr>
          <w:rFonts w:ascii="Angsana New" w:hAnsi="Angsana New"/>
          <w:sz w:val="30"/>
          <w:szCs w:val="30"/>
          <w:cs/>
        </w:rPr>
        <w:t>ีเส้นตรงตามอายุของลิขสิทธิ์ซอฟ</w:t>
      </w:r>
      <w:r w:rsidR="00D47AFE">
        <w:rPr>
          <w:rFonts w:ascii="Angsana New" w:hAnsi="Angsana New" w:hint="cs"/>
          <w:sz w:val="30"/>
          <w:szCs w:val="30"/>
          <w:cs/>
        </w:rPr>
        <w:t>ต์</w:t>
      </w:r>
      <w:r w:rsidRPr="00C52C41">
        <w:rPr>
          <w:rFonts w:ascii="Angsana New" w:hAnsi="Angsana New"/>
          <w:sz w:val="30"/>
          <w:szCs w:val="30"/>
          <w:cs/>
        </w:rPr>
        <w:t>แวร์</w:t>
      </w:r>
      <w:r w:rsidR="00662E63">
        <w:rPr>
          <w:rFonts w:ascii="Angsana New" w:hAnsi="Angsana New" w:hint="cs"/>
          <w:sz w:val="30"/>
          <w:szCs w:val="30"/>
          <w:cs/>
        </w:rPr>
        <w:t xml:space="preserve">     </w:t>
      </w:r>
      <w:r w:rsidRPr="00C52C41">
        <w:rPr>
          <w:rFonts w:ascii="Angsana New" w:hAnsi="Angsana New"/>
          <w:sz w:val="30"/>
          <w:szCs w:val="30"/>
          <w:cs/>
        </w:rPr>
        <w:t xml:space="preserve">เป็นเวลา </w:t>
      </w:r>
      <w:r w:rsidRPr="00C52C41">
        <w:rPr>
          <w:rFonts w:ascii="Angsana New" w:hAnsi="Angsana New"/>
          <w:sz w:val="30"/>
          <w:szCs w:val="30"/>
        </w:rPr>
        <w:t>10</w:t>
      </w:r>
      <w:r w:rsidRPr="00C52C41">
        <w:rPr>
          <w:rFonts w:ascii="Angsana New" w:hAnsi="Angsana New"/>
          <w:sz w:val="30"/>
          <w:szCs w:val="30"/>
          <w:cs/>
        </w:rPr>
        <w:t xml:space="preserve"> ปี</w:t>
      </w:r>
    </w:p>
    <w:p w14:paraId="5D3EA324" w14:textId="77777777" w:rsidR="009B3614" w:rsidRPr="00C52C41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705814E" w14:textId="2D1C054C"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  <w:r w:rsidRPr="00C52C41" w:rsidDel="00E44C55">
        <w:rPr>
          <w:rFonts w:ascii="Angsana New" w:hAnsi="Angsana New"/>
          <w:sz w:val="30"/>
          <w:szCs w:val="30"/>
        </w:rPr>
        <w:t xml:space="preserve"> </w:t>
      </w:r>
    </w:p>
    <w:p w14:paraId="393E7663" w14:textId="77777777" w:rsidR="008E447E" w:rsidRDefault="008E447E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CEA25A9" w14:textId="77777777" w:rsidR="00111D46" w:rsidRDefault="00111D46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C5080C5" w14:textId="7D1828FE"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111D4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สิทธิการเช่า</w:t>
      </w:r>
    </w:p>
    <w:p w14:paraId="2768C003" w14:textId="77777777" w:rsidR="009B3614" w:rsidRPr="006E1009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22"/>
          <w:szCs w:val="22"/>
        </w:rPr>
      </w:pPr>
      <w:r w:rsidRPr="006E1009">
        <w:rPr>
          <w:rFonts w:ascii="Angsana New" w:hAnsi="Angsana New"/>
          <w:b/>
          <w:bCs/>
          <w:i/>
          <w:iCs/>
          <w:sz w:val="22"/>
          <w:szCs w:val="22"/>
          <w:cs/>
        </w:rPr>
        <w:t xml:space="preserve"> </w:t>
      </w:r>
      <w:r w:rsidRPr="006E1009">
        <w:rPr>
          <w:rFonts w:ascii="Angsana New" w:hAnsi="Angsana New"/>
          <w:sz w:val="22"/>
          <w:szCs w:val="22"/>
          <w:cs/>
        </w:rPr>
        <w:tab/>
      </w:r>
    </w:p>
    <w:p w14:paraId="789B00A3" w14:textId="22E9A07F"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ab/>
        <w:t>สิทธิการเช่า</w:t>
      </w:r>
      <w:r w:rsidR="009A3E7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C52C41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111D46">
        <w:rPr>
          <w:rFonts w:ascii="Angsana New" w:hAnsi="Angsana New" w:hint="cs"/>
          <w:sz w:val="30"/>
          <w:szCs w:val="30"/>
          <w:cs/>
        </w:rPr>
        <w:t>สะสม</w:t>
      </w:r>
    </w:p>
    <w:p w14:paraId="6D746D57" w14:textId="77777777" w:rsidR="00A62857" w:rsidRPr="006E1009" w:rsidRDefault="00A62857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269393D3" w14:textId="77777777" w:rsidR="009B3614" w:rsidRPr="00C52C41" w:rsidRDefault="003362CE" w:rsidP="003362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9B3614" w:rsidRPr="00C52C41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069ACAD1" w14:textId="77777777" w:rsidR="009B3614" w:rsidRPr="006E1009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B635A23" w14:textId="77777777"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ค่าตัดจำหน่ายบันทึกเป็นค่าใช้จ่ายในกำไรหรือขาดทุน คำนวณโดยวิธีเส้นตรงตามอายุของสิทธิการเช่าเป็นเวลา </w:t>
      </w:r>
      <w:r w:rsidRPr="00C52C41">
        <w:rPr>
          <w:rFonts w:ascii="Angsana New" w:hAnsi="Angsana New"/>
          <w:sz w:val="30"/>
          <w:szCs w:val="30"/>
        </w:rPr>
        <w:br/>
        <w:t xml:space="preserve">30 </w:t>
      </w:r>
      <w:r w:rsidRPr="00C52C41">
        <w:rPr>
          <w:rFonts w:ascii="Angsana New" w:hAnsi="Angsana New"/>
          <w:sz w:val="30"/>
          <w:szCs w:val="30"/>
          <w:cs/>
        </w:rPr>
        <w:t>ปี</w:t>
      </w:r>
    </w:p>
    <w:p w14:paraId="2D85E2FB" w14:textId="77777777" w:rsidR="009B3614" w:rsidRPr="006E1009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461912D" w14:textId="714958B4"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111D4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</w:t>
      </w:r>
    </w:p>
    <w:p w14:paraId="2E0B2498" w14:textId="77777777"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C87AC5D" w14:textId="77777777" w:rsidR="009B3614" w:rsidRPr="00C52C41" w:rsidRDefault="009B3614" w:rsidP="009B361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</w:rPr>
        <w:br/>
      </w:r>
      <w:r w:rsidRPr="00C52C41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7BEC611F" w14:textId="77777777" w:rsidR="009B3614" w:rsidRPr="00C52C41" w:rsidRDefault="009B3614" w:rsidP="009B361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656CD7C" w14:textId="616DBAB1"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52C41">
        <w:rPr>
          <w:rFonts w:ascii="Angsana New" w:eastAsia="Calibri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662E63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C52C41">
        <w:rPr>
          <w:rFonts w:ascii="Angsana New" w:eastAsia="Calibri" w:hAnsi="Angsana New"/>
          <w:sz w:val="30"/>
          <w:szCs w:val="30"/>
          <w:cs/>
        </w:rPr>
        <w:t>เงินสดสูงกว่ามูลค่าที่จะได้รับคืน</w:t>
      </w:r>
      <w:r w:rsidRPr="00C52C41">
        <w:rPr>
          <w:rFonts w:ascii="Angsana New" w:eastAsia="Calibri" w:hAnsi="Angsana New"/>
          <w:sz w:val="30"/>
          <w:szCs w:val="30"/>
        </w:rPr>
        <w:t xml:space="preserve"> </w:t>
      </w:r>
      <w:r w:rsidRPr="00C52C41">
        <w:rPr>
          <w:rFonts w:ascii="Angsana New" w:eastAsia="Calibri" w:hAnsi="Angsana New"/>
          <w:sz w:val="30"/>
          <w:szCs w:val="30"/>
          <w:cs/>
        </w:rPr>
        <w:t>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3B15E530" w14:textId="77777777" w:rsidR="00A62857" w:rsidRPr="006E1009" w:rsidRDefault="00A62857" w:rsidP="009B361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20645CB" w14:textId="77777777" w:rsidR="009B3614" w:rsidRPr="00C52C41" w:rsidRDefault="009B3614" w:rsidP="009B361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</w:t>
      </w:r>
      <w:r w:rsidR="00662E63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C52C41">
        <w:rPr>
          <w:rFonts w:ascii="Angsana New" w:hAnsi="Angsana New"/>
          <w:sz w:val="30"/>
          <w:szCs w:val="30"/>
          <w:cs/>
        </w:rPr>
        <w:t>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 หักขาดทุนจากการด้อยค่าของสินทรัพย์</w:t>
      </w:r>
      <w:r w:rsidR="00662E63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ทางการเงินนั้นๆ ซึ่งเคยรับรู้แล้วในกำไรหรือขาดทุน</w:t>
      </w:r>
    </w:p>
    <w:p w14:paraId="55B0510A" w14:textId="77777777" w:rsidR="009B3614" w:rsidRPr="00C52C41" w:rsidRDefault="009B3614" w:rsidP="009B361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821D3BB" w14:textId="77777777"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C52C41">
        <w:rPr>
          <w:rFonts w:ascii="Angsana New" w:eastAsia="Calibri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4C4AABC" w14:textId="77777777"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2"/>
          <w:szCs w:val="22"/>
        </w:rPr>
      </w:pPr>
    </w:p>
    <w:p w14:paraId="37D6ED87" w14:textId="77777777" w:rsidR="009B3614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52C41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4B631801" w14:textId="77777777" w:rsidR="00067536" w:rsidRPr="006E1009" w:rsidRDefault="00067536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2"/>
          <w:szCs w:val="22"/>
        </w:rPr>
      </w:pPr>
    </w:p>
    <w:p w14:paraId="339CAE8A" w14:textId="527A8704"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52C41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</w:t>
      </w:r>
      <w:r w:rsidR="00662E63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="002229A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662E63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C52C41">
        <w:rPr>
          <w:rFonts w:ascii="Angsana New" w:eastAsia="Calibri" w:hAnsi="Angsana New"/>
          <w:sz w:val="30"/>
          <w:szCs w:val="30"/>
          <w:cs/>
        </w:rPr>
        <w:t>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662E63">
        <w:rPr>
          <w:rFonts w:ascii="Angsana New" w:eastAsia="Calibri" w:hAnsi="Angsana New" w:hint="cs"/>
          <w:sz w:val="30"/>
          <w:szCs w:val="30"/>
          <w:cs/>
        </w:rPr>
        <w:t>ถึง</w:t>
      </w:r>
      <w:r w:rsidRPr="00C52C41">
        <w:rPr>
          <w:rFonts w:ascii="Angsana New" w:eastAsia="Calibri" w:hAnsi="Angsana New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</w:t>
      </w:r>
      <w:r w:rsidR="00A27250">
        <w:rPr>
          <w:rFonts w:ascii="Angsana New" w:eastAsia="Calibri" w:hAnsi="Angsana New"/>
          <w:sz w:val="30"/>
          <w:szCs w:val="30"/>
        </w:rPr>
        <w:br/>
      </w:r>
      <w:r w:rsidRPr="00C52C41">
        <w:rPr>
          <w:rFonts w:ascii="Angsana New" w:eastAsia="Calibri" w:hAnsi="Angsana New"/>
          <w:sz w:val="30"/>
          <w:szCs w:val="30"/>
          <w:cs/>
        </w:rPr>
        <w:t>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13035CE" w14:textId="77777777"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C52C41">
        <w:rPr>
          <w:rFonts w:ascii="Angsana New" w:eastAsia="Calibri" w:hAnsi="Angsana New"/>
          <w:iCs/>
          <w:sz w:val="30"/>
          <w:szCs w:val="30"/>
          <w:cs/>
        </w:rPr>
        <w:t>การกลับรายการด้อยค่า</w:t>
      </w:r>
    </w:p>
    <w:p w14:paraId="618D0A75" w14:textId="77777777"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AD7169F" w14:textId="77777777"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52C41">
        <w:rPr>
          <w:rFonts w:ascii="Angsana New" w:eastAsia="Calibri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</w:t>
      </w:r>
      <w:r w:rsidR="00662E63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C52C41">
        <w:rPr>
          <w:rFonts w:ascii="Angsana New" w:eastAsia="Calibri" w:hAnsi="Angsana New"/>
          <w:sz w:val="30"/>
          <w:szCs w:val="30"/>
          <w:cs/>
        </w:rPr>
        <w:t>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21106DEF" w14:textId="77777777" w:rsidR="005F3D74" w:rsidRDefault="005F3D74" w:rsidP="009B361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A0DB71" w14:textId="1E16DCE1" w:rsidR="00222612" w:rsidRDefault="009B3614" w:rsidP="009B361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</w:t>
      </w:r>
      <w:r w:rsidR="00662E63">
        <w:rPr>
          <w:rFonts w:ascii="Angsana New" w:hAnsi="Angsana New" w:hint="cs"/>
          <w:sz w:val="30"/>
          <w:szCs w:val="30"/>
          <w:cs/>
        </w:rPr>
        <w:t xml:space="preserve">       </w:t>
      </w:r>
      <w:r w:rsidR="002229A5">
        <w:rPr>
          <w:rFonts w:ascii="Angsana New" w:hAnsi="Angsana New" w:hint="cs"/>
          <w:sz w:val="30"/>
          <w:szCs w:val="30"/>
          <w:cs/>
        </w:rPr>
        <w:t xml:space="preserve"> </w:t>
      </w:r>
      <w:r w:rsidR="00662E63">
        <w:rPr>
          <w:rFonts w:ascii="Angsana New" w:hAnsi="Angsana New" w:hint="cs"/>
          <w:sz w:val="30"/>
          <w:szCs w:val="30"/>
          <w:cs/>
        </w:rPr>
        <w:t xml:space="preserve">     </w:t>
      </w:r>
      <w:r w:rsidRPr="00C52C41">
        <w:rPr>
          <w:rFonts w:ascii="Angsana New" w:hAnsi="Angsana New"/>
          <w:sz w:val="30"/>
          <w:szCs w:val="30"/>
          <w:cs/>
        </w:rPr>
        <w:t>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</w:t>
      </w:r>
      <w:r w:rsidR="00662E63">
        <w:rPr>
          <w:rFonts w:ascii="Angsana New" w:hAnsi="Angsana New" w:hint="cs"/>
          <w:sz w:val="30"/>
          <w:szCs w:val="30"/>
          <w:cs/>
        </w:rPr>
        <w:t xml:space="preserve">       </w:t>
      </w:r>
      <w:r w:rsidRPr="00C52C41">
        <w:rPr>
          <w:rFonts w:ascii="Angsana New" w:hAnsi="Angsana New"/>
          <w:sz w:val="30"/>
          <w:szCs w:val="30"/>
          <w:cs/>
        </w:rPr>
        <w:t>การเปลี่ยนแปลงประมาณการที่ใช้ในการคำนวณมูลค่าที่คาดว่าจะได้รับคืน  ขาดทุนจากการด้อยค่า</w:t>
      </w:r>
      <w:r w:rsidR="00662E63">
        <w:rPr>
          <w:rFonts w:ascii="Angsana New" w:hAnsi="Angsana New" w:hint="cs"/>
          <w:sz w:val="30"/>
          <w:szCs w:val="30"/>
          <w:cs/>
        </w:rPr>
        <w:t xml:space="preserve">               </w:t>
      </w:r>
      <w:r w:rsidR="002229A5">
        <w:rPr>
          <w:rFonts w:ascii="Angsana New" w:hAnsi="Angsana New" w:hint="cs"/>
          <w:sz w:val="30"/>
          <w:szCs w:val="30"/>
          <w:cs/>
        </w:rPr>
        <w:t xml:space="preserve">      </w:t>
      </w:r>
      <w:r w:rsidR="00662E63">
        <w:rPr>
          <w:rFonts w:ascii="Angsana New" w:hAnsi="Angsana New" w:hint="cs"/>
          <w:sz w:val="30"/>
          <w:szCs w:val="30"/>
          <w:cs/>
        </w:rPr>
        <w:t xml:space="preserve">        </w:t>
      </w:r>
      <w:r w:rsidRPr="00C52C41">
        <w:rPr>
          <w:rFonts w:ascii="Angsana New" w:hAnsi="Angsana New"/>
          <w:sz w:val="30"/>
          <w:szCs w:val="30"/>
          <w:cs/>
        </w:rPr>
        <w:t>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</w:t>
      </w:r>
      <w:r w:rsidR="00662E63">
        <w:rPr>
          <w:rFonts w:ascii="Angsana New" w:hAnsi="Angsana New" w:hint="cs"/>
          <w:sz w:val="30"/>
          <w:szCs w:val="30"/>
          <w:cs/>
        </w:rPr>
        <w:t xml:space="preserve">      </w:t>
      </w:r>
      <w:r w:rsidRPr="00C52C41">
        <w:rPr>
          <w:rFonts w:ascii="Angsana New" w:hAnsi="Angsana New"/>
          <w:sz w:val="30"/>
          <w:szCs w:val="30"/>
          <w:cs/>
        </w:rPr>
        <w:t>หรือค่าตัดจำหน่าย เสมือนหนึ่งไม่เคยมีการบันทึกขาดทุนจากการด้อยค่ามาก่อน</w:t>
      </w:r>
    </w:p>
    <w:p w14:paraId="37685257" w14:textId="77777777" w:rsidR="00053DA7" w:rsidRPr="00053DA7" w:rsidRDefault="00053DA7" w:rsidP="009B361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785C5C" w14:textId="45042F28" w:rsidR="009B3614" w:rsidRPr="00232600" w:rsidRDefault="00053DA7" w:rsidP="00232600">
      <w:pPr>
        <w:pStyle w:val="AccPolicyHeading"/>
        <w:rPr>
          <w:sz w:val="30"/>
          <w:szCs w:val="30"/>
        </w:rPr>
      </w:pPr>
      <w:r w:rsidRPr="00232600">
        <w:rPr>
          <w:sz w:val="30"/>
          <w:szCs w:val="30"/>
          <w:cs/>
        </w:rPr>
        <w:t xml:space="preserve"> </w:t>
      </w:r>
      <w:r w:rsidR="009B3614" w:rsidRPr="00232600">
        <w:rPr>
          <w:sz w:val="30"/>
          <w:szCs w:val="30"/>
          <w:cs/>
        </w:rPr>
        <w:t>(</w:t>
      </w:r>
      <w:r w:rsidR="00A27250">
        <w:rPr>
          <w:rFonts w:hint="cs"/>
          <w:sz w:val="30"/>
          <w:szCs w:val="30"/>
          <w:cs/>
        </w:rPr>
        <w:t>ฎ</w:t>
      </w:r>
      <w:r w:rsidR="009B3614" w:rsidRPr="00232600">
        <w:rPr>
          <w:sz w:val="30"/>
          <w:szCs w:val="30"/>
          <w:cs/>
        </w:rPr>
        <w:t>)</w:t>
      </w:r>
      <w:r w:rsidR="009B3614" w:rsidRPr="00232600">
        <w:rPr>
          <w:sz w:val="30"/>
          <w:szCs w:val="30"/>
          <w:cs/>
        </w:rPr>
        <w:tab/>
        <w:t>หนี้สินที่มีภาระดอกเบี้ย</w:t>
      </w:r>
    </w:p>
    <w:p w14:paraId="517C000D" w14:textId="77777777" w:rsidR="009B3614" w:rsidRPr="00053DA7" w:rsidRDefault="009B3614" w:rsidP="00053DA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1AC944" w14:textId="46F9083F" w:rsidR="009B3614" w:rsidRDefault="009B3614" w:rsidP="00A2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Arial Unicode MS" w:hAnsi="Angsana New"/>
          <w:sz w:val="30"/>
          <w:szCs w:val="30"/>
        </w:rPr>
      </w:pPr>
      <w:r w:rsidRPr="00C52C41">
        <w:rPr>
          <w:rFonts w:ascii="Angsana New" w:eastAsia="Arial Unicode MS" w:hAnsi="Angsana New"/>
          <w:sz w:val="30"/>
          <w:szCs w:val="30"/>
          <w:cs/>
        </w:rPr>
        <w:t>หนี้สิน</w:t>
      </w:r>
      <w:r w:rsidR="00A27250">
        <w:rPr>
          <w:rFonts w:ascii="Angsana New" w:eastAsia="Arial Unicode MS" w:hAnsi="Angsana New" w:hint="cs"/>
          <w:sz w:val="30"/>
          <w:szCs w:val="30"/>
          <w:cs/>
        </w:rPr>
        <w:t>ที่มีภาระดอกเบี้ยบันทึก</w:t>
      </w:r>
      <w:r w:rsidR="00116616">
        <w:rPr>
          <w:rFonts w:ascii="Angsana New" w:eastAsia="Arial Unicode MS" w:hAnsi="Angsana New" w:hint="cs"/>
          <w:sz w:val="30"/>
          <w:szCs w:val="30"/>
          <w:cs/>
        </w:rPr>
        <w:t>ในราคาทุน</w:t>
      </w:r>
    </w:p>
    <w:p w14:paraId="419A8303" w14:textId="77777777" w:rsidR="00A27250" w:rsidRPr="00C52C41" w:rsidRDefault="00A27250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Arial Unicode MS" w:hAnsi="Angsana New"/>
          <w:sz w:val="30"/>
          <w:szCs w:val="30"/>
        </w:rPr>
      </w:pPr>
    </w:p>
    <w:p w14:paraId="743B46BF" w14:textId="1677FC3F" w:rsidR="009B3614" w:rsidRPr="002E04AD" w:rsidRDefault="009B3614" w:rsidP="005967B2">
      <w:pPr>
        <w:pStyle w:val="AccPolicyHeading"/>
        <w:rPr>
          <w:sz w:val="30"/>
          <w:szCs w:val="30"/>
        </w:rPr>
      </w:pPr>
      <w:r w:rsidRPr="002E04AD">
        <w:rPr>
          <w:sz w:val="30"/>
          <w:szCs w:val="30"/>
          <w:cs/>
        </w:rPr>
        <w:t>(</w:t>
      </w:r>
      <w:r w:rsidR="00A27250">
        <w:rPr>
          <w:rFonts w:hint="cs"/>
          <w:sz w:val="30"/>
          <w:szCs w:val="30"/>
          <w:cs/>
        </w:rPr>
        <w:t>ฏ</w:t>
      </w:r>
      <w:r w:rsidRPr="002E04AD">
        <w:rPr>
          <w:sz w:val="30"/>
          <w:szCs w:val="30"/>
          <w:cs/>
        </w:rPr>
        <w:t>)</w:t>
      </w:r>
      <w:r w:rsidRPr="002E04AD">
        <w:rPr>
          <w:sz w:val="30"/>
          <w:szCs w:val="30"/>
          <w:cs/>
        </w:rPr>
        <w:tab/>
        <w:t>เจ้าหนี้การค้าและเจ้าหนี้อื่น</w:t>
      </w:r>
    </w:p>
    <w:p w14:paraId="2115F17E" w14:textId="77777777" w:rsidR="009B3614" w:rsidRPr="002E04AD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1D204735" w14:textId="7A586BC1" w:rsidR="002F72C1" w:rsidRDefault="009B3614" w:rsidP="002F72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38EAA748" w14:textId="77777777" w:rsidR="002F72C1" w:rsidRPr="002E04AD" w:rsidRDefault="002F72C1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27A479B2" w14:textId="30AE0781" w:rsidR="002F72C1" w:rsidRPr="002E04AD" w:rsidRDefault="002F72C1" w:rsidP="00A27250">
      <w:pPr>
        <w:pStyle w:val="AccPolicyHeading"/>
        <w:rPr>
          <w:sz w:val="30"/>
          <w:szCs w:val="30"/>
          <w:cs/>
        </w:rPr>
      </w:pPr>
      <w:r w:rsidRPr="002E04AD">
        <w:rPr>
          <w:sz w:val="30"/>
          <w:szCs w:val="30"/>
          <w:cs/>
        </w:rPr>
        <w:t>(</w:t>
      </w:r>
      <w:r w:rsidR="00A27250" w:rsidRPr="00232600">
        <w:rPr>
          <w:sz w:val="30"/>
          <w:szCs w:val="30"/>
          <w:cs/>
        </w:rPr>
        <w:t>ฐ</w:t>
      </w:r>
      <w:r w:rsidRPr="002E04AD">
        <w:rPr>
          <w:sz w:val="30"/>
          <w:szCs w:val="30"/>
          <w:cs/>
        </w:rPr>
        <w:t>)</w:t>
      </w:r>
      <w:r w:rsidRPr="002E04AD">
        <w:rPr>
          <w:sz w:val="30"/>
          <w:szCs w:val="30"/>
          <w:cs/>
        </w:rPr>
        <w:tab/>
      </w:r>
      <w:r w:rsidRPr="002E04AD">
        <w:rPr>
          <w:rFonts w:hint="cs"/>
          <w:sz w:val="30"/>
          <w:szCs w:val="30"/>
          <w:cs/>
        </w:rPr>
        <w:t>รายได้รอตัดบัญชี</w:t>
      </w:r>
    </w:p>
    <w:p w14:paraId="6E174E19" w14:textId="77777777" w:rsidR="002F72C1" w:rsidRPr="002E04AD" w:rsidRDefault="002F72C1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78BCC70B" w14:textId="4FF9820D" w:rsidR="002F72C1" w:rsidRDefault="002F72C1" w:rsidP="00A272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pacing w:val="-2"/>
          <w:sz w:val="30"/>
          <w:szCs w:val="30"/>
          <w:cs/>
        </w:rPr>
        <w:t>รายได้รอตัดบัญชีได้แก่ เงินที่บริษัทได้รับจากบริษัทใหญ่เพื่อเป็นเงินช่วยเหลืออ</w:t>
      </w:r>
      <w:r w:rsidR="00A27250">
        <w:rPr>
          <w:rFonts w:ascii="Angsana New" w:hAnsi="Angsana New"/>
          <w:spacing w:val="-2"/>
          <w:sz w:val="30"/>
          <w:szCs w:val="30"/>
          <w:cs/>
        </w:rPr>
        <w:t>ย่างไม่มีเงื่อนไขสำหรั</w:t>
      </w:r>
      <w:r w:rsidR="00A27250">
        <w:rPr>
          <w:rFonts w:ascii="Angsana New" w:hAnsi="Angsana New" w:hint="cs"/>
          <w:spacing w:val="-2"/>
          <w:sz w:val="30"/>
          <w:szCs w:val="30"/>
          <w:cs/>
        </w:rPr>
        <w:t>บการซื้อ</w:t>
      </w:r>
      <w:r>
        <w:rPr>
          <w:rFonts w:ascii="Angsana New" w:hAnsi="Angsana New"/>
          <w:spacing w:val="-2"/>
          <w:sz w:val="30"/>
          <w:szCs w:val="30"/>
          <w:cs/>
        </w:rPr>
        <w:t>เครื่องจักร</w:t>
      </w:r>
      <w:r w:rsidR="00A27250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="00A27250">
        <w:rPr>
          <w:rFonts w:ascii="Angsana New" w:hAnsi="Angsana New"/>
          <w:spacing w:val="-2"/>
          <w:sz w:val="30"/>
          <w:szCs w:val="30"/>
          <w:cs/>
        </w:rPr>
        <w:t>เพื่อเพิ่มประสิทธิภาพ</w:t>
      </w:r>
      <w:r>
        <w:rPr>
          <w:rFonts w:ascii="Angsana New" w:hAnsi="Angsana New"/>
          <w:spacing w:val="-2"/>
          <w:sz w:val="30"/>
          <w:szCs w:val="30"/>
          <w:cs/>
        </w:rPr>
        <w:t xml:space="preserve">การผลิตและลดมลภาวะทางอากาศจากการผลิต </w:t>
      </w:r>
      <w:r w:rsidR="00A27250">
        <w:rPr>
          <w:rFonts w:ascii="Angsana New" w:hAnsi="Angsana New"/>
          <w:spacing w:val="-2"/>
          <w:sz w:val="30"/>
          <w:szCs w:val="30"/>
          <w:cs/>
        </w:rPr>
        <w:t>รายได้รอตัดบัญชี</w:t>
      </w:r>
      <w:r>
        <w:rPr>
          <w:rFonts w:ascii="Angsana New" w:hAnsi="Angsana New"/>
          <w:spacing w:val="-2"/>
          <w:sz w:val="30"/>
          <w:szCs w:val="30"/>
          <w:cs/>
        </w:rPr>
        <w:t>นี้</w:t>
      </w:r>
      <w:r w:rsidR="00A27250">
        <w:rPr>
          <w:rFonts w:ascii="Angsana New" w:hAnsi="Angsana New"/>
          <w:spacing w:val="-2"/>
          <w:sz w:val="30"/>
          <w:szCs w:val="30"/>
          <w:cs/>
        </w:rPr>
        <w:t>จะ</w:t>
      </w:r>
      <w:r w:rsidR="00A27250">
        <w:rPr>
          <w:rFonts w:ascii="Angsana New" w:hAnsi="Angsana New" w:hint="cs"/>
          <w:spacing w:val="-2"/>
          <w:sz w:val="30"/>
          <w:szCs w:val="30"/>
          <w:cs/>
        </w:rPr>
        <w:t>รับรู้</w:t>
      </w:r>
      <w:r>
        <w:rPr>
          <w:rFonts w:ascii="Angsana New" w:hAnsi="Angsana New"/>
          <w:spacing w:val="-2"/>
          <w:sz w:val="30"/>
          <w:szCs w:val="30"/>
          <w:cs/>
        </w:rPr>
        <w:t>เป็นรายได้ในกำไรหรือขาดทุนโดย</w:t>
      </w:r>
      <w:r w:rsidR="00A27250">
        <w:rPr>
          <w:rFonts w:ascii="Angsana New" w:hAnsi="Angsana New"/>
          <w:spacing w:val="-2"/>
          <w:sz w:val="30"/>
          <w:szCs w:val="30"/>
          <w:cs/>
        </w:rPr>
        <w:t>วิธีเส้นตรงตามเกณฑ์อายุการใ</w:t>
      </w:r>
      <w:r w:rsidR="00A27250">
        <w:rPr>
          <w:rFonts w:ascii="Angsana New" w:hAnsi="Angsana New" w:hint="cs"/>
          <w:spacing w:val="-2"/>
          <w:sz w:val="30"/>
          <w:szCs w:val="30"/>
          <w:cs/>
        </w:rPr>
        <w:t>ห้ประโยชน์</w:t>
      </w:r>
      <w:r>
        <w:rPr>
          <w:rFonts w:ascii="Angsana New" w:hAnsi="Angsana New"/>
          <w:spacing w:val="-2"/>
          <w:sz w:val="30"/>
          <w:szCs w:val="30"/>
          <w:cs/>
        </w:rPr>
        <w:t>โด</w:t>
      </w:r>
      <w:r w:rsidR="00A27250">
        <w:rPr>
          <w:rFonts w:ascii="Angsana New" w:hAnsi="Angsana New"/>
          <w:spacing w:val="-2"/>
          <w:sz w:val="30"/>
          <w:szCs w:val="30"/>
          <w:cs/>
        </w:rPr>
        <w:t>ยประมาณของ</w:t>
      </w:r>
      <w:r w:rsidR="00A27250">
        <w:rPr>
          <w:rFonts w:ascii="Angsana New" w:hAnsi="Angsana New" w:hint="cs"/>
          <w:spacing w:val="-2"/>
          <w:sz w:val="30"/>
          <w:szCs w:val="30"/>
          <w:cs/>
        </w:rPr>
        <w:t>เครื่องจักร</w:t>
      </w:r>
      <w:r>
        <w:rPr>
          <w:rFonts w:ascii="Angsana New" w:hAnsi="Angsana New"/>
          <w:spacing w:val="-2"/>
          <w:sz w:val="30"/>
          <w:szCs w:val="30"/>
          <w:cs/>
        </w:rPr>
        <w:t xml:space="preserve">เป็นระยะเวลา </w:t>
      </w:r>
      <w:r>
        <w:rPr>
          <w:rFonts w:ascii="Angsana New" w:hAnsi="Angsana New"/>
          <w:spacing w:val="-2"/>
          <w:sz w:val="30"/>
          <w:szCs w:val="30"/>
        </w:rPr>
        <w:t xml:space="preserve">10 </w:t>
      </w:r>
      <w:r>
        <w:rPr>
          <w:rFonts w:ascii="Angsana New" w:hAnsi="Angsana New"/>
          <w:spacing w:val="-2"/>
          <w:sz w:val="30"/>
          <w:szCs w:val="30"/>
          <w:cs/>
        </w:rPr>
        <w:t>ปีนับจากวันที่เครื่องจักรพร้อมใช้งาน</w:t>
      </w:r>
    </w:p>
    <w:p w14:paraId="3EE931F7" w14:textId="77777777" w:rsidR="002F72C1" w:rsidRDefault="002F72C1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31FF1C84" w14:textId="77777777" w:rsidR="00A27250" w:rsidRDefault="00A27250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22F5CE18" w14:textId="77777777" w:rsidR="00A27250" w:rsidRDefault="00A27250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4AF035E6" w14:textId="77777777" w:rsidR="00A27250" w:rsidRDefault="00A27250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7C50A7D2" w14:textId="77777777" w:rsidR="00A27250" w:rsidRDefault="00A27250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3D431960" w14:textId="77777777" w:rsidR="00A27250" w:rsidRPr="002E04AD" w:rsidRDefault="00A27250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2D2AD176" w14:textId="78431704" w:rsidR="002F72C1" w:rsidRDefault="009B3614" w:rsidP="005967B2">
      <w:pPr>
        <w:pStyle w:val="AccPolicyHeading"/>
        <w:rPr>
          <w:sz w:val="30"/>
          <w:szCs w:val="30"/>
          <w:cs/>
          <w:lang w:val="th-TH"/>
        </w:rPr>
      </w:pPr>
      <w:r w:rsidRPr="005967B2">
        <w:rPr>
          <w:sz w:val="30"/>
          <w:szCs w:val="30"/>
          <w:cs/>
        </w:rPr>
        <w:t>(</w:t>
      </w:r>
      <w:r w:rsidR="00A27250">
        <w:rPr>
          <w:rFonts w:hint="cs"/>
          <w:sz w:val="30"/>
          <w:szCs w:val="30"/>
          <w:cs/>
        </w:rPr>
        <w:t>ฑ</w:t>
      </w:r>
      <w:r w:rsidRPr="005967B2">
        <w:rPr>
          <w:sz w:val="30"/>
          <w:szCs w:val="30"/>
          <w:cs/>
        </w:rPr>
        <w:t>)</w:t>
      </w:r>
      <w:r w:rsidRPr="005967B2">
        <w:rPr>
          <w:sz w:val="30"/>
          <w:szCs w:val="30"/>
          <w:cs/>
        </w:rPr>
        <w:tab/>
      </w:r>
      <w:r w:rsidRPr="005967B2">
        <w:rPr>
          <w:sz w:val="30"/>
          <w:szCs w:val="30"/>
          <w:cs/>
          <w:lang w:val="th-TH"/>
        </w:rPr>
        <w:t>ผลประโยชน์</w:t>
      </w:r>
      <w:r w:rsidRPr="005967B2">
        <w:rPr>
          <w:sz w:val="30"/>
          <w:szCs w:val="30"/>
          <w:cs/>
        </w:rPr>
        <w:t>ของ</w:t>
      </w:r>
      <w:r w:rsidRPr="005967B2">
        <w:rPr>
          <w:sz w:val="30"/>
          <w:szCs w:val="30"/>
          <w:cs/>
          <w:lang w:val="th-TH"/>
        </w:rPr>
        <w:t>พนักงาน</w:t>
      </w:r>
    </w:p>
    <w:p w14:paraId="7391AC99" w14:textId="77777777" w:rsidR="009B3614" w:rsidRPr="002E04AD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36976BE2" w14:textId="77777777" w:rsidR="009B3614" w:rsidRPr="00C52C41" w:rsidRDefault="009B3614" w:rsidP="009B361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C52C41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A129225" w14:textId="77777777" w:rsidR="009B3614" w:rsidRPr="002E04AD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657D757F" w14:textId="77777777" w:rsidR="009B3614" w:rsidRPr="00C52C41" w:rsidRDefault="00665B20" w:rsidP="009B361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74FFA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9118419" w14:textId="77777777" w:rsidR="00CE44BE" w:rsidRPr="002E04AD" w:rsidRDefault="00CE44BE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50056954" w14:textId="77777777"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52C41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AA6A8D5" w14:textId="77777777" w:rsidR="009B3614" w:rsidRPr="002E04AD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66A7F41B" w14:textId="77777777" w:rsidR="003F2B45" w:rsidRDefault="003F2B45" w:rsidP="003F2B45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74FFA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C74FFA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C74FFA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</w:t>
      </w:r>
      <w:r w:rsidR="00662E63">
        <w:rPr>
          <w:rFonts w:ascii="Angsana New" w:hAnsi="Angsana New" w:hint="cs"/>
          <w:i/>
          <w:sz w:val="30"/>
          <w:szCs w:val="30"/>
          <w:cs/>
        </w:rPr>
        <w:t xml:space="preserve">    </w:t>
      </w:r>
      <w:r w:rsidRPr="00C74FFA">
        <w:rPr>
          <w:rFonts w:ascii="Angsana New" w:hAnsi="Angsana New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</w:t>
      </w:r>
      <w:r w:rsidRPr="00C74FFA">
        <w:rPr>
          <w:rFonts w:ascii="Angsana New" w:hAnsi="Angsana New" w:hint="cs"/>
          <w:i/>
          <w:sz w:val="30"/>
          <w:szCs w:val="30"/>
          <w:cs/>
        </w:rPr>
        <w:t>งวด</w:t>
      </w:r>
      <w:r w:rsidRPr="00C74FFA">
        <w:rPr>
          <w:rFonts w:ascii="Angsana New" w:hAnsi="Angsana New"/>
          <w:i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C74FFA">
        <w:rPr>
          <w:rFonts w:ascii="Angsana New" w:hAnsi="Angsana New" w:hint="cs"/>
          <w:i/>
          <w:sz w:val="30"/>
          <w:szCs w:val="30"/>
          <w:cs/>
        </w:rPr>
        <w:t>ส</w:t>
      </w:r>
      <w:r w:rsidRPr="00C74FFA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544C8C0B" w14:textId="77777777" w:rsidR="003F2B45" w:rsidRPr="002E04AD" w:rsidRDefault="003F2B45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17A572D7" w14:textId="2FA09357" w:rsidR="009B3614" w:rsidRPr="00C52C41" w:rsidRDefault="003F2B45" w:rsidP="005D5E37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74FFA">
        <w:rPr>
          <w:rFonts w:ascii="Angsana New" w:hAnsi="Angsana New"/>
          <w:i/>
          <w:sz w:val="30"/>
          <w:szCs w:val="30"/>
          <w:cs/>
        </w:rPr>
        <w:t>การคำนวณ</w:t>
      </w:r>
      <w:r w:rsidRPr="00C74FFA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C74FFA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41336AB6" w14:textId="77777777" w:rsidR="00823F77" w:rsidRPr="005D5E37" w:rsidRDefault="00823F77" w:rsidP="0060439B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i/>
          <w:sz w:val="28"/>
          <w:szCs w:val="28"/>
        </w:rPr>
      </w:pPr>
    </w:p>
    <w:p w14:paraId="6C91A254" w14:textId="77777777" w:rsidR="00A601D4" w:rsidRDefault="00A601D4" w:rsidP="0060439B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C55FE">
        <w:rPr>
          <w:rFonts w:ascii="Angsana New" w:hAnsi="Angsana New" w:hint="cs"/>
          <w:i/>
          <w:sz w:val="30"/>
          <w:szCs w:val="30"/>
          <w:cs/>
        </w:rPr>
        <w:t>ใน</w:t>
      </w:r>
      <w:r w:rsidRPr="00DC55FE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DC55FE">
        <w:rPr>
          <w:rFonts w:ascii="Angsana New" w:hAnsi="Angsana New"/>
          <w:i/>
          <w:sz w:val="30"/>
          <w:szCs w:val="30"/>
        </w:rPr>
        <w:t xml:space="preserve"> </w:t>
      </w:r>
      <w:r w:rsidRPr="00DC55FE">
        <w:rPr>
          <w:rFonts w:ascii="Angsana New" w:hAnsi="Angsana New"/>
          <w:i/>
          <w:sz w:val="30"/>
          <w:szCs w:val="30"/>
          <w:cs/>
        </w:rPr>
        <w:t>กำไร</w:t>
      </w:r>
      <w:r w:rsidRPr="00DC55FE">
        <w:rPr>
          <w:rFonts w:ascii="Angsana New" w:hAnsi="Angsana New" w:hint="cs"/>
          <w:i/>
          <w:sz w:val="30"/>
          <w:szCs w:val="30"/>
          <w:cs/>
        </w:rPr>
        <w:t>หรือ</w:t>
      </w:r>
      <w:r w:rsidRPr="00DC55FE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DC55FE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DC55FE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DC55FE">
        <w:rPr>
          <w:rFonts w:ascii="Angsana New" w:hAnsi="Angsana New" w:hint="cs"/>
          <w:i/>
          <w:sz w:val="30"/>
          <w:szCs w:val="30"/>
          <w:cs/>
        </w:rPr>
        <w:t>ทันที บริษัท</w:t>
      </w:r>
      <w:r w:rsidRPr="00DC55FE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DC55FE">
        <w:rPr>
          <w:rFonts w:ascii="Angsana New" w:hAnsi="Angsana New" w:hint="cs"/>
          <w:i/>
          <w:sz w:val="30"/>
          <w:szCs w:val="30"/>
          <w:cs/>
        </w:rPr>
        <w:t>ของ</w:t>
      </w:r>
      <w:r w:rsidRPr="00DC55FE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DC55F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C55FE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DC55F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C55FE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767183C9" w14:textId="77777777" w:rsidR="00053DA7" w:rsidRPr="005D5E37" w:rsidRDefault="00053DA7" w:rsidP="0005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EE9A8C4" w14:textId="77777777" w:rsidR="00A601D4" w:rsidRDefault="00A601D4" w:rsidP="00116616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74FFA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C74FFA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C74FFA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C74FF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C74FFA">
        <w:rPr>
          <w:rFonts w:ascii="Angsana New" w:hAnsi="Angsana New"/>
          <w:i/>
          <w:sz w:val="30"/>
          <w:szCs w:val="30"/>
          <w:cs/>
        </w:rPr>
        <w:t>กำไร</w:t>
      </w:r>
      <w:r w:rsidRPr="00C74FFA">
        <w:rPr>
          <w:rFonts w:ascii="Angsana New" w:hAnsi="Angsana New" w:hint="cs"/>
          <w:i/>
          <w:sz w:val="30"/>
          <w:szCs w:val="30"/>
          <w:cs/>
        </w:rPr>
        <w:t>หรือ</w:t>
      </w:r>
      <w:r w:rsidRPr="00C74FFA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C74FFA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C74FFA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C74FFA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C74FFA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20EB1EBD" w14:textId="77777777" w:rsidR="00116616" w:rsidRPr="005D5E37" w:rsidRDefault="00116616" w:rsidP="0005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BEDB975" w14:textId="62F6CE48"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C52C41">
        <w:rPr>
          <w:rFonts w:ascii="Angsana New" w:hAnsi="Angsana New"/>
          <w:i/>
          <w:iCs/>
          <w:sz w:val="30"/>
          <w:szCs w:val="30"/>
          <w:cs/>
        </w:rPr>
        <w:t>ผลประโยชน์ระยะยาวอื่น</w:t>
      </w:r>
    </w:p>
    <w:p w14:paraId="6010C736" w14:textId="77777777" w:rsidR="00116616" w:rsidRPr="005D5E37" w:rsidRDefault="00116616" w:rsidP="0005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7F4814F" w14:textId="14EC6E5E" w:rsidR="002D1F8C" w:rsidRDefault="002D1F8C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C74FFA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C74FFA">
        <w:rPr>
          <w:rFonts w:ascii="Angsana New" w:hAnsi="Angsana New" w:hint="cs"/>
          <w:i/>
          <w:sz w:val="30"/>
          <w:szCs w:val="30"/>
          <w:cs/>
        </w:rPr>
        <w:t xml:space="preserve">บริษัท </w:t>
      </w:r>
      <w:r w:rsidRPr="00C74FFA">
        <w:rPr>
          <w:rFonts w:ascii="Angsana New" w:hAnsi="Angsana New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662E63">
        <w:rPr>
          <w:rFonts w:ascii="Angsana New" w:hAnsi="Angsana New" w:hint="cs"/>
          <w:i/>
          <w:sz w:val="30"/>
          <w:szCs w:val="30"/>
          <w:cs/>
        </w:rPr>
        <w:t xml:space="preserve">        </w:t>
      </w:r>
      <w:r w:rsidR="00521A91">
        <w:rPr>
          <w:rFonts w:ascii="Angsana New" w:hAnsi="Angsana New" w:hint="cs"/>
          <w:i/>
          <w:sz w:val="30"/>
          <w:szCs w:val="30"/>
          <w:cs/>
        </w:rPr>
        <w:t xml:space="preserve">  </w:t>
      </w:r>
      <w:r w:rsidRPr="00C74FFA">
        <w:rPr>
          <w:rFonts w:ascii="Angsana New" w:hAnsi="Angsana New"/>
          <w:i/>
          <w:sz w:val="30"/>
          <w:szCs w:val="30"/>
          <w:cs/>
        </w:rPr>
        <w:t>การทำงาน</w:t>
      </w:r>
      <w:r w:rsidRPr="00C74FFA">
        <w:rPr>
          <w:rFonts w:ascii="Angsana New" w:hAnsi="Angsana New" w:hint="cs"/>
          <w:i/>
          <w:sz w:val="30"/>
          <w:szCs w:val="30"/>
          <w:cs/>
        </w:rPr>
        <w:t>ของ</w:t>
      </w:r>
      <w:r w:rsidRPr="00C74FFA">
        <w:rPr>
          <w:rFonts w:ascii="Angsana New" w:hAnsi="Angsana New"/>
          <w:i/>
          <w:sz w:val="30"/>
          <w:szCs w:val="30"/>
          <w:cs/>
        </w:rPr>
        <w:t>พนักงานใน</w:t>
      </w:r>
      <w:r w:rsidRPr="00C74FFA">
        <w:rPr>
          <w:rFonts w:ascii="Angsana New" w:hAnsi="Angsana New" w:hint="cs"/>
          <w:i/>
          <w:sz w:val="30"/>
          <w:szCs w:val="30"/>
          <w:cs/>
        </w:rPr>
        <w:t>งวด</w:t>
      </w:r>
      <w:r w:rsidRPr="00C74FFA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C74FFA">
        <w:rPr>
          <w:rFonts w:ascii="Angsana New" w:hAnsi="Angsana New" w:hint="cs"/>
          <w:i/>
          <w:sz w:val="30"/>
          <w:szCs w:val="30"/>
          <w:cs/>
        </w:rPr>
        <w:t>ๆ</w:t>
      </w:r>
      <w:r w:rsidRPr="00C74FFA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</w:t>
      </w:r>
      <w:r w:rsidR="00662E63">
        <w:rPr>
          <w:rFonts w:ascii="Angsana New" w:hAnsi="Angsana New" w:hint="cs"/>
          <w:i/>
          <w:sz w:val="30"/>
          <w:szCs w:val="30"/>
          <w:cs/>
        </w:rPr>
        <w:t xml:space="preserve">       </w:t>
      </w:r>
      <w:r w:rsidRPr="00C74FFA">
        <w:rPr>
          <w:rFonts w:ascii="Angsana New" w:hAnsi="Angsana New"/>
          <w:i/>
          <w:sz w:val="30"/>
          <w:szCs w:val="30"/>
          <w:cs/>
        </w:rPr>
        <w:t>มูลค่าปัจจุบัน</w:t>
      </w:r>
      <w:r w:rsidRPr="00C74FFA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 </w:t>
      </w:r>
    </w:p>
    <w:p w14:paraId="2A11B507" w14:textId="77777777" w:rsidR="009B3614" w:rsidRPr="00F3372B" w:rsidRDefault="009B3614" w:rsidP="0005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45A94A7" w14:textId="77777777" w:rsidR="009B3614" w:rsidRPr="00EA420D" w:rsidRDefault="009B3614" w:rsidP="002032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EA420D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22058C9B" w14:textId="77777777" w:rsidR="009B3614" w:rsidRPr="00053DA7" w:rsidRDefault="009B3614" w:rsidP="0005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9EFEA27" w14:textId="77777777" w:rsidR="00784EB3" w:rsidRPr="00EA420D" w:rsidRDefault="00806BDD" w:rsidP="00EA420D">
      <w:pPr>
        <w:pStyle w:val="AccPolicyalternative"/>
        <w:spacing w:line="240" w:lineRule="atLeast"/>
        <w:ind w:left="547"/>
        <w:jc w:val="thaiDistribute"/>
        <w:rPr>
          <w:rFonts w:ascii="Angsana New" w:hAnsi="Angsana New" w:cs="Angsana New"/>
          <w:b/>
          <w:bCs w:val="0"/>
          <w:i w:val="0"/>
          <w:iCs w:val="0"/>
          <w:color w:val="000000"/>
          <w:sz w:val="30"/>
          <w:szCs w:val="30"/>
        </w:rPr>
      </w:pPr>
      <w:r w:rsidRPr="00C74FFA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ผลประโยชน์ระยะสั้นของพนักงาน</w:t>
      </w:r>
      <w:r w:rsidRPr="00C74FFA">
        <w:rPr>
          <w:rFonts w:ascii="Angsana New" w:hAnsi="Angsana New" w:cs="Angsana New" w:hint="cs"/>
          <w:b/>
          <w:bCs w:val="0"/>
          <w:iCs w:val="0"/>
          <w:sz w:val="30"/>
          <w:szCs w:val="30"/>
          <w:cs/>
        </w:rPr>
        <w:t>รับรู้</w:t>
      </w:r>
      <w:r w:rsidRPr="00C74FFA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เป็นค่าใช้จ่ายเมื่อพนักงานทำงานให้</w:t>
      </w:r>
      <w:r w:rsidRPr="00C74FFA">
        <w:rPr>
          <w:rFonts w:ascii="Angsana New" w:hAnsi="Angsana New" w:cs="Angsana New"/>
          <w:b/>
          <w:bCs w:val="0"/>
          <w:iCs w:val="0"/>
          <w:sz w:val="30"/>
          <w:szCs w:val="30"/>
        </w:rPr>
        <w:t xml:space="preserve"> </w:t>
      </w:r>
      <w:r w:rsidRPr="00C74FFA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</w:t>
      </w:r>
      <w:r w:rsidRPr="00322EC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จาก</w:t>
      </w:r>
      <w:r w:rsidR="00322ECE" w:rsidRPr="00322ECE">
        <w:rPr>
          <w:rFonts w:ascii="Angsana New" w:hAnsi="Angsana New" w:cs="Angsana New"/>
          <w:b/>
          <w:bCs w:val="0"/>
          <w:iCs w:val="0"/>
          <w:sz w:val="30"/>
          <w:szCs w:val="30"/>
        </w:rPr>
        <w:t xml:space="preserve">             </w:t>
      </w:r>
      <w:r w:rsidR="00322ECE">
        <w:rPr>
          <w:rFonts w:ascii="Angsana New" w:hAnsi="Angsana New" w:cs="Angsana New"/>
          <w:b/>
          <w:bCs w:val="0"/>
          <w:iCs w:val="0"/>
          <w:sz w:val="30"/>
          <w:szCs w:val="30"/>
        </w:rPr>
        <w:t xml:space="preserve">             </w:t>
      </w:r>
      <w:r w:rsidRPr="00322EC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การ</w:t>
      </w:r>
      <w:r w:rsidRPr="00C74FFA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ที่พนักงานได้ทำงานให้ในอดีตและภาระผูกพันนี้สามารถประมาณได้อย่างสมเหตุสมผล</w:t>
      </w:r>
    </w:p>
    <w:p w14:paraId="13F6BDD3" w14:textId="77777777" w:rsidR="00784EB3" w:rsidRPr="00053DA7" w:rsidRDefault="00784EB3" w:rsidP="0005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BDD1174" w14:textId="45989760" w:rsidR="009B3614" w:rsidRPr="005967B2" w:rsidRDefault="009B3614" w:rsidP="00A27250">
      <w:pPr>
        <w:pStyle w:val="AccPolicyHeading"/>
        <w:rPr>
          <w:sz w:val="30"/>
          <w:szCs w:val="30"/>
        </w:rPr>
      </w:pPr>
      <w:r w:rsidRPr="005967B2">
        <w:rPr>
          <w:sz w:val="30"/>
          <w:szCs w:val="30"/>
          <w:cs/>
        </w:rPr>
        <w:t>(</w:t>
      </w:r>
      <w:r w:rsidR="00A27250" w:rsidRPr="002E04AD">
        <w:rPr>
          <w:sz w:val="30"/>
          <w:szCs w:val="30"/>
          <w:cs/>
        </w:rPr>
        <w:t>ฒ</w:t>
      </w:r>
      <w:r w:rsidRPr="005967B2">
        <w:rPr>
          <w:sz w:val="30"/>
          <w:szCs w:val="30"/>
          <w:cs/>
        </w:rPr>
        <w:t>)</w:t>
      </w:r>
      <w:r w:rsidRPr="005967B2">
        <w:rPr>
          <w:sz w:val="30"/>
          <w:szCs w:val="30"/>
          <w:cs/>
        </w:rPr>
        <w:tab/>
        <w:t>ประมาณการหนี้สิน</w:t>
      </w:r>
    </w:p>
    <w:p w14:paraId="6AF38C1E" w14:textId="77777777" w:rsidR="009B3614" w:rsidRPr="00CC066B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C535A34" w14:textId="3E413CE2" w:rsidR="009B3614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20D">
        <w:rPr>
          <w:rFonts w:ascii="Angsana New" w:hAnsi="Angsana New"/>
          <w:sz w:val="30"/>
          <w:szCs w:val="30"/>
          <w:cs/>
        </w:rPr>
        <w:t>ประมาณการหนี้สิน</w:t>
      </w:r>
      <w:r w:rsidR="00116616">
        <w:rPr>
          <w:rFonts w:ascii="Angsana New" w:hAnsi="Angsana New"/>
          <w:sz w:val="30"/>
          <w:szCs w:val="30"/>
          <w:cs/>
        </w:rPr>
        <w:t>จะรับรู้เมื่อบริษัทมีภาระ</w:t>
      </w:r>
      <w:r w:rsidR="005D5E37">
        <w:rPr>
          <w:rFonts w:ascii="Angsana New" w:hAnsi="Angsana New" w:hint="cs"/>
          <w:sz w:val="30"/>
          <w:szCs w:val="30"/>
          <w:cs/>
        </w:rPr>
        <w:t>ผูกพัน</w:t>
      </w:r>
      <w:r w:rsidRPr="00EA420D">
        <w:rPr>
          <w:rFonts w:ascii="Angsana New" w:hAnsi="Angsana New"/>
          <w:sz w:val="30"/>
          <w:szCs w:val="30"/>
          <w:cs/>
        </w:rPr>
        <w:t>ตามกฎหมาย</w:t>
      </w:r>
      <w:r w:rsidR="00116616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EA420D">
        <w:rPr>
          <w:rFonts w:ascii="Angsana New" w:hAnsi="Angsana New"/>
          <w:sz w:val="30"/>
          <w:szCs w:val="30"/>
          <w:cs/>
        </w:rPr>
        <w:t xml:space="preserve">ที่เกิดขึ้นในปัจจุบัน </w:t>
      </w:r>
      <w:r w:rsidR="00116616">
        <w:rPr>
          <w:rFonts w:ascii="Angsana New" w:hAnsi="Angsana New"/>
          <w:sz w:val="30"/>
          <w:szCs w:val="30"/>
          <w:cs/>
        </w:rPr>
        <w:br/>
      </w:r>
      <w:r w:rsidRPr="00EA420D">
        <w:rPr>
          <w:rFonts w:ascii="Angsana New" w:hAnsi="Angsana New"/>
          <w:sz w:val="30"/>
          <w:szCs w:val="30"/>
          <w:cs/>
        </w:rPr>
        <w:t>อันเป็นผลมาจากเหตุการณ์ในอดีต</w:t>
      </w:r>
      <w:r w:rsidR="00116616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EA420D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และมีความเป็นไปได้ค่อนข้างแน่นอนว่าประโยชน์เชิงเศรษฐกิจที่จะต้องถูกจ่าย</w:t>
      </w:r>
      <w:r w:rsidR="0060439B">
        <w:rPr>
          <w:rFonts w:ascii="Angsana New" w:hAnsi="Angsana New"/>
          <w:sz w:val="30"/>
          <w:szCs w:val="30"/>
          <w:cs/>
        </w:rPr>
        <w:t>ไปเพื่อชำระภาระ</w:t>
      </w:r>
      <w:r w:rsidR="00F26AD5">
        <w:rPr>
          <w:rFonts w:ascii="Angsana New" w:hAnsi="Angsana New" w:hint="cs"/>
          <w:sz w:val="30"/>
          <w:szCs w:val="30"/>
          <w:cs/>
        </w:rPr>
        <w:t>ผูกพัน</w:t>
      </w:r>
      <w:r w:rsidR="0060439B">
        <w:rPr>
          <w:rFonts w:ascii="Angsana New" w:hAnsi="Angsana New"/>
          <w:sz w:val="30"/>
          <w:szCs w:val="30"/>
          <w:cs/>
        </w:rPr>
        <w:t xml:space="preserve">ดังกล่าว </w:t>
      </w:r>
      <w:r w:rsidRPr="00EA420D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</w:t>
      </w:r>
      <w:r w:rsidR="0060439B">
        <w:rPr>
          <w:rFonts w:ascii="Angsana New" w:hAnsi="Angsana New" w:hint="cs"/>
          <w:sz w:val="30"/>
          <w:szCs w:val="30"/>
          <w:cs/>
        </w:rPr>
        <w:t>ให้</w:t>
      </w:r>
      <w:r w:rsidRPr="00EA420D">
        <w:rPr>
          <w:rFonts w:ascii="Angsana New" w:hAnsi="Angsana New"/>
          <w:sz w:val="30"/>
          <w:szCs w:val="30"/>
          <w:cs/>
        </w:rPr>
        <w:t>สะท้อนจำนวนที่อาจประเมินได้ในตลาดปัจจุบัน</w:t>
      </w:r>
      <w:r w:rsidR="0060439B" w:rsidRPr="007A299D">
        <w:rPr>
          <w:rFonts w:ascii="Angsana New" w:hAnsi="Angsana New"/>
          <w:sz w:val="30"/>
          <w:szCs w:val="30"/>
          <w:cs/>
        </w:rPr>
        <w:t>ซึ่งแปรไป</w:t>
      </w:r>
      <w:r w:rsidRPr="00EA420D">
        <w:rPr>
          <w:rFonts w:ascii="Angsana New" w:hAnsi="Angsana New"/>
          <w:sz w:val="30"/>
          <w:szCs w:val="30"/>
          <w:cs/>
        </w:rPr>
        <w:t xml:space="preserve">ตามเวลาและความเสี่ยงที่มีต่อหนี้สิน </w:t>
      </w:r>
    </w:p>
    <w:p w14:paraId="38534C2C" w14:textId="77777777" w:rsidR="005D5E37" w:rsidRPr="005D5E37" w:rsidRDefault="005D5E37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CA52F78" w14:textId="67C9807E" w:rsidR="009B3614" w:rsidRPr="005D5E37" w:rsidRDefault="005D5E37" w:rsidP="005967B2">
      <w:pPr>
        <w:pStyle w:val="AccPolicyHeading"/>
        <w:rPr>
          <w:sz w:val="30"/>
          <w:szCs w:val="30"/>
          <w:cs/>
        </w:rPr>
      </w:pPr>
      <w:r w:rsidRPr="005D5E37">
        <w:rPr>
          <w:sz w:val="30"/>
          <w:szCs w:val="30"/>
          <w:cs/>
        </w:rPr>
        <w:t xml:space="preserve"> </w:t>
      </w:r>
      <w:r w:rsidR="009B3614" w:rsidRPr="005D5E37">
        <w:rPr>
          <w:sz w:val="30"/>
          <w:szCs w:val="30"/>
          <w:cs/>
        </w:rPr>
        <w:t>(</w:t>
      </w:r>
      <w:r w:rsidR="00A27250" w:rsidRPr="005D5E37">
        <w:rPr>
          <w:rFonts w:hint="cs"/>
          <w:sz w:val="30"/>
          <w:szCs w:val="30"/>
          <w:cs/>
        </w:rPr>
        <w:t>ณ</w:t>
      </w:r>
      <w:r w:rsidR="009B3614" w:rsidRPr="005D5E37">
        <w:rPr>
          <w:sz w:val="30"/>
          <w:szCs w:val="30"/>
          <w:cs/>
        </w:rPr>
        <w:t>)</w:t>
      </w:r>
      <w:r w:rsidR="009B3614" w:rsidRPr="005D5E37">
        <w:rPr>
          <w:sz w:val="30"/>
          <w:szCs w:val="30"/>
          <w:cs/>
        </w:rPr>
        <w:tab/>
        <w:t>รายได้</w:t>
      </w:r>
    </w:p>
    <w:p w14:paraId="181AFA91" w14:textId="77777777" w:rsidR="009B3614" w:rsidRPr="00CC066B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E0B5CC6" w14:textId="77777777" w:rsidR="009B3614" w:rsidRPr="00EA420D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20D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14:paraId="74F2F86F" w14:textId="77777777" w:rsidR="00784EB3" w:rsidRPr="00CC066B" w:rsidRDefault="00784EB3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2831B8BB" w14:textId="77777777" w:rsidR="009B3614" w:rsidRPr="00EA420D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A420D">
        <w:rPr>
          <w:rFonts w:ascii="Angsana New" w:hAnsi="Angsana New"/>
          <w:iCs/>
          <w:sz w:val="30"/>
          <w:szCs w:val="30"/>
          <w:cs/>
        </w:rPr>
        <w:t>การขายสินค้า</w:t>
      </w:r>
    </w:p>
    <w:p w14:paraId="1688A1E5" w14:textId="77777777" w:rsidR="009B3614" w:rsidRPr="00CC066B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2B79E5E" w14:textId="2876ED1F" w:rsidR="009B3614" w:rsidRPr="00EA420D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20D">
        <w:rPr>
          <w:rFonts w:ascii="Angsana New" w:hAnsi="Angsana New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</w:t>
      </w:r>
      <w:r w:rsidR="00662E63">
        <w:rPr>
          <w:rFonts w:ascii="Angsana New" w:hAnsi="Angsana New" w:hint="cs"/>
          <w:sz w:val="30"/>
          <w:szCs w:val="30"/>
          <w:cs/>
        </w:rPr>
        <w:t xml:space="preserve">     </w:t>
      </w:r>
      <w:r w:rsidRPr="00EA420D">
        <w:rPr>
          <w:rFonts w:ascii="Angsana New" w:hAnsi="Angsana New"/>
          <w:sz w:val="30"/>
          <w:szCs w:val="30"/>
          <w:cs/>
        </w:rPr>
        <w:t xml:space="preserve">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 ไม่อาจวัดมูลค่าของจำนวนรายได้และต้นทุนที่เกิดขึ้นได้อย่างน่าเชื่อถือ </w:t>
      </w:r>
      <w:r w:rsidR="005D5E37">
        <w:rPr>
          <w:rFonts w:ascii="Angsana New" w:hAnsi="Angsana New" w:hint="cs"/>
          <w:sz w:val="30"/>
          <w:szCs w:val="30"/>
          <w:cs/>
        </w:rPr>
        <w:t>หรือ</w:t>
      </w:r>
      <w:r w:rsidRPr="00EA420D">
        <w:rPr>
          <w:rFonts w:ascii="Angsana New" w:hAnsi="Angsana New"/>
          <w:sz w:val="30"/>
          <w:szCs w:val="30"/>
          <w:cs/>
        </w:rPr>
        <w:t xml:space="preserve">มีความเป็นไปได้ค่อนข้างแน่นอนที่จะต้องรับคืนสินค้า  </w:t>
      </w:r>
    </w:p>
    <w:p w14:paraId="29433D43" w14:textId="77777777" w:rsidR="00EB18B9" w:rsidRPr="00F3372B" w:rsidRDefault="00EB18B9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13920743" w14:textId="77777777" w:rsidR="009B3614" w:rsidRPr="00EA420D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20D">
        <w:rPr>
          <w:rFonts w:ascii="Angsana New" w:hAnsi="Angsana New"/>
          <w:iCs/>
          <w:sz w:val="30"/>
          <w:szCs w:val="30"/>
          <w:cs/>
        </w:rPr>
        <w:t>เงินปันผลรับ</w:t>
      </w:r>
    </w:p>
    <w:p w14:paraId="642D5999" w14:textId="77777777" w:rsidR="009B3614" w:rsidRPr="00CC066B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3AD32EA1" w14:textId="77777777" w:rsidR="009B3614" w:rsidRPr="00EA420D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A420D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6F4F8E1F" w14:textId="77777777" w:rsidR="00FF7C2E" w:rsidRPr="005D5E37" w:rsidRDefault="00FF7C2E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52B0AD7B" w14:textId="370253A4" w:rsidR="009B3614" w:rsidRPr="00EA420D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A420D">
        <w:rPr>
          <w:rFonts w:ascii="Angsana New" w:hAnsi="Angsana New"/>
          <w:iCs/>
          <w:sz w:val="30"/>
          <w:szCs w:val="30"/>
          <w:cs/>
        </w:rPr>
        <w:t>ดอกเบี้ยรับและรายได้อื่น</w:t>
      </w:r>
    </w:p>
    <w:p w14:paraId="5EFC1D1A" w14:textId="77777777" w:rsidR="009B3614" w:rsidRPr="005D5E37" w:rsidRDefault="009B3614" w:rsidP="005D5E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08F54AFC" w14:textId="77777777" w:rsidR="009B3614" w:rsidRPr="00EA420D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420D">
        <w:rPr>
          <w:rFonts w:ascii="Angsana New" w:hAnsi="Angsana New"/>
          <w:sz w:val="30"/>
          <w:szCs w:val="30"/>
          <w:cs/>
        </w:rPr>
        <w:t>ดอกเบี้ยรับและรายได้อื่นบันทึกในกำไรหรือขาดทุนตามเกณฑ์คงค้าง</w:t>
      </w:r>
    </w:p>
    <w:p w14:paraId="454A6589" w14:textId="77777777" w:rsidR="00823F77" w:rsidRDefault="00823F77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E9E0B20" w14:textId="77777777" w:rsidR="005D5E37" w:rsidRDefault="005D5E37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261741" w14:textId="559D1DE8" w:rsidR="009B3614" w:rsidRPr="00C52C41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27250">
        <w:rPr>
          <w:rFonts w:ascii="Angsana New" w:hAnsi="Angsana New" w:hint="cs"/>
          <w:b/>
          <w:bCs/>
          <w:iCs/>
          <w:sz w:val="30"/>
          <w:szCs w:val="30"/>
          <w:cs/>
        </w:rPr>
        <w:t>ด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C52C41">
        <w:rPr>
          <w:rFonts w:ascii="Angsana New" w:hAnsi="Angsana New"/>
          <w:b/>
          <w:bCs/>
          <w:iCs/>
          <w:sz w:val="30"/>
          <w:szCs w:val="30"/>
          <w:cs/>
        </w:rPr>
        <w:t>ต้นทุนทางการเงิน</w:t>
      </w:r>
    </w:p>
    <w:p w14:paraId="1A56F454" w14:textId="77777777"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4D575C" w14:textId="14DC53EF" w:rsidR="003E4D3D" w:rsidRDefault="003E4D3D" w:rsidP="003E4D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E4D3D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3E4D3D">
        <w:rPr>
          <w:rFonts w:ascii="Angsana New" w:hAnsi="Angsana New" w:hint="cs"/>
          <w:sz w:val="30"/>
          <w:szCs w:val="30"/>
          <w:cs/>
        </w:rPr>
        <w:t>หรือ</w:t>
      </w:r>
      <w:r w:rsidRPr="003E4D3D">
        <w:rPr>
          <w:rFonts w:ascii="Angsana New" w:hAnsi="Angsana New"/>
          <w:sz w:val="30"/>
          <w:szCs w:val="30"/>
          <w:cs/>
        </w:rPr>
        <w:t>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</w:t>
      </w:r>
      <w:r w:rsidR="00D47AFE">
        <w:rPr>
          <w:rFonts w:ascii="Angsana New" w:hAnsi="Angsana New"/>
          <w:sz w:val="30"/>
          <w:szCs w:val="30"/>
          <w:cs/>
        </w:rPr>
        <w:t>่อนที่จะนำมาใช้เองหรือเพื่อขาย ดอกเบี้ยซึ่งเป็นส่วนหนึ่งของค่างวดตามสัญญาเช่าการเงินบันทึกในงบกำไรขาดทุนโดยใช้วิธีอัตราดอกเบี้ยที่แท้จริง</w:t>
      </w:r>
    </w:p>
    <w:p w14:paraId="660F2434" w14:textId="78353D7B" w:rsidR="003E4D3D" w:rsidRDefault="003E4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Cs/>
          <w:sz w:val="30"/>
          <w:szCs w:val="30"/>
        </w:rPr>
      </w:pPr>
    </w:p>
    <w:p w14:paraId="6ABC230E" w14:textId="672EFB14" w:rsidR="009B3614" w:rsidRPr="00C52C41" w:rsidRDefault="003E4D3D" w:rsidP="003E4D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C52C41">
        <w:rPr>
          <w:rFonts w:ascii="Angsana New" w:hAnsi="Angsana New"/>
          <w:b/>
          <w:bCs/>
          <w:iCs/>
          <w:sz w:val="30"/>
          <w:szCs w:val="30"/>
        </w:rPr>
        <w:t xml:space="preserve"> </w:t>
      </w:r>
      <w:r w:rsidR="009B3614" w:rsidRPr="00C52C41">
        <w:rPr>
          <w:rFonts w:ascii="Angsana New" w:hAnsi="Angsana New"/>
          <w:b/>
          <w:bCs/>
          <w:iCs/>
          <w:sz w:val="30"/>
          <w:szCs w:val="30"/>
        </w:rPr>
        <w:t>(</w:t>
      </w:r>
      <w:r w:rsidR="00A27250">
        <w:rPr>
          <w:rFonts w:ascii="Angsana New" w:hAnsi="Angsana New" w:hint="cs"/>
          <w:b/>
          <w:bCs/>
          <w:iCs/>
          <w:sz w:val="30"/>
          <w:szCs w:val="30"/>
          <w:cs/>
        </w:rPr>
        <w:t>ต</w:t>
      </w:r>
      <w:r w:rsidR="009B3614" w:rsidRPr="00C52C41">
        <w:rPr>
          <w:rFonts w:ascii="Angsana New" w:hAnsi="Angsana New"/>
          <w:b/>
          <w:bCs/>
          <w:iCs/>
          <w:sz w:val="30"/>
          <w:szCs w:val="30"/>
        </w:rPr>
        <w:t>)</w:t>
      </w:r>
      <w:r w:rsidR="009B3614" w:rsidRPr="00C52C41">
        <w:rPr>
          <w:rFonts w:ascii="Angsana New" w:hAnsi="Angsana New"/>
          <w:b/>
          <w:bCs/>
          <w:iCs/>
          <w:sz w:val="30"/>
          <w:szCs w:val="30"/>
        </w:rPr>
        <w:tab/>
      </w:r>
      <w:r w:rsidR="009B3614" w:rsidRPr="00C52C41">
        <w:rPr>
          <w:rFonts w:ascii="Angsana New" w:hAnsi="Angsana New"/>
          <w:b/>
          <w:bCs/>
          <w:iCs/>
          <w:sz w:val="30"/>
          <w:szCs w:val="30"/>
          <w:cs/>
        </w:rPr>
        <w:t>สัญญาเช่าดำเนินงาน</w:t>
      </w:r>
    </w:p>
    <w:p w14:paraId="4E99B96F" w14:textId="77777777"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6BBFFF" w14:textId="77777777" w:rsidR="009B3614" w:rsidRPr="00C52C41" w:rsidRDefault="009B3614" w:rsidP="009B361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 </w:t>
      </w:r>
    </w:p>
    <w:p w14:paraId="12B19054" w14:textId="77777777" w:rsidR="009B3614" w:rsidRPr="00C52C41" w:rsidRDefault="009B3614" w:rsidP="009B361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0FA8F34" w14:textId="77777777" w:rsidR="009B3614" w:rsidRDefault="009B3614" w:rsidP="009B3614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52C41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75737B07" w14:textId="77777777" w:rsidR="005D5E37" w:rsidRDefault="005D5E37" w:rsidP="00A34F71">
      <w:pPr>
        <w:pStyle w:val="AccPolicysubhead"/>
      </w:pPr>
    </w:p>
    <w:p w14:paraId="47188D19" w14:textId="6C726749" w:rsidR="00A34F71" w:rsidRPr="001E2037" w:rsidRDefault="00E464D7" w:rsidP="00A34F71">
      <w:pPr>
        <w:pStyle w:val="AccPolicysubhead"/>
      </w:pPr>
      <w:r>
        <w:rPr>
          <w:rFonts w:hint="cs"/>
          <w:cs/>
        </w:rPr>
        <w:t>การประเมิน</w:t>
      </w:r>
      <w:r w:rsidR="00F76144">
        <w:rPr>
          <w:rFonts w:hint="cs"/>
          <w:cs/>
        </w:rPr>
        <w:t>ว่าข้อตกลงประกอบด้วยสัญญาเช่าหรือไม่</w:t>
      </w:r>
    </w:p>
    <w:p w14:paraId="13E9D6CB" w14:textId="77777777" w:rsidR="00A34F71" w:rsidRDefault="00A34F71" w:rsidP="00A34F71">
      <w:pPr>
        <w:pStyle w:val="AccPolicysubhead"/>
      </w:pPr>
    </w:p>
    <w:p w14:paraId="0CE1F401" w14:textId="3F8FADDC" w:rsidR="00A34F71" w:rsidRPr="00A34F71" w:rsidRDefault="00A34F71" w:rsidP="00A3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A249C">
        <w:rPr>
          <w:rFonts w:ascii="Angsana New" w:eastAsia="Calibri" w:hAnsi="Angsana New" w:hint="cs"/>
          <w:sz w:val="30"/>
          <w:szCs w:val="30"/>
          <w:cs/>
        </w:rPr>
        <w:t xml:space="preserve">ณ วันที่เริ่มต้นข้อตกลง </w:t>
      </w:r>
      <w:r w:rsidRPr="00A34F71">
        <w:rPr>
          <w:rFonts w:ascii="Angsana New" w:eastAsia="Calibri" w:hAnsi="Angsana New" w:hint="cs"/>
          <w:sz w:val="30"/>
          <w:szCs w:val="30"/>
          <w:cs/>
        </w:rPr>
        <w:t>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</w:t>
      </w:r>
      <w:r w:rsidR="005D5E37">
        <w:rPr>
          <w:rFonts w:ascii="Angsana New" w:eastAsia="Calibri" w:hAnsi="Angsana New" w:hint="cs"/>
          <w:sz w:val="30"/>
          <w:szCs w:val="30"/>
          <w:cs/>
        </w:rPr>
        <w:t>สิทธิในการใช้สินทรัพย์ ถ้าทำให้</w:t>
      </w:r>
      <w:r w:rsidRPr="00A34F71">
        <w:rPr>
          <w:rFonts w:ascii="Angsana New" w:eastAsia="Calibri" w:hAnsi="Angsana New" w:hint="cs"/>
          <w:sz w:val="30"/>
          <w:szCs w:val="30"/>
          <w:cs/>
        </w:rPr>
        <w:t xml:space="preserve">บริษัทมีสิทธิในการควบคุมการใช้สินทรัพย์ </w:t>
      </w:r>
    </w:p>
    <w:p w14:paraId="535A7E10" w14:textId="77777777" w:rsidR="00A34F71" w:rsidRPr="00A34F71" w:rsidRDefault="00A34F71" w:rsidP="00A3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51A31263" w14:textId="7CF805C1" w:rsidR="00A34F71" w:rsidRPr="001E2037" w:rsidRDefault="00A34F71" w:rsidP="00A3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34F71">
        <w:rPr>
          <w:rFonts w:ascii="Angsana New" w:hAnsi="Angsana New"/>
          <w:sz w:val="30"/>
          <w:szCs w:val="30"/>
          <w:cs/>
        </w:rPr>
        <w:t>ณ วันที่เริ่มต้นข้อตกลง หรือ มีการประเมินข้อตกลงใหม่ บริษัทแยกค่าตอบแทนสำหรับสัญญาเช่า และส่วนที่เป็นองค์ประกอบอื่นโดยใช้มูลค</w:t>
      </w:r>
      <w:r w:rsidR="00F45B8D">
        <w:rPr>
          <w:rFonts w:ascii="Angsana New" w:hAnsi="Angsana New"/>
          <w:sz w:val="30"/>
          <w:szCs w:val="30"/>
          <w:cs/>
        </w:rPr>
        <w:t>่ายุติธรรมเป็นเกณฑ์ในการแยก หาก</w:t>
      </w:r>
      <w:r w:rsidRPr="00A34F71">
        <w:rPr>
          <w:rFonts w:ascii="Angsana New" w:hAnsi="Angsana New"/>
          <w:sz w:val="30"/>
          <w:szCs w:val="30"/>
          <w:cs/>
        </w:rPr>
        <w:t>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</w:t>
      </w:r>
      <w:r w:rsidR="00116616">
        <w:rPr>
          <w:rFonts w:ascii="Angsana New" w:hAnsi="Angsana New"/>
          <w:sz w:val="30"/>
          <w:szCs w:val="30"/>
          <w:cs/>
        </w:rPr>
        <w:t>าดอกเบี้ยเงินกู้ยืมส่วนเพิ่มของ</w:t>
      </w:r>
      <w:r w:rsidRPr="00A34F71">
        <w:rPr>
          <w:rFonts w:ascii="Angsana New" w:hAnsi="Angsana New"/>
          <w:sz w:val="30"/>
          <w:szCs w:val="30"/>
          <w:cs/>
        </w:rPr>
        <w:t>บริษัท</w:t>
      </w:r>
    </w:p>
    <w:p w14:paraId="375A1342" w14:textId="77777777" w:rsidR="00A34F71" w:rsidRDefault="00A34F71" w:rsidP="009B3614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12E6B0D" w14:textId="43ECD1F4" w:rsidR="009B3614" w:rsidRPr="00C52C41" w:rsidRDefault="003C7B1B" w:rsidP="009B3614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2725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="009B3614"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9B3614"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</w:t>
      </w:r>
    </w:p>
    <w:p w14:paraId="5CCD905C" w14:textId="77777777"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2813EE" w14:textId="060DB52E" w:rsidR="009B3614" w:rsidRPr="00C52C41" w:rsidRDefault="009B3614" w:rsidP="005D5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ภาษีเงินได้</w:t>
      </w:r>
      <w:r w:rsidR="00D06540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4EB45BCF" w14:textId="26F9B913"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="00D06540">
        <w:rPr>
          <w:rFonts w:ascii="Angsana New" w:hAnsi="Angsana New" w:hint="cs"/>
          <w:sz w:val="30"/>
          <w:szCs w:val="30"/>
          <w:cs/>
        </w:rPr>
        <w:t xml:space="preserve">        </w:t>
      </w:r>
      <w:r w:rsidR="00C570C3">
        <w:rPr>
          <w:rFonts w:ascii="Angsana New" w:hAnsi="Angsana New" w:hint="cs"/>
          <w:sz w:val="30"/>
          <w:szCs w:val="30"/>
          <w:cs/>
        </w:rPr>
        <w:t xml:space="preserve"> </w:t>
      </w:r>
      <w:r w:rsidR="00D06540">
        <w:rPr>
          <w:rFonts w:ascii="Angsana New" w:hAnsi="Angsana New" w:hint="cs"/>
          <w:sz w:val="30"/>
          <w:szCs w:val="30"/>
          <w:cs/>
        </w:rPr>
        <w:t xml:space="preserve">    </w:t>
      </w:r>
      <w:r w:rsidRPr="00C52C41">
        <w:rPr>
          <w:rFonts w:ascii="Angsana New" w:hAnsi="Angsana New"/>
          <w:sz w:val="30"/>
          <w:szCs w:val="30"/>
          <w:cs/>
        </w:rPr>
        <w:t>การปรับปรุงทางภาษีที่เกี่ยวกับรายการในปีก่อนๆ</w:t>
      </w:r>
      <w:r w:rsidRPr="00C52C41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7832EC63" w14:textId="77777777" w:rsidR="009B3614" w:rsidRPr="00C52C41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54A38A26" w14:textId="77777777" w:rsidR="009B3614" w:rsidRDefault="009B3614" w:rsidP="009B3614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</w:t>
      </w:r>
      <w:r w:rsidR="002E6DDD">
        <w:rPr>
          <w:rFonts w:ascii="Angsana New" w:hAnsi="Angsana New"/>
          <w:sz w:val="30"/>
          <w:szCs w:val="30"/>
          <w:cs/>
        </w:rPr>
        <w:t>ื่อความมุ่งหมายทางภาษี</w:t>
      </w:r>
    </w:p>
    <w:p w14:paraId="5AD2CD55" w14:textId="7BF144CA" w:rsidR="00570128" w:rsidRDefault="00E464D7" w:rsidP="009B3614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/>
      </w:r>
      <w:r w:rsidR="009B3614" w:rsidRPr="00C52C41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9B3614" w:rsidRPr="00C52C41">
        <w:rPr>
          <w:rFonts w:ascii="Angsana New" w:hAnsi="Angsana New"/>
          <w:b/>
          <w:sz w:val="30"/>
          <w:szCs w:val="30"/>
        </w:rPr>
        <w:t xml:space="preserve"> </w:t>
      </w:r>
    </w:p>
    <w:p w14:paraId="641C28BE" w14:textId="77777777" w:rsidR="008E447E" w:rsidRDefault="008E447E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753EC53" w14:textId="294929A3" w:rsidR="00223AFB" w:rsidRDefault="009B3614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D06540">
        <w:rPr>
          <w:rFonts w:ascii="Angsana New" w:hAnsi="Angsana New" w:hint="cs"/>
          <w:sz w:val="30"/>
          <w:szCs w:val="30"/>
          <w:cs/>
        </w:rPr>
        <w:t xml:space="preserve">    </w:t>
      </w:r>
      <w:r w:rsidRPr="00C52C41">
        <w:rPr>
          <w:rFonts w:ascii="Angsana New" w:hAnsi="Angsana New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</w:p>
    <w:p w14:paraId="56EC5A89" w14:textId="77777777" w:rsidR="005D5E37" w:rsidRDefault="005D5E37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939EDEC" w14:textId="50D8F9D0" w:rsidR="009B3614" w:rsidRPr="00C52C41" w:rsidRDefault="009B3614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</w:t>
      </w:r>
      <w:r w:rsidR="00D06540">
        <w:rPr>
          <w:rFonts w:ascii="Angsana New" w:hAnsi="Angsana New" w:hint="cs"/>
          <w:sz w:val="30"/>
          <w:szCs w:val="30"/>
          <w:cs/>
        </w:rPr>
        <w:t xml:space="preserve">    </w:t>
      </w:r>
      <w:r w:rsidRPr="00C52C41">
        <w:rPr>
          <w:rFonts w:ascii="Angsana New" w:hAnsi="Angsana New"/>
          <w:sz w:val="30"/>
          <w:szCs w:val="30"/>
          <w:cs/>
        </w:rPr>
        <w:t>จากหลายปัจจัย รวมถึง การตีความทางกฏหมายภาษี และจากประสบการณ์ในอดีต  การประเมินนี้อยู่บน</w:t>
      </w:r>
      <w:r w:rsidR="00116616">
        <w:rPr>
          <w:rFonts w:ascii="Angsana New" w:hAnsi="Angsana New"/>
          <w:sz w:val="30"/>
          <w:szCs w:val="30"/>
          <w:cs/>
        </w:rPr>
        <w:t>พื้นฐานการประมาณการและข้อสมมติ</w:t>
      </w:r>
      <w:r w:rsidRPr="00C52C41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ๆอาจจะทำให้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E692929" w14:textId="77777777" w:rsidR="009B3614" w:rsidRPr="00C52C41" w:rsidRDefault="009B3614" w:rsidP="007C2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5CED1B" w14:textId="7EEAB50B" w:rsidR="009B3614" w:rsidRPr="00C52C41" w:rsidRDefault="009B3614" w:rsidP="007C2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D06540">
        <w:rPr>
          <w:rFonts w:ascii="Angsana New" w:hAnsi="Angsana New" w:hint="cs"/>
          <w:sz w:val="30"/>
          <w:szCs w:val="30"/>
          <w:cs/>
        </w:rPr>
        <w:t xml:space="preserve">   </w:t>
      </w:r>
      <w:r w:rsidR="00EE1A95">
        <w:rPr>
          <w:rFonts w:ascii="Angsana New" w:hAnsi="Angsana New" w:hint="cs"/>
          <w:sz w:val="30"/>
          <w:szCs w:val="30"/>
          <w:cs/>
        </w:rPr>
        <w:t xml:space="preserve"> </w:t>
      </w:r>
      <w:r w:rsidR="00D06540">
        <w:rPr>
          <w:rFonts w:ascii="Angsana New" w:hAnsi="Angsana New" w:hint="cs"/>
          <w:sz w:val="30"/>
          <w:szCs w:val="30"/>
          <w:cs/>
        </w:rPr>
        <w:t xml:space="preserve">       </w:t>
      </w:r>
      <w:r w:rsidRPr="00C52C41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</w:t>
      </w:r>
      <w:r w:rsidR="00D06540">
        <w:rPr>
          <w:rFonts w:ascii="Angsana New" w:hAnsi="Angsana New" w:hint="cs"/>
          <w:sz w:val="30"/>
          <w:szCs w:val="30"/>
          <w:cs/>
        </w:rPr>
        <w:t xml:space="preserve">  </w:t>
      </w:r>
      <w:r w:rsidR="00EE1A95">
        <w:rPr>
          <w:rFonts w:ascii="Angsana New" w:hAnsi="Angsana New" w:hint="cs"/>
          <w:sz w:val="30"/>
          <w:szCs w:val="30"/>
          <w:cs/>
        </w:rPr>
        <w:t xml:space="preserve"> </w:t>
      </w:r>
      <w:r w:rsidR="00D06540">
        <w:rPr>
          <w:rFonts w:ascii="Angsana New" w:hAnsi="Angsana New" w:hint="cs"/>
          <w:sz w:val="30"/>
          <w:szCs w:val="30"/>
          <w:cs/>
        </w:rPr>
        <w:t xml:space="preserve">    </w:t>
      </w:r>
      <w:r w:rsidRPr="00C52C41">
        <w:rPr>
          <w:rFonts w:ascii="Angsana New" w:hAnsi="Angsana New"/>
          <w:sz w:val="30"/>
          <w:szCs w:val="30"/>
          <w:cs/>
        </w:rPr>
        <w:t>ด้วยยอดสุทธิหรือตั้งใจจะรับคืนสินทรัพย์และจ่ายชำระหนี้สินในเวลาเดียวกัน</w:t>
      </w:r>
      <w:r w:rsidRPr="00C52C41">
        <w:rPr>
          <w:rFonts w:ascii="Angsana New" w:hAnsi="Angsana New"/>
          <w:sz w:val="30"/>
          <w:szCs w:val="30"/>
        </w:rPr>
        <w:t xml:space="preserve"> </w:t>
      </w:r>
    </w:p>
    <w:p w14:paraId="1F00C4CE" w14:textId="77777777" w:rsidR="00835E1E" w:rsidRDefault="00835E1E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7B8ADBD0" w14:textId="0D3058D1" w:rsidR="009B3614" w:rsidRPr="00C52C41" w:rsidRDefault="009B3614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="00E0720B">
        <w:rPr>
          <w:rFonts w:ascii="Angsana New" w:hAnsi="Angsana New"/>
          <w:sz w:val="30"/>
          <w:szCs w:val="30"/>
        </w:rPr>
        <w:t xml:space="preserve">       </w:t>
      </w:r>
      <w:r w:rsidR="00EE1A95">
        <w:rPr>
          <w:rFonts w:ascii="Angsana New" w:hAnsi="Angsana New" w:hint="cs"/>
          <w:sz w:val="30"/>
          <w:szCs w:val="30"/>
          <w:cs/>
        </w:rPr>
        <w:t xml:space="preserve"> </w:t>
      </w:r>
      <w:r w:rsidR="00E0720B">
        <w:rPr>
          <w:rFonts w:ascii="Angsana New" w:hAnsi="Angsana New"/>
          <w:sz w:val="30"/>
          <w:szCs w:val="30"/>
        </w:rPr>
        <w:t xml:space="preserve">     </w:t>
      </w:r>
      <w:r w:rsidRPr="00C52C41">
        <w:rPr>
          <w:rFonts w:ascii="Angsana New" w:hAnsi="Angsana New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</w:t>
      </w:r>
      <w:r w:rsidR="00D06540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C52C41">
        <w:rPr>
          <w:rFonts w:ascii="Angsana New" w:hAnsi="Angsana New"/>
          <w:sz w:val="30"/>
          <w:szCs w:val="30"/>
          <w:cs/>
        </w:rPr>
        <w:t>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C52C41">
        <w:rPr>
          <w:rFonts w:ascii="Angsana New" w:hAnsi="Angsana New"/>
          <w:sz w:val="30"/>
          <w:szCs w:val="30"/>
        </w:rPr>
        <w:t xml:space="preserve"> </w:t>
      </w:r>
    </w:p>
    <w:p w14:paraId="191FB79F" w14:textId="77777777" w:rsidR="00F631CA" w:rsidRDefault="00F631CA" w:rsidP="00F631CA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0D40861" w14:textId="445A15C8" w:rsidR="00F631CA" w:rsidRPr="00C52C41" w:rsidRDefault="00F631CA" w:rsidP="00F631CA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2725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กำไรต่อหุ้น</w:t>
      </w:r>
      <w:r w:rsidR="005D5E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ขั้นพื้นฐาน</w:t>
      </w:r>
    </w:p>
    <w:p w14:paraId="1152653B" w14:textId="77777777" w:rsidR="008E447E" w:rsidRPr="008E447E" w:rsidRDefault="008E447E" w:rsidP="008E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sz w:val="30"/>
          <w:szCs w:val="30"/>
        </w:rPr>
      </w:pPr>
    </w:p>
    <w:p w14:paraId="210242CE" w14:textId="2C661D30" w:rsidR="008E447E" w:rsidRDefault="008E447E" w:rsidP="002E6DDD">
      <w:pPr>
        <w:pStyle w:val="BodyText"/>
        <w:tabs>
          <w:tab w:val="clear" w:pos="454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8E447E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Pr="008E447E">
        <w:rPr>
          <w:rFonts w:ascii="Angsana New" w:hAnsi="Angsana New"/>
          <w:sz w:val="30"/>
          <w:szCs w:val="30"/>
          <w:cs/>
        </w:rPr>
        <w:t>บริษัท</w:t>
      </w:r>
      <w:r w:rsidRPr="008E447E">
        <w:rPr>
          <w:rFonts w:ascii="Angsana New" w:hAnsi="Angsana New" w:hint="cs"/>
          <w:sz w:val="30"/>
          <w:szCs w:val="30"/>
          <w:cs/>
        </w:rPr>
        <w:t xml:space="preserve"> ด้วยจำนวนหุ้นสามัญ</w:t>
      </w:r>
      <w:r w:rsidR="005D5E37">
        <w:rPr>
          <w:rFonts w:ascii="Angsana New" w:hAnsi="Angsana New"/>
          <w:sz w:val="30"/>
          <w:szCs w:val="30"/>
          <w:cs/>
        </w:rPr>
        <w:br/>
      </w:r>
      <w:r w:rsidRPr="008E447E">
        <w:rPr>
          <w:rFonts w:ascii="Angsana New" w:hAnsi="Angsana New" w:hint="cs"/>
          <w:sz w:val="30"/>
          <w:szCs w:val="30"/>
          <w:cs/>
        </w:rPr>
        <w:t>ถัวเฉลี่ยถ่วงน้ำหนักที่ออกจำหน่ายระหว่างปี</w:t>
      </w:r>
      <w:r w:rsidRPr="008E447E">
        <w:rPr>
          <w:rFonts w:ascii="Angsana New" w:hAnsi="Angsana New"/>
          <w:sz w:val="30"/>
          <w:szCs w:val="30"/>
        </w:rPr>
        <w:t xml:space="preserve"> </w:t>
      </w:r>
    </w:p>
    <w:p w14:paraId="6EC99F6A" w14:textId="77777777" w:rsidR="008E447E" w:rsidRPr="005D5E37" w:rsidRDefault="008E447E" w:rsidP="009B3614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47F5A9C2" w14:textId="54ACA0BE" w:rsidR="00F43556" w:rsidRPr="00C52C41" w:rsidRDefault="00F43556" w:rsidP="00F43556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2725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367E41E2" w14:textId="77777777" w:rsidR="009B3614" w:rsidRPr="00D6439C" w:rsidRDefault="009B3614" w:rsidP="00F43556">
      <w:pPr>
        <w:spacing w:line="240" w:lineRule="auto"/>
        <w:jc w:val="thaiDistribute"/>
        <w:rPr>
          <w:rFonts w:ascii="Angsana New" w:hAnsi="Angsana New"/>
          <w:b/>
          <w:sz w:val="24"/>
          <w:szCs w:val="24"/>
        </w:rPr>
      </w:pPr>
    </w:p>
    <w:p w14:paraId="24B23CBE" w14:textId="07FD2CB4" w:rsidR="009B3614" w:rsidRPr="00C52C41" w:rsidRDefault="009B3614" w:rsidP="00917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</w:t>
      </w:r>
      <w:r w:rsidR="00D06540">
        <w:rPr>
          <w:rFonts w:ascii="Angsana New" w:hAnsi="Angsana New" w:hint="cs"/>
          <w:sz w:val="30"/>
          <w:szCs w:val="30"/>
          <w:cs/>
        </w:rPr>
        <w:t xml:space="preserve">    </w:t>
      </w:r>
      <w:r w:rsidR="00B014AE">
        <w:rPr>
          <w:rFonts w:ascii="Angsana New" w:hAnsi="Angsana New" w:hint="cs"/>
          <w:sz w:val="30"/>
          <w:szCs w:val="30"/>
          <w:cs/>
        </w:rPr>
        <w:t xml:space="preserve"> </w:t>
      </w:r>
      <w:r w:rsidR="00D06540">
        <w:rPr>
          <w:rFonts w:ascii="Angsana New" w:hAnsi="Angsana New" w:hint="cs"/>
          <w:sz w:val="30"/>
          <w:szCs w:val="30"/>
          <w:cs/>
        </w:rPr>
        <w:t xml:space="preserve">     </w:t>
      </w:r>
      <w:r w:rsidRPr="00C52C41">
        <w:rPr>
          <w:rFonts w:ascii="Angsana New" w:hAnsi="Angsana New"/>
          <w:sz w:val="30"/>
          <w:szCs w:val="30"/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="00D06540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C52C41">
        <w:rPr>
          <w:rFonts w:ascii="Angsana New" w:hAnsi="Angsana New"/>
          <w:sz w:val="30"/>
          <w:szCs w:val="30"/>
          <w:cs/>
        </w:rPr>
        <w:t>การปันส่วนอย่างสมเหตุสมผล รายการที่ไม่สามารถปันส่วนได้ส่วนใหญ่เป็น</w:t>
      </w:r>
      <w:r w:rsidR="00D2187A">
        <w:rPr>
          <w:rFonts w:ascii="Angsana New" w:hAnsi="Angsana New"/>
          <w:sz w:val="30"/>
          <w:szCs w:val="30"/>
          <w:cs/>
        </w:rPr>
        <w:t>ทรัพย์สินองค์กร</w:t>
      </w:r>
      <w:r w:rsidR="00D2187A" w:rsidRPr="00D2187A">
        <w:rPr>
          <w:rFonts w:ascii="Angsana New" w:hAnsi="Angsana New"/>
          <w:sz w:val="30"/>
          <w:szCs w:val="30"/>
          <w:cs/>
        </w:rPr>
        <w:t>และ</w:t>
      </w:r>
      <w:r w:rsidR="00D2187A">
        <w:rPr>
          <w:rFonts w:ascii="Angsana New" w:hAnsi="Angsana New"/>
          <w:sz w:val="30"/>
          <w:szCs w:val="30"/>
          <w:cs/>
        </w:rPr>
        <w:t>ค่าใช้จ่ายสำนักงานใหญ่</w:t>
      </w:r>
    </w:p>
    <w:p w14:paraId="64D0FCFE" w14:textId="42E65185" w:rsidR="00223AFB" w:rsidRDefault="0022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086906A" w14:textId="77777777" w:rsidR="009B3614" w:rsidRPr="00C52C41" w:rsidRDefault="00485B81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9B3614" w:rsidRPr="00C52C41">
        <w:rPr>
          <w:rFonts w:ascii="Angsana New" w:hAnsi="Angsana New"/>
          <w:b/>
          <w:bCs/>
          <w:sz w:val="30"/>
          <w:szCs w:val="30"/>
        </w:rPr>
        <w:tab/>
      </w:r>
      <w:r w:rsidR="009B3614"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77777777" w:rsidR="00917F8F" w:rsidRPr="00D6439C" w:rsidRDefault="00917F8F" w:rsidP="009B3614">
      <w:pPr>
        <w:ind w:left="540" w:right="-108"/>
        <w:jc w:val="thaiDistribute"/>
        <w:rPr>
          <w:rFonts w:ascii="Angsana New" w:hAnsi="Angsana New"/>
          <w:b/>
          <w:sz w:val="24"/>
          <w:szCs w:val="24"/>
        </w:rPr>
      </w:pPr>
    </w:p>
    <w:p w14:paraId="27C8E245" w14:textId="4F9C30A6" w:rsidR="009B3614" w:rsidRPr="00C52C41" w:rsidRDefault="009B3614" w:rsidP="00917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</w:t>
      </w:r>
      <w:r w:rsidR="00AD0E5F">
        <w:rPr>
          <w:rFonts w:ascii="Angsana New" w:hAnsi="Angsana New"/>
          <w:b/>
          <w:sz w:val="30"/>
          <w:szCs w:val="30"/>
          <w:cs/>
        </w:rPr>
        <w:t>ะทางอ้อมหรือมีอิทธิพลอย่างมี</w:t>
      </w:r>
      <w:r w:rsidR="00AD0E5F">
        <w:rPr>
          <w:rFonts w:ascii="Angsana New" w:hAnsi="Angsana New" w:hint="cs"/>
          <w:b/>
          <w:sz w:val="30"/>
          <w:szCs w:val="30"/>
          <w:cs/>
        </w:rPr>
        <w:t>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สำคัญต่อบุคคลหรือกิจการ</w:t>
      </w:r>
      <w:r w:rsidR="00E0720B">
        <w:rPr>
          <w:rFonts w:ascii="Angsana New" w:hAnsi="Angsana New"/>
          <w:b/>
          <w:sz w:val="30"/>
          <w:szCs w:val="30"/>
        </w:rPr>
        <w:t xml:space="preserve">  </w:t>
      </w:r>
      <w:r w:rsidRPr="00C52C41">
        <w:rPr>
          <w:rFonts w:ascii="Angsana New" w:hAnsi="Angsana New"/>
          <w:b/>
          <w:sz w:val="30"/>
          <w:szCs w:val="30"/>
          <w:cs/>
        </w:rPr>
        <w:t>ในการตัดสินใจทางการเงินและการบริหารหรือในทางกลับกันหรือบริษัทอยู่ภายใต้การควบคุมเดียวกันหรืออยู่ภาย</w:t>
      </w:r>
      <w:r w:rsidR="00AD0E5F">
        <w:rPr>
          <w:rFonts w:ascii="Angsana New" w:hAnsi="Angsana New"/>
          <w:b/>
          <w:sz w:val="30"/>
          <w:szCs w:val="30"/>
          <w:cs/>
        </w:rPr>
        <w:t>ใต้อิทธิพลอย่างมี</w:t>
      </w:r>
      <w:r w:rsidR="00AD0E5F">
        <w:rPr>
          <w:rFonts w:ascii="Angsana New" w:hAnsi="Angsana New" w:hint="cs"/>
          <w:b/>
          <w:sz w:val="30"/>
          <w:szCs w:val="30"/>
          <w:cs/>
        </w:rPr>
        <w:t>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609D2956" w14:textId="77777777" w:rsidR="008E447E" w:rsidRPr="00D717FC" w:rsidRDefault="008E447E" w:rsidP="00917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="Angsana New" w:hAnsi="Angsana New"/>
          <w:b/>
          <w:sz w:val="24"/>
          <w:szCs w:val="24"/>
        </w:rPr>
      </w:pPr>
    </w:p>
    <w:p w14:paraId="0847B1E5" w14:textId="77777777" w:rsidR="009B3614" w:rsidRDefault="009B3614" w:rsidP="00823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 xml:space="preserve">ความสัมพันธ์ที่มีกับบริษัทร่วมได้เปิดเผยในหมายเหตุประกอบงบการเงินข้อ </w:t>
      </w:r>
      <w:r w:rsidR="00820D83">
        <w:rPr>
          <w:rFonts w:ascii="Angsana New" w:hAnsi="Angsana New" w:hint="cs"/>
          <w:b/>
          <w:sz w:val="30"/>
          <w:szCs w:val="30"/>
          <w:cs/>
        </w:rPr>
        <w:t>10</w:t>
      </w:r>
      <w:r w:rsidRPr="00C52C41">
        <w:rPr>
          <w:rFonts w:ascii="Angsana New" w:hAnsi="Angsana New"/>
          <w:b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C52C41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41805603" w14:textId="77777777" w:rsidR="00823F77" w:rsidRPr="00D6439C" w:rsidRDefault="00823F77" w:rsidP="00823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5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7"/>
        <w:gridCol w:w="1413"/>
        <w:gridCol w:w="3610"/>
        <w:gridCol w:w="13"/>
      </w:tblGrid>
      <w:tr w:rsidR="009B3614" w:rsidRPr="00C52C41" w14:paraId="6B928AD8" w14:textId="77777777" w:rsidTr="00105F0D">
        <w:trPr>
          <w:cantSplit/>
          <w:tblHeader/>
        </w:trPr>
        <w:tc>
          <w:tcPr>
            <w:tcW w:w="4477" w:type="dxa"/>
          </w:tcPr>
          <w:p w14:paraId="7370974A" w14:textId="77777777" w:rsidR="009B3614" w:rsidRPr="00C52C41" w:rsidRDefault="009B3614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3" w:type="dxa"/>
          </w:tcPr>
          <w:p w14:paraId="4168E8CB" w14:textId="77777777" w:rsidR="009B3614" w:rsidRDefault="009B3614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0B797C6" w14:textId="77777777" w:rsidR="000758B9" w:rsidRDefault="000758B9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/สัญชาติ</w:t>
            </w:r>
          </w:p>
          <w:p w14:paraId="4E467393" w14:textId="77777777" w:rsidR="000263AF" w:rsidRPr="00C52C41" w:rsidRDefault="000263AF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23" w:type="dxa"/>
            <w:gridSpan w:val="2"/>
          </w:tcPr>
          <w:p w14:paraId="7FCCB6EC" w14:textId="77777777" w:rsidR="009B3614" w:rsidRPr="00C52C41" w:rsidRDefault="009B3614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B3614" w:rsidRPr="00C52C41" w14:paraId="74B2623B" w14:textId="77777777" w:rsidTr="00105F0D">
        <w:trPr>
          <w:cantSplit/>
        </w:trPr>
        <w:tc>
          <w:tcPr>
            <w:tcW w:w="4477" w:type="dxa"/>
          </w:tcPr>
          <w:p w14:paraId="6FE57E45" w14:textId="5865F358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Industries, Inc</w:t>
            </w:r>
            <w:r w:rsidR="00EE68C7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413" w:type="dxa"/>
          </w:tcPr>
          <w:p w14:paraId="522A1C5E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348F335E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9B3614" w:rsidRPr="00C52C41" w14:paraId="0C477ECD" w14:textId="77777777" w:rsidTr="00105F0D">
        <w:trPr>
          <w:cantSplit/>
        </w:trPr>
        <w:tc>
          <w:tcPr>
            <w:tcW w:w="4477" w:type="dxa"/>
          </w:tcPr>
          <w:p w14:paraId="7A6F5D67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ไทยโทเรซินเทติคส์ จำกัด</w:t>
            </w:r>
          </w:p>
        </w:tc>
        <w:tc>
          <w:tcPr>
            <w:tcW w:w="1413" w:type="dxa"/>
          </w:tcPr>
          <w:p w14:paraId="1D5F2EE2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67964E52" w14:textId="77777777" w:rsidR="009B3614" w:rsidRPr="00C52C41" w:rsidRDefault="009B3614" w:rsidP="003454FC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9B3614" w:rsidRPr="00C52C41" w14:paraId="1DD6FE4C" w14:textId="77777777" w:rsidTr="00105F0D">
        <w:trPr>
          <w:cantSplit/>
          <w:trHeight w:val="201"/>
        </w:trPr>
        <w:tc>
          <w:tcPr>
            <w:tcW w:w="4477" w:type="dxa"/>
          </w:tcPr>
          <w:p w14:paraId="48D7D39A" w14:textId="77777777" w:rsidR="005F7A9A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Trading (Hong Kong) </w:t>
            </w:r>
          </w:p>
          <w:p w14:paraId="1ADD83A1" w14:textId="77777777" w:rsidR="009B3614" w:rsidRPr="00C52C41" w:rsidRDefault="005A5766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9B3614"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14:paraId="3F0F724F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3623" w:type="dxa"/>
            <w:gridSpan w:val="2"/>
          </w:tcPr>
          <w:p w14:paraId="4EA10ABA" w14:textId="4E141ECA" w:rsidR="00784EB3" w:rsidRDefault="009B3614" w:rsidP="00AD0E5F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AD0E5F" w:rsidRPr="00C52C41">
              <w:rPr>
                <w:rFonts w:ascii="Angsana New" w:hAnsi="Angsana New"/>
                <w:szCs w:val="28"/>
                <w:cs/>
                <w:lang w:val="en-US"/>
              </w:rPr>
              <w:t>ทางอ้อม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ของบริษัทใหญ่ของ </w:t>
            </w:r>
          </w:p>
          <w:p w14:paraId="13256D18" w14:textId="6B9E5E1E" w:rsidR="009B3614" w:rsidRPr="00C52C41" w:rsidRDefault="00820D83" w:rsidP="00AD0E5F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28"/>
                <w:cs/>
              </w:rPr>
            </w:pPr>
            <w:r>
              <w:rPr>
                <w:rFonts w:ascii="Angsana New" w:hAnsi="Angsana New" w:hint="cs"/>
                <w:szCs w:val="28"/>
                <w:cs/>
                <w:lang w:val="en-US"/>
              </w:rPr>
              <w:t xml:space="preserve">   </w:t>
            </w:r>
            <w:r w:rsidR="00AD0E5F" w:rsidRPr="00C52C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9B3614" w:rsidRPr="00C52C41" w14:paraId="0EB65F23" w14:textId="77777777" w:rsidTr="00105F0D">
        <w:trPr>
          <w:cantSplit/>
        </w:trPr>
        <w:tc>
          <w:tcPr>
            <w:tcW w:w="4477" w:type="dxa"/>
          </w:tcPr>
          <w:p w14:paraId="5BE67583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413" w:type="dxa"/>
          </w:tcPr>
          <w:p w14:paraId="3336FC81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5F81B980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9B3614" w:rsidRPr="00C52C41" w14:paraId="2185CF25" w14:textId="77777777" w:rsidTr="00105F0D">
        <w:trPr>
          <w:cantSplit/>
        </w:trPr>
        <w:tc>
          <w:tcPr>
            <w:tcW w:w="4477" w:type="dxa"/>
          </w:tcPr>
          <w:p w14:paraId="056C69F5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(America) Inc.</w:t>
            </w:r>
          </w:p>
        </w:tc>
        <w:tc>
          <w:tcPr>
            <w:tcW w:w="1413" w:type="dxa"/>
          </w:tcPr>
          <w:p w14:paraId="2B297DE0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623" w:type="dxa"/>
            <w:gridSpan w:val="2"/>
          </w:tcPr>
          <w:p w14:paraId="71CEB1BF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9B3614" w:rsidRPr="00C52C41" w14:paraId="40E9375E" w14:textId="77777777" w:rsidTr="00105F0D">
        <w:trPr>
          <w:cantSplit/>
        </w:trPr>
        <w:tc>
          <w:tcPr>
            <w:tcW w:w="4477" w:type="dxa"/>
          </w:tcPr>
          <w:p w14:paraId="25688181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Textiles Central Europe s.r.o.</w:t>
            </w:r>
          </w:p>
        </w:tc>
        <w:tc>
          <w:tcPr>
            <w:tcW w:w="1413" w:type="dxa"/>
          </w:tcPr>
          <w:p w14:paraId="353CFB25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สาธารณรัฐเช็ก</w:t>
            </w:r>
          </w:p>
        </w:tc>
        <w:tc>
          <w:tcPr>
            <w:tcW w:w="3623" w:type="dxa"/>
            <w:gridSpan w:val="2"/>
          </w:tcPr>
          <w:p w14:paraId="7F7B86A4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9B3614" w:rsidRPr="00C52C41" w14:paraId="3BE58AB0" w14:textId="77777777" w:rsidTr="00105F0D">
        <w:trPr>
          <w:cantSplit/>
        </w:trPr>
        <w:tc>
          <w:tcPr>
            <w:tcW w:w="4477" w:type="dxa"/>
          </w:tcPr>
          <w:p w14:paraId="4DFDD94E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ไทยโทเรเท็กซ์ไทล์ มิลลส์ จำกัด (มหาชน)</w:t>
            </w:r>
          </w:p>
        </w:tc>
        <w:tc>
          <w:tcPr>
            <w:tcW w:w="1413" w:type="dxa"/>
          </w:tcPr>
          <w:p w14:paraId="1E865C1B" w14:textId="77777777" w:rsidR="009B3614" w:rsidRPr="00C52C41" w:rsidRDefault="009B3614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23883853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9B3614" w:rsidRPr="00C52C41" w14:paraId="6C5ADD0C" w14:textId="77777777" w:rsidTr="00105F0D">
        <w:trPr>
          <w:cantSplit/>
        </w:trPr>
        <w:tc>
          <w:tcPr>
            <w:tcW w:w="4477" w:type="dxa"/>
          </w:tcPr>
          <w:p w14:paraId="7006672A" w14:textId="00B8CA6D" w:rsidR="009B3614" w:rsidRPr="00C52C41" w:rsidRDefault="003F46ED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Penfabric Sdn.</w:t>
            </w:r>
            <w:r w:rsidR="009B3614" w:rsidRPr="00C52C41">
              <w:rPr>
                <w:rFonts w:ascii="Angsana New" w:hAnsi="Angsana New"/>
                <w:sz w:val="30"/>
                <w:szCs w:val="30"/>
              </w:rPr>
              <w:t xml:space="preserve"> Berhad</w:t>
            </w:r>
          </w:p>
        </w:tc>
        <w:tc>
          <w:tcPr>
            <w:tcW w:w="1413" w:type="dxa"/>
          </w:tcPr>
          <w:p w14:paraId="40B09F4F" w14:textId="77777777" w:rsidR="009B3614" w:rsidRPr="00C52C41" w:rsidRDefault="009B3614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23" w:type="dxa"/>
            <w:gridSpan w:val="2"/>
          </w:tcPr>
          <w:p w14:paraId="52DC66A6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754B2F" w:rsidRPr="00C52C41" w14:paraId="3B4CED54" w14:textId="77777777" w:rsidTr="00105F0D">
        <w:trPr>
          <w:cantSplit/>
        </w:trPr>
        <w:tc>
          <w:tcPr>
            <w:tcW w:w="4477" w:type="dxa"/>
          </w:tcPr>
          <w:p w14:paraId="4DC65962" w14:textId="113975E0" w:rsidR="00754B2F" w:rsidRDefault="00754B2F" w:rsidP="0075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Penovate Sdn. Berhad</w:t>
            </w:r>
          </w:p>
        </w:tc>
        <w:tc>
          <w:tcPr>
            <w:tcW w:w="1413" w:type="dxa"/>
          </w:tcPr>
          <w:p w14:paraId="4D5FF3DF" w14:textId="401B8DA9" w:rsidR="00754B2F" w:rsidRPr="00C52C41" w:rsidRDefault="00754B2F" w:rsidP="00754B2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23" w:type="dxa"/>
            <w:gridSpan w:val="2"/>
          </w:tcPr>
          <w:p w14:paraId="751B81BC" w14:textId="6B6A2D10" w:rsidR="00754B2F" w:rsidRPr="00C52C41" w:rsidRDefault="00754B2F" w:rsidP="00754B2F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754B2F" w:rsidRPr="00C52C41" w14:paraId="53AC999D" w14:textId="77777777" w:rsidTr="00105F0D">
        <w:trPr>
          <w:cantSplit/>
        </w:trPr>
        <w:tc>
          <w:tcPr>
            <w:tcW w:w="4477" w:type="dxa"/>
          </w:tcPr>
          <w:p w14:paraId="74DF0107" w14:textId="798659EC" w:rsidR="00754B2F" w:rsidRPr="00C52C41" w:rsidRDefault="00754B2F" w:rsidP="0075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Penfibre Sdn.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Berhad</w:t>
            </w:r>
          </w:p>
        </w:tc>
        <w:tc>
          <w:tcPr>
            <w:tcW w:w="1413" w:type="dxa"/>
          </w:tcPr>
          <w:p w14:paraId="2A376A7F" w14:textId="77777777" w:rsidR="00754B2F" w:rsidRPr="00C52C41" w:rsidRDefault="00754B2F" w:rsidP="00754B2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23" w:type="dxa"/>
            <w:gridSpan w:val="2"/>
          </w:tcPr>
          <w:p w14:paraId="2AFD54D8" w14:textId="77777777" w:rsidR="00754B2F" w:rsidRPr="00C52C41" w:rsidRDefault="00754B2F" w:rsidP="00754B2F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464D7" w:rsidRPr="00C52C41" w14:paraId="45033DB7" w14:textId="77777777" w:rsidTr="00105F0D">
        <w:trPr>
          <w:cantSplit/>
        </w:trPr>
        <w:tc>
          <w:tcPr>
            <w:tcW w:w="4477" w:type="dxa"/>
          </w:tcPr>
          <w:p w14:paraId="4A4F4C76" w14:textId="02171BB9"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Sakai Weaving &amp; Dyeing (Nantong)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14:paraId="5F351472" w14:textId="77777777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23" w:type="dxa"/>
            <w:gridSpan w:val="2"/>
          </w:tcPr>
          <w:p w14:paraId="125E417E" w14:textId="77777777"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464D7" w:rsidRPr="00C52C41" w14:paraId="1F48CC68" w14:textId="77777777" w:rsidTr="00105F0D">
        <w:trPr>
          <w:cantSplit/>
        </w:trPr>
        <w:tc>
          <w:tcPr>
            <w:tcW w:w="4477" w:type="dxa"/>
          </w:tcPr>
          <w:p w14:paraId="28635F23" w14:textId="77777777"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413" w:type="dxa"/>
          </w:tcPr>
          <w:p w14:paraId="07458A66" w14:textId="77777777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เยอรมัน</w:t>
            </w:r>
          </w:p>
        </w:tc>
        <w:tc>
          <w:tcPr>
            <w:tcW w:w="3623" w:type="dxa"/>
            <w:gridSpan w:val="2"/>
          </w:tcPr>
          <w:p w14:paraId="11DB25E0" w14:textId="77777777"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464D7" w:rsidRPr="00C52C41" w14:paraId="4F38B5BE" w14:textId="77777777" w:rsidTr="00105F0D">
        <w:trPr>
          <w:cantSplit/>
        </w:trPr>
        <w:tc>
          <w:tcPr>
            <w:tcW w:w="4477" w:type="dxa"/>
          </w:tcPr>
          <w:p w14:paraId="46D676F1" w14:textId="77777777"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 โชรี จำกัด</w:t>
            </w:r>
          </w:p>
        </w:tc>
        <w:tc>
          <w:tcPr>
            <w:tcW w:w="1413" w:type="dxa"/>
          </w:tcPr>
          <w:p w14:paraId="2C9DC821" w14:textId="77777777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3C1365E4" w14:textId="77777777"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464D7" w:rsidRPr="00C52C41" w14:paraId="383943AC" w14:textId="77777777" w:rsidTr="00105F0D">
        <w:trPr>
          <w:cantSplit/>
        </w:trPr>
        <w:tc>
          <w:tcPr>
            <w:tcW w:w="4477" w:type="dxa"/>
          </w:tcPr>
          <w:p w14:paraId="4DA112AA" w14:textId="77777777"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Chori Co., Ltd.</w:t>
            </w:r>
          </w:p>
        </w:tc>
        <w:tc>
          <w:tcPr>
            <w:tcW w:w="1413" w:type="dxa"/>
          </w:tcPr>
          <w:p w14:paraId="3755D907" w14:textId="77777777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7373B024" w14:textId="77777777"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464D7" w:rsidRPr="00C52C41" w14:paraId="4995A04A" w14:textId="77777777" w:rsidTr="00105F0D">
        <w:trPr>
          <w:cantSplit/>
        </w:trPr>
        <w:tc>
          <w:tcPr>
            <w:tcW w:w="4477" w:type="dxa"/>
          </w:tcPr>
          <w:p w14:paraId="4CF8FEAE" w14:textId="638CDFD1"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Chori </w:t>
            </w:r>
            <w:r>
              <w:rPr>
                <w:rFonts w:ascii="Angsana New" w:hAnsi="Angsana New"/>
                <w:sz w:val="30"/>
                <w:szCs w:val="30"/>
              </w:rPr>
              <w:t>Middle East FZE</w:t>
            </w:r>
          </w:p>
        </w:tc>
        <w:tc>
          <w:tcPr>
            <w:tcW w:w="1413" w:type="dxa"/>
          </w:tcPr>
          <w:p w14:paraId="074F3BD2" w14:textId="7E5B2BEB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3623" w:type="dxa"/>
            <w:gridSpan w:val="2"/>
          </w:tcPr>
          <w:p w14:paraId="05B69C44" w14:textId="5B2D9287"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464D7" w:rsidRPr="00C52C41" w14:paraId="426C8A5D" w14:textId="77777777" w:rsidTr="00105F0D">
        <w:trPr>
          <w:cantSplit/>
        </w:trPr>
        <w:tc>
          <w:tcPr>
            <w:tcW w:w="4477" w:type="dxa"/>
          </w:tcPr>
          <w:p w14:paraId="26916170" w14:textId="6A40F009"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413" w:type="dxa"/>
          </w:tcPr>
          <w:p w14:paraId="3253D38A" w14:textId="58456AAD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23" w:type="dxa"/>
            <w:gridSpan w:val="2"/>
          </w:tcPr>
          <w:p w14:paraId="54E72468" w14:textId="7A1A4DC7"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464D7" w:rsidRPr="00C52C41" w14:paraId="2D6DB377" w14:textId="77777777" w:rsidTr="00105F0D">
        <w:trPr>
          <w:cantSplit/>
        </w:trPr>
        <w:tc>
          <w:tcPr>
            <w:tcW w:w="4477" w:type="dxa"/>
          </w:tcPr>
          <w:p w14:paraId="2726EC82" w14:textId="79C8223B"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Easterntex</w:t>
            </w:r>
          </w:p>
        </w:tc>
        <w:tc>
          <w:tcPr>
            <w:tcW w:w="1413" w:type="dxa"/>
          </w:tcPr>
          <w:p w14:paraId="1B4C03E1" w14:textId="0DD63B28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23" w:type="dxa"/>
            <w:gridSpan w:val="2"/>
          </w:tcPr>
          <w:p w14:paraId="4E3DA19C" w14:textId="6EA81B9C"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464D7" w:rsidRPr="00C52C41" w14:paraId="1DECC412" w14:textId="77777777" w:rsidTr="00105F0D">
        <w:trPr>
          <w:cantSplit/>
        </w:trPr>
        <w:tc>
          <w:tcPr>
            <w:tcW w:w="4477" w:type="dxa"/>
          </w:tcPr>
          <w:p w14:paraId="6D6F50B1" w14:textId="12372445"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(China)  Co., Ltd.</w:t>
            </w:r>
          </w:p>
        </w:tc>
        <w:tc>
          <w:tcPr>
            <w:tcW w:w="1413" w:type="dxa"/>
          </w:tcPr>
          <w:p w14:paraId="62778ABD" w14:textId="68773851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23" w:type="dxa"/>
            <w:gridSpan w:val="2"/>
          </w:tcPr>
          <w:p w14:paraId="1F1258FE" w14:textId="40B85FAE"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464D7" w:rsidRPr="00C52C41" w14:paraId="52E20C4B" w14:textId="77777777" w:rsidTr="00105F0D">
        <w:trPr>
          <w:cantSplit/>
        </w:trPr>
        <w:tc>
          <w:tcPr>
            <w:tcW w:w="4477" w:type="dxa"/>
          </w:tcPr>
          <w:p w14:paraId="64F53780" w14:textId="1BB9CC5F"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Italy S.r.l</w:t>
            </w:r>
          </w:p>
        </w:tc>
        <w:tc>
          <w:tcPr>
            <w:tcW w:w="1413" w:type="dxa"/>
          </w:tcPr>
          <w:p w14:paraId="2E5F28F4" w14:textId="41E21DBF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อิตาลี</w:t>
            </w:r>
          </w:p>
        </w:tc>
        <w:tc>
          <w:tcPr>
            <w:tcW w:w="3623" w:type="dxa"/>
            <w:gridSpan w:val="2"/>
          </w:tcPr>
          <w:p w14:paraId="13B2F15C" w14:textId="1A9BFBEF"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464D7" w:rsidRPr="00C52C41" w14:paraId="79E85C23" w14:textId="77777777" w:rsidTr="00105F0D">
        <w:trPr>
          <w:cantSplit/>
        </w:trPr>
        <w:tc>
          <w:tcPr>
            <w:tcW w:w="4477" w:type="dxa"/>
          </w:tcPr>
          <w:p w14:paraId="4613AAED" w14:textId="0C783AEA" w:rsidR="00E464D7" w:rsidRPr="00C52C41" w:rsidRDefault="00E93E88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hyperlink r:id="rId8" w:tgtFrame="_blank" w:history="1">
              <w:r w:rsidR="00E464D7" w:rsidRPr="00C52C41">
                <w:rPr>
                  <w:rFonts w:ascii="Angsana New" w:hAnsi="Angsana New"/>
                  <w:sz w:val="30"/>
                  <w:szCs w:val="30"/>
                  <w:cs/>
                </w:rPr>
                <w:t>บริษัท โทเร อินดัสตรี (ประเทศไทย) จำกัด</w:t>
              </w:r>
            </w:hyperlink>
          </w:p>
        </w:tc>
        <w:tc>
          <w:tcPr>
            <w:tcW w:w="1413" w:type="dxa"/>
          </w:tcPr>
          <w:p w14:paraId="7B911272" w14:textId="7B78CA7E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077DA324" w14:textId="63FD3969" w:rsidR="00E464D7" w:rsidRPr="00C52C41" w:rsidRDefault="00E464D7" w:rsidP="00AD0E5F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 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E464D7" w:rsidRPr="00C52C41" w14:paraId="51C62C5A" w14:textId="77777777" w:rsidTr="00105F0D">
        <w:trPr>
          <w:cantSplit/>
        </w:trPr>
        <w:tc>
          <w:tcPr>
            <w:tcW w:w="4477" w:type="dxa"/>
          </w:tcPr>
          <w:p w14:paraId="5CC55A52" w14:textId="77777777" w:rsidR="00E464D7" w:rsidRPr="00C52C41" w:rsidRDefault="00E464D7" w:rsidP="00E464D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โทเร อินเตอร์เนชั่นแนล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เทรดดิ้ง </w:t>
            </w:r>
          </w:p>
          <w:p w14:paraId="5047B7CF" w14:textId="1A26D09C"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52C41">
              <w:rPr>
                <w:rFonts w:ascii="Angsana New" w:hAnsi="Angsana New"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14:paraId="6A635D08" w14:textId="5E1DBBD3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00F4FE23" w14:textId="4FF60978"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464D7" w:rsidRPr="00C52C41" w14:paraId="625D08B6" w14:textId="77777777" w:rsidTr="00105F0D">
        <w:trPr>
          <w:cantSplit/>
        </w:trPr>
        <w:tc>
          <w:tcPr>
            <w:tcW w:w="4477" w:type="dxa"/>
          </w:tcPr>
          <w:p w14:paraId="59676AB1" w14:textId="5A3562B7" w:rsidR="00E464D7" w:rsidRPr="00C52C41" w:rsidRDefault="00E464D7" w:rsidP="00E464D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Kusumgar Advanced Textile Private Limited</w:t>
            </w:r>
          </w:p>
        </w:tc>
        <w:tc>
          <w:tcPr>
            <w:tcW w:w="1413" w:type="dxa"/>
          </w:tcPr>
          <w:p w14:paraId="6F7500A2" w14:textId="234A6604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3623" w:type="dxa"/>
            <w:gridSpan w:val="2"/>
          </w:tcPr>
          <w:p w14:paraId="76A63C1D" w14:textId="783879B9"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464D7" w:rsidRPr="00C52C41" w14:paraId="7A2FF73A" w14:textId="77777777" w:rsidTr="00105F0D">
        <w:trPr>
          <w:cantSplit/>
        </w:trPr>
        <w:tc>
          <w:tcPr>
            <w:tcW w:w="4477" w:type="dxa"/>
          </w:tcPr>
          <w:p w14:paraId="2A2C7B8D" w14:textId="3D417498" w:rsidR="00E464D7" w:rsidRPr="00C52C41" w:rsidRDefault="00E464D7" w:rsidP="00E464D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sz w:val="30"/>
                <w:szCs w:val="30"/>
              </w:rPr>
              <w:t>Toray Hybrid Cord, Inc.</w:t>
            </w:r>
          </w:p>
        </w:tc>
        <w:tc>
          <w:tcPr>
            <w:tcW w:w="1413" w:type="dxa"/>
          </w:tcPr>
          <w:p w14:paraId="078CA618" w14:textId="1322C5F6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39CCA057" w14:textId="38112092"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464D7" w:rsidRPr="00C52C41" w14:paraId="44BF206F" w14:textId="77777777" w:rsidTr="00105F0D">
        <w:trPr>
          <w:cantSplit/>
        </w:trPr>
        <w:tc>
          <w:tcPr>
            <w:tcW w:w="4477" w:type="dxa"/>
          </w:tcPr>
          <w:p w14:paraId="41408AC5" w14:textId="734C0AB4" w:rsidR="00E464D7" w:rsidRPr="008F7775" w:rsidRDefault="00E464D7" w:rsidP="00E464D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Fibers (Nantong) Co., Ltd.</w:t>
            </w:r>
          </w:p>
        </w:tc>
        <w:tc>
          <w:tcPr>
            <w:tcW w:w="1413" w:type="dxa"/>
          </w:tcPr>
          <w:p w14:paraId="64187890" w14:textId="14E2AE57" w:rsidR="00E464D7" w:rsidRPr="008F7775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23" w:type="dxa"/>
            <w:gridSpan w:val="2"/>
          </w:tcPr>
          <w:p w14:paraId="19D613B7" w14:textId="01CD9571" w:rsidR="00E464D7" w:rsidRPr="008F7775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464D7" w:rsidRPr="00C52C41" w14:paraId="567223AF" w14:textId="77777777" w:rsidTr="00105F0D">
        <w:trPr>
          <w:cantSplit/>
        </w:trPr>
        <w:tc>
          <w:tcPr>
            <w:tcW w:w="4477" w:type="dxa"/>
          </w:tcPr>
          <w:p w14:paraId="36464E91" w14:textId="2035805F" w:rsidR="00E464D7" w:rsidRDefault="00E464D7" w:rsidP="00E464D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Advanced Textile Mexico, S.A. de C.V.</w:t>
            </w:r>
          </w:p>
        </w:tc>
        <w:tc>
          <w:tcPr>
            <w:tcW w:w="1413" w:type="dxa"/>
          </w:tcPr>
          <w:p w14:paraId="4240E858" w14:textId="07F67AC4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เม็กซิโก</w:t>
            </w:r>
          </w:p>
        </w:tc>
        <w:tc>
          <w:tcPr>
            <w:tcW w:w="3623" w:type="dxa"/>
            <w:gridSpan w:val="2"/>
          </w:tcPr>
          <w:p w14:paraId="4F1E3F60" w14:textId="0599804F" w:rsidR="00E464D7" w:rsidRPr="008F7775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464D7" w:rsidRPr="008F7775" w14:paraId="41228AD3" w14:textId="77777777" w:rsidTr="00105F0D">
        <w:trPr>
          <w:gridAfter w:val="1"/>
          <w:wAfter w:w="13" w:type="dxa"/>
          <w:cantSplit/>
        </w:trPr>
        <w:tc>
          <w:tcPr>
            <w:tcW w:w="4477" w:type="dxa"/>
          </w:tcPr>
          <w:p w14:paraId="5DC855D4" w14:textId="77777777" w:rsidR="00E464D7" w:rsidRPr="001461B7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s/>
              </w:rPr>
            </w:pPr>
            <w:r w:rsidRPr="001461B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โทเร ไฮบริด คอร์ด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14:paraId="69918E9D" w14:textId="77777777" w:rsidR="00E464D7" w:rsidRPr="008F7775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10" w:type="dxa"/>
          </w:tcPr>
          <w:p w14:paraId="2C0B1B49" w14:textId="6E1E472B" w:rsidR="00E464D7" w:rsidRPr="00116616" w:rsidRDefault="00E464D7" w:rsidP="00E464D7">
            <w:pPr>
              <w:pStyle w:val="a3"/>
              <w:tabs>
                <w:tab w:val="left" w:pos="459"/>
              </w:tabs>
              <w:ind w:left="122" w:right="0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E464D7" w:rsidRPr="008F7775" w14:paraId="58D9050D" w14:textId="77777777" w:rsidTr="00105F0D">
        <w:trPr>
          <w:gridAfter w:val="1"/>
          <w:wAfter w:w="13" w:type="dxa"/>
          <w:cantSplit/>
        </w:trPr>
        <w:tc>
          <w:tcPr>
            <w:tcW w:w="4477" w:type="dxa"/>
          </w:tcPr>
          <w:p w14:paraId="5EB57EC4" w14:textId="18A39FE3" w:rsidR="00E464D7" w:rsidRPr="001461B7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Toray International Vietnam Co., Ltd.</w:t>
            </w:r>
          </w:p>
        </w:tc>
        <w:tc>
          <w:tcPr>
            <w:tcW w:w="1413" w:type="dxa"/>
          </w:tcPr>
          <w:p w14:paraId="73CD112C" w14:textId="58398AF9" w:rsidR="00E464D7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610" w:type="dxa"/>
          </w:tcPr>
          <w:p w14:paraId="1D18BB60" w14:textId="345D86BA" w:rsidR="00E464D7" w:rsidRPr="00C52C41" w:rsidRDefault="00E464D7" w:rsidP="00E464D7">
            <w:pPr>
              <w:pStyle w:val="a3"/>
              <w:tabs>
                <w:tab w:val="left" w:pos="459"/>
              </w:tabs>
              <w:ind w:left="122" w:right="0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0D38A6" w:rsidRPr="008F7775" w14:paraId="57495F52" w14:textId="77777777" w:rsidTr="00105F0D">
        <w:trPr>
          <w:gridAfter w:val="1"/>
          <w:wAfter w:w="13" w:type="dxa"/>
          <w:cantSplit/>
        </w:trPr>
        <w:tc>
          <w:tcPr>
            <w:tcW w:w="4477" w:type="dxa"/>
          </w:tcPr>
          <w:p w14:paraId="3511D06F" w14:textId="77777777" w:rsidR="000D38A6" w:rsidRDefault="000D38A6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07761203" w14:textId="77777777" w:rsidR="000D38A6" w:rsidRDefault="000D38A6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10" w:type="dxa"/>
          </w:tcPr>
          <w:p w14:paraId="579DAED7" w14:textId="77777777" w:rsidR="000D38A6" w:rsidRPr="008F7775" w:rsidRDefault="000D38A6" w:rsidP="00E464D7">
            <w:pPr>
              <w:pStyle w:val="a3"/>
              <w:tabs>
                <w:tab w:val="left" w:pos="459"/>
              </w:tabs>
              <w:ind w:left="122" w:right="0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464D7" w:rsidRPr="00C52C41" w14:paraId="2CE45139" w14:textId="77777777" w:rsidTr="00105F0D">
        <w:trPr>
          <w:gridAfter w:val="1"/>
          <w:wAfter w:w="13" w:type="dxa"/>
          <w:cantSplit/>
        </w:trPr>
        <w:tc>
          <w:tcPr>
            <w:tcW w:w="4477" w:type="dxa"/>
          </w:tcPr>
          <w:p w14:paraId="6534892E" w14:textId="77777777"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3" w:type="dxa"/>
          </w:tcPr>
          <w:p w14:paraId="2B7FA352" w14:textId="77777777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0" w:type="dxa"/>
          </w:tcPr>
          <w:p w14:paraId="5AA9530F" w14:textId="0F7AD826" w:rsidR="00E464D7" w:rsidRPr="001457F9" w:rsidRDefault="00E464D7" w:rsidP="00E464D7">
            <w:pPr>
              <w:pStyle w:val="a3"/>
              <w:tabs>
                <w:tab w:val="left" w:pos="459"/>
              </w:tabs>
              <w:ind w:left="122" w:right="122" w:hanging="90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br/>
              <w:t>การวางแผน สั่งการและควบคุมกิจกรรมต่างๆ ของ</w:t>
            </w:r>
            <w:r w:rsidRPr="001457F9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</w:t>
            </w: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  <w:r w:rsidR="00053DA7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</w:tbl>
    <w:p w14:paraId="5176A669" w14:textId="77777777" w:rsidR="00D717FC" w:rsidRPr="001F594D" w:rsidRDefault="00D717FC" w:rsidP="0002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5BE12444" w14:textId="18D228DF" w:rsidR="000263AF" w:rsidRDefault="000263AF" w:rsidP="0002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rtl/>
          <w:cs/>
        </w:rPr>
      </w:pPr>
      <w:r w:rsidRPr="00324055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</w:t>
      </w:r>
      <w:r>
        <w:rPr>
          <w:rFonts w:ascii="Angsana New" w:hAnsi="Angsana New"/>
          <w:b/>
          <w:sz w:val="30"/>
          <w:szCs w:val="30"/>
          <w:cs/>
        </w:rPr>
        <w:t>รายการ</w:t>
      </w:r>
      <w:r w:rsidRPr="00324055">
        <w:rPr>
          <w:rFonts w:ascii="Angsana New" w:hAnsi="Angsana New"/>
          <w:b/>
          <w:sz w:val="30"/>
          <w:szCs w:val="30"/>
          <w:cs/>
        </w:rPr>
        <w:t>แต่ละประเภทอธิบายได้ดังต่อไปนี้</w:t>
      </w:r>
    </w:p>
    <w:p w14:paraId="67391ADE" w14:textId="77777777" w:rsidR="00CC066B" w:rsidRPr="001F594D" w:rsidRDefault="00CC066B" w:rsidP="001F5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  <w:cs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6138"/>
      </w:tblGrid>
      <w:tr w:rsidR="00944B0F" w:rsidRPr="00C52C41" w14:paraId="091D1262" w14:textId="77777777" w:rsidTr="00105F0D">
        <w:tc>
          <w:tcPr>
            <w:tcW w:w="3168" w:type="dxa"/>
          </w:tcPr>
          <w:p w14:paraId="14C8B282" w14:textId="77777777" w:rsidR="00944B0F" w:rsidRPr="00C52C41" w:rsidRDefault="00944B0F" w:rsidP="0002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38" w:type="dxa"/>
          </w:tcPr>
          <w:p w14:paraId="7274E25E" w14:textId="77777777" w:rsidR="00944B0F" w:rsidRPr="00C52C41" w:rsidRDefault="00944B0F" w:rsidP="00F3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นโยบายการกำหนดราคา</w:t>
            </w:r>
          </w:p>
        </w:tc>
      </w:tr>
      <w:tr w:rsidR="00944B0F" w:rsidRPr="00C52C41" w14:paraId="15B1E629" w14:textId="77777777" w:rsidTr="00105F0D">
        <w:tc>
          <w:tcPr>
            <w:tcW w:w="3168" w:type="dxa"/>
          </w:tcPr>
          <w:p w14:paraId="1FD8CAC8" w14:textId="77777777"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ขายและซื้อสินค้า </w:t>
            </w:r>
          </w:p>
        </w:tc>
        <w:tc>
          <w:tcPr>
            <w:tcW w:w="6138" w:type="dxa"/>
          </w:tcPr>
          <w:p w14:paraId="5AE81D1E" w14:textId="77777777"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944B0F" w:rsidRPr="00C52C41" w14:paraId="685FC841" w14:textId="77777777" w:rsidTr="00105F0D">
        <w:tc>
          <w:tcPr>
            <w:tcW w:w="3168" w:type="dxa"/>
          </w:tcPr>
          <w:p w14:paraId="64D779B3" w14:textId="0CB39A95"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="00EA72E7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138" w:type="dxa"/>
          </w:tcPr>
          <w:p w14:paraId="3964BAD1" w14:textId="77777777"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944B0F" w:rsidRPr="00C52C41" w14:paraId="1294ECD2" w14:textId="77777777" w:rsidTr="00105F0D">
        <w:trPr>
          <w:trHeight w:val="226"/>
        </w:trPr>
        <w:tc>
          <w:tcPr>
            <w:tcW w:w="3168" w:type="dxa"/>
          </w:tcPr>
          <w:p w14:paraId="3D9247C5" w14:textId="77777777"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6138" w:type="dxa"/>
          </w:tcPr>
          <w:p w14:paraId="2FD82875" w14:textId="77777777"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ตามจำนวนที่ได้รับการอนุมัติโดยผู้ถือหุ้นของบริษัท</w:t>
            </w:r>
          </w:p>
        </w:tc>
      </w:tr>
      <w:tr w:rsidR="00944B0F" w:rsidRPr="00C52C41" w14:paraId="3D88E629" w14:textId="77777777" w:rsidTr="00105F0D">
        <w:trPr>
          <w:trHeight w:val="226"/>
        </w:trPr>
        <w:tc>
          <w:tcPr>
            <w:tcW w:w="3168" w:type="dxa"/>
          </w:tcPr>
          <w:p w14:paraId="764DDF5F" w14:textId="77777777"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138" w:type="dxa"/>
          </w:tcPr>
          <w:p w14:paraId="247F2A5D" w14:textId="77777777" w:rsidR="00944B0F" w:rsidRPr="00C52C41" w:rsidRDefault="00820D83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ตามที่ประกาศจ่าย</w:t>
            </w:r>
          </w:p>
        </w:tc>
      </w:tr>
      <w:tr w:rsidR="00130878" w:rsidRPr="00C52C41" w14:paraId="4E1D03D8" w14:textId="77777777" w:rsidTr="00105F0D">
        <w:trPr>
          <w:trHeight w:val="226"/>
        </w:trPr>
        <w:tc>
          <w:tcPr>
            <w:tcW w:w="3168" w:type="dxa"/>
          </w:tcPr>
          <w:p w14:paraId="75349AFD" w14:textId="198FDBD8" w:rsidR="00130878" w:rsidRPr="00C52C41" w:rsidRDefault="00130878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138" w:type="dxa"/>
          </w:tcPr>
          <w:p w14:paraId="7E2AE195" w14:textId="1226D2EE" w:rsidR="00130878" w:rsidRDefault="000D38A6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ที่ตกลงกัน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ตามสัญญา</w:t>
            </w:r>
          </w:p>
        </w:tc>
      </w:tr>
      <w:tr w:rsidR="00944B0F" w:rsidRPr="00C52C41" w14:paraId="3EC2D058" w14:textId="77777777" w:rsidTr="00105F0D">
        <w:tc>
          <w:tcPr>
            <w:tcW w:w="3168" w:type="dxa"/>
          </w:tcPr>
          <w:p w14:paraId="564AFA80" w14:textId="77777777" w:rsidR="00130878" w:rsidRDefault="00130878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6519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  <w:r w:rsidR="00A40DD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47F28B76" w14:textId="6D897AC5" w:rsidR="00944B0F" w:rsidRPr="00C52C41" w:rsidRDefault="0087653E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44B0F"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8" w:type="dxa"/>
          </w:tcPr>
          <w:p w14:paraId="3EDCFC2B" w14:textId="4C72CABE" w:rsidR="00944B0F" w:rsidRPr="00C52C41" w:rsidRDefault="00D6439C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="00944B0F"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 w:rsidR="00DE61A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ที่ตกลงกัน</w:t>
            </w:r>
            <w:r w:rsidR="00944B0F"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ตามสัญญา</w:t>
            </w:r>
          </w:p>
        </w:tc>
      </w:tr>
      <w:tr w:rsidR="000479FF" w:rsidRPr="00C52C41" w14:paraId="77CFC1CF" w14:textId="77777777" w:rsidTr="00105F0D">
        <w:tc>
          <w:tcPr>
            <w:tcW w:w="3168" w:type="dxa"/>
          </w:tcPr>
          <w:p w14:paraId="5C69E2D5" w14:textId="1366EB08" w:rsidR="000479FF" w:rsidRPr="00006519" w:rsidRDefault="000479F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 w:rsidR="002F72C1"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6138" w:type="dxa"/>
          </w:tcPr>
          <w:p w14:paraId="652FDA1F" w14:textId="4487EC28" w:rsidR="000479FF" w:rsidRPr="00DE61AC" w:rsidRDefault="00DE61AC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ที่ตกลงกัน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ตามสัญญา</w:t>
            </w:r>
          </w:p>
        </w:tc>
      </w:tr>
    </w:tbl>
    <w:p w14:paraId="3CFCF225" w14:textId="77777777" w:rsidR="001F594D" w:rsidRDefault="001F594D" w:rsidP="001F5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BA94796" w14:textId="77777777" w:rsidR="001F594D" w:rsidRDefault="001F594D" w:rsidP="001F5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82C1E49" w14:textId="77777777" w:rsidR="001F594D" w:rsidRDefault="001F594D" w:rsidP="001F5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F92935D" w14:textId="77777777" w:rsidR="001F594D" w:rsidRDefault="001F594D" w:rsidP="001F5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52C1D24" w14:textId="77777777" w:rsidR="001F594D" w:rsidRDefault="001F594D" w:rsidP="001F5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2D7B94D2" w14:textId="77777777" w:rsidR="000D38A6" w:rsidRDefault="000D38A6" w:rsidP="001F5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9091168" w14:textId="77777777" w:rsidR="000D38A6" w:rsidRDefault="000D38A6" w:rsidP="001F5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BEDA9CE" w14:textId="77777777" w:rsidR="000D38A6" w:rsidRDefault="000D38A6" w:rsidP="001F5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7983AC0" w14:textId="77777777" w:rsidR="000D38A6" w:rsidRDefault="000D38A6" w:rsidP="001F5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866DD6D" w14:textId="77777777" w:rsidR="001F594D" w:rsidRDefault="001F594D" w:rsidP="001F5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3D494EED" w14:textId="77777777" w:rsidR="001F594D" w:rsidRDefault="001F594D" w:rsidP="001F5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065BA02" w14:textId="77777777" w:rsidR="001F594D" w:rsidRDefault="001F594D" w:rsidP="001F5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8CA8AE9" w14:textId="0A4CF94D" w:rsidR="00944B0F" w:rsidRDefault="00944B0F" w:rsidP="00DE6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F594D">
        <w:rPr>
          <w:rFonts w:ascii="Angsana New" w:hAnsi="Angsana New"/>
          <w:sz w:val="30"/>
          <w:szCs w:val="30"/>
          <w:cs/>
          <w:lang w:val="th-TH"/>
        </w:rPr>
        <w:t>รายการที่สำคัญกับกิจการที่เกี่ยวข้องกัน</w:t>
      </w:r>
      <w:r w:rsidRPr="001F594D">
        <w:rPr>
          <w:rFonts w:ascii="Angsana New" w:hAnsi="Angsana New"/>
          <w:sz w:val="30"/>
          <w:szCs w:val="30"/>
          <w:cs/>
        </w:rPr>
        <w:t>สำหรับ</w:t>
      </w:r>
      <w:r w:rsidR="0012714E" w:rsidRPr="001F594D">
        <w:rPr>
          <w:rFonts w:ascii="Angsana New" w:hAnsi="Angsana New" w:hint="cs"/>
          <w:sz w:val="30"/>
          <w:szCs w:val="30"/>
          <w:cs/>
        </w:rPr>
        <w:t>ปี</w:t>
      </w:r>
      <w:r w:rsidR="00EB78BC" w:rsidRPr="001F594D">
        <w:rPr>
          <w:rFonts w:ascii="Angsana New" w:hAnsi="Angsana New" w:hint="cs"/>
          <w:sz w:val="30"/>
          <w:szCs w:val="30"/>
          <w:cs/>
          <w:lang w:val="th-TH"/>
        </w:rPr>
        <w:t>สิ้น</w:t>
      </w:r>
      <w:r w:rsidRPr="001F594D">
        <w:rPr>
          <w:rFonts w:ascii="Angsana New" w:hAnsi="Angsana New"/>
          <w:sz w:val="30"/>
          <w:szCs w:val="30"/>
          <w:cs/>
          <w:lang w:val="th-TH"/>
        </w:rPr>
        <w:t xml:space="preserve">สุดวันที่ 31 </w:t>
      </w:r>
      <w:r w:rsidR="0013415F" w:rsidRPr="001F594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B78BC" w:rsidRPr="001F594D">
        <w:rPr>
          <w:rFonts w:ascii="Angsana New" w:hAnsi="Angsana New" w:hint="cs"/>
          <w:sz w:val="30"/>
          <w:szCs w:val="30"/>
          <w:cs/>
        </w:rPr>
        <w:t>กับกิจการที่เกี่ยวข้อง</w:t>
      </w:r>
      <w:r w:rsidR="0013415F" w:rsidRPr="001F594D">
        <w:rPr>
          <w:rFonts w:ascii="Angsana New" w:hAnsi="Angsana New" w:hint="cs"/>
          <w:sz w:val="30"/>
          <w:szCs w:val="30"/>
          <w:cs/>
        </w:rPr>
        <w:t xml:space="preserve"> </w:t>
      </w:r>
      <w:r w:rsidRPr="001F594D">
        <w:rPr>
          <w:rFonts w:ascii="Angsana New" w:hAnsi="Angsana New"/>
          <w:sz w:val="30"/>
          <w:szCs w:val="30"/>
          <w:cs/>
          <w:lang w:val="th-TH"/>
        </w:rPr>
        <w:t>สรุปได้ดังนี้</w:t>
      </w:r>
    </w:p>
    <w:p w14:paraId="4EE2537A" w14:textId="77777777" w:rsidR="001F594D" w:rsidRPr="001F594D" w:rsidRDefault="001F594D" w:rsidP="00DE6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236"/>
        <w:gridCol w:w="1204"/>
        <w:gridCol w:w="270"/>
        <w:gridCol w:w="1564"/>
        <w:gridCol w:w="270"/>
        <w:gridCol w:w="1440"/>
      </w:tblGrid>
      <w:tr w:rsidR="000479FF" w:rsidRPr="00C52C41" w14:paraId="66981864" w14:textId="77777777" w:rsidTr="002D057F">
        <w:tc>
          <w:tcPr>
            <w:tcW w:w="2880" w:type="dxa"/>
          </w:tcPr>
          <w:p w14:paraId="0626C3FC" w14:textId="77777777" w:rsidR="000479FF" w:rsidRPr="00284595" w:rsidRDefault="000479F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4EB1672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A4CECE8" w14:textId="29C8F00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43756D53" w14:textId="79909264" w:rsidR="000479FF" w:rsidRPr="00284595" w:rsidRDefault="000479FF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74" w:type="dxa"/>
            <w:gridSpan w:val="3"/>
          </w:tcPr>
          <w:p w14:paraId="346C1FDD" w14:textId="77777777" w:rsidR="000479FF" w:rsidRDefault="000479FF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784A418" w14:textId="1CAD0381" w:rsidR="000479FF" w:rsidRPr="00284595" w:rsidRDefault="000479FF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79FF" w:rsidRPr="00C52C41" w14:paraId="7E75A903" w14:textId="77777777" w:rsidTr="007A613F">
        <w:trPr>
          <w:trHeight w:val="389"/>
        </w:trPr>
        <w:tc>
          <w:tcPr>
            <w:tcW w:w="2880" w:type="dxa"/>
          </w:tcPr>
          <w:p w14:paraId="73EC8ED7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D164C9C" w14:textId="23841275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 w:firstLine="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14:paraId="23CC38AF" w14:textId="2CF9FAC6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2F8A7EEC" w14:textId="1CC4C7C8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3000BAA7" w14:textId="34294D62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5530B821" w14:textId="0AEFE3BF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4914A4BA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38004C23" w14:textId="08C7A1D3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D057F" w:rsidRPr="00C52C41" w14:paraId="40AA7326" w14:textId="77777777" w:rsidTr="00DE4DD9">
        <w:tc>
          <w:tcPr>
            <w:tcW w:w="2880" w:type="dxa"/>
          </w:tcPr>
          <w:p w14:paraId="02E1D12E" w14:textId="77777777" w:rsidR="002D057F" w:rsidRPr="00284595" w:rsidRDefault="002D057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4" w:type="dxa"/>
            <w:gridSpan w:val="7"/>
          </w:tcPr>
          <w:p w14:paraId="2C227335" w14:textId="0E59CCC6" w:rsidR="002D057F" w:rsidRDefault="002D057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AB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F0A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479FF" w:rsidRPr="00C52C41" w14:paraId="51C06EC2" w14:textId="77777777" w:rsidTr="002D057F">
        <w:tc>
          <w:tcPr>
            <w:tcW w:w="2880" w:type="dxa"/>
          </w:tcPr>
          <w:p w14:paraId="661060CE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</w:tcPr>
          <w:p w14:paraId="4464DF8D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11DCCB5" w14:textId="34232C3D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1202795A" w14:textId="28F10371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C63F38" w14:textId="2DEA566E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74" w:type="dxa"/>
            <w:gridSpan w:val="3"/>
          </w:tcPr>
          <w:p w14:paraId="1D5E9D2C" w14:textId="03893BC2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479FF" w:rsidRPr="00C52C41" w14:paraId="6CDA8A68" w14:textId="77777777" w:rsidTr="002D057F">
        <w:tc>
          <w:tcPr>
            <w:tcW w:w="2880" w:type="dxa"/>
          </w:tcPr>
          <w:p w14:paraId="5E65F725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</w:tcPr>
          <w:p w14:paraId="0C96D379" w14:textId="36400CB3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6,436</w:t>
            </w:r>
          </w:p>
        </w:tc>
        <w:tc>
          <w:tcPr>
            <w:tcW w:w="236" w:type="dxa"/>
          </w:tcPr>
          <w:p w14:paraId="3D46C6E1" w14:textId="6CE0F152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D3EE6E" w14:textId="52341275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10,085</w:t>
            </w:r>
          </w:p>
        </w:tc>
        <w:tc>
          <w:tcPr>
            <w:tcW w:w="270" w:type="dxa"/>
          </w:tcPr>
          <w:p w14:paraId="6246EF79" w14:textId="03F63ECD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8C72B26" w14:textId="4A741498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6,436</w:t>
            </w:r>
          </w:p>
        </w:tc>
        <w:tc>
          <w:tcPr>
            <w:tcW w:w="270" w:type="dxa"/>
          </w:tcPr>
          <w:p w14:paraId="5BCF0913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9C078D" w14:textId="6EB7BF43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10,085</w:t>
            </w:r>
          </w:p>
        </w:tc>
      </w:tr>
      <w:tr w:rsidR="00DA4ED8" w:rsidRPr="00C52C41" w14:paraId="23B81305" w14:textId="77777777" w:rsidTr="002D057F">
        <w:tc>
          <w:tcPr>
            <w:tcW w:w="2880" w:type="dxa"/>
          </w:tcPr>
          <w:p w14:paraId="4020C326" w14:textId="28F102F8" w:rsidR="00DA4ED8" w:rsidRDefault="00DA4ED8" w:rsidP="00DA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 w:rsidR="006C584A"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1440" w:type="dxa"/>
          </w:tcPr>
          <w:p w14:paraId="43EB6484" w14:textId="57805A9F" w:rsidR="00DA4ED8" w:rsidRDefault="002F72C1" w:rsidP="002F7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DA4ED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36" w:type="dxa"/>
          </w:tcPr>
          <w:p w14:paraId="387C0262" w14:textId="77777777" w:rsidR="00DA4ED8" w:rsidRDefault="00DA4ED8" w:rsidP="00DA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7428B2" w14:textId="44B540AD" w:rsidR="00DA4ED8" w:rsidRDefault="00DA4ED8" w:rsidP="00DA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3,860</w:t>
            </w:r>
          </w:p>
        </w:tc>
        <w:tc>
          <w:tcPr>
            <w:tcW w:w="270" w:type="dxa"/>
          </w:tcPr>
          <w:p w14:paraId="6B49E5E4" w14:textId="77777777" w:rsidR="00DA4ED8" w:rsidRDefault="00DA4ED8" w:rsidP="00DA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D0542A2" w14:textId="3A73BA20" w:rsidR="00DA4ED8" w:rsidRDefault="002F72C1" w:rsidP="00DA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5,186</w:t>
            </w:r>
          </w:p>
        </w:tc>
        <w:tc>
          <w:tcPr>
            <w:tcW w:w="270" w:type="dxa"/>
          </w:tcPr>
          <w:p w14:paraId="1DD9FC6C" w14:textId="77777777" w:rsidR="00DA4ED8" w:rsidRPr="00284595" w:rsidRDefault="00DA4ED8" w:rsidP="00DA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B57E38" w14:textId="7A9DC1AE" w:rsidR="00DA4ED8" w:rsidRDefault="00DA4ED8" w:rsidP="00DA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3,860</w:t>
            </w:r>
          </w:p>
        </w:tc>
      </w:tr>
      <w:tr w:rsidR="000479FF" w:rsidRPr="00C52C41" w14:paraId="50D12210" w14:textId="77777777" w:rsidTr="002D057F">
        <w:tc>
          <w:tcPr>
            <w:tcW w:w="2880" w:type="dxa"/>
          </w:tcPr>
          <w:p w14:paraId="7FA77C8B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440" w:type="dxa"/>
          </w:tcPr>
          <w:p w14:paraId="33916F72" w14:textId="32B4EDC5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45,120</w:t>
            </w:r>
          </w:p>
        </w:tc>
        <w:tc>
          <w:tcPr>
            <w:tcW w:w="236" w:type="dxa"/>
          </w:tcPr>
          <w:p w14:paraId="7C75755F" w14:textId="113B8607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3D7ACE" w14:textId="62125B2F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44,971</w:t>
            </w:r>
          </w:p>
        </w:tc>
        <w:tc>
          <w:tcPr>
            <w:tcW w:w="270" w:type="dxa"/>
          </w:tcPr>
          <w:p w14:paraId="6806F774" w14:textId="156EAF08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761EAAA" w14:textId="565DD025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45,120</w:t>
            </w:r>
          </w:p>
        </w:tc>
        <w:tc>
          <w:tcPr>
            <w:tcW w:w="270" w:type="dxa"/>
          </w:tcPr>
          <w:p w14:paraId="6274537F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B423E1" w14:textId="75F6B89B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44,971</w:t>
            </w:r>
          </w:p>
        </w:tc>
      </w:tr>
      <w:tr w:rsidR="001F594D" w:rsidRPr="00795EDF" w14:paraId="60C8ACBE" w14:textId="77777777" w:rsidTr="000D38A6">
        <w:tc>
          <w:tcPr>
            <w:tcW w:w="2880" w:type="dxa"/>
          </w:tcPr>
          <w:p w14:paraId="311D0CB9" w14:textId="77777777" w:rsidR="001F594D" w:rsidRPr="00284595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27DF351" w14:textId="77777777" w:rsidR="001F594D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 w:firstLine="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EC49A8" w14:textId="77777777" w:rsidR="001F594D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7D2AD11" w14:textId="77777777" w:rsidR="001F594D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6228A" w14:textId="77777777" w:rsidR="001F594D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5A7FF46" w14:textId="77777777" w:rsidR="001F594D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8CC8F" w14:textId="77777777" w:rsidR="001F594D" w:rsidRPr="00284595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CC89A1" w14:textId="77777777" w:rsidR="001F594D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9FF" w:rsidRPr="008D1791" w14:paraId="71695628" w14:textId="77777777" w:rsidTr="002D057F">
        <w:tc>
          <w:tcPr>
            <w:tcW w:w="2880" w:type="dxa"/>
          </w:tcPr>
          <w:p w14:paraId="4D2CF5A2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76631FCA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 w:firstLine="4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8A7FA5B" w14:textId="1EC13D8D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14:paraId="0B8AD1CC" w14:textId="4FD3BA89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7F0ABEC" w14:textId="5AA51E5E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</w:tcPr>
          <w:p w14:paraId="50D81999" w14:textId="37ED5C0A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5AE2F1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72C101A7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79FF" w:rsidRPr="00C52C41" w14:paraId="725014AA" w14:textId="77777777" w:rsidTr="002D057F">
        <w:tc>
          <w:tcPr>
            <w:tcW w:w="2880" w:type="dxa"/>
          </w:tcPr>
          <w:p w14:paraId="711B2B59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40" w:type="dxa"/>
          </w:tcPr>
          <w:p w14:paraId="258E19BF" w14:textId="7540F1E3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1,714,447</w:t>
            </w:r>
          </w:p>
        </w:tc>
        <w:tc>
          <w:tcPr>
            <w:tcW w:w="236" w:type="dxa"/>
          </w:tcPr>
          <w:p w14:paraId="32B23885" w14:textId="53C772DB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2E2FA4" w14:textId="578C8D2C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1,122,171</w:t>
            </w:r>
          </w:p>
        </w:tc>
        <w:tc>
          <w:tcPr>
            <w:tcW w:w="270" w:type="dxa"/>
          </w:tcPr>
          <w:p w14:paraId="4225E129" w14:textId="679F23D2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A5AE80C" w14:textId="570050BA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1,714,447</w:t>
            </w:r>
          </w:p>
        </w:tc>
        <w:tc>
          <w:tcPr>
            <w:tcW w:w="270" w:type="dxa"/>
          </w:tcPr>
          <w:p w14:paraId="4C84F1CB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3CE5FE" w14:textId="65A78F92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1,122,171</w:t>
            </w:r>
          </w:p>
        </w:tc>
      </w:tr>
      <w:tr w:rsidR="000479FF" w:rsidRPr="00C52C41" w14:paraId="7DCFA0A3" w14:textId="77777777" w:rsidTr="002D057F">
        <w:tc>
          <w:tcPr>
            <w:tcW w:w="2880" w:type="dxa"/>
          </w:tcPr>
          <w:p w14:paraId="0535C455" w14:textId="77777777" w:rsidR="000479FF" w:rsidRPr="006E5778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06519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  <w:r w:rsidRPr="00006519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 </w:t>
            </w:r>
          </w:p>
        </w:tc>
        <w:tc>
          <w:tcPr>
            <w:tcW w:w="1440" w:type="dxa"/>
          </w:tcPr>
          <w:p w14:paraId="293DA59F" w14:textId="50486B95" w:rsidR="000479FF" w:rsidRPr="001457F9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342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81AC43" w14:textId="577E7439" w:rsidR="000479FF" w:rsidRPr="001457F9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BB6B095" w14:textId="07177A06" w:rsidR="000479FF" w:rsidRPr="001457F9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BA54A9" w14:textId="09E68631" w:rsidR="000479FF" w:rsidRPr="001457F9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7AB9AD0B" w14:textId="423BC9D2" w:rsidR="000479FF" w:rsidRPr="001457F9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57F9">
              <w:rPr>
                <w:rFonts w:ascii="Angsana New" w:hAnsi="Angsana New"/>
                <w:sz w:val="30"/>
                <w:szCs w:val="30"/>
              </w:rPr>
              <w:t>55,467</w:t>
            </w:r>
          </w:p>
        </w:tc>
        <w:tc>
          <w:tcPr>
            <w:tcW w:w="270" w:type="dxa"/>
          </w:tcPr>
          <w:p w14:paraId="403079BB" w14:textId="77777777" w:rsidR="000479FF" w:rsidRPr="006E5778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1EBAC2CB" w14:textId="597849A3" w:rsidR="000479FF" w:rsidRPr="006E5778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130A7">
              <w:rPr>
                <w:rFonts w:ascii="Angsana New" w:hAnsi="Angsana New"/>
                <w:sz w:val="30"/>
                <w:szCs w:val="30"/>
              </w:rPr>
              <w:t>29,148</w:t>
            </w:r>
          </w:p>
        </w:tc>
      </w:tr>
      <w:tr w:rsidR="001F594D" w:rsidRPr="00795EDF" w14:paraId="5A58B25C" w14:textId="77777777" w:rsidTr="000D38A6">
        <w:tc>
          <w:tcPr>
            <w:tcW w:w="2880" w:type="dxa"/>
          </w:tcPr>
          <w:p w14:paraId="0D97EB44" w14:textId="77777777" w:rsidR="001F594D" w:rsidRPr="00284595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82934F2" w14:textId="77777777" w:rsidR="001F594D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 w:firstLine="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E0E5F3" w14:textId="77777777" w:rsidR="001F594D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E2AAC3" w14:textId="77777777" w:rsidR="001F594D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DF50D" w14:textId="77777777" w:rsidR="001F594D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56EB117" w14:textId="77777777" w:rsidR="001F594D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C9022" w14:textId="77777777" w:rsidR="001F594D" w:rsidRPr="00284595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82147C" w14:textId="77777777" w:rsidR="001F594D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9FF" w:rsidRPr="00795EDF" w14:paraId="0FD88E91" w14:textId="77777777" w:rsidTr="002D057F">
        <w:tc>
          <w:tcPr>
            <w:tcW w:w="2880" w:type="dxa"/>
          </w:tcPr>
          <w:p w14:paraId="47DB759F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</w:tcPr>
          <w:p w14:paraId="10C7882B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 w:firstLine="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AE1D6F" w14:textId="521BD502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185FCA" w14:textId="7FB0620A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7F477" w14:textId="3C74BA35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493C3831" w14:textId="0F3F608F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48B11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E97C7CB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9FF" w:rsidRPr="00795EDF" w14:paraId="4FA561B2" w14:textId="77777777" w:rsidTr="002D057F">
        <w:tc>
          <w:tcPr>
            <w:tcW w:w="2880" w:type="dxa"/>
          </w:tcPr>
          <w:p w14:paraId="01E1FFA9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</w:tcPr>
          <w:p w14:paraId="3DF659D9" w14:textId="25060275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1,703,466</w:t>
            </w:r>
          </w:p>
        </w:tc>
        <w:tc>
          <w:tcPr>
            <w:tcW w:w="236" w:type="dxa"/>
          </w:tcPr>
          <w:p w14:paraId="157A8E86" w14:textId="51BF9650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7F40C9" w14:textId="7298FBE5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2,176,485</w:t>
            </w:r>
          </w:p>
        </w:tc>
        <w:tc>
          <w:tcPr>
            <w:tcW w:w="270" w:type="dxa"/>
          </w:tcPr>
          <w:p w14:paraId="5148955F" w14:textId="731FAEBB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619A599" w14:textId="681A3AA4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1,703,466</w:t>
            </w:r>
          </w:p>
        </w:tc>
        <w:tc>
          <w:tcPr>
            <w:tcW w:w="270" w:type="dxa"/>
          </w:tcPr>
          <w:p w14:paraId="30F2C90F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181332" w14:textId="037FF203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2,176,485</w:t>
            </w:r>
          </w:p>
        </w:tc>
      </w:tr>
      <w:tr w:rsidR="00DA4ED8" w:rsidRPr="00795EDF" w14:paraId="071782F9" w14:textId="77777777" w:rsidTr="002D057F">
        <w:tc>
          <w:tcPr>
            <w:tcW w:w="2880" w:type="dxa"/>
          </w:tcPr>
          <w:p w14:paraId="415BAF8B" w14:textId="33039E93" w:rsidR="00DA4ED8" w:rsidRPr="00284595" w:rsidRDefault="00DA4ED8" w:rsidP="00DA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756A3665" w14:textId="2CE746F1" w:rsidR="00DA4ED8" w:rsidRDefault="00DA4ED8" w:rsidP="00DA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5,841</w:t>
            </w:r>
          </w:p>
        </w:tc>
        <w:tc>
          <w:tcPr>
            <w:tcW w:w="236" w:type="dxa"/>
          </w:tcPr>
          <w:p w14:paraId="06B5A4CD" w14:textId="77777777" w:rsidR="00DA4ED8" w:rsidRDefault="00DA4ED8" w:rsidP="00DA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7FF35D" w14:textId="3F9967B7" w:rsidR="00DA4ED8" w:rsidRDefault="00DA4ED8" w:rsidP="00DA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6,966</w:t>
            </w:r>
          </w:p>
        </w:tc>
        <w:tc>
          <w:tcPr>
            <w:tcW w:w="270" w:type="dxa"/>
          </w:tcPr>
          <w:p w14:paraId="24A7F4AE" w14:textId="77777777" w:rsidR="00DA4ED8" w:rsidRDefault="00DA4ED8" w:rsidP="00DA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A626C09" w14:textId="7AC4A466" w:rsidR="00DA4ED8" w:rsidRDefault="00DA4ED8" w:rsidP="00DA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5,841</w:t>
            </w:r>
          </w:p>
        </w:tc>
        <w:tc>
          <w:tcPr>
            <w:tcW w:w="270" w:type="dxa"/>
          </w:tcPr>
          <w:p w14:paraId="0CD77CC9" w14:textId="77777777" w:rsidR="00DA4ED8" w:rsidRPr="00284595" w:rsidRDefault="00DA4ED8" w:rsidP="00DA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DAEF34" w14:textId="64E3C3EE" w:rsidR="00DA4ED8" w:rsidRDefault="00DA4ED8" w:rsidP="00DA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6,966</w:t>
            </w:r>
          </w:p>
        </w:tc>
      </w:tr>
      <w:tr w:rsidR="000479FF" w:rsidRPr="00795EDF" w14:paraId="057EB55B" w14:textId="77777777" w:rsidTr="002D057F">
        <w:tc>
          <w:tcPr>
            <w:tcW w:w="2880" w:type="dxa"/>
          </w:tcPr>
          <w:p w14:paraId="16A1BF4F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40" w:type="dxa"/>
          </w:tcPr>
          <w:p w14:paraId="226C0E08" w14:textId="720485A3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2,108,003</w:t>
            </w:r>
          </w:p>
        </w:tc>
        <w:tc>
          <w:tcPr>
            <w:tcW w:w="236" w:type="dxa"/>
          </w:tcPr>
          <w:p w14:paraId="1E113253" w14:textId="2EE1AB0E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4E2072" w14:textId="3287AB63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2,610,598</w:t>
            </w:r>
          </w:p>
        </w:tc>
        <w:tc>
          <w:tcPr>
            <w:tcW w:w="270" w:type="dxa"/>
          </w:tcPr>
          <w:p w14:paraId="0C3EC8DA" w14:textId="29E51472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63504C7" w14:textId="689737A6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2,108,003</w:t>
            </w:r>
          </w:p>
        </w:tc>
        <w:tc>
          <w:tcPr>
            <w:tcW w:w="270" w:type="dxa"/>
          </w:tcPr>
          <w:p w14:paraId="4B052048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B449C4" w14:textId="279AC61B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2,610,598</w:t>
            </w:r>
          </w:p>
        </w:tc>
      </w:tr>
      <w:tr w:rsidR="000479FF" w:rsidRPr="00795EDF" w14:paraId="2F65A80B" w14:textId="77777777" w:rsidTr="002D057F">
        <w:tc>
          <w:tcPr>
            <w:tcW w:w="2880" w:type="dxa"/>
          </w:tcPr>
          <w:p w14:paraId="69000CAB" w14:textId="773C948D" w:rsidR="000479FF" w:rsidRPr="00284595" w:rsidRDefault="00BF0AB3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="000479FF" w:rsidRPr="00284595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440" w:type="dxa"/>
          </w:tcPr>
          <w:p w14:paraId="407016A4" w14:textId="19C6C178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102,234</w:t>
            </w:r>
          </w:p>
        </w:tc>
        <w:tc>
          <w:tcPr>
            <w:tcW w:w="236" w:type="dxa"/>
          </w:tcPr>
          <w:p w14:paraId="4E49B877" w14:textId="2663097F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86F55B" w14:textId="78F8DD86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141,333</w:t>
            </w:r>
          </w:p>
        </w:tc>
        <w:tc>
          <w:tcPr>
            <w:tcW w:w="270" w:type="dxa"/>
          </w:tcPr>
          <w:p w14:paraId="68BEE12B" w14:textId="543F96BF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41F2E732" w14:textId="5FAC1C19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102,234</w:t>
            </w:r>
          </w:p>
        </w:tc>
        <w:tc>
          <w:tcPr>
            <w:tcW w:w="270" w:type="dxa"/>
          </w:tcPr>
          <w:p w14:paraId="1E9C324C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424BDF" w14:textId="062BB950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141,333</w:t>
            </w:r>
          </w:p>
        </w:tc>
      </w:tr>
      <w:tr w:rsidR="000479FF" w:rsidRPr="00795EDF" w14:paraId="5C4759A2" w14:textId="77777777" w:rsidTr="002D057F">
        <w:tc>
          <w:tcPr>
            <w:tcW w:w="2880" w:type="dxa"/>
          </w:tcPr>
          <w:p w14:paraId="69EC7567" w14:textId="77777777" w:rsidR="000479FF" w:rsidRPr="00006519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651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440" w:type="dxa"/>
          </w:tcPr>
          <w:p w14:paraId="49398D00" w14:textId="7E576213" w:rsidR="000479FF" w:rsidRPr="001457F9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 w:firstLine="45"/>
              <w:rPr>
                <w:rFonts w:ascii="Angsana New" w:hAnsi="Angsana New"/>
                <w:sz w:val="30"/>
                <w:szCs w:val="30"/>
              </w:rPr>
            </w:pPr>
            <w:r w:rsidRPr="001457F9">
              <w:rPr>
                <w:rFonts w:ascii="Angsana New" w:hAnsi="Angsana New"/>
                <w:sz w:val="30"/>
                <w:szCs w:val="30"/>
              </w:rPr>
              <w:t>25,832</w:t>
            </w:r>
          </w:p>
        </w:tc>
        <w:tc>
          <w:tcPr>
            <w:tcW w:w="236" w:type="dxa"/>
          </w:tcPr>
          <w:p w14:paraId="2F36573B" w14:textId="272172B0" w:rsidR="000479FF" w:rsidRPr="001457F9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BB82426" w14:textId="795A719A" w:rsidR="000479FF" w:rsidRPr="001457F9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57E6F">
              <w:rPr>
                <w:rFonts w:ascii="Angsana New" w:hAnsi="Angsana New"/>
                <w:sz w:val="30"/>
                <w:szCs w:val="30"/>
              </w:rPr>
              <w:t>35,094</w:t>
            </w:r>
          </w:p>
        </w:tc>
        <w:tc>
          <w:tcPr>
            <w:tcW w:w="270" w:type="dxa"/>
          </w:tcPr>
          <w:p w14:paraId="58C556F3" w14:textId="227F60FA" w:rsidR="000479FF" w:rsidRPr="001457F9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2F60CE3B" w14:textId="7DD112A6" w:rsidR="000479FF" w:rsidRPr="001457F9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1457F9">
              <w:rPr>
                <w:rFonts w:ascii="Angsana New" w:hAnsi="Angsana New"/>
                <w:sz w:val="30"/>
                <w:szCs w:val="30"/>
              </w:rPr>
              <w:t>25,832</w:t>
            </w:r>
          </w:p>
        </w:tc>
        <w:tc>
          <w:tcPr>
            <w:tcW w:w="270" w:type="dxa"/>
          </w:tcPr>
          <w:p w14:paraId="2FD470CC" w14:textId="77777777" w:rsidR="000479FF" w:rsidRPr="004D26AD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03F800E7" w14:textId="433CBB27" w:rsidR="000479FF" w:rsidRPr="004D26AD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57E6F">
              <w:rPr>
                <w:rFonts w:ascii="Angsana New" w:hAnsi="Angsana New"/>
                <w:sz w:val="30"/>
                <w:szCs w:val="30"/>
              </w:rPr>
              <w:t>35,094</w:t>
            </w:r>
          </w:p>
        </w:tc>
      </w:tr>
      <w:tr w:rsidR="000479FF" w:rsidRPr="00795EDF" w14:paraId="3EBF3B38" w14:textId="77777777" w:rsidTr="002D057F">
        <w:tc>
          <w:tcPr>
            <w:tcW w:w="2880" w:type="dxa"/>
          </w:tcPr>
          <w:p w14:paraId="38469323" w14:textId="77777777" w:rsidR="000479FF" w:rsidRPr="00006519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6519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440" w:type="dxa"/>
          </w:tcPr>
          <w:p w14:paraId="02DB505D" w14:textId="1DC52725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27,696</w:t>
            </w:r>
          </w:p>
        </w:tc>
        <w:tc>
          <w:tcPr>
            <w:tcW w:w="236" w:type="dxa"/>
          </w:tcPr>
          <w:p w14:paraId="411E8261" w14:textId="3FE30248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08772D3" w14:textId="2F7B7635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29,635</w:t>
            </w:r>
          </w:p>
        </w:tc>
        <w:tc>
          <w:tcPr>
            <w:tcW w:w="270" w:type="dxa"/>
          </w:tcPr>
          <w:p w14:paraId="5BB0F139" w14:textId="324F8AAA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6878627" w14:textId="25A590CE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27,696</w:t>
            </w:r>
          </w:p>
        </w:tc>
        <w:tc>
          <w:tcPr>
            <w:tcW w:w="270" w:type="dxa"/>
          </w:tcPr>
          <w:p w14:paraId="183230E1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89EFBE" w14:textId="5A9A7713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29,635</w:t>
            </w:r>
          </w:p>
        </w:tc>
      </w:tr>
      <w:tr w:rsidR="000479FF" w:rsidRPr="00795EDF" w14:paraId="472ECAF0" w14:textId="77777777" w:rsidTr="002D057F">
        <w:tc>
          <w:tcPr>
            <w:tcW w:w="2880" w:type="dxa"/>
          </w:tcPr>
          <w:p w14:paraId="494F9C19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440" w:type="dxa"/>
          </w:tcPr>
          <w:p w14:paraId="3EA854FE" w14:textId="2E7298D6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36" w:type="dxa"/>
          </w:tcPr>
          <w:p w14:paraId="2B800479" w14:textId="32A6A8D9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FB890C" w14:textId="7D5E0B73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70" w:type="dxa"/>
          </w:tcPr>
          <w:p w14:paraId="0D379DEF" w14:textId="574CE50A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E24533C" w14:textId="2E22EF00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70" w:type="dxa"/>
          </w:tcPr>
          <w:p w14:paraId="2299EAB5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CDE74B" w14:textId="3A48E53F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  <w:tr w:rsidR="001F594D" w:rsidRPr="00795EDF" w14:paraId="25B7466F" w14:textId="77777777" w:rsidTr="002D057F">
        <w:tc>
          <w:tcPr>
            <w:tcW w:w="2880" w:type="dxa"/>
          </w:tcPr>
          <w:p w14:paraId="7A79635E" w14:textId="77777777" w:rsidR="001F594D" w:rsidRPr="00284595" w:rsidRDefault="001F594D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E611C6" w14:textId="77777777" w:rsidR="001F594D" w:rsidRDefault="001F594D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 w:firstLine="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449FE4" w14:textId="77777777" w:rsidR="001F594D" w:rsidRDefault="001F594D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9B6A1D4" w14:textId="77777777" w:rsidR="001F594D" w:rsidRDefault="001F594D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B1E19" w14:textId="77777777" w:rsidR="001F594D" w:rsidRDefault="001F594D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6E6EAE59" w14:textId="77777777" w:rsidR="001F594D" w:rsidRDefault="001F594D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23838B" w14:textId="77777777" w:rsidR="001F594D" w:rsidRPr="00284595" w:rsidRDefault="001F594D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7A450A" w14:textId="77777777" w:rsidR="001F594D" w:rsidRDefault="001F594D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9FF" w:rsidRPr="00795EDF" w14:paraId="1C9964AE" w14:textId="77777777" w:rsidTr="002D057F">
        <w:tc>
          <w:tcPr>
            <w:tcW w:w="2880" w:type="dxa"/>
          </w:tcPr>
          <w:p w14:paraId="08686E94" w14:textId="77777777" w:rsidR="000479FF" w:rsidRPr="00B0181B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440" w:type="dxa"/>
          </w:tcPr>
          <w:p w14:paraId="0088FDB5" w14:textId="5DD54E5C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236" w:type="dxa"/>
          </w:tcPr>
          <w:p w14:paraId="4D9D7E5C" w14:textId="3EDEB315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03EE45D" w14:textId="5B2C0759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270" w:type="dxa"/>
          </w:tcPr>
          <w:p w14:paraId="676C3DDF" w14:textId="70A40ACA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2966D90B" w14:textId="1F284859" w:rsidR="000479FF" w:rsidRDefault="000479FF" w:rsidP="001A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270" w:type="dxa"/>
          </w:tcPr>
          <w:p w14:paraId="69A13417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583FED" w14:textId="2144548F" w:rsidR="000479FF" w:rsidRDefault="000479FF" w:rsidP="001A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728</w:t>
            </w:r>
          </w:p>
        </w:tc>
      </w:tr>
      <w:tr w:rsidR="000479FF" w:rsidRPr="00795EDF" w14:paraId="5C97FD90" w14:textId="77777777" w:rsidTr="002D057F">
        <w:tc>
          <w:tcPr>
            <w:tcW w:w="2880" w:type="dxa"/>
          </w:tcPr>
          <w:p w14:paraId="43B82B2C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08AD3E3" w14:textId="77777777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 w:firstLine="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E8FDE9" w14:textId="2279AA66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48565A" w14:textId="2E056B10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4713CB" w14:textId="67CB9CB9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B5D0729" w14:textId="3E8E6F0D" w:rsidR="000479FF" w:rsidRDefault="000479FF" w:rsidP="001A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E87103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442DA6" w14:textId="77777777" w:rsidR="000479FF" w:rsidRDefault="000479FF" w:rsidP="001A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9FF" w:rsidRPr="00795EDF" w14:paraId="394F9534" w14:textId="77777777" w:rsidTr="002D057F">
        <w:tc>
          <w:tcPr>
            <w:tcW w:w="2880" w:type="dxa"/>
          </w:tcPr>
          <w:p w14:paraId="4DE7695C" w14:textId="77777777" w:rsidR="000479FF" w:rsidRPr="00B0181B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7703ACA4" w14:textId="77777777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 w:firstLine="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E526C7" w14:textId="58EF7FB8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988D4B" w14:textId="256196DB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AB42D" w14:textId="372578D0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41C1C56A" w14:textId="36CF5D4A" w:rsidR="000479FF" w:rsidRDefault="000479FF" w:rsidP="001A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F48ED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5D88A2" w14:textId="77777777" w:rsidR="000479FF" w:rsidRDefault="000479FF" w:rsidP="001A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9FF" w:rsidRPr="00795EDF" w14:paraId="6866021D" w14:textId="77777777" w:rsidTr="002D057F">
        <w:tc>
          <w:tcPr>
            <w:tcW w:w="2880" w:type="dxa"/>
          </w:tcPr>
          <w:p w14:paraId="3D1BCA60" w14:textId="77777777" w:rsidR="000479FF" w:rsidRPr="00B0181B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</w:tcPr>
          <w:p w14:paraId="0492FF3C" w14:textId="4322B8B3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 w:firstLine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49,482</w:t>
            </w:r>
          </w:p>
        </w:tc>
        <w:tc>
          <w:tcPr>
            <w:tcW w:w="236" w:type="dxa"/>
          </w:tcPr>
          <w:p w14:paraId="49CBE1C9" w14:textId="6302FC39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A933F40" w14:textId="26147CED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44,740</w:t>
            </w:r>
          </w:p>
        </w:tc>
        <w:tc>
          <w:tcPr>
            <w:tcW w:w="270" w:type="dxa"/>
          </w:tcPr>
          <w:p w14:paraId="58BA5838" w14:textId="7E7145E4" w:rsidR="000479FF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6E2FA096" w14:textId="031F0974" w:rsidR="000479FF" w:rsidRDefault="000479FF" w:rsidP="001A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49,482</w:t>
            </w:r>
          </w:p>
        </w:tc>
        <w:tc>
          <w:tcPr>
            <w:tcW w:w="270" w:type="dxa"/>
          </w:tcPr>
          <w:p w14:paraId="343080EC" w14:textId="77777777" w:rsidR="000479FF" w:rsidRPr="00284595" w:rsidRDefault="000479FF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CE9CE6" w14:textId="49293DAF" w:rsidR="000479FF" w:rsidRDefault="000479FF" w:rsidP="001A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44,740</w:t>
            </w:r>
          </w:p>
        </w:tc>
      </w:tr>
    </w:tbl>
    <w:p w14:paraId="2C6BF538" w14:textId="77777777" w:rsidR="00C747EE" w:rsidRDefault="00C747EE" w:rsidP="00757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807D43D" w14:textId="77777777" w:rsidR="001F594D" w:rsidRDefault="001F594D" w:rsidP="00757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F65DA5D" w14:textId="77777777" w:rsidR="001F594D" w:rsidRDefault="001F594D" w:rsidP="00757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176F015" w14:textId="77777777" w:rsidR="001F594D" w:rsidRDefault="001F594D" w:rsidP="00757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4AB2149" w14:textId="77777777" w:rsidR="00812011" w:rsidRPr="00B0181B" w:rsidRDefault="00812011" w:rsidP="0034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  <w:lang w:val="th-TH"/>
        </w:rPr>
        <w:t xml:space="preserve">ยอดคงเหลือกับกิจการที่เกี่ยวข้องกัน ณ วันที่ </w:t>
      </w:r>
      <w:r w:rsidR="008D1791" w:rsidRPr="00B0181B">
        <w:rPr>
          <w:rFonts w:ascii="Angsana New" w:hAnsi="Angsana New" w:hint="cs"/>
          <w:sz w:val="30"/>
          <w:szCs w:val="30"/>
          <w:cs/>
          <w:lang w:val="th-TH"/>
        </w:rPr>
        <w:t xml:space="preserve">31 มีนาคม </w:t>
      </w:r>
      <w:r w:rsidRPr="00B0181B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7428D358" w14:textId="77777777" w:rsidR="0092626A" w:rsidRPr="00B0181B" w:rsidRDefault="0092626A" w:rsidP="0034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99"/>
        <w:gridCol w:w="1710"/>
        <w:gridCol w:w="270"/>
        <w:gridCol w:w="1710"/>
      </w:tblGrid>
      <w:tr w:rsidR="00812011" w:rsidRPr="00B0181B" w14:paraId="186883A1" w14:textId="77777777" w:rsidTr="003D2EDD">
        <w:tc>
          <w:tcPr>
            <w:tcW w:w="5499" w:type="dxa"/>
          </w:tcPr>
          <w:p w14:paraId="5D40D166" w14:textId="77777777" w:rsidR="00812011" w:rsidRPr="00B0181B" w:rsidRDefault="00812011" w:rsidP="0082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AAE2EC4" w14:textId="77777777" w:rsidR="00812011" w:rsidRPr="00B0181B" w:rsidRDefault="0081201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744E095" w14:textId="77777777" w:rsidR="00812011" w:rsidRPr="00B0181B" w:rsidRDefault="0081201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4AC" w:rsidRPr="00B0181B" w14:paraId="1C1FF368" w14:textId="77777777" w:rsidTr="003D2EDD">
        <w:tc>
          <w:tcPr>
            <w:tcW w:w="5499" w:type="dxa"/>
          </w:tcPr>
          <w:p w14:paraId="7C8E869C" w14:textId="3E4A8D87" w:rsidR="005214AC" w:rsidRPr="00B0181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2CF07AF" w14:textId="5B8927F5" w:rsidR="005214AC" w:rsidRPr="00B0181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5B668589" w14:textId="77777777" w:rsidR="005214AC" w:rsidRPr="00B0181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71DC51F" w14:textId="113CDCD1" w:rsidR="005214AC" w:rsidRPr="00B0181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214AC" w:rsidRPr="00B0181B" w14:paraId="7DA3DE72" w14:textId="77777777" w:rsidTr="003D2EDD">
        <w:tc>
          <w:tcPr>
            <w:tcW w:w="5499" w:type="dxa"/>
          </w:tcPr>
          <w:p w14:paraId="10C998A7" w14:textId="77777777" w:rsidR="005214AC" w:rsidRPr="00B0181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0F1F72B" w14:textId="77777777" w:rsidR="005214AC" w:rsidRPr="00B0181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4AFC" w:rsidRPr="00B0181B" w14:paraId="2008CAB8" w14:textId="77777777" w:rsidTr="003D2EDD">
        <w:tc>
          <w:tcPr>
            <w:tcW w:w="5499" w:type="dxa"/>
          </w:tcPr>
          <w:p w14:paraId="0D25815B" w14:textId="6131605C" w:rsidR="00304AFC" w:rsidRPr="00B0181B" w:rsidRDefault="00304AFC" w:rsidP="0030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3690" w:type="dxa"/>
            <w:gridSpan w:val="3"/>
          </w:tcPr>
          <w:p w14:paraId="72E0401F" w14:textId="77777777" w:rsidR="00304AFC" w:rsidRPr="00B0181B" w:rsidRDefault="00304AFC" w:rsidP="00304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214AC" w:rsidRPr="00B0181B" w14:paraId="054C9A29" w14:textId="77777777" w:rsidTr="003D2EDD">
        <w:trPr>
          <w:trHeight w:val="117"/>
        </w:trPr>
        <w:tc>
          <w:tcPr>
            <w:tcW w:w="5499" w:type="dxa"/>
          </w:tcPr>
          <w:p w14:paraId="5C1CB74A" w14:textId="6C64A9A6" w:rsidR="005214AC" w:rsidRPr="00C1540E" w:rsidRDefault="00664E94" w:rsidP="005214A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54B06A39" w14:textId="1D0266E3" w:rsidR="005214AC" w:rsidRPr="00664E94" w:rsidRDefault="00035F41" w:rsidP="0003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E7EC78" w14:textId="77777777" w:rsidR="005214AC" w:rsidRPr="00664E94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677050" w14:textId="06D41DEE" w:rsidR="005214AC" w:rsidRPr="00664E94" w:rsidRDefault="005214AC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664E94">
              <w:rPr>
                <w:rFonts w:ascii="Angsana New" w:hAnsi="Angsana New"/>
                <w:sz w:val="30"/>
                <w:szCs w:val="30"/>
              </w:rPr>
              <w:t>5,134</w:t>
            </w:r>
          </w:p>
        </w:tc>
      </w:tr>
      <w:tr w:rsidR="005214AC" w:rsidRPr="00B0181B" w14:paraId="7EF1A7D0" w14:textId="77777777" w:rsidTr="003D2EDD">
        <w:trPr>
          <w:trHeight w:val="117"/>
        </w:trPr>
        <w:tc>
          <w:tcPr>
            <w:tcW w:w="5499" w:type="dxa"/>
          </w:tcPr>
          <w:p w14:paraId="66C2DC5A" w14:textId="19C05CB5" w:rsidR="005214AC" w:rsidRPr="00C1540E" w:rsidRDefault="000D38A6" w:rsidP="005214A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5C8C5125" w14:textId="3F3181A9" w:rsidR="005214AC" w:rsidRPr="00664E94" w:rsidRDefault="00664E94" w:rsidP="003D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322,994</w:t>
            </w:r>
          </w:p>
        </w:tc>
        <w:tc>
          <w:tcPr>
            <w:tcW w:w="270" w:type="dxa"/>
          </w:tcPr>
          <w:p w14:paraId="0E11DA3A" w14:textId="77777777" w:rsidR="005214AC" w:rsidRPr="00664E94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ED981E" w14:textId="694809EF" w:rsidR="005214AC" w:rsidRPr="00664E94" w:rsidRDefault="00664E94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430,859</w:t>
            </w:r>
          </w:p>
        </w:tc>
      </w:tr>
      <w:tr w:rsidR="00035F41" w:rsidRPr="00B0181B" w14:paraId="60ABE8DE" w14:textId="77777777" w:rsidTr="003D2EDD">
        <w:tc>
          <w:tcPr>
            <w:tcW w:w="5499" w:type="dxa"/>
          </w:tcPr>
          <w:p w14:paraId="5FE7C61D" w14:textId="77777777" w:rsidR="00035F41" w:rsidRPr="00B0181B" w:rsidRDefault="00035F41" w:rsidP="0003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9A83068" w14:textId="54E5D354" w:rsidR="00035F41" w:rsidRPr="00B0181B" w:rsidRDefault="00035F41" w:rsidP="0003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322,994</w:t>
            </w:r>
          </w:p>
        </w:tc>
        <w:tc>
          <w:tcPr>
            <w:tcW w:w="270" w:type="dxa"/>
          </w:tcPr>
          <w:p w14:paraId="2455F8E0" w14:textId="77777777" w:rsidR="00035F41" w:rsidRPr="00B0181B" w:rsidRDefault="00035F41" w:rsidP="0003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1395CDB" w14:textId="13742508" w:rsidR="00035F41" w:rsidRPr="00B0181B" w:rsidRDefault="00035F41" w:rsidP="0003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435,993</w:t>
            </w:r>
          </w:p>
        </w:tc>
      </w:tr>
    </w:tbl>
    <w:p w14:paraId="65D302D3" w14:textId="77777777" w:rsidR="001C25B9" w:rsidRDefault="001C25B9" w:rsidP="00C15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5214AC" w:rsidRPr="003454FC" w14:paraId="39CF36AA" w14:textId="77777777" w:rsidTr="00664E94">
        <w:tc>
          <w:tcPr>
            <w:tcW w:w="5490" w:type="dxa"/>
          </w:tcPr>
          <w:p w14:paraId="57BD4E40" w14:textId="77777777" w:rsidR="005214AC" w:rsidRPr="003002F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</w:tcPr>
          <w:p w14:paraId="146FCCDD" w14:textId="1350A627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12E512" w14:textId="77777777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FEAB284" w14:textId="5C6E6CCC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4E94" w:rsidRPr="003454FC" w14:paraId="499D73FA" w14:textId="77777777" w:rsidTr="00664E94">
        <w:tc>
          <w:tcPr>
            <w:tcW w:w="5490" w:type="dxa"/>
          </w:tcPr>
          <w:p w14:paraId="53C29E5F" w14:textId="631AD18F" w:rsidR="00664E94" w:rsidRPr="003454FC" w:rsidRDefault="00664E94" w:rsidP="006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6C428052" w14:textId="19FE46A4" w:rsidR="00664E94" w:rsidRPr="00664E94" w:rsidRDefault="00664E94" w:rsidP="006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E94"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  <w:tc>
          <w:tcPr>
            <w:tcW w:w="270" w:type="dxa"/>
          </w:tcPr>
          <w:p w14:paraId="4E41B383" w14:textId="77777777" w:rsidR="00664E94" w:rsidRPr="00664E94" w:rsidRDefault="00664E94" w:rsidP="006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908DD1" w14:textId="4AE8CF34" w:rsidR="00664E94" w:rsidRPr="00664E94" w:rsidRDefault="00664E94" w:rsidP="006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E94">
              <w:rPr>
                <w:rFonts w:ascii="Angsana New" w:hAnsi="Angsana New"/>
                <w:sz w:val="30"/>
                <w:szCs w:val="30"/>
              </w:rPr>
              <w:t>573</w:t>
            </w:r>
          </w:p>
        </w:tc>
      </w:tr>
      <w:tr w:rsidR="00664E94" w:rsidRPr="003454FC" w14:paraId="47338F32" w14:textId="77777777" w:rsidTr="00664E94">
        <w:tc>
          <w:tcPr>
            <w:tcW w:w="5490" w:type="dxa"/>
          </w:tcPr>
          <w:p w14:paraId="25DA4463" w14:textId="3EB7CF6C" w:rsidR="00664E94" w:rsidRDefault="00664E94" w:rsidP="006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417E5831" w14:textId="33CFA1CE" w:rsidR="00664E94" w:rsidRPr="00664E94" w:rsidRDefault="00664E94" w:rsidP="00F13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0A1B8E" w14:textId="77777777" w:rsidR="00664E94" w:rsidRPr="00664E94" w:rsidRDefault="00664E94" w:rsidP="006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CFE290" w14:textId="31320051" w:rsidR="00664E94" w:rsidRPr="00664E94" w:rsidRDefault="00664E94" w:rsidP="006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64E94" w:rsidRPr="003454FC" w14:paraId="44613C77" w14:textId="77777777" w:rsidTr="00664E94">
        <w:tc>
          <w:tcPr>
            <w:tcW w:w="5490" w:type="dxa"/>
          </w:tcPr>
          <w:p w14:paraId="38770A9F" w14:textId="459960A7" w:rsidR="00664E94" w:rsidRPr="003454FC" w:rsidRDefault="000D38A6" w:rsidP="006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9DF5692" w14:textId="2D9BA14F" w:rsidR="00664E94" w:rsidRPr="00664E94" w:rsidRDefault="00664E94" w:rsidP="006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E94">
              <w:rPr>
                <w:rFonts w:ascii="Angsana New" w:hAnsi="Angsana New"/>
                <w:sz w:val="30"/>
                <w:szCs w:val="30"/>
              </w:rPr>
              <w:t>1,870</w:t>
            </w:r>
          </w:p>
        </w:tc>
        <w:tc>
          <w:tcPr>
            <w:tcW w:w="270" w:type="dxa"/>
          </w:tcPr>
          <w:p w14:paraId="1808EC98" w14:textId="77777777" w:rsidR="00664E94" w:rsidRPr="00664E94" w:rsidRDefault="00664E94" w:rsidP="006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969369F" w14:textId="6E793922" w:rsidR="00664E94" w:rsidRPr="00664E94" w:rsidRDefault="00664E94" w:rsidP="006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E94">
              <w:rPr>
                <w:rFonts w:ascii="Angsana New" w:hAnsi="Angsana New"/>
                <w:sz w:val="30"/>
                <w:szCs w:val="30"/>
              </w:rPr>
              <w:t>7,483</w:t>
            </w:r>
          </w:p>
        </w:tc>
      </w:tr>
      <w:tr w:rsidR="00127B04" w:rsidRPr="003454FC" w14:paraId="24145325" w14:textId="77777777" w:rsidTr="00664E94">
        <w:tc>
          <w:tcPr>
            <w:tcW w:w="5490" w:type="dxa"/>
          </w:tcPr>
          <w:p w14:paraId="3442BC1C" w14:textId="77777777" w:rsidR="00127B04" w:rsidRPr="003454FC" w:rsidRDefault="00127B04" w:rsidP="001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F373D42" w14:textId="04751DEA" w:rsidR="00127B04" w:rsidRPr="003454FC" w:rsidRDefault="00127B04" w:rsidP="001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3,044</w:t>
            </w:r>
          </w:p>
        </w:tc>
        <w:tc>
          <w:tcPr>
            <w:tcW w:w="270" w:type="dxa"/>
          </w:tcPr>
          <w:p w14:paraId="05360AEF" w14:textId="77777777" w:rsidR="00127B04" w:rsidRPr="003454FC" w:rsidRDefault="00127B04" w:rsidP="001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54E3357" w14:textId="083E14D4" w:rsidR="00127B04" w:rsidRPr="003454FC" w:rsidRDefault="00127B04" w:rsidP="0003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8,065</w:t>
            </w:r>
          </w:p>
        </w:tc>
      </w:tr>
    </w:tbl>
    <w:p w14:paraId="3AC6714F" w14:textId="6C34FCAC" w:rsidR="00664E94" w:rsidRPr="00062DCB" w:rsidRDefault="00664E94" w:rsidP="00944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  <w:cs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481"/>
        <w:gridCol w:w="1710"/>
        <w:gridCol w:w="270"/>
        <w:gridCol w:w="1710"/>
      </w:tblGrid>
      <w:tr w:rsidR="00843A27" w:rsidRPr="00C52C41" w14:paraId="67529D6A" w14:textId="77777777" w:rsidTr="001F594D">
        <w:tc>
          <w:tcPr>
            <w:tcW w:w="5490" w:type="dxa"/>
            <w:gridSpan w:val="2"/>
          </w:tcPr>
          <w:p w14:paraId="69F5A662" w14:textId="77777777" w:rsidR="00843A27" w:rsidRPr="00C52C41" w:rsidRDefault="00843A27" w:rsidP="0084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710" w:type="dxa"/>
          </w:tcPr>
          <w:p w14:paraId="0FFCF0C5" w14:textId="77777777" w:rsidR="00843A27" w:rsidRPr="00F2760C" w:rsidRDefault="00843A27" w:rsidP="0084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5AD7002" w14:textId="77777777" w:rsidR="00843A27" w:rsidRPr="00C52C41" w:rsidRDefault="00843A27" w:rsidP="0084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9AEF0A5" w14:textId="77777777" w:rsidR="00843A27" w:rsidRPr="00F2760C" w:rsidRDefault="00843A27" w:rsidP="0084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2DCB" w:rsidRPr="00C52C41" w14:paraId="2D6B5CF3" w14:textId="77777777" w:rsidTr="001F594D">
        <w:tc>
          <w:tcPr>
            <w:tcW w:w="5490" w:type="dxa"/>
            <w:gridSpan w:val="2"/>
          </w:tcPr>
          <w:p w14:paraId="7CA9D4D0" w14:textId="53AF8BFF" w:rsidR="00062DCB" w:rsidRPr="00C52C41" w:rsidRDefault="00062DCB" w:rsidP="0006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1A562713" w14:textId="5768B97C" w:rsidR="00062DCB" w:rsidRPr="00062DCB" w:rsidRDefault="00062DCB" w:rsidP="0006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171,995</w:t>
            </w:r>
          </w:p>
        </w:tc>
        <w:tc>
          <w:tcPr>
            <w:tcW w:w="270" w:type="dxa"/>
          </w:tcPr>
          <w:p w14:paraId="7625D2F3" w14:textId="77777777" w:rsidR="00062DCB" w:rsidRPr="00062DCB" w:rsidRDefault="00062DCB" w:rsidP="0006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41AA652" w14:textId="7879828D" w:rsidR="00062DCB" w:rsidRPr="00062DCB" w:rsidRDefault="00062DCB" w:rsidP="0006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111,076</w:t>
            </w:r>
          </w:p>
        </w:tc>
      </w:tr>
      <w:tr w:rsidR="00062DCB" w:rsidRPr="00C52C41" w14:paraId="45CCC32D" w14:textId="77777777" w:rsidTr="001F594D">
        <w:tc>
          <w:tcPr>
            <w:tcW w:w="5490" w:type="dxa"/>
            <w:gridSpan w:val="2"/>
          </w:tcPr>
          <w:p w14:paraId="09E9C657" w14:textId="77777777" w:rsidR="00062DCB" w:rsidRPr="00062DCB" w:rsidRDefault="00062DCB" w:rsidP="0006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686ABFD6" w14:textId="1FE4459E" w:rsidR="00062DCB" w:rsidRPr="00062DCB" w:rsidRDefault="00062DCB" w:rsidP="0006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301,813</w:t>
            </w:r>
          </w:p>
        </w:tc>
        <w:tc>
          <w:tcPr>
            <w:tcW w:w="270" w:type="dxa"/>
          </w:tcPr>
          <w:p w14:paraId="624E527A" w14:textId="77777777" w:rsidR="00062DCB" w:rsidRPr="00062DCB" w:rsidRDefault="00062DCB" w:rsidP="0006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1BEF513" w14:textId="134F89C8" w:rsidR="00062DCB" w:rsidRPr="00062DCB" w:rsidRDefault="00062DCB" w:rsidP="0006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433,190</w:t>
            </w:r>
          </w:p>
        </w:tc>
      </w:tr>
      <w:tr w:rsidR="00062DCB" w:rsidRPr="00C52C41" w14:paraId="69A92AC3" w14:textId="77777777" w:rsidTr="001F594D">
        <w:tc>
          <w:tcPr>
            <w:tcW w:w="5490" w:type="dxa"/>
            <w:gridSpan w:val="2"/>
          </w:tcPr>
          <w:p w14:paraId="083B9C42" w14:textId="77777777" w:rsidR="00062DCB" w:rsidRPr="00C52C41" w:rsidRDefault="00062DCB" w:rsidP="0006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1E65475" w14:textId="5B1062ED" w:rsidR="00062DCB" w:rsidRPr="002E4B05" w:rsidRDefault="00062DCB" w:rsidP="0006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473,808</w:t>
            </w:r>
          </w:p>
        </w:tc>
        <w:tc>
          <w:tcPr>
            <w:tcW w:w="270" w:type="dxa"/>
          </w:tcPr>
          <w:p w14:paraId="2C430D75" w14:textId="77777777" w:rsidR="00062DCB" w:rsidRPr="002E4B05" w:rsidRDefault="00062DCB" w:rsidP="0006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3680C36" w14:textId="48F8D1C4" w:rsidR="00062DCB" w:rsidRPr="002E4B05" w:rsidRDefault="00062DCB" w:rsidP="0006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544,266</w:t>
            </w:r>
          </w:p>
        </w:tc>
      </w:tr>
      <w:tr w:rsidR="00062DCB" w:rsidRPr="00C52C41" w14:paraId="6D907482" w14:textId="77777777" w:rsidTr="001F594D">
        <w:tc>
          <w:tcPr>
            <w:tcW w:w="5490" w:type="dxa"/>
            <w:gridSpan w:val="2"/>
          </w:tcPr>
          <w:p w14:paraId="19DA6F0E" w14:textId="77777777" w:rsidR="00062DCB" w:rsidRPr="00C52C41" w:rsidRDefault="00062DCB" w:rsidP="0006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BE33B5C" w14:textId="77777777" w:rsidR="00062DCB" w:rsidRDefault="00062DCB" w:rsidP="0006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91902" w14:textId="77777777" w:rsidR="00062DCB" w:rsidRPr="002E4B05" w:rsidRDefault="00062DCB" w:rsidP="0006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5F11A72" w14:textId="77777777" w:rsidR="00062DCB" w:rsidRDefault="00062DCB" w:rsidP="0006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F594D" w:rsidRPr="00C52C41" w14:paraId="21EDEDB5" w14:textId="77777777" w:rsidTr="001F594D">
        <w:trPr>
          <w:gridBefore w:val="1"/>
          <w:wBefore w:w="9" w:type="dxa"/>
        </w:trPr>
        <w:tc>
          <w:tcPr>
            <w:tcW w:w="5481" w:type="dxa"/>
          </w:tcPr>
          <w:p w14:paraId="51D6FF5B" w14:textId="77777777" w:rsidR="001F594D" w:rsidRPr="00C52C41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690" w:type="dxa"/>
            <w:gridSpan w:val="3"/>
          </w:tcPr>
          <w:p w14:paraId="400F3195" w14:textId="77777777" w:rsidR="001F594D" w:rsidRPr="00C52C41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F594D" w:rsidRPr="00C52C41" w14:paraId="08D72A29" w14:textId="77777777" w:rsidTr="001F594D">
        <w:trPr>
          <w:gridBefore w:val="1"/>
          <w:wBefore w:w="9" w:type="dxa"/>
        </w:trPr>
        <w:tc>
          <w:tcPr>
            <w:tcW w:w="5481" w:type="dxa"/>
          </w:tcPr>
          <w:p w14:paraId="3FC504A8" w14:textId="77777777" w:rsidR="001F594D" w:rsidRPr="00C52C41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04507AF3" w14:textId="77777777" w:rsidR="001F594D" w:rsidRPr="00062DCB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2,240</w:t>
            </w:r>
          </w:p>
        </w:tc>
        <w:tc>
          <w:tcPr>
            <w:tcW w:w="270" w:type="dxa"/>
          </w:tcPr>
          <w:p w14:paraId="1E896E8E" w14:textId="77777777" w:rsidR="001F594D" w:rsidRPr="00062DCB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96312DB" w14:textId="77777777" w:rsidR="001F594D" w:rsidRPr="00062DCB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27,343</w:t>
            </w:r>
          </w:p>
        </w:tc>
      </w:tr>
      <w:tr w:rsidR="001F594D" w:rsidRPr="00C52C41" w14:paraId="5D381878" w14:textId="77777777" w:rsidTr="001F594D">
        <w:trPr>
          <w:gridBefore w:val="1"/>
          <w:wBefore w:w="9" w:type="dxa"/>
        </w:trPr>
        <w:tc>
          <w:tcPr>
            <w:tcW w:w="5481" w:type="dxa"/>
          </w:tcPr>
          <w:p w14:paraId="41792F20" w14:textId="77777777" w:rsidR="001F594D" w:rsidRPr="00C52C41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6111BC5C" w14:textId="77777777" w:rsidR="001F594D" w:rsidRPr="00062DCB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73F82E" w14:textId="77777777" w:rsidR="001F594D" w:rsidRPr="00062DCB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C04BF9E" w14:textId="77777777" w:rsidR="001F594D" w:rsidRPr="00062DCB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1F594D" w:rsidRPr="00C52C41" w14:paraId="67D36B93" w14:textId="77777777" w:rsidTr="001F594D">
        <w:trPr>
          <w:gridBefore w:val="1"/>
          <w:wBefore w:w="9" w:type="dxa"/>
        </w:trPr>
        <w:tc>
          <w:tcPr>
            <w:tcW w:w="5481" w:type="dxa"/>
          </w:tcPr>
          <w:p w14:paraId="4C0F9394" w14:textId="17D3D3E3" w:rsidR="001F594D" w:rsidRPr="00C52C41" w:rsidRDefault="000D38A6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C9D6265" w14:textId="77777777" w:rsidR="001F594D" w:rsidRPr="00062DCB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8,155</w:t>
            </w:r>
          </w:p>
        </w:tc>
        <w:tc>
          <w:tcPr>
            <w:tcW w:w="270" w:type="dxa"/>
          </w:tcPr>
          <w:p w14:paraId="0CD47710" w14:textId="77777777" w:rsidR="001F594D" w:rsidRPr="00062DCB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DE86765" w14:textId="77777777" w:rsidR="001F594D" w:rsidRPr="00062DCB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13,319</w:t>
            </w:r>
          </w:p>
        </w:tc>
      </w:tr>
      <w:tr w:rsidR="001F594D" w:rsidRPr="00C52C41" w14:paraId="681CCAEE" w14:textId="77777777" w:rsidTr="001F594D">
        <w:trPr>
          <w:gridBefore w:val="1"/>
          <w:wBefore w:w="9" w:type="dxa"/>
        </w:trPr>
        <w:tc>
          <w:tcPr>
            <w:tcW w:w="5481" w:type="dxa"/>
          </w:tcPr>
          <w:p w14:paraId="34D2D718" w14:textId="77777777" w:rsidR="001F594D" w:rsidRPr="00C52C41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9294C1" w14:textId="77777777" w:rsidR="001F594D" w:rsidRPr="00031D49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30,395</w:t>
            </w:r>
          </w:p>
        </w:tc>
        <w:tc>
          <w:tcPr>
            <w:tcW w:w="270" w:type="dxa"/>
          </w:tcPr>
          <w:p w14:paraId="6D616C34" w14:textId="77777777" w:rsidR="001F594D" w:rsidRPr="00C52C41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D80FAA8" w14:textId="77777777" w:rsidR="001F594D" w:rsidRPr="00031D49" w:rsidRDefault="001F594D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40,712</w:t>
            </w:r>
          </w:p>
        </w:tc>
      </w:tr>
    </w:tbl>
    <w:p w14:paraId="59D28B0C" w14:textId="77777777" w:rsidR="00843A27" w:rsidRDefault="00843A27" w:rsidP="005A5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43A27" w:rsidSect="00304AFC">
          <w:headerReference w:type="default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481"/>
        <w:gridCol w:w="9"/>
        <w:gridCol w:w="1701"/>
        <w:gridCol w:w="9"/>
        <w:gridCol w:w="261"/>
        <w:gridCol w:w="9"/>
        <w:gridCol w:w="1701"/>
        <w:gridCol w:w="9"/>
      </w:tblGrid>
      <w:tr w:rsidR="00304AFC" w:rsidRPr="00B0181B" w14:paraId="6A741109" w14:textId="77777777" w:rsidTr="001F594D">
        <w:tc>
          <w:tcPr>
            <w:tcW w:w="5499" w:type="dxa"/>
            <w:gridSpan w:val="3"/>
          </w:tcPr>
          <w:p w14:paraId="35D3E0CC" w14:textId="77777777" w:rsidR="00304AFC" w:rsidRPr="00B0181B" w:rsidRDefault="00304AFC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6"/>
          </w:tcPr>
          <w:p w14:paraId="1C63C429" w14:textId="77777777" w:rsidR="00304AFC" w:rsidRPr="00B0181B" w:rsidRDefault="00304AFC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A690866" w14:textId="77777777" w:rsidR="00304AFC" w:rsidRPr="00B0181B" w:rsidRDefault="00304AFC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4AFC" w:rsidRPr="00B0181B" w14:paraId="63A3C19F" w14:textId="77777777" w:rsidTr="001F594D">
        <w:tc>
          <w:tcPr>
            <w:tcW w:w="5499" w:type="dxa"/>
            <w:gridSpan w:val="3"/>
          </w:tcPr>
          <w:p w14:paraId="01BE7A43" w14:textId="77777777" w:rsidR="00304AFC" w:rsidRPr="00B0181B" w:rsidRDefault="00304AFC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036516B7" w14:textId="77777777" w:rsidR="00304AFC" w:rsidRPr="00B0181B" w:rsidRDefault="00304AFC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gridSpan w:val="2"/>
          </w:tcPr>
          <w:p w14:paraId="58250AB3" w14:textId="77777777" w:rsidR="00304AFC" w:rsidRPr="00B0181B" w:rsidRDefault="00304AFC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201869E9" w14:textId="77777777" w:rsidR="00304AFC" w:rsidRPr="00B0181B" w:rsidRDefault="00304AFC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214AC" w:rsidRPr="00C52C41" w14:paraId="5F4D7459" w14:textId="77777777" w:rsidTr="001F594D">
        <w:trPr>
          <w:gridBefore w:val="1"/>
          <w:gridAfter w:val="1"/>
          <w:wBefore w:w="9" w:type="dxa"/>
          <w:wAfter w:w="9" w:type="dxa"/>
        </w:trPr>
        <w:tc>
          <w:tcPr>
            <w:tcW w:w="5481" w:type="dxa"/>
          </w:tcPr>
          <w:p w14:paraId="04D174F9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6"/>
          </w:tcPr>
          <w:p w14:paraId="728123F5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AE8" w:rsidRPr="00C52C41" w14:paraId="32058996" w14:textId="77777777" w:rsidTr="001F594D">
        <w:trPr>
          <w:gridBefore w:val="1"/>
          <w:wBefore w:w="9" w:type="dxa"/>
        </w:trPr>
        <w:tc>
          <w:tcPr>
            <w:tcW w:w="5490" w:type="dxa"/>
            <w:gridSpan w:val="2"/>
          </w:tcPr>
          <w:p w14:paraId="29D5DA01" w14:textId="72821FF6" w:rsidR="00082AE8" w:rsidRPr="00082AE8" w:rsidRDefault="008E495D" w:rsidP="0013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710" w:type="dxa"/>
            <w:gridSpan w:val="2"/>
          </w:tcPr>
          <w:p w14:paraId="0C191BA7" w14:textId="77777777" w:rsidR="00082AE8" w:rsidRPr="00C52C41" w:rsidRDefault="00082AE8" w:rsidP="005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A468D7D" w14:textId="77777777" w:rsidR="00082AE8" w:rsidRPr="00C52C41" w:rsidRDefault="00082AE8" w:rsidP="005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3FAEDA9D" w14:textId="77777777" w:rsidR="00082AE8" w:rsidRPr="00C52C41" w:rsidRDefault="00082AE8" w:rsidP="005C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415F" w:rsidRPr="00C52C41" w14:paraId="3FCD263E" w14:textId="77777777" w:rsidTr="001F594D">
        <w:trPr>
          <w:gridBefore w:val="1"/>
          <w:wBefore w:w="9" w:type="dxa"/>
        </w:trPr>
        <w:tc>
          <w:tcPr>
            <w:tcW w:w="5490" w:type="dxa"/>
            <w:gridSpan w:val="2"/>
          </w:tcPr>
          <w:p w14:paraId="69C7CAF3" w14:textId="67DDBBAA" w:rsidR="0013415F" w:rsidRPr="00304AFC" w:rsidRDefault="0013415F" w:rsidP="0013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gridSpan w:val="2"/>
          </w:tcPr>
          <w:p w14:paraId="30C1C823" w14:textId="77777777" w:rsidR="0013415F" w:rsidRPr="00304AFC" w:rsidRDefault="0013415F" w:rsidP="0013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527A3DC" w14:textId="77777777" w:rsidR="0013415F" w:rsidRPr="00304AFC" w:rsidRDefault="0013415F" w:rsidP="0013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2CC5EACB" w14:textId="77777777" w:rsidR="0013415F" w:rsidRPr="00304AFC" w:rsidRDefault="0013415F" w:rsidP="0013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3415F" w:rsidRPr="00C52C41" w14:paraId="101C261C" w14:textId="77777777" w:rsidTr="001F594D">
        <w:trPr>
          <w:gridBefore w:val="1"/>
          <w:wBefore w:w="9" w:type="dxa"/>
        </w:trPr>
        <w:tc>
          <w:tcPr>
            <w:tcW w:w="5490" w:type="dxa"/>
            <w:gridSpan w:val="2"/>
          </w:tcPr>
          <w:p w14:paraId="2ADC8D58" w14:textId="714F7258" w:rsidR="0013415F" w:rsidRPr="0013415F" w:rsidRDefault="0013415F" w:rsidP="0013415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710" w:type="dxa"/>
            <w:gridSpan w:val="2"/>
          </w:tcPr>
          <w:p w14:paraId="6A272CC7" w14:textId="0FE29D3F" w:rsidR="0013415F" w:rsidRPr="00304AFC" w:rsidRDefault="0013415F" w:rsidP="0013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2,379</w:t>
            </w:r>
          </w:p>
        </w:tc>
        <w:tc>
          <w:tcPr>
            <w:tcW w:w="270" w:type="dxa"/>
            <w:gridSpan w:val="2"/>
          </w:tcPr>
          <w:p w14:paraId="7BEDB6E4" w14:textId="77777777" w:rsidR="0013415F" w:rsidRPr="00304AFC" w:rsidRDefault="0013415F" w:rsidP="0013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698E388B" w14:textId="03B7365C" w:rsidR="0013415F" w:rsidRPr="00304AFC" w:rsidRDefault="0013415F" w:rsidP="0013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415F" w:rsidRPr="00C52C41" w14:paraId="36AF0D98" w14:textId="77777777" w:rsidTr="001F594D">
        <w:trPr>
          <w:gridBefore w:val="1"/>
          <w:wBefore w:w="9" w:type="dxa"/>
        </w:trPr>
        <w:tc>
          <w:tcPr>
            <w:tcW w:w="5490" w:type="dxa"/>
            <w:gridSpan w:val="2"/>
          </w:tcPr>
          <w:p w14:paraId="03780C1B" w14:textId="2EF85AAC" w:rsidR="0013415F" w:rsidRPr="0013415F" w:rsidRDefault="0013415F" w:rsidP="0013415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0" w:type="dxa"/>
            <w:gridSpan w:val="2"/>
          </w:tcPr>
          <w:p w14:paraId="2F750A21" w14:textId="650968E1" w:rsidR="0013415F" w:rsidRPr="00304AFC" w:rsidRDefault="0013415F" w:rsidP="0013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4AFC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 w:rsidRPr="00304AFC">
              <w:rPr>
                <w:rFonts w:ascii="Angsana New" w:hAnsi="Angsana New"/>
                <w:sz w:val="30"/>
                <w:szCs w:val="30"/>
              </w:rPr>
              <w:t>,</w:t>
            </w:r>
            <w:r w:rsidRPr="00304AFC">
              <w:rPr>
                <w:rFonts w:ascii="Angsana New" w:hAnsi="Angsana New" w:hint="cs"/>
                <w:sz w:val="30"/>
                <w:szCs w:val="30"/>
                <w:cs/>
              </w:rPr>
              <w:t>835</w:t>
            </w:r>
          </w:p>
        </w:tc>
        <w:tc>
          <w:tcPr>
            <w:tcW w:w="270" w:type="dxa"/>
            <w:gridSpan w:val="2"/>
          </w:tcPr>
          <w:p w14:paraId="38124ECF" w14:textId="77777777" w:rsidR="0013415F" w:rsidRPr="00304AFC" w:rsidRDefault="0013415F" w:rsidP="0013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3166253B" w14:textId="35096651" w:rsidR="0013415F" w:rsidRPr="00304AFC" w:rsidRDefault="0013415F" w:rsidP="0013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04A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3415F" w:rsidRPr="00C52C41" w14:paraId="6943DED4" w14:textId="77777777" w:rsidTr="001F594D">
        <w:trPr>
          <w:gridBefore w:val="1"/>
          <w:gridAfter w:val="1"/>
          <w:wBefore w:w="9" w:type="dxa"/>
          <w:wAfter w:w="9" w:type="dxa"/>
        </w:trPr>
        <w:tc>
          <w:tcPr>
            <w:tcW w:w="5481" w:type="dxa"/>
          </w:tcPr>
          <w:p w14:paraId="3DDF4228" w14:textId="77777777" w:rsidR="0013415F" w:rsidRPr="00C52C41" w:rsidRDefault="0013415F" w:rsidP="0013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F9CC3A" w14:textId="71CFA7CE" w:rsidR="0013415F" w:rsidRPr="00031D49" w:rsidRDefault="0013415F" w:rsidP="0013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21,214</w:t>
            </w:r>
          </w:p>
        </w:tc>
        <w:tc>
          <w:tcPr>
            <w:tcW w:w="270" w:type="dxa"/>
            <w:gridSpan w:val="2"/>
          </w:tcPr>
          <w:p w14:paraId="621CA2C9" w14:textId="77777777" w:rsidR="0013415F" w:rsidRPr="00C52C41" w:rsidRDefault="0013415F" w:rsidP="0013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9DF16D" w14:textId="62621C91" w:rsidR="0013415F" w:rsidRPr="00031D49" w:rsidRDefault="0013415F" w:rsidP="0013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EF6B6F7" w14:textId="77777777" w:rsidR="00082AE8" w:rsidRPr="001F594D" w:rsidRDefault="00082AE8" w:rsidP="00843A27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i/>
          <w:iCs/>
          <w:cs/>
          <w:lang w:val="en-US"/>
        </w:rPr>
      </w:pPr>
    </w:p>
    <w:p w14:paraId="2780B4D6" w14:textId="77777777" w:rsidR="00197594" w:rsidRPr="003002FE" w:rsidRDefault="00197594" w:rsidP="003002FE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C52C41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FA63FD9" w14:textId="77777777" w:rsidR="00CE44BE" w:rsidRPr="001F594D" w:rsidRDefault="00CE44BE" w:rsidP="00D461E9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lang w:val="en-US"/>
        </w:rPr>
      </w:pPr>
    </w:p>
    <w:p w14:paraId="77EC33F5" w14:textId="77777777" w:rsidR="00197594" w:rsidRPr="00C52C41" w:rsidRDefault="00197594" w:rsidP="00D461E9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cs/>
          <w:lang w:val="en-US"/>
        </w:rPr>
      </w:pPr>
      <w:r w:rsidRPr="00C52C41">
        <w:rPr>
          <w:rFonts w:ascii="Angsana New" w:hAnsi="Angsana New" w:cs="Angsana New"/>
          <w:i/>
          <w:iCs/>
          <w:spacing w:val="-6"/>
          <w:cs/>
          <w:lang w:val="en-US"/>
        </w:rPr>
        <w:t>สัญญารับบริการด้านการจัดการ</w:t>
      </w:r>
    </w:p>
    <w:p w14:paraId="3B922CD3" w14:textId="77777777" w:rsidR="00197594" w:rsidRPr="001F594D" w:rsidRDefault="00D461E9" w:rsidP="00D461E9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lang w:val="en-US"/>
        </w:rPr>
      </w:pPr>
      <w:r w:rsidRPr="001F594D">
        <w:rPr>
          <w:rFonts w:ascii="Angsana New" w:hAnsi="Angsana New" w:cs="Angsana New" w:hint="cs"/>
          <w:b/>
          <w:bCs/>
          <w:cs/>
          <w:lang w:val="en-US"/>
        </w:rPr>
        <w:tab/>
      </w:r>
    </w:p>
    <w:p w14:paraId="71CE6700" w14:textId="0C9BC306" w:rsidR="00197594" w:rsidRPr="00512253" w:rsidRDefault="00197594" w:rsidP="001A4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12253">
        <w:rPr>
          <w:rFonts w:ascii="Angsana New" w:hAnsi="Angsana New"/>
          <w:sz w:val="30"/>
          <w:szCs w:val="30"/>
          <w:cs/>
          <w:lang w:val="th-TH"/>
        </w:rPr>
        <w:t>บริษัทมีสัญญาบริการด้านการจัดการฉบับหนึ่งกับบริษัท โทเร</w:t>
      </w:r>
      <w:r w:rsidR="000B5875" w:rsidRPr="00512253">
        <w:rPr>
          <w:rFonts w:ascii="Angsana New" w:hAnsi="Angsana New"/>
          <w:sz w:val="30"/>
          <w:szCs w:val="30"/>
          <w:cs/>
          <w:lang w:val="th-TH"/>
        </w:rPr>
        <w:t xml:space="preserve"> อินดัสตรี</w:t>
      </w:r>
      <w:r w:rsidRPr="00512253">
        <w:rPr>
          <w:rFonts w:ascii="Angsana New" w:hAnsi="Angsana New"/>
          <w:sz w:val="30"/>
          <w:szCs w:val="30"/>
          <w:cs/>
          <w:lang w:val="th-TH"/>
        </w:rPr>
        <w:t xml:space="preserve"> (ประเทศไทย) จำกัด ซึ่งเป็นบริษัทที่เกี่ยวข้องกันแห่งหนึ</w:t>
      </w:r>
      <w:r w:rsidR="001A45CA">
        <w:rPr>
          <w:rFonts w:ascii="Angsana New" w:hAnsi="Angsana New"/>
          <w:sz w:val="30"/>
          <w:szCs w:val="30"/>
          <w:cs/>
          <w:lang w:val="th-TH"/>
        </w:rPr>
        <w:t>่ง โดยบริษัทที่เกี่ยวข้องกัน</w:t>
      </w:r>
      <w:r w:rsidR="001A45CA">
        <w:rPr>
          <w:rFonts w:ascii="Angsana New" w:hAnsi="Angsana New" w:hint="cs"/>
          <w:sz w:val="30"/>
          <w:szCs w:val="30"/>
          <w:cs/>
          <w:lang w:val="th-TH"/>
        </w:rPr>
        <w:t>จะ</w:t>
      </w:r>
      <w:r w:rsidRPr="00512253">
        <w:rPr>
          <w:rFonts w:ascii="Angsana New" w:hAnsi="Angsana New"/>
          <w:sz w:val="30"/>
          <w:szCs w:val="30"/>
          <w:cs/>
          <w:lang w:val="th-TH"/>
        </w:rPr>
        <w:t>ให้บริการแก่บริษัทตามที่</w:t>
      </w:r>
      <w:r w:rsidR="008A6602">
        <w:rPr>
          <w:rFonts w:ascii="Angsana New" w:hAnsi="Angsana New" w:hint="cs"/>
          <w:sz w:val="30"/>
          <w:szCs w:val="30"/>
          <w:cs/>
          <w:lang w:val="th-TH"/>
        </w:rPr>
        <w:t>ตกลงไว้ในสัญญา ในการนี้ บริษัทมีภาระผูกพันที่จะต้องจ่าย</w:t>
      </w:r>
      <w:r w:rsidR="00512253" w:rsidRPr="00512253">
        <w:rPr>
          <w:rFonts w:ascii="Angsana New" w:hAnsi="Angsana New"/>
          <w:sz w:val="30"/>
          <w:szCs w:val="30"/>
          <w:cs/>
          <w:lang w:val="th-TH"/>
        </w:rPr>
        <w:t>ค่าบริการรายเดือนตาม</w:t>
      </w:r>
      <w:r w:rsidR="008A6602">
        <w:rPr>
          <w:rFonts w:ascii="Angsana New" w:hAnsi="Angsana New" w:hint="cs"/>
          <w:sz w:val="30"/>
          <w:szCs w:val="30"/>
          <w:cs/>
          <w:lang w:val="th-TH"/>
        </w:rPr>
        <w:t>อัตรา</w:t>
      </w:r>
      <w:r w:rsidR="00512253" w:rsidRPr="00512253">
        <w:rPr>
          <w:rFonts w:ascii="Angsana New" w:hAnsi="Angsana New"/>
          <w:sz w:val="30"/>
          <w:szCs w:val="30"/>
          <w:cs/>
          <w:lang w:val="th-TH"/>
        </w:rPr>
        <w:t>ที</w:t>
      </w:r>
      <w:r w:rsidR="008A6602">
        <w:rPr>
          <w:rFonts w:ascii="Angsana New" w:hAnsi="Angsana New" w:hint="cs"/>
          <w:sz w:val="30"/>
          <w:szCs w:val="30"/>
          <w:cs/>
          <w:lang w:val="th-TH"/>
        </w:rPr>
        <w:t>่ระบุ</w:t>
      </w:r>
      <w:r w:rsidRPr="00512253">
        <w:rPr>
          <w:rFonts w:ascii="Angsana New" w:hAnsi="Angsana New"/>
          <w:sz w:val="30"/>
          <w:szCs w:val="30"/>
          <w:cs/>
          <w:lang w:val="th-TH"/>
        </w:rPr>
        <w:t>ไว้ในสัญญา</w:t>
      </w:r>
      <w:r w:rsidR="00512253" w:rsidRPr="0051225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A6602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="001A45CA">
        <w:rPr>
          <w:rFonts w:ascii="Angsana New" w:hAnsi="Angsana New"/>
          <w:sz w:val="30"/>
          <w:szCs w:val="30"/>
          <w:cs/>
          <w:lang w:val="th-TH"/>
        </w:rPr>
        <w:t>นี้มีผลบังคับใช้จนกว่าฝ่าย</w:t>
      </w:r>
      <w:r w:rsidR="001A45CA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="001A45CA">
        <w:rPr>
          <w:rFonts w:ascii="Angsana New" w:hAnsi="Angsana New"/>
          <w:sz w:val="30"/>
          <w:szCs w:val="30"/>
          <w:cs/>
          <w:lang w:val="th-TH"/>
        </w:rPr>
        <w:t>ฝ่าย</w:t>
      </w:r>
      <w:r w:rsidR="001A45CA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="00512253" w:rsidRPr="00512253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="001A45CA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="00512253" w:rsidRPr="00512253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</w:t>
      </w:r>
      <w:r w:rsidR="001A45CA" w:rsidRPr="00512253">
        <w:rPr>
          <w:rFonts w:ascii="Angsana New" w:hAnsi="Angsana New"/>
          <w:sz w:val="30"/>
          <w:szCs w:val="30"/>
          <w:cs/>
          <w:lang w:val="th-TH"/>
        </w:rPr>
        <w:t>ก่อนวันสิ้นสุด</w:t>
      </w:r>
      <w:r w:rsidR="001A45CA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="001A45CA" w:rsidRPr="00512253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="001A45CA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="001A45CA" w:rsidRPr="00512253">
        <w:rPr>
          <w:rFonts w:ascii="Angsana New" w:hAnsi="Angsana New"/>
          <w:sz w:val="30"/>
          <w:szCs w:val="30"/>
          <w:cs/>
          <w:lang w:val="th-TH"/>
        </w:rPr>
        <w:t>การล่วงหน้า</w:t>
      </w:r>
      <w:r w:rsidR="00512253" w:rsidRPr="00512253">
        <w:rPr>
          <w:rFonts w:ascii="Angsana New" w:hAnsi="Angsana New"/>
          <w:sz w:val="30"/>
          <w:szCs w:val="30"/>
          <w:cs/>
          <w:lang w:val="th-TH"/>
        </w:rPr>
        <w:t xml:space="preserve">ไม่น้อยกว่า </w:t>
      </w:r>
      <w:r w:rsidR="00512253">
        <w:rPr>
          <w:rFonts w:ascii="Angsana New" w:hAnsi="Angsana New"/>
          <w:sz w:val="30"/>
          <w:szCs w:val="30"/>
        </w:rPr>
        <w:t>30</w:t>
      </w:r>
      <w:r w:rsidR="00512253" w:rsidRPr="0051225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12253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14:paraId="7A571239" w14:textId="72C215A1" w:rsidR="008A6602" w:rsidRPr="001F594D" w:rsidRDefault="008A6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</w:p>
    <w:p w14:paraId="746F4D4D" w14:textId="77777777" w:rsidR="00197594" w:rsidRDefault="00EB49BB" w:rsidP="0040381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5</w:t>
      </w:r>
      <w:r w:rsidR="00197594" w:rsidRPr="00C52C41">
        <w:rPr>
          <w:rFonts w:ascii="Angsana New" w:hAnsi="Angsana New" w:cs="Angsana New"/>
          <w:b/>
          <w:bCs/>
          <w:lang w:val="en-US"/>
        </w:rPr>
        <w:tab/>
      </w:r>
      <w:r w:rsidR="00197594" w:rsidRPr="00C52C41">
        <w:rPr>
          <w:rFonts w:ascii="Angsana New" w:hAnsi="Angsana New" w:cs="Angsana New"/>
          <w:b/>
          <w:bCs/>
          <w:cs/>
        </w:rPr>
        <w:t>เงินสดและ</w:t>
      </w:r>
      <w:r w:rsidR="00197594" w:rsidRPr="00C52C41">
        <w:rPr>
          <w:rFonts w:ascii="Angsana New" w:hAnsi="Angsana New" w:cs="Angsana New"/>
          <w:b/>
          <w:bCs/>
          <w:cs/>
          <w:lang w:val="en-US"/>
        </w:rPr>
        <w:t>รายการเทียบเท่าเงินสด</w:t>
      </w:r>
    </w:p>
    <w:p w14:paraId="6CF58113" w14:textId="77777777" w:rsidR="0040381C" w:rsidRPr="001F594D" w:rsidRDefault="0040381C" w:rsidP="0040381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cs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197594" w:rsidRPr="00C52C41" w14:paraId="48A6AD33" w14:textId="77777777" w:rsidTr="003D2EDD">
        <w:tc>
          <w:tcPr>
            <w:tcW w:w="5490" w:type="dxa"/>
            <w:tcBorders>
              <w:top w:val="nil"/>
              <w:left w:val="nil"/>
              <w:right w:val="nil"/>
            </w:tcBorders>
          </w:tcPr>
          <w:p w14:paraId="2165AAB8" w14:textId="77777777" w:rsidR="00197594" w:rsidRPr="00C52C41" w:rsidRDefault="00197594" w:rsidP="0040381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right w:val="nil"/>
            </w:tcBorders>
          </w:tcPr>
          <w:p w14:paraId="54530F36" w14:textId="77777777" w:rsidR="00197594" w:rsidRPr="00C52C41" w:rsidRDefault="00197594" w:rsidP="00403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117B7791" w14:textId="77777777" w:rsidR="00197594" w:rsidRPr="00C52C41" w:rsidRDefault="00197594" w:rsidP="00403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4AC" w:rsidRPr="00C52C41" w14:paraId="28F34F0F" w14:textId="77777777" w:rsidTr="003D2EDD">
        <w:tc>
          <w:tcPr>
            <w:tcW w:w="5490" w:type="dxa"/>
            <w:tcBorders>
              <w:top w:val="nil"/>
              <w:left w:val="nil"/>
              <w:right w:val="nil"/>
            </w:tcBorders>
          </w:tcPr>
          <w:p w14:paraId="3D4F47DB" w14:textId="77777777" w:rsidR="005214AC" w:rsidRPr="00C52C41" w:rsidRDefault="005214AC" w:rsidP="005214A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5847D98" w14:textId="0731A5E1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D2EC4F" w14:textId="77777777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4C08677" w14:textId="46F5B7C6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214AC" w:rsidRPr="00C52C41" w14:paraId="68BB8708" w14:textId="77777777" w:rsidTr="003D2EDD">
        <w:tc>
          <w:tcPr>
            <w:tcW w:w="5490" w:type="dxa"/>
            <w:tcBorders>
              <w:top w:val="nil"/>
              <w:left w:val="nil"/>
              <w:right w:val="nil"/>
            </w:tcBorders>
          </w:tcPr>
          <w:p w14:paraId="192CC566" w14:textId="77777777" w:rsidR="005214AC" w:rsidRPr="00C52C41" w:rsidRDefault="005214AC" w:rsidP="005214A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right w:val="nil"/>
            </w:tcBorders>
          </w:tcPr>
          <w:p w14:paraId="659D9073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14AC" w:rsidRPr="00C52C41" w14:paraId="314EEA50" w14:textId="77777777" w:rsidTr="003D2EDD">
        <w:tc>
          <w:tcPr>
            <w:tcW w:w="5490" w:type="dxa"/>
            <w:tcBorders>
              <w:left w:val="nil"/>
              <w:bottom w:val="nil"/>
              <w:right w:val="nil"/>
            </w:tcBorders>
          </w:tcPr>
          <w:p w14:paraId="7D383663" w14:textId="77777777" w:rsidR="005214AC" w:rsidRPr="00C52C41" w:rsidRDefault="005214AC" w:rsidP="005214AC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cs/>
              </w:rPr>
              <w:t>เงินสดในมือ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708B7729" w14:textId="52547979" w:rsidR="005214AC" w:rsidRPr="004518CE" w:rsidRDefault="00866282" w:rsidP="003D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1676232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62EED35" w14:textId="0CD923DC" w:rsidR="005214AC" w:rsidRPr="004518CE" w:rsidRDefault="005214AC" w:rsidP="003D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3,800</w:t>
            </w:r>
          </w:p>
        </w:tc>
      </w:tr>
      <w:tr w:rsidR="005214AC" w:rsidRPr="00C52C41" w14:paraId="0C5E7076" w14:textId="77777777" w:rsidTr="003D2E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B7FD3A8" w14:textId="77777777" w:rsidR="005214AC" w:rsidRPr="00C52C41" w:rsidRDefault="005214AC" w:rsidP="005214AC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cs/>
              </w:rPr>
              <w:t>เงินฝากธนาคารประเภทออมทรัพย์และกระแสรายวัน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1E7B0A5" w14:textId="0DC4EE40" w:rsidR="005214AC" w:rsidRPr="004518CE" w:rsidRDefault="00866282" w:rsidP="003D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7070E7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4A801EC" w14:textId="424C4D0A" w:rsidR="005214AC" w:rsidRPr="004518CE" w:rsidRDefault="005214AC" w:rsidP="003D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66,748</w:t>
            </w:r>
          </w:p>
        </w:tc>
      </w:tr>
      <w:tr w:rsidR="005214AC" w:rsidRPr="00C52C41" w14:paraId="446D3BEE" w14:textId="77777777" w:rsidTr="003D2E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E0D1B69" w14:textId="77777777" w:rsidR="005214AC" w:rsidRPr="00C52C41" w:rsidRDefault="005214AC" w:rsidP="005214AC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cs/>
              </w:rPr>
            </w:pPr>
            <w:r w:rsidRPr="00C52C4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15BFD" w14:textId="0A1628C4" w:rsidR="005214AC" w:rsidRPr="004518CE" w:rsidRDefault="00866282" w:rsidP="003D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153,762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92F8BE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D4000" w14:textId="675AFCEF" w:rsidR="005214AC" w:rsidRPr="004518CE" w:rsidRDefault="005214AC" w:rsidP="003D2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70,548</w:t>
            </w:r>
          </w:p>
        </w:tc>
      </w:tr>
    </w:tbl>
    <w:p w14:paraId="124BF835" w14:textId="5C43616A" w:rsidR="003D2EDD" w:rsidRDefault="003D2EDD" w:rsidP="009D27BA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36866A3E" w14:textId="77777777" w:rsidR="001F594D" w:rsidRDefault="001F594D" w:rsidP="009D27BA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5DA69B46" w14:textId="77777777" w:rsidR="001F594D" w:rsidRDefault="001F594D" w:rsidP="009D27BA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5B9FA299" w14:textId="77777777" w:rsidR="001F594D" w:rsidRDefault="001F594D" w:rsidP="009D27BA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4E956BDC" w14:textId="77777777" w:rsidR="001A45CA" w:rsidRDefault="001A45CA" w:rsidP="009D27BA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</w:p>
    <w:p w14:paraId="077DC93F" w14:textId="77777777" w:rsidR="00197594" w:rsidRDefault="00EB49BB" w:rsidP="00403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197594" w:rsidRPr="00C52C41">
        <w:rPr>
          <w:rFonts w:ascii="Angsana New" w:hAnsi="Angsana New"/>
          <w:b/>
          <w:bCs/>
          <w:sz w:val="30"/>
          <w:szCs w:val="30"/>
          <w:cs/>
        </w:rPr>
        <w:tab/>
        <w:t>ลูกหนี้การค้า</w:t>
      </w:r>
    </w:p>
    <w:p w14:paraId="7F9E2E01" w14:textId="77777777" w:rsidR="00823F77" w:rsidRPr="009D27BA" w:rsidRDefault="00823F77" w:rsidP="009D27BA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810"/>
        <w:gridCol w:w="1710"/>
        <w:gridCol w:w="270"/>
        <w:gridCol w:w="1710"/>
      </w:tblGrid>
      <w:tr w:rsidR="00197594" w:rsidRPr="00C52C41" w14:paraId="5A692A31" w14:textId="77777777" w:rsidTr="00105F0D">
        <w:tc>
          <w:tcPr>
            <w:tcW w:w="4788" w:type="dxa"/>
          </w:tcPr>
          <w:p w14:paraId="7257DE70" w14:textId="77777777" w:rsidR="00197594" w:rsidRPr="00C52C41" w:rsidRDefault="00197594" w:rsidP="00403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FFD551E" w14:textId="77777777" w:rsidR="00197594" w:rsidRPr="00C52C41" w:rsidRDefault="00197594" w:rsidP="00403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4B71F11" w14:textId="77777777" w:rsidR="00197594" w:rsidRPr="00C52C41" w:rsidRDefault="00197594" w:rsidP="00403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02F8760" w14:textId="77777777" w:rsidR="00197594" w:rsidRPr="00C52C41" w:rsidRDefault="00197594" w:rsidP="00403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4AC" w:rsidRPr="00C52C41" w14:paraId="3285DC22" w14:textId="77777777" w:rsidTr="00105F0D">
        <w:tc>
          <w:tcPr>
            <w:tcW w:w="4788" w:type="dxa"/>
          </w:tcPr>
          <w:p w14:paraId="0F847C1C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899FDA2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76A42A48" w14:textId="50E767A3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12F704B8" w14:textId="77777777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97CC45D" w14:textId="37C45EE7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A5A90" w:rsidRPr="00C52C41" w14:paraId="39EBB062" w14:textId="77777777" w:rsidTr="00105F0D">
        <w:tc>
          <w:tcPr>
            <w:tcW w:w="4788" w:type="dxa"/>
          </w:tcPr>
          <w:p w14:paraId="545ACE9B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AB4EA60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9902517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14AC" w:rsidRPr="00C52C41" w14:paraId="49AEC7B7" w14:textId="77777777" w:rsidTr="00105F0D">
        <w:tc>
          <w:tcPr>
            <w:tcW w:w="4788" w:type="dxa"/>
          </w:tcPr>
          <w:p w14:paraId="21DA6EF4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3DF47D4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37D36AE8" w14:textId="56DEFAF2" w:rsidR="005214AC" w:rsidRPr="004518CE" w:rsidRDefault="009D27BA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322,994</w:t>
            </w:r>
          </w:p>
        </w:tc>
        <w:tc>
          <w:tcPr>
            <w:tcW w:w="270" w:type="dxa"/>
          </w:tcPr>
          <w:p w14:paraId="44B9066B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38234C" w14:textId="53F009F6" w:rsidR="005214AC" w:rsidRPr="004518C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435,993</w:t>
            </w:r>
          </w:p>
        </w:tc>
      </w:tr>
      <w:tr w:rsidR="005214AC" w:rsidRPr="00C52C41" w14:paraId="20E13B44" w14:textId="77777777" w:rsidTr="00105F0D">
        <w:tc>
          <w:tcPr>
            <w:tcW w:w="4788" w:type="dxa"/>
          </w:tcPr>
          <w:p w14:paraId="51309EA8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51437171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363D0CC" w14:textId="434DEC4E" w:rsidR="005214AC" w:rsidRPr="004518CE" w:rsidRDefault="009D27BA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1,042,884</w:t>
            </w:r>
          </w:p>
        </w:tc>
        <w:tc>
          <w:tcPr>
            <w:tcW w:w="270" w:type="dxa"/>
          </w:tcPr>
          <w:p w14:paraId="474DE64B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288B054" w14:textId="34C03407" w:rsidR="005214AC" w:rsidRPr="004518C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1,238,914</w:t>
            </w:r>
          </w:p>
        </w:tc>
      </w:tr>
      <w:tr w:rsidR="005214AC" w:rsidRPr="00C52C41" w14:paraId="0B25DEFA" w14:textId="77777777" w:rsidTr="00105F0D">
        <w:tc>
          <w:tcPr>
            <w:tcW w:w="4788" w:type="dxa"/>
          </w:tcPr>
          <w:p w14:paraId="7BAB74BE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BAAA371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C4D2128" w14:textId="1F6F56BD" w:rsidR="005214AC" w:rsidRPr="004518CE" w:rsidRDefault="009D27BA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1,365,878</w:t>
            </w:r>
          </w:p>
        </w:tc>
        <w:tc>
          <w:tcPr>
            <w:tcW w:w="270" w:type="dxa"/>
          </w:tcPr>
          <w:p w14:paraId="15FDE628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8735237" w14:textId="1A8DBAD0" w:rsidR="005214AC" w:rsidRPr="004518C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1,674,907</w:t>
            </w:r>
          </w:p>
        </w:tc>
      </w:tr>
    </w:tbl>
    <w:p w14:paraId="46E7CBE0" w14:textId="77777777" w:rsidR="00823F77" w:rsidRPr="009D27BA" w:rsidRDefault="00823F77" w:rsidP="0019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  <w:cs/>
        </w:rPr>
      </w:pPr>
    </w:p>
    <w:p w14:paraId="45852CE9" w14:textId="0D5F4171" w:rsidR="00197594" w:rsidRDefault="00197594" w:rsidP="0019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การวิเคราะห์อายุลูกหนี้การค้ามีดังนี้</w:t>
      </w:r>
    </w:p>
    <w:p w14:paraId="2118CD00" w14:textId="77777777" w:rsidR="00823F77" w:rsidRPr="009D27BA" w:rsidRDefault="00823F77" w:rsidP="0019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10"/>
        <w:gridCol w:w="270"/>
        <w:gridCol w:w="1710"/>
      </w:tblGrid>
      <w:tr w:rsidR="00197594" w:rsidRPr="000C5FB2" w14:paraId="5B67D68E" w14:textId="77777777" w:rsidTr="00105F0D">
        <w:trPr>
          <w:tblHeader/>
        </w:trPr>
        <w:tc>
          <w:tcPr>
            <w:tcW w:w="5598" w:type="dxa"/>
          </w:tcPr>
          <w:p w14:paraId="4F7D311F" w14:textId="77777777" w:rsidR="00197594" w:rsidRPr="000C5FB2" w:rsidRDefault="00197594" w:rsidP="000C5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0D24DFA" w14:textId="77777777" w:rsidR="00197594" w:rsidRPr="000C5FB2" w:rsidRDefault="00197594" w:rsidP="000C5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6F062FE2" w14:textId="77777777" w:rsidR="00197594" w:rsidRPr="000C5FB2" w:rsidRDefault="00197594" w:rsidP="000C5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0C5FB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4AC" w:rsidRPr="000C5FB2" w14:paraId="3976035B" w14:textId="77777777" w:rsidTr="00105F0D">
        <w:trPr>
          <w:tblHeader/>
        </w:trPr>
        <w:tc>
          <w:tcPr>
            <w:tcW w:w="5598" w:type="dxa"/>
          </w:tcPr>
          <w:p w14:paraId="399EDD54" w14:textId="77777777" w:rsidR="005214AC" w:rsidRPr="000C5FB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E9DADE5" w14:textId="4EC81584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2224DD85" w14:textId="77777777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B52FB0C" w14:textId="0A9C61E6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214AC" w:rsidRPr="000C5FB2" w14:paraId="7EFAA48A" w14:textId="77777777" w:rsidTr="00105F0D">
        <w:trPr>
          <w:tblHeader/>
        </w:trPr>
        <w:tc>
          <w:tcPr>
            <w:tcW w:w="5598" w:type="dxa"/>
          </w:tcPr>
          <w:p w14:paraId="7F6B879B" w14:textId="77777777" w:rsidR="005214AC" w:rsidRPr="000C5FB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5B3E456F" w14:textId="77777777" w:rsidR="005214AC" w:rsidRPr="000C5FB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14AC" w:rsidRPr="000C5FB2" w14:paraId="390811FE" w14:textId="77777777" w:rsidTr="00105F0D">
        <w:tc>
          <w:tcPr>
            <w:tcW w:w="5598" w:type="dxa"/>
          </w:tcPr>
          <w:p w14:paraId="70872D94" w14:textId="77777777" w:rsidR="005214AC" w:rsidRPr="000C5FB2" w:rsidRDefault="005214AC" w:rsidP="005214A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0CEC72E4" w14:textId="77777777" w:rsidR="005214AC" w:rsidRPr="000C5FB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04C7F" w14:textId="77777777" w:rsidR="005214AC" w:rsidRPr="000C5FB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483A2C4" w14:textId="77777777" w:rsidR="005214AC" w:rsidRPr="000C5FB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14AC" w:rsidRPr="000C5FB2" w14:paraId="5EB9C13D" w14:textId="77777777" w:rsidTr="00105F0D">
        <w:tc>
          <w:tcPr>
            <w:tcW w:w="5598" w:type="dxa"/>
          </w:tcPr>
          <w:p w14:paraId="05A7207B" w14:textId="77777777" w:rsidR="005214AC" w:rsidRPr="000C5FB2" w:rsidRDefault="005214AC" w:rsidP="005214A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95D50A" w14:textId="1A5E490C" w:rsidR="005214AC" w:rsidRPr="004518CE" w:rsidRDefault="009D27BA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322,994</w:t>
            </w:r>
          </w:p>
        </w:tc>
        <w:tc>
          <w:tcPr>
            <w:tcW w:w="270" w:type="dxa"/>
          </w:tcPr>
          <w:p w14:paraId="4A1ACFFA" w14:textId="77777777" w:rsidR="005214AC" w:rsidRPr="000C5FB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1A980AB" w14:textId="7D483C2E" w:rsidR="005214AC" w:rsidRPr="004518C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435,993</w:t>
            </w:r>
          </w:p>
        </w:tc>
      </w:tr>
      <w:tr w:rsidR="005214AC" w:rsidRPr="000C5FB2" w14:paraId="60851C98" w14:textId="77777777" w:rsidTr="00105F0D">
        <w:tc>
          <w:tcPr>
            <w:tcW w:w="5598" w:type="dxa"/>
          </w:tcPr>
          <w:p w14:paraId="173725F1" w14:textId="77777777" w:rsidR="005214AC" w:rsidRPr="000C5FB2" w:rsidRDefault="005214AC" w:rsidP="005214A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9B75941" w14:textId="2E24FF4B" w:rsidR="005214AC" w:rsidRPr="004518CE" w:rsidRDefault="009D27BA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322,994</w:t>
            </w:r>
          </w:p>
        </w:tc>
        <w:tc>
          <w:tcPr>
            <w:tcW w:w="270" w:type="dxa"/>
          </w:tcPr>
          <w:p w14:paraId="49E7F020" w14:textId="77777777" w:rsidR="005214AC" w:rsidRPr="000C5FB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1F3C979" w14:textId="59FD217F" w:rsidR="005214AC" w:rsidRPr="004518C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435,993</w:t>
            </w:r>
          </w:p>
        </w:tc>
      </w:tr>
      <w:tr w:rsidR="00A129A6" w:rsidRPr="000C5FB2" w14:paraId="1C4299E2" w14:textId="77777777" w:rsidTr="00105F0D">
        <w:tc>
          <w:tcPr>
            <w:tcW w:w="5598" w:type="dxa"/>
          </w:tcPr>
          <w:p w14:paraId="3911AE35" w14:textId="77777777" w:rsidR="00A129A6" w:rsidRPr="000C5FB2" w:rsidRDefault="00A129A6" w:rsidP="005214A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54F2B4" w14:textId="77777777" w:rsidR="00A129A6" w:rsidRDefault="00A129A6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FE039" w14:textId="77777777" w:rsidR="00A129A6" w:rsidRPr="000C5FB2" w:rsidRDefault="00A129A6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79B5DD" w14:textId="77777777" w:rsidR="00A129A6" w:rsidRDefault="00A129A6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14AC" w:rsidRPr="000C5FB2" w14:paraId="27EE7828" w14:textId="77777777" w:rsidTr="00105F0D">
        <w:tc>
          <w:tcPr>
            <w:tcW w:w="5598" w:type="dxa"/>
          </w:tcPr>
          <w:p w14:paraId="6DA6D3CD" w14:textId="120E9A1D" w:rsidR="005214AC" w:rsidRPr="000C5FB2" w:rsidRDefault="00967C69" w:rsidP="005214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710" w:type="dxa"/>
          </w:tcPr>
          <w:p w14:paraId="34183E7C" w14:textId="77777777" w:rsidR="005214AC" w:rsidRPr="000C5FB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1DAD0" w14:textId="77777777" w:rsidR="005214AC" w:rsidRPr="000C5FB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D42725" w14:textId="77777777" w:rsidR="005214AC" w:rsidRPr="000C5FB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14AC" w:rsidRPr="000C5FB2" w14:paraId="52EEB815" w14:textId="77777777" w:rsidTr="00105F0D">
        <w:tc>
          <w:tcPr>
            <w:tcW w:w="5598" w:type="dxa"/>
          </w:tcPr>
          <w:p w14:paraId="0284557A" w14:textId="77777777" w:rsidR="005214AC" w:rsidRPr="000C5FB2" w:rsidRDefault="005214AC" w:rsidP="005214A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10" w:type="dxa"/>
          </w:tcPr>
          <w:p w14:paraId="29CFCC9D" w14:textId="5C62A0FC" w:rsidR="005214AC" w:rsidRPr="004518CE" w:rsidRDefault="009D27BA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1,037,742</w:t>
            </w:r>
          </w:p>
        </w:tc>
        <w:tc>
          <w:tcPr>
            <w:tcW w:w="270" w:type="dxa"/>
          </w:tcPr>
          <w:p w14:paraId="23E96BB8" w14:textId="77777777" w:rsidR="005214AC" w:rsidRPr="000C5FB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D643AA" w14:textId="5BAD32F2" w:rsidR="005214AC" w:rsidRPr="004518C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4FE">
              <w:rPr>
                <w:rFonts w:ascii="Angsana New" w:hAnsi="Angsana New"/>
                <w:sz w:val="30"/>
                <w:szCs w:val="30"/>
              </w:rPr>
              <w:t>1,195,874</w:t>
            </w:r>
          </w:p>
        </w:tc>
      </w:tr>
      <w:tr w:rsidR="005214AC" w:rsidRPr="000C5FB2" w14:paraId="1E7D4BD0" w14:textId="77777777" w:rsidTr="00105F0D">
        <w:tc>
          <w:tcPr>
            <w:tcW w:w="5598" w:type="dxa"/>
          </w:tcPr>
          <w:p w14:paraId="2B18E9FA" w14:textId="25E7AF59" w:rsidR="005214AC" w:rsidRPr="000C5FB2" w:rsidRDefault="00BD620D" w:rsidP="005214A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="005214AC" w:rsidRPr="000C5FB2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710" w:type="dxa"/>
          </w:tcPr>
          <w:p w14:paraId="75D4E852" w14:textId="77777777" w:rsidR="005214AC" w:rsidRPr="004518C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17D17" w14:textId="77777777" w:rsidR="005214AC" w:rsidRPr="000C5FB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889306" w14:textId="77777777" w:rsidR="005214AC" w:rsidRPr="004518C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14AC" w:rsidRPr="000C5FB2" w14:paraId="33AAC26F" w14:textId="77777777" w:rsidTr="00105F0D">
        <w:tc>
          <w:tcPr>
            <w:tcW w:w="5598" w:type="dxa"/>
          </w:tcPr>
          <w:p w14:paraId="47D21D24" w14:textId="77777777" w:rsidR="005214AC" w:rsidRPr="000C5FB2" w:rsidRDefault="005214AC" w:rsidP="005214A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2B4B8DB" w14:textId="3CB3516B" w:rsidR="005214AC" w:rsidRPr="004518CE" w:rsidRDefault="00A129A6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5,142</w:t>
            </w:r>
          </w:p>
        </w:tc>
        <w:tc>
          <w:tcPr>
            <w:tcW w:w="270" w:type="dxa"/>
          </w:tcPr>
          <w:p w14:paraId="4A248E0A" w14:textId="77777777" w:rsidR="005214AC" w:rsidRPr="000C5FB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69DF5C" w14:textId="6DD3A1AB" w:rsidR="005214AC" w:rsidRPr="004518C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4FE">
              <w:rPr>
                <w:rFonts w:ascii="Angsana New" w:hAnsi="Angsana New"/>
                <w:sz w:val="30"/>
                <w:szCs w:val="30"/>
              </w:rPr>
              <w:t>43,040</w:t>
            </w:r>
          </w:p>
        </w:tc>
      </w:tr>
      <w:tr w:rsidR="005214AC" w:rsidRPr="000C5FB2" w14:paraId="65CE3139" w14:textId="77777777" w:rsidTr="00105F0D">
        <w:tc>
          <w:tcPr>
            <w:tcW w:w="5598" w:type="dxa"/>
          </w:tcPr>
          <w:p w14:paraId="38F1F976" w14:textId="77777777" w:rsidR="005214AC" w:rsidRPr="000C5FB2" w:rsidRDefault="005214AC" w:rsidP="005214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5FBF53E" w14:textId="4647394E" w:rsidR="005214AC" w:rsidRPr="004518CE" w:rsidRDefault="00A129A6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1,042,884</w:t>
            </w:r>
          </w:p>
        </w:tc>
        <w:tc>
          <w:tcPr>
            <w:tcW w:w="270" w:type="dxa"/>
          </w:tcPr>
          <w:p w14:paraId="1DFC090B" w14:textId="77777777" w:rsidR="005214AC" w:rsidRPr="000C5FB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8F3A357" w14:textId="4C5DA585" w:rsidR="005214AC" w:rsidRPr="004518C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4FE">
              <w:rPr>
                <w:rFonts w:ascii="Angsana New" w:hAnsi="Angsana New"/>
                <w:b/>
                <w:bCs/>
                <w:sz w:val="30"/>
                <w:szCs w:val="30"/>
              </w:rPr>
              <w:t>1,238,914</w:t>
            </w:r>
          </w:p>
        </w:tc>
      </w:tr>
      <w:tr w:rsidR="00967C69" w:rsidRPr="000C5FB2" w14:paraId="5D819C1A" w14:textId="77777777" w:rsidTr="00221BDC">
        <w:tc>
          <w:tcPr>
            <w:tcW w:w="5598" w:type="dxa"/>
          </w:tcPr>
          <w:p w14:paraId="324331C6" w14:textId="12D4BDD3" w:rsidR="00967C69" w:rsidRPr="000C5FB2" w:rsidRDefault="00967C69" w:rsidP="005214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6D93924" w14:textId="0682F1FE" w:rsidR="00967C69" w:rsidRPr="004518CE" w:rsidRDefault="00967C69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1,365,878</w:t>
            </w:r>
          </w:p>
        </w:tc>
        <w:tc>
          <w:tcPr>
            <w:tcW w:w="270" w:type="dxa"/>
          </w:tcPr>
          <w:p w14:paraId="66720D77" w14:textId="77777777" w:rsidR="00967C69" w:rsidRPr="000C5FB2" w:rsidRDefault="00967C69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07B83F1" w14:textId="688A4270" w:rsidR="00967C69" w:rsidRPr="004518CE" w:rsidRDefault="00967C69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4FE">
              <w:rPr>
                <w:rFonts w:ascii="Angsana New" w:hAnsi="Angsana New"/>
                <w:b/>
                <w:bCs/>
                <w:sz w:val="30"/>
                <w:szCs w:val="30"/>
              </w:rPr>
              <w:t>1,674,907</w:t>
            </w:r>
          </w:p>
        </w:tc>
      </w:tr>
    </w:tbl>
    <w:p w14:paraId="253AF62B" w14:textId="77777777" w:rsidR="00197594" w:rsidRPr="00BB286A" w:rsidRDefault="00197594" w:rsidP="0019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6202A4D0" w14:textId="6318E8F3" w:rsidR="00197594" w:rsidRPr="00C52C41" w:rsidRDefault="00197594" w:rsidP="000C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โดยปกติระยะเวลาการ</w:t>
      </w:r>
      <w:r w:rsidR="001A383B">
        <w:rPr>
          <w:rFonts w:ascii="Angsana New" w:hAnsi="Angsana New"/>
          <w:sz w:val="30"/>
          <w:szCs w:val="30"/>
          <w:cs/>
        </w:rPr>
        <w:t>ให้สินเชื่อแก่ลูกค้าของบริษัท</w:t>
      </w:r>
      <w:r w:rsidR="001A383B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C52C41">
        <w:rPr>
          <w:rFonts w:ascii="Angsana New" w:hAnsi="Angsana New"/>
          <w:sz w:val="30"/>
          <w:szCs w:val="30"/>
          <w:cs/>
        </w:rPr>
        <w:t xml:space="preserve"> 30</w:t>
      </w:r>
      <w:r w:rsidR="001A383B">
        <w:rPr>
          <w:rFonts w:ascii="Angsana New" w:hAnsi="Angsana New" w:hint="cs"/>
          <w:sz w:val="30"/>
          <w:szCs w:val="30"/>
          <w:cs/>
        </w:rPr>
        <w:t xml:space="preserve"> วันถึง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6</w:t>
      </w:r>
      <w:r w:rsidRPr="00C52C41">
        <w:rPr>
          <w:rFonts w:ascii="Angsana New" w:hAnsi="Angsana New"/>
          <w:sz w:val="30"/>
          <w:szCs w:val="30"/>
          <w:cs/>
        </w:rPr>
        <w:t>0 วัน</w:t>
      </w:r>
    </w:p>
    <w:p w14:paraId="657E6346" w14:textId="597F9A23" w:rsidR="003D2EDD" w:rsidRDefault="003D2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  <w:r>
        <w:rPr>
          <w:rFonts w:ascii="Angsana New" w:hAnsi="Angsana New"/>
          <w:b/>
          <w:bCs/>
          <w:sz w:val="20"/>
          <w:szCs w:val="20"/>
          <w:cs/>
        </w:rPr>
        <w:br w:type="page"/>
      </w:r>
    </w:p>
    <w:p w14:paraId="03F2814B" w14:textId="47997731" w:rsidR="00CD735C" w:rsidRPr="00C52C41" w:rsidRDefault="00F73786" w:rsidP="00CD7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CD735C" w:rsidRPr="00C52C41">
        <w:rPr>
          <w:rFonts w:ascii="Angsana New" w:hAnsi="Angsana New"/>
          <w:b/>
          <w:bCs/>
          <w:sz w:val="30"/>
          <w:szCs w:val="30"/>
        </w:rPr>
        <w:tab/>
      </w:r>
      <w:r w:rsidR="00CD735C" w:rsidRPr="00C52C41">
        <w:rPr>
          <w:rFonts w:ascii="Angsana New" w:hAnsi="Angsana New"/>
          <w:b/>
          <w:bCs/>
          <w:sz w:val="30"/>
          <w:szCs w:val="30"/>
          <w:cs/>
        </w:rPr>
        <w:t>ลูกหนี้อื่น</w:t>
      </w:r>
    </w:p>
    <w:p w14:paraId="0956BEBD" w14:textId="77777777" w:rsidR="00CD735C" w:rsidRPr="00A129A6" w:rsidRDefault="00CD735C" w:rsidP="00CD7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810"/>
        <w:gridCol w:w="1710"/>
        <w:gridCol w:w="270"/>
        <w:gridCol w:w="1710"/>
      </w:tblGrid>
      <w:tr w:rsidR="00CD735C" w:rsidRPr="00C52C41" w14:paraId="7EA6000F" w14:textId="77777777" w:rsidTr="00105F0D">
        <w:tc>
          <w:tcPr>
            <w:tcW w:w="4788" w:type="dxa"/>
          </w:tcPr>
          <w:p w14:paraId="5FE01DBE" w14:textId="77777777" w:rsidR="00CD735C" w:rsidRPr="00C52C41" w:rsidRDefault="00CD735C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3E1EDFF" w14:textId="77777777" w:rsidR="00CD735C" w:rsidRPr="00C52C41" w:rsidRDefault="00CD735C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D741FA8" w14:textId="77777777" w:rsidR="00CD735C" w:rsidRPr="00C52C41" w:rsidRDefault="00CD735C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6AEF6FEE" w14:textId="77777777" w:rsidR="00CD735C" w:rsidRPr="00C52C41" w:rsidRDefault="00CD735C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4AC" w:rsidRPr="00C52C41" w14:paraId="5B140D10" w14:textId="77777777" w:rsidTr="00105F0D">
        <w:tc>
          <w:tcPr>
            <w:tcW w:w="4788" w:type="dxa"/>
          </w:tcPr>
          <w:p w14:paraId="415D305E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F1555CC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6089502B" w14:textId="2105ABE7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0ED57264" w14:textId="77777777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D9227F7" w14:textId="37575293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214AC" w:rsidRPr="00C52C41" w14:paraId="24148609" w14:textId="77777777" w:rsidTr="00105F0D">
        <w:tc>
          <w:tcPr>
            <w:tcW w:w="4788" w:type="dxa"/>
          </w:tcPr>
          <w:p w14:paraId="2B4612F4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A51E2F2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27C429D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14AC" w:rsidRPr="00C52C41" w14:paraId="1762EDE3" w14:textId="77777777" w:rsidTr="00105F0D">
        <w:tc>
          <w:tcPr>
            <w:tcW w:w="4788" w:type="dxa"/>
          </w:tcPr>
          <w:p w14:paraId="4266CAA1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C7867A3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22CE0A9" w14:textId="6437D376" w:rsidR="005214AC" w:rsidRPr="004C4CE6" w:rsidRDefault="00A129A6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3,044</w:t>
            </w:r>
          </w:p>
        </w:tc>
        <w:tc>
          <w:tcPr>
            <w:tcW w:w="270" w:type="dxa"/>
            <w:vAlign w:val="bottom"/>
          </w:tcPr>
          <w:p w14:paraId="7EB38463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7EAD7BB" w14:textId="4F99D292" w:rsidR="005214AC" w:rsidRPr="004C4CE6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4FE">
              <w:rPr>
                <w:rFonts w:ascii="Angsana New" w:hAnsi="Angsana New"/>
                <w:b/>
                <w:bCs/>
                <w:sz w:val="30"/>
                <w:szCs w:val="30"/>
              </w:rPr>
              <w:t>8,065</w:t>
            </w:r>
          </w:p>
        </w:tc>
      </w:tr>
      <w:tr w:rsidR="005214AC" w:rsidRPr="00C52C41" w14:paraId="3F2B4B04" w14:textId="77777777" w:rsidTr="00105F0D">
        <w:tc>
          <w:tcPr>
            <w:tcW w:w="4788" w:type="dxa"/>
          </w:tcPr>
          <w:p w14:paraId="494CE5D8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0" w:type="dxa"/>
          </w:tcPr>
          <w:p w14:paraId="261A7B25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0F2EE97" w14:textId="77777777" w:rsidR="005214AC" w:rsidRPr="00F2760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0" w:type="dxa"/>
          </w:tcPr>
          <w:p w14:paraId="62B800E1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8069267" w14:textId="77777777" w:rsidR="005214AC" w:rsidRPr="00F2760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214AC" w:rsidRPr="00C52C41" w14:paraId="72A5F2CB" w14:textId="77777777" w:rsidTr="00105F0D">
        <w:tc>
          <w:tcPr>
            <w:tcW w:w="4788" w:type="dxa"/>
          </w:tcPr>
          <w:p w14:paraId="7AE9AADF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714D25B8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ACF5A9" w14:textId="77777777" w:rsidR="005214AC" w:rsidRPr="00F2760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1592AF1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4D10B28" w14:textId="77777777" w:rsidR="005214AC" w:rsidRPr="00F2760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14AC" w:rsidRPr="00C52C41" w14:paraId="78C6CD1B" w14:textId="77777777" w:rsidTr="00105F0D">
        <w:tc>
          <w:tcPr>
            <w:tcW w:w="4788" w:type="dxa"/>
          </w:tcPr>
          <w:p w14:paraId="63604550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810" w:type="dxa"/>
          </w:tcPr>
          <w:p w14:paraId="7F4FF9BB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2C7BD0" w14:textId="4CB84D87" w:rsidR="005214AC" w:rsidRPr="00DA386B" w:rsidRDefault="00A129A6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12,874</w:t>
            </w:r>
          </w:p>
        </w:tc>
        <w:tc>
          <w:tcPr>
            <w:tcW w:w="270" w:type="dxa"/>
            <w:vAlign w:val="bottom"/>
          </w:tcPr>
          <w:p w14:paraId="57969E39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840CB5F" w14:textId="5A91876C" w:rsidR="005214AC" w:rsidRPr="00DA386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4FE">
              <w:rPr>
                <w:rFonts w:ascii="Angsana New" w:hAnsi="Angsana New"/>
                <w:sz w:val="30"/>
                <w:szCs w:val="30"/>
              </w:rPr>
              <w:t>16,990</w:t>
            </w:r>
          </w:p>
        </w:tc>
      </w:tr>
      <w:tr w:rsidR="00A129A6" w:rsidRPr="00C52C41" w14:paraId="643AD633" w14:textId="77777777" w:rsidTr="00105F0D">
        <w:tc>
          <w:tcPr>
            <w:tcW w:w="4788" w:type="dxa"/>
          </w:tcPr>
          <w:p w14:paraId="777BC0CA" w14:textId="59CE043C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619FFD44" w14:textId="77777777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1C40B85" w14:textId="4F854B8F" w:rsidR="00A129A6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6,871</w:t>
            </w:r>
          </w:p>
        </w:tc>
        <w:tc>
          <w:tcPr>
            <w:tcW w:w="270" w:type="dxa"/>
            <w:vAlign w:val="bottom"/>
          </w:tcPr>
          <w:p w14:paraId="68FAC3C8" w14:textId="77777777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35C105" w14:textId="47B09E04" w:rsidR="00A129A6" w:rsidRPr="00A144FE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6,843</w:t>
            </w:r>
          </w:p>
        </w:tc>
      </w:tr>
      <w:tr w:rsidR="00A129A6" w:rsidRPr="00C52C41" w14:paraId="1F62B8A5" w14:textId="77777777" w:rsidTr="00105F0D">
        <w:tc>
          <w:tcPr>
            <w:tcW w:w="4788" w:type="dxa"/>
          </w:tcPr>
          <w:p w14:paraId="55C6CD66" w14:textId="28CF8E75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เงินจ่ายล่วงหน้าแก่ผู้ขาย</w:t>
            </w:r>
          </w:p>
        </w:tc>
        <w:tc>
          <w:tcPr>
            <w:tcW w:w="810" w:type="dxa"/>
          </w:tcPr>
          <w:p w14:paraId="46C2AEC7" w14:textId="77777777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5B7D146" w14:textId="3D98DA4C" w:rsidR="00A129A6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4,278</w:t>
            </w:r>
          </w:p>
        </w:tc>
        <w:tc>
          <w:tcPr>
            <w:tcW w:w="270" w:type="dxa"/>
            <w:vAlign w:val="bottom"/>
          </w:tcPr>
          <w:p w14:paraId="67E4411F" w14:textId="77777777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A3222C" w14:textId="2BFB6D80" w:rsidR="00A129A6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7,558</w:t>
            </w:r>
          </w:p>
        </w:tc>
      </w:tr>
      <w:tr w:rsidR="00A129A6" w:rsidRPr="00C52C41" w14:paraId="2E9585B9" w14:textId="77777777" w:rsidTr="00105F0D">
        <w:tc>
          <w:tcPr>
            <w:tcW w:w="4788" w:type="dxa"/>
          </w:tcPr>
          <w:p w14:paraId="4C91D676" w14:textId="16AECD3F" w:rsidR="00A129A6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เงินให้กู้ยืมแก่พนักงาน</w:t>
            </w:r>
          </w:p>
        </w:tc>
        <w:tc>
          <w:tcPr>
            <w:tcW w:w="810" w:type="dxa"/>
          </w:tcPr>
          <w:p w14:paraId="11DD3ED8" w14:textId="77777777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C08D01" w14:textId="0CBF3752" w:rsidR="00A129A6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3,494</w:t>
            </w:r>
          </w:p>
        </w:tc>
        <w:tc>
          <w:tcPr>
            <w:tcW w:w="270" w:type="dxa"/>
            <w:vAlign w:val="bottom"/>
          </w:tcPr>
          <w:p w14:paraId="48EE4378" w14:textId="77777777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9F1FD7" w14:textId="4B04A874" w:rsidR="00A129A6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3,422</w:t>
            </w:r>
          </w:p>
        </w:tc>
      </w:tr>
      <w:tr w:rsidR="00A129A6" w:rsidRPr="00C52C41" w14:paraId="34BABD40" w14:textId="77777777" w:rsidTr="00105F0D">
        <w:tc>
          <w:tcPr>
            <w:tcW w:w="4788" w:type="dxa"/>
          </w:tcPr>
          <w:p w14:paraId="7DB77D97" w14:textId="77777777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2898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สินทรัพย์ตราสารอนุพันธ์จากสัญญาซื้อขาย</w:t>
            </w:r>
          </w:p>
        </w:tc>
        <w:tc>
          <w:tcPr>
            <w:tcW w:w="810" w:type="dxa"/>
          </w:tcPr>
          <w:p w14:paraId="035A0292" w14:textId="77777777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214021" w14:textId="77777777" w:rsidR="00A129A6" w:rsidRPr="00DA386B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A60875" w14:textId="77777777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9F3B81" w14:textId="77777777" w:rsidR="00A129A6" w:rsidRPr="00DA386B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29A6" w:rsidRPr="00C52C41" w14:paraId="406B5BC2" w14:textId="77777777" w:rsidTr="00105F0D">
        <w:tc>
          <w:tcPr>
            <w:tcW w:w="4788" w:type="dxa"/>
          </w:tcPr>
          <w:p w14:paraId="7AFAFD9D" w14:textId="1895C3E3" w:rsidR="00A129A6" w:rsidRPr="00E7710A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92898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810" w:type="dxa"/>
          </w:tcPr>
          <w:p w14:paraId="09E0672D" w14:textId="77777777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E2D5A2" w14:textId="1EB9FBB7" w:rsidR="00A129A6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2A68BE" w14:textId="77777777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B01000B" w14:textId="0CFF0AA0" w:rsidR="00A129A6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61C56">
              <w:rPr>
                <w:rFonts w:ascii="Angsana New" w:hAnsi="Angsana New"/>
                <w:sz w:val="30"/>
                <w:szCs w:val="30"/>
              </w:rPr>
              <w:t>17,440</w:t>
            </w:r>
          </w:p>
        </w:tc>
      </w:tr>
      <w:tr w:rsidR="00A129A6" w:rsidRPr="00C52C41" w14:paraId="5C3595AD" w14:textId="77777777" w:rsidTr="00105F0D">
        <w:tc>
          <w:tcPr>
            <w:tcW w:w="4788" w:type="dxa"/>
          </w:tcPr>
          <w:p w14:paraId="4E84CAA2" w14:textId="77777777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575E82FD" w14:textId="77777777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FD41174" w14:textId="40290CD0" w:rsidR="00A129A6" w:rsidRPr="00DA386B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1,471</w:t>
            </w:r>
          </w:p>
        </w:tc>
        <w:tc>
          <w:tcPr>
            <w:tcW w:w="270" w:type="dxa"/>
            <w:vAlign w:val="bottom"/>
          </w:tcPr>
          <w:p w14:paraId="65AE7E68" w14:textId="77777777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23451DE" w14:textId="7745761D" w:rsidR="00A129A6" w:rsidRPr="00DA386B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3,626</w:t>
            </w:r>
          </w:p>
        </w:tc>
      </w:tr>
      <w:tr w:rsidR="00A129A6" w:rsidRPr="00C52C41" w14:paraId="6DC08F5D" w14:textId="77777777" w:rsidTr="00105F0D">
        <w:tc>
          <w:tcPr>
            <w:tcW w:w="4788" w:type="dxa"/>
          </w:tcPr>
          <w:p w14:paraId="0EBBFA92" w14:textId="77777777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5C887C05" w14:textId="77777777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B0AA281" w14:textId="01DD63CE" w:rsidR="00A129A6" w:rsidRPr="00DA386B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28,988</w:t>
            </w:r>
          </w:p>
        </w:tc>
        <w:tc>
          <w:tcPr>
            <w:tcW w:w="270" w:type="dxa"/>
            <w:vAlign w:val="bottom"/>
          </w:tcPr>
          <w:p w14:paraId="62093522" w14:textId="77777777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6484660" w14:textId="7B44C15E" w:rsidR="00A129A6" w:rsidRPr="00DA386B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55,879</w:t>
            </w:r>
          </w:p>
        </w:tc>
      </w:tr>
      <w:tr w:rsidR="00A129A6" w:rsidRPr="00C52C41" w14:paraId="7D76431B" w14:textId="77777777" w:rsidTr="00105F0D">
        <w:tc>
          <w:tcPr>
            <w:tcW w:w="4788" w:type="dxa"/>
          </w:tcPr>
          <w:p w14:paraId="0F48CF5C" w14:textId="77777777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7747B78A" w14:textId="77777777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5590F0A" w14:textId="254A79F4" w:rsidR="00A129A6" w:rsidRPr="00DA386B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32,032</w:t>
            </w:r>
          </w:p>
        </w:tc>
        <w:tc>
          <w:tcPr>
            <w:tcW w:w="270" w:type="dxa"/>
          </w:tcPr>
          <w:p w14:paraId="14A2A74F" w14:textId="77777777" w:rsidR="00A129A6" w:rsidRPr="00C52C41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EF94FC6" w14:textId="0576E0F5" w:rsidR="00A129A6" w:rsidRPr="00DA386B" w:rsidRDefault="00A129A6" w:rsidP="00A12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63,944</w:t>
            </w:r>
          </w:p>
        </w:tc>
      </w:tr>
    </w:tbl>
    <w:p w14:paraId="3CF95D64" w14:textId="77777777" w:rsidR="00D71A6E" w:rsidRDefault="00D71A6E" w:rsidP="00CD7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DE43990" w14:textId="16CC7B14" w:rsidR="00CD735C" w:rsidRPr="00B0181B" w:rsidRDefault="00F73786" w:rsidP="00105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CD735C" w:rsidRPr="00B0181B">
        <w:rPr>
          <w:rFonts w:ascii="Angsana New" w:hAnsi="Angsana New"/>
          <w:b/>
          <w:bCs/>
          <w:sz w:val="30"/>
          <w:szCs w:val="30"/>
        </w:rPr>
        <w:tab/>
      </w:r>
      <w:r w:rsidR="00CD735C" w:rsidRPr="00B0181B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77811B5B" w14:textId="77777777" w:rsidR="00CD735C" w:rsidRPr="00B0181B" w:rsidRDefault="00CD735C" w:rsidP="00CD735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620"/>
        <w:gridCol w:w="270"/>
        <w:gridCol w:w="1710"/>
      </w:tblGrid>
      <w:tr w:rsidR="00CD735C" w:rsidRPr="00A4217E" w14:paraId="717C07F1" w14:textId="77777777" w:rsidTr="002F0DAE">
        <w:tc>
          <w:tcPr>
            <w:tcW w:w="5688" w:type="dxa"/>
          </w:tcPr>
          <w:p w14:paraId="2F036E4B" w14:textId="77777777" w:rsidR="00CD735C" w:rsidRPr="00A4217E" w:rsidRDefault="00CD735C" w:rsidP="00755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31AAED04" w14:textId="77777777" w:rsidR="00CD735C" w:rsidRPr="00A4217E" w:rsidRDefault="00CD735C" w:rsidP="00755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5538E05" w14:textId="77777777" w:rsidR="00CD735C" w:rsidRPr="00A4217E" w:rsidRDefault="00CD735C" w:rsidP="00755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A4217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4AC" w:rsidRPr="00A4217E" w14:paraId="48CCEF1F" w14:textId="77777777" w:rsidTr="002F0DAE">
        <w:tc>
          <w:tcPr>
            <w:tcW w:w="5688" w:type="dxa"/>
          </w:tcPr>
          <w:p w14:paraId="3E49963F" w14:textId="77777777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815C5BB" w14:textId="41D4B9E6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664F5E6A" w14:textId="77777777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DE5ED4A" w14:textId="46960F39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214AC" w:rsidRPr="00A4217E" w14:paraId="0E6EBC62" w14:textId="77777777" w:rsidTr="002F0DAE">
        <w:tc>
          <w:tcPr>
            <w:tcW w:w="5688" w:type="dxa"/>
          </w:tcPr>
          <w:p w14:paraId="78FE5DC9" w14:textId="77777777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5160ECF1" w14:textId="77777777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14AC" w:rsidRPr="00A4217E" w14:paraId="477CD55B" w14:textId="77777777" w:rsidTr="002F0DAE">
        <w:tc>
          <w:tcPr>
            <w:tcW w:w="5688" w:type="dxa"/>
          </w:tcPr>
          <w:p w14:paraId="493DC57B" w14:textId="77777777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620" w:type="dxa"/>
            <w:vAlign w:val="bottom"/>
          </w:tcPr>
          <w:p w14:paraId="61CDDD44" w14:textId="03C46A77" w:rsidR="005214AC" w:rsidRPr="00A4217E" w:rsidRDefault="002E5111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412,397</w:t>
            </w:r>
          </w:p>
        </w:tc>
        <w:tc>
          <w:tcPr>
            <w:tcW w:w="270" w:type="dxa"/>
          </w:tcPr>
          <w:p w14:paraId="31AE74E3" w14:textId="77777777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CC6F39F" w14:textId="3B96B4DD" w:rsidR="005214AC" w:rsidRPr="00A4217E" w:rsidRDefault="005214AC" w:rsidP="0094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568,378</w:t>
            </w:r>
          </w:p>
        </w:tc>
      </w:tr>
      <w:tr w:rsidR="005214AC" w:rsidRPr="00A4217E" w14:paraId="3BC48397" w14:textId="77777777" w:rsidTr="002F0DAE">
        <w:tc>
          <w:tcPr>
            <w:tcW w:w="5688" w:type="dxa"/>
          </w:tcPr>
          <w:p w14:paraId="1B11DF8C" w14:textId="77777777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620" w:type="dxa"/>
            <w:vAlign w:val="bottom"/>
          </w:tcPr>
          <w:p w14:paraId="17B9CF62" w14:textId="2134F774" w:rsidR="005214AC" w:rsidRPr="00A4217E" w:rsidRDefault="002E5111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369,486</w:t>
            </w:r>
          </w:p>
        </w:tc>
        <w:tc>
          <w:tcPr>
            <w:tcW w:w="270" w:type="dxa"/>
          </w:tcPr>
          <w:p w14:paraId="4E55AE0E" w14:textId="77777777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803258E" w14:textId="22DDCB0E" w:rsidR="005214AC" w:rsidRPr="00A4217E" w:rsidRDefault="005214AC" w:rsidP="0094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402,690</w:t>
            </w:r>
          </w:p>
        </w:tc>
      </w:tr>
      <w:tr w:rsidR="005214AC" w:rsidRPr="00A4217E" w14:paraId="30271A34" w14:textId="77777777" w:rsidTr="002F0DAE">
        <w:tc>
          <w:tcPr>
            <w:tcW w:w="5688" w:type="dxa"/>
          </w:tcPr>
          <w:p w14:paraId="7CF90ADF" w14:textId="77777777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620" w:type="dxa"/>
            <w:vAlign w:val="bottom"/>
          </w:tcPr>
          <w:p w14:paraId="7923171A" w14:textId="0805D4AB" w:rsidR="005214AC" w:rsidRPr="00A4217E" w:rsidRDefault="002E5111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273,137</w:t>
            </w:r>
          </w:p>
        </w:tc>
        <w:tc>
          <w:tcPr>
            <w:tcW w:w="270" w:type="dxa"/>
          </w:tcPr>
          <w:p w14:paraId="523A37A8" w14:textId="77777777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E760193" w14:textId="35F3434E" w:rsidR="005214AC" w:rsidRPr="00A4217E" w:rsidRDefault="005214AC" w:rsidP="0094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180,658</w:t>
            </w:r>
          </w:p>
        </w:tc>
      </w:tr>
      <w:tr w:rsidR="005214AC" w:rsidRPr="00A4217E" w14:paraId="4766668E" w14:textId="77777777" w:rsidTr="002F0DAE">
        <w:tc>
          <w:tcPr>
            <w:tcW w:w="5688" w:type="dxa"/>
          </w:tcPr>
          <w:p w14:paraId="67250066" w14:textId="77777777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 xml:space="preserve">อะไหล่และวัสดุสิ้นเปลือง  </w:t>
            </w:r>
            <w:r w:rsidRPr="00A421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18D3C26" w14:textId="62BC4816" w:rsidR="005214AC" w:rsidRPr="00A4217E" w:rsidRDefault="002E5111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165,012</w:t>
            </w:r>
          </w:p>
        </w:tc>
        <w:tc>
          <w:tcPr>
            <w:tcW w:w="270" w:type="dxa"/>
          </w:tcPr>
          <w:p w14:paraId="72493147" w14:textId="77777777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CF468D3" w14:textId="0697880D" w:rsidR="005214AC" w:rsidRPr="00A4217E" w:rsidRDefault="005214AC" w:rsidP="0094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204,189</w:t>
            </w:r>
          </w:p>
        </w:tc>
      </w:tr>
      <w:tr w:rsidR="005214AC" w:rsidRPr="00A4217E" w14:paraId="1393CD7F" w14:textId="77777777" w:rsidTr="002F0DAE">
        <w:tc>
          <w:tcPr>
            <w:tcW w:w="5688" w:type="dxa"/>
          </w:tcPr>
          <w:p w14:paraId="3E7931D3" w14:textId="77777777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วัตถุดิบและอะไหล่ระหว่างทาง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A793621" w14:textId="6C265506" w:rsidR="005214AC" w:rsidRPr="00A4217E" w:rsidRDefault="002E5111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28,573</w:t>
            </w:r>
          </w:p>
        </w:tc>
        <w:tc>
          <w:tcPr>
            <w:tcW w:w="270" w:type="dxa"/>
          </w:tcPr>
          <w:p w14:paraId="271E7EF5" w14:textId="77777777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7F95737" w14:textId="22F34F1A" w:rsidR="005214AC" w:rsidRPr="00A4217E" w:rsidRDefault="005214AC" w:rsidP="0094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87,784</w:t>
            </w:r>
          </w:p>
        </w:tc>
      </w:tr>
      <w:tr w:rsidR="005214AC" w:rsidRPr="00A4217E" w14:paraId="7F5BC42F" w14:textId="77777777" w:rsidTr="002F0DAE">
        <w:tc>
          <w:tcPr>
            <w:tcW w:w="5688" w:type="dxa"/>
          </w:tcPr>
          <w:p w14:paraId="283F45EC" w14:textId="77777777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E6A3ED6" w14:textId="1598A9A3" w:rsidR="005214AC" w:rsidRPr="00A4217E" w:rsidRDefault="002E5111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1,248,605</w:t>
            </w:r>
          </w:p>
        </w:tc>
        <w:tc>
          <w:tcPr>
            <w:tcW w:w="270" w:type="dxa"/>
          </w:tcPr>
          <w:p w14:paraId="6CF951E2" w14:textId="77777777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3C74982" w14:textId="6EDAB816" w:rsidR="005214AC" w:rsidRPr="00A4217E" w:rsidRDefault="005214AC" w:rsidP="0094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1,443,699</w:t>
            </w:r>
          </w:p>
        </w:tc>
      </w:tr>
      <w:tr w:rsidR="005214AC" w:rsidRPr="00A4217E" w14:paraId="22520C5C" w14:textId="77777777" w:rsidTr="002F0DAE">
        <w:tc>
          <w:tcPr>
            <w:tcW w:w="5688" w:type="dxa"/>
          </w:tcPr>
          <w:p w14:paraId="7E82359B" w14:textId="77777777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4217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A4217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ค่าเผื่อมูลค่าสินค้าลดลง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44F894C" w14:textId="1CB09FC5" w:rsidR="005214AC" w:rsidRPr="00A4217E" w:rsidRDefault="002E5111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(35,116)</w:t>
            </w:r>
          </w:p>
        </w:tc>
        <w:tc>
          <w:tcPr>
            <w:tcW w:w="270" w:type="dxa"/>
          </w:tcPr>
          <w:p w14:paraId="5A530A8A" w14:textId="77777777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EC8397B" w14:textId="26226C31" w:rsidR="005214AC" w:rsidRPr="00A4217E" w:rsidRDefault="005214AC" w:rsidP="0094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(47,016)</w:t>
            </w:r>
          </w:p>
        </w:tc>
      </w:tr>
      <w:tr w:rsidR="005214AC" w:rsidRPr="00A4217E" w14:paraId="2F9DD189" w14:textId="77777777" w:rsidTr="002F0DAE">
        <w:tc>
          <w:tcPr>
            <w:tcW w:w="5688" w:type="dxa"/>
          </w:tcPr>
          <w:p w14:paraId="40B0F5BF" w14:textId="77777777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5FD06F6F" w14:textId="3EEDFBF8" w:rsidR="005214AC" w:rsidRPr="00A4217E" w:rsidRDefault="002E5111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1,213,489</w:t>
            </w:r>
          </w:p>
        </w:tc>
        <w:tc>
          <w:tcPr>
            <w:tcW w:w="270" w:type="dxa"/>
          </w:tcPr>
          <w:p w14:paraId="5A4FE75D" w14:textId="77777777" w:rsidR="005214AC" w:rsidRPr="00A4217E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66BC628" w14:textId="5A065D7D" w:rsidR="005214AC" w:rsidRPr="00A4217E" w:rsidRDefault="005214AC" w:rsidP="0094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1,396,683</w:t>
            </w:r>
          </w:p>
        </w:tc>
      </w:tr>
      <w:tr w:rsidR="002F0DAE" w:rsidRPr="00A4217E" w14:paraId="3A40D76A" w14:textId="77777777" w:rsidTr="00105757">
        <w:tc>
          <w:tcPr>
            <w:tcW w:w="5688" w:type="dxa"/>
          </w:tcPr>
          <w:p w14:paraId="681F88DD" w14:textId="77777777" w:rsidR="002F0DAE" w:rsidRPr="00A4217E" w:rsidRDefault="002F0DAE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540BC4C" w14:textId="77777777" w:rsidR="002F0DAE" w:rsidRPr="00A4217E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606FC0B5" w14:textId="5F8477D7" w:rsidR="002F0DAE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A4217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0DAE" w:rsidRPr="00A4217E" w14:paraId="512B192F" w14:textId="77777777" w:rsidTr="00105757">
        <w:tc>
          <w:tcPr>
            <w:tcW w:w="5688" w:type="dxa"/>
          </w:tcPr>
          <w:p w14:paraId="1FDF6B7D" w14:textId="77777777" w:rsidR="002F0DAE" w:rsidRPr="00A4217E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92B6590" w14:textId="62262BC2" w:rsidR="002F0DAE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70E42644" w14:textId="77777777" w:rsidR="002F0DAE" w:rsidRPr="00A4217E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B9D008D" w14:textId="6D69A5B0" w:rsidR="002F0DAE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F0DAE" w:rsidRPr="00A4217E" w14:paraId="026A00E1" w14:textId="77777777" w:rsidTr="00105757">
        <w:tc>
          <w:tcPr>
            <w:tcW w:w="5688" w:type="dxa"/>
          </w:tcPr>
          <w:p w14:paraId="7275DB6B" w14:textId="77777777" w:rsidR="002F0DAE" w:rsidRPr="00A4217E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72ECD310" w14:textId="09064694" w:rsidR="002F0DAE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1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0DAE" w:rsidRPr="00B0181B" w14:paraId="736FA601" w14:textId="77777777" w:rsidTr="002F0DAE">
        <w:tc>
          <w:tcPr>
            <w:tcW w:w="5688" w:type="dxa"/>
          </w:tcPr>
          <w:p w14:paraId="6E7C5367" w14:textId="77777777" w:rsidR="002F0DAE" w:rsidRPr="00B0181B" w:rsidRDefault="002F0DAE" w:rsidP="002F0DAE">
            <w:pPr>
              <w:pStyle w:val="BodyText"/>
              <w:tabs>
                <w:tab w:val="decimal" w:pos="102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</w:t>
            </w:r>
          </w:p>
        </w:tc>
        <w:tc>
          <w:tcPr>
            <w:tcW w:w="1620" w:type="dxa"/>
          </w:tcPr>
          <w:p w14:paraId="32987BCC" w14:textId="77777777" w:rsidR="002F0DAE" w:rsidRPr="00B0181B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211CF" w14:textId="77777777" w:rsidR="002F0DAE" w:rsidRPr="00B0181B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01FDB9" w14:textId="77777777" w:rsidR="002F0DAE" w:rsidRPr="00B0181B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DAE" w:rsidRPr="00B0181B" w14:paraId="60721F4A" w14:textId="77777777" w:rsidTr="002F0DAE">
        <w:tc>
          <w:tcPr>
            <w:tcW w:w="5688" w:type="dxa"/>
          </w:tcPr>
          <w:p w14:paraId="1D4061B0" w14:textId="77777777" w:rsidR="002F0DAE" w:rsidRPr="00B0181B" w:rsidRDefault="002F0DAE" w:rsidP="002F0DAE">
            <w:pPr>
              <w:pStyle w:val="BodyText"/>
              <w:tabs>
                <w:tab w:val="decimal" w:pos="102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 xml:space="preserve">ในบัญชีต้นทุนขาย  </w:t>
            </w:r>
          </w:p>
        </w:tc>
        <w:tc>
          <w:tcPr>
            <w:tcW w:w="1620" w:type="dxa"/>
          </w:tcPr>
          <w:p w14:paraId="49F05103" w14:textId="77777777" w:rsidR="002F0DAE" w:rsidRPr="00B0181B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0C326" w14:textId="77777777" w:rsidR="002F0DAE" w:rsidRPr="00B0181B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22B413A" w14:textId="77777777" w:rsidR="002F0DAE" w:rsidRPr="00B0181B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DAE" w:rsidRPr="00B0181B" w14:paraId="3FC7F579" w14:textId="77777777" w:rsidTr="002F0DAE">
        <w:tc>
          <w:tcPr>
            <w:tcW w:w="5688" w:type="dxa"/>
          </w:tcPr>
          <w:p w14:paraId="15275631" w14:textId="77777777" w:rsidR="002F0DAE" w:rsidRPr="00B0181B" w:rsidRDefault="002F0DAE" w:rsidP="002F0DAE">
            <w:pPr>
              <w:pStyle w:val="BodyText"/>
              <w:numPr>
                <w:ilvl w:val="0"/>
                <w:numId w:val="16"/>
              </w:numPr>
              <w:tabs>
                <w:tab w:val="decimal" w:pos="1028"/>
              </w:tabs>
              <w:spacing w:after="0" w:line="240" w:lineRule="auto"/>
              <w:ind w:right="-131" w:hanging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  <w:vAlign w:val="bottom"/>
          </w:tcPr>
          <w:p w14:paraId="21225664" w14:textId="36DA1C48" w:rsidR="002F0DAE" w:rsidRPr="00B0181B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7,776,599</w:t>
            </w:r>
          </w:p>
        </w:tc>
        <w:tc>
          <w:tcPr>
            <w:tcW w:w="270" w:type="dxa"/>
          </w:tcPr>
          <w:p w14:paraId="3D5903D5" w14:textId="77777777" w:rsidR="002F0DAE" w:rsidRPr="00B0181B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AF4E37D" w14:textId="57C3F5C2" w:rsidR="002F0DAE" w:rsidRPr="00B0181B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8,396,100</w:t>
            </w:r>
          </w:p>
        </w:tc>
      </w:tr>
      <w:tr w:rsidR="002F0DAE" w:rsidRPr="00B0181B" w14:paraId="5AE54296" w14:textId="77777777" w:rsidTr="002F0DAE">
        <w:tc>
          <w:tcPr>
            <w:tcW w:w="5688" w:type="dxa"/>
          </w:tcPr>
          <w:p w14:paraId="7520EC3C" w14:textId="2F90840C" w:rsidR="002F0DAE" w:rsidRPr="00B0181B" w:rsidRDefault="002F0DAE" w:rsidP="002F0DAE">
            <w:pPr>
              <w:pStyle w:val="BodyText"/>
              <w:numPr>
                <w:ilvl w:val="0"/>
                <w:numId w:val="16"/>
              </w:numPr>
              <w:tabs>
                <w:tab w:val="decimal" w:pos="1028"/>
              </w:tabs>
              <w:spacing w:after="0" w:line="240" w:lineRule="auto"/>
              <w:ind w:right="-131" w:hanging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620" w:type="dxa"/>
            <w:vAlign w:val="bottom"/>
          </w:tcPr>
          <w:p w14:paraId="0B13AC5E" w14:textId="71AD9262" w:rsidR="002F0DAE" w:rsidRPr="00B0181B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(11,900)</w:t>
            </w:r>
          </w:p>
        </w:tc>
        <w:tc>
          <w:tcPr>
            <w:tcW w:w="270" w:type="dxa"/>
          </w:tcPr>
          <w:p w14:paraId="0CC83B4A" w14:textId="77777777" w:rsidR="002F0DAE" w:rsidRPr="00B0181B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8972EA4" w14:textId="12688A7B" w:rsidR="002F0DAE" w:rsidRPr="00B0181B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(68,929)</w:t>
            </w:r>
          </w:p>
        </w:tc>
      </w:tr>
      <w:tr w:rsidR="002F0DAE" w:rsidRPr="00B0181B" w14:paraId="3407E383" w14:textId="77777777" w:rsidTr="002F0DAE">
        <w:tc>
          <w:tcPr>
            <w:tcW w:w="5688" w:type="dxa"/>
          </w:tcPr>
          <w:p w14:paraId="28385BD2" w14:textId="77777777" w:rsidR="002F0DAE" w:rsidRPr="00B0181B" w:rsidRDefault="002F0DAE" w:rsidP="002F0DAE">
            <w:pPr>
              <w:pStyle w:val="BodyText"/>
              <w:tabs>
                <w:tab w:val="decimal" w:pos="102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74D46" w14:textId="2AD5A98C" w:rsidR="002F0DAE" w:rsidRPr="00B0181B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7,764,699</w:t>
            </w:r>
          </w:p>
        </w:tc>
        <w:tc>
          <w:tcPr>
            <w:tcW w:w="270" w:type="dxa"/>
          </w:tcPr>
          <w:p w14:paraId="1FCC42EF" w14:textId="77777777" w:rsidR="002F0DAE" w:rsidRPr="00B0181B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08FC1" w14:textId="2C47EBDC" w:rsidR="002F0DAE" w:rsidRPr="00B0181B" w:rsidRDefault="002F0DAE" w:rsidP="002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8,327,171</w:t>
            </w:r>
          </w:p>
        </w:tc>
      </w:tr>
    </w:tbl>
    <w:p w14:paraId="6700B0B9" w14:textId="74D93825" w:rsidR="006E6A8F" w:rsidRPr="007355D5" w:rsidRDefault="006E6A8F" w:rsidP="00526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cs/>
        </w:rPr>
      </w:pPr>
    </w:p>
    <w:p w14:paraId="4CC9974B" w14:textId="18710497" w:rsidR="00C50A16" w:rsidRPr="00C50A16" w:rsidRDefault="0052669F" w:rsidP="00C50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9</w:t>
      </w:r>
      <w:r w:rsidRPr="00C52C41">
        <w:rPr>
          <w:rFonts w:ascii="Angsana New" w:hAnsi="Angsana New"/>
          <w:b/>
          <w:bCs/>
          <w:sz w:val="30"/>
          <w:szCs w:val="30"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Pr="00C50A16">
        <w:rPr>
          <w:rFonts w:ascii="Angsana New" w:hAnsi="Angsana New"/>
          <w:b/>
          <w:bCs/>
          <w:sz w:val="30"/>
          <w:szCs w:val="30"/>
          <w:cs/>
        </w:rPr>
        <w:t>ระยะยาวอื่น</w:t>
      </w:r>
    </w:p>
    <w:tbl>
      <w:tblPr>
        <w:tblpPr w:leftFromText="180" w:rightFromText="180" w:vertAnchor="text" w:horzAnchor="margin" w:tblpXSpec="right" w:tblpY="371"/>
        <w:tblOverlap w:val="never"/>
        <w:tblW w:w="9288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279"/>
        <w:gridCol w:w="1719"/>
      </w:tblGrid>
      <w:tr w:rsidR="00573EFD" w:rsidRPr="00C52C41" w14:paraId="6A586329" w14:textId="77777777" w:rsidTr="008F6DEB">
        <w:tc>
          <w:tcPr>
            <w:tcW w:w="5580" w:type="dxa"/>
          </w:tcPr>
          <w:p w14:paraId="7B2489B3" w14:textId="77777777" w:rsidR="00573EFD" w:rsidRPr="00E562E4" w:rsidRDefault="00573EFD" w:rsidP="0057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</w:tcPr>
          <w:p w14:paraId="43C38593" w14:textId="77777777" w:rsidR="00573EFD" w:rsidRPr="00C52C41" w:rsidRDefault="00573EFD" w:rsidP="0057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EE82175" w14:textId="77777777" w:rsidR="00573EFD" w:rsidRPr="00C52C41" w:rsidRDefault="00573EFD" w:rsidP="0057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4AC" w:rsidRPr="00C52C41" w14:paraId="49602DB4" w14:textId="77777777" w:rsidTr="008F6DEB">
        <w:tc>
          <w:tcPr>
            <w:tcW w:w="5580" w:type="dxa"/>
          </w:tcPr>
          <w:p w14:paraId="5BE11E0B" w14:textId="77777777" w:rsidR="005214AC" w:rsidRPr="00E562E4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64A7964" w14:textId="1661146E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9" w:type="dxa"/>
          </w:tcPr>
          <w:p w14:paraId="521FD2A9" w14:textId="77777777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29E1755D" w14:textId="7809AF2E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214AC" w:rsidRPr="00C52C41" w14:paraId="082AC276" w14:textId="77777777" w:rsidTr="008F6DEB">
        <w:tc>
          <w:tcPr>
            <w:tcW w:w="5580" w:type="dxa"/>
          </w:tcPr>
          <w:p w14:paraId="09C61FB8" w14:textId="77777777" w:rsidR="005214AC" w:rsidRPr="00E562E4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</w:tcPr>
          <w:p w14:paraId="10BB9AB5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302F" w:rsidRPr="00C52C41" w14:paraId="6D07138C" w14:textId="77777777" w:rsidTr="008F6DEB">
        <w:tc>
          <w:tcPr>
            <w:tcW w:w="5580" w:type="dxa"/>
          </w:tcPr>
          <w:p w14:paraId="69E7754A" w14:textId="6806E112" w:rsidR="0095302F" w:rsidRPr="00C52C41" w:rsidRDefault="0095302F" w:rsidP="0095302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ตราสารทุนประเภทหลักทรัพย์เผื่อขาย</w:t>
            </w:r>
          </w:p>
        </w:tc>
        <w:tc>
          <w:tcPr>
            <w:tcW w:w="1710" w:type="dxa"/>
          </w:tcPr>
          <w:p w14:paraId="6F8B9217" w14:textId="4F8C3E7D" w:rsidR="0095302F" w:rsidRPr="00253E2C" w:rsidRDefault="0095302F" w:rsidP="0095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120,140</w:t>
            </w:r>
          </w:p>
        </w:tc>
        <w:tc>
          <w:tcPr>
            <w:tcW w:w="279" w:type="dxa"/>
          </w:tcPr>
          <w:p w14:paraId="58706002" w14:textId="77777777" w:rsidR="0095302F" w:rsidRPr="00C52C41" w:rsidRDefault="0095302F" w:rsidP="0095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14:paraId="6A201D0B" w14:textId="52463254" w:rsidR="0095302F" w:rsidRPr="00253E2C" w:rsidRDefault="0095302F" w:rsidP="0095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112,513</w:t>
            </w:r>
          </w:p>
        </w:tc>
      </w:tr>
      <w:tr w:rsidR="005214AC" w:rsidRPr="00C52C41" w14:paraId="433C0672" w14:textId="77777777" w:rsidTr="008F6DEB">
        <w:tc>
          <w:tcPr>
            <w:tcW w:w="5580" w:type="dxa"/>
          </w:tcPr>
          <w:p w14:paraId="4385D8EC" w14:textId="3C446C41" w:rsidR="005214AC" w:rsidRPr="00C52C41" w:rsidRDefault="008F6DEB" w:rsidP="005214A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5214AC" w:rsidRPr="00C52C41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710" w:type="dxa"/>
          </w:tcPr>
          <w:p w14:paraId="00DFA157" w14:textId="226EE77E" w:rsidR="005214AC" w:rsidRPr="00253E2C" w:rsidRDefault="00104218" w:rsidP="008F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86,607</w:t>
            </w:r>
          </w:p>
        </w:tc>
        <w:tc>
          <w:tcPr>
            <w:tcW w:w="279" w:type="dxa"/>
          </w:tcPr>
          <w:p w14:paraId="1E3D44A6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14:paraId="2F7F5711" w14:textId="18F65338" w:rsidR="005214AC" w:rsidRPr="00253E2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80,770</w:t>
            </w:r>
          </w:p>
        </w:tc>
      </w:tr>
      <w:tr w:rsidR="005214AC" w:rsidRPr="00C52C41" w14:paraId="34DF65FC" w14:textId="77777777" w:rsidTr="008F6DEB">
        <w:tc>
          <w:tcPr>
            <w:tcW w:w="5580" w:type="dxa"/>
          </w:tcPr>
          <w:p w14:paraId="4E582FEF" w14:textId="598A5D2A" w:rsidR="005214AC" w:rsidRPr="00C52C41" w:rsidRDefault="005214AC" w:rsidP="005214A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375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ขาดทุนจากการด้อยค่า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833B9FE" w14:textId="13B38DD0" w:rsidR="005214AC" w:rsidRDefault="00104218" w:rsidP="008F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3731AC4" w14:textId="77777777" w:rsidR="005214AC" w:rsidRPr="00C52C41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51D6B4B5" w14:textId="789CA58A" w:rsidR="005214AC" w:rsidRDefault="005214AC" w:rsidP="008F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(130)</w:t>
            </w:r>
          </w:p>
        </w:tc>
      </w:tr>
      <w:tr w:rsidR="005214AC" w:rsidRPr="00C52C41" w14:paraId="008BA42F" w14:textId="77777777" w:rsidTr="008F6DEB">
        <w:tc>
          <w:tcPr>
            <w:tcW w:w="5580" w:type="dxa"/>
          </w:tcPr>
          <w:p w14:paraId="70D02EBF" w14:textId="77777777" w:rsidR="005214AC" w:rsidRPr="00C52C41" w:rsidRDefault="005214AC" w:rsidP="005214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D9E4A1F" w14:textId="714D9332" w:rsidR="005214AC" w:rsidRPr="00253E2C" w:rsidRDefault="00104218" w:rsidP="008F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206,747</w:t>
            </w:r>
          </w:p>
        </w:tc>
        <w:tc>
          <w:tcPr>
            <w:tcW w:w="279" w:type="dxa"/>
          </w:tcPr>
          <w:p w14:paraId="3C8E8777" w14:textId="77777777" w:rsidR="005214AC" w:rsidRPr="00253E2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42EFB1FA" w14:textId="688E4848" w:rsidR="005214AC" w:rsidRPr="00253E2C" w:rsidRDefault="005214AC" w:rsidP="00C50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193,153</w:t>
            </w:r>
          </w:p>
        </w:tc>
      </w:tr>
    </w:tbl>
    <w:p w14:paraId="15641E43" w14:textId="77777777" w:rsidR="00EA0C83" w:rsidRPr="007355D5" w:rsidRDefault="00EA0C83" w:rsidP="00526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1856700C" w14:textId="77777777" w:rsidR="007355D5" w:rsidRPr="007355D5" w:rsidRDefault="007355D5" w:rsidP="00526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DFB07A8" w14:textId="135F8476" w:rsidR="0052669F" w:rsidRPr="00C52C41" w:rsidRDefault="0052669F" w:rsidP="00953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95302F"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 w:rsidR="0095302F">
        <w:rPr>
          <w:rFonts w:ascii="Angsana New" w:hAnsi="Angsana New"/>
          <w:sz w:val="30"/>
          <w:szCs w:val="30"/>
        </w:rPr>
        <w:t xml:space="preserve">31 </w:t>
      </w:r>
      <w:r w:rsidR="0095302F"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>ของเงินลงทุนระยะยาวอื่นมีดังนี้</w:t>
      </w:r>
    </w:p>
    <w:p w14:paraId="326183C9" w14:textId="77777777" w:rsidR="0052669F" w:rsidRPr="007355D5" w:rsidRDefault="0052669F" w:rsidP="00526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10"/>
        <w:gridCol w:w="270"/>
        <w:gridCol w:w="1710"/>
      </w:tblGrid>
      <w:tr w:rsidR="0052669F" w:rsidRPr="00417829" w14:paraId="38EEF563" w14:textId="77777777" w:rsidTr="00EA0C83">
        <w:tc>
          <w:tcPr>
            <w:tcW w:w="5598" w:type="dxa"/>
          </w:tcPr>
          <w:p w14:paraId="620981FF" w14:textId="77777777" w:rsidR="0052669F" w:rsidRPr="00417829" w:rsidRDefault="0052669F" w:rsidP="00D84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1CCF485" w14:textId="77777777" w:rsidR="0052669F" w:rsidRPr="00417829" w:rsidRDefault="0052669F" w:rsidP="00D84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ECD66D6" w14:textId="77777777" w:rsidR="0052669F" w:rsidRPr="00417829" w:rsidRDefault="0052669F" w:rsidP="00D84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417829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417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4AC" w:rsidRPr="00417829" w14:paraId="33C9CD30" w14:textId="77777777" w:rsidTr="00EA0C83">
        <w:tc>
          <w:tcPr>
            <w:tcW w:w="5598" w:type="dxa"/>
          </w:tcPr>
          <w:p w14:paraId="4248A20B" w14:textId="77777777" w:rsidR="005214AC" w:rsidRPr="00417829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77D59FB" w14:textId="559C4D2C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1EF1F828" w14:textId="77777777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3C9E7AE" w14:textId="679EC3C4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214AC" w:rsidRPr="00417829" w14:paraId="5A662E74" w14:textId="77777777" w:rsidTr="00EA0C83">
        <w:tc>
          <w:tcPr>
            <w:tcW w:w="5598" w:type="dxa"/>
          </w:tcPr>
          <w:p w14:paraId="5FD16F25" w14:textId="77777777" w:rsidR="005214AC" w:rsidRPr="00417829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0A1CDF0" w14:textId="77777777" w:rsidR="005214AC" w:rsidRPr="00417829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7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14AC" w:rsidRPr="00417829" w14:paraId="29C962F1" w14:textId="77777777" w:rsidTr="00EA0C83">
        <w:tc>
          <w:tcPr>
            <w:tcW w:w="5598" w:type="dxa"/>
          </w:tcPr>
          <w:p w14:paraId="1D10EFCF" w14:textId="2E2F15CF" w:rsidR="005214AC" w:rsidRPr="00417829" w:rsidRDefault="0095302F" w:rsidP="0036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710" w:type="dxa"/>
          </w:tcPr>
          <w:p w14:paraId="2DCCAB12" w14:textId="268EBC20" w:rsidR="005214AC" w:rsidRPr="00253E2C" w:rsidRDefault="00363795" w:rsidP="008F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153</w:t>
            </w:r>
          </w:p>
        </w:tc>
        <w:tc>
          <w:tcPr>
            <w:tcW w:w="270" w:type="dxa"/>
          </w:tcPr>
          <w:p w14:paraId="1FCBA756" w14:textId="77777777" w:rsidR="005214AC" w:rsidRPr="00417829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DF40E4" w14:textId="5101066E" w:rsidR="005214AC" w:rsidRPr="00253E2C" w:rsidRDefault="005214AC" w:rsidP="008F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170,330</w:t>
            </w:r>
          </w:p>
        </w:tc>
      </w:tr>
      <w:tr w:rsidR="005214AC" w:rsidRPr="00417829" w14:paraId="33B9B184" w14:textId="77777777" w:rsidTr="00EA0C83">
        <w:tc>
          <w:tcPr>
            <w:tcW w:w="5598" w:type="dxa"/>
          </w:tcPr>
          <w:p w14:paraId="2DE5718C" w14:textId="77777777" w:rsidR="005214AC" w:rsidRPr="00417829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782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5641D1F6" w14:textId="4CD3EA1F" w:rsidR="005214AC" w:rsidRPr="00253E2C" w:rsidRDefault="00363795" w:rsidP="008F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5,967</w:t>
            </w:r>
          </w:p>
        </w:tc>
        <w:tc>
          <w:tcPr>
            <w:tcW w:w="270" w:type="dxa"/>
          </w:tcPr>
          <w:p w14:paraId="3620BCDC" w14:textId="77777777" w:rsidR="005214AC" w:rsidRPr="00417829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FA0C61" w14:textId="2522FBD8" w:rsidR="005214AC" w:rsidRPr="00253E2C" w:rsidRDefault="005214AC" w:rsidP="008F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16,648</w:t>
            </w:r>
          </w:p>
        </w:tc>
      </w:tr>
      <w:tr w:rsidR="005214AC" w:rsidRPr="00417829" w14:paraId="6BEF3C74" w14:textId="77777777" w:rsidTr="00EA0C83">
        <w:tc>
          <w:tcPr>
            <w:tcW w:w="5598" w:type="dxa"/>
          </w:tcPr>
          <w:p w14:paraId="75DBEB58" w14:textId="77777777" w:rsidR="005214AC" w:rsidRPr="00417829" w:rsidRDefault="005214AC" w:rsidP="005214A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7829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710" w:type="dxa"/>
          </w:tcPr>
          <w:p w14:paraId="10E0795F" w14:textId="78C98093" w:rsidR="005214AC" w:rsidRPr="00253E2C" w:rsidRDefault="00363795" w:rsidP="008F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7,627</w:t>
            </w:r>
          </w:p>
        </w:tc>
        <w:tc>
          <w:tcPr>
            <w:tcW w:w="270" w:type="dxa"/>
          </w:tcPr>
          <w:p w14:paraId="0E9CE24B" w14:textId="77777777" w:rsidR="005214AC" w:rsidRPr="00417829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3A2143D" w14:textId="6F37CEEA" w:rsidR="005214AC" w:rsidRPr="00253E2C" w:rsidRDefault="005214AC" w:rsidP="008F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6,305</w:t>
            </w:r>
          </w:p>
        </w:tc>
      </w:tr>
      <w:tr w:rsidR="00E32D99" w:rsidRPr="00417829" w14:paraId="7639FD8F" w14:textId="77777777" w:rsidTr="00B706B0">
        <w:tc>
          <w:tcPr>
            <w:tcW w:w="5598" w:type="dxa"/>
          </w:tcPr>
          <w:p w14:paraId="2B59CC6C" w14:textId="1F6D52D9" w:rsidR="00E32D99" w:rsidRPr="00417829" w:rsidRDefault="00475305" w:rsidP="00E32D9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32D9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E32D99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710" w:type="dxa"/>
          </w:tcPr>
          <w:p w14:paraId="2F041F61" w14:textId="7BE6897C" w:rsidR="00E32D99" w:rsidRDefault="00E32D99" w:rsidP="00E3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2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14:paraId="4C34A567" w14:textId="77777777" w:rsidR="00E32D99" w:rsidRPr="00417829" w:rsidRDefault="00E32D99" w:rsidP="00E3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BA401B" w14:textId="77777777" w:rsidR="00E32D99" w:rsidRDefault="00E32D99" w:rsidP="00E3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(130)</w:t>
            </w:r>
          </w:p>
        </w:tc>
      </w:tr>
      <w:tr w:rsidR="00E32D99" w:rsidRPr="00417829" w14:paraId="61F03D56" w14:textId="77777777" w:rsidTr="00EA0C83">
        <w:tc>
          <w:tcPr>
            <w:tcW w:w="5598" w:type="dxa"/>
          </w:tcPr>
          <w:p w14:paraId="1B7C8B55" w14:textId="36D728DA" w:rsidR="00E32D99" w:rsidRPr="00417829" w:rsidRDefault="00E32D99" w:rsidP="00E32D9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10" w:type="dxa"/>
          </w:tcPr>
          <w:p w14:paraId="13F9FFEB" w14:textId="5D53CEF7" w:rsidR="00E32D99" w:rsidRDefault="00E32D99" w:rsidP="00E3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2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(130)</w:t>
            </w:r>
          </w:p>
        </w:tc>
        <w:tc>
          <w:tcPr>
            <w:tcW w:w="270" w:type="dxa"/>
          </w:tcPr>
          <w:p w14:paraId="78DB8B25" w14:textId="77777777" w:rsidR="00E32D99" w:rsidRPr="00417829" w:rsidRDefault="00E32D99" w:rsidP="00E3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976142A" w14:textId="506F3CE9" w:rsidR="00E32D99" w:rsidRDefault="00E32D99" w:rsidP="00E32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14AC" w:rsidRPr="00417829" w14:paraId="6CC4B7ED" w14:textId="77777777" w:rsidTr="00EA0C83">
        <w:tc>
          <w:tcPr>
            <w:tcW w:w="5598" w:type="dxa"/>
          </w:tcPr>
          <w:p w14:paraId="53EF153E" w14:textId="0B02D240" w:rsidR="005214AC" w:rsidRPr="00417829" w:rsidRDefault="0095302F" w:rsidP="005214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 w:rsidR="005214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60EC2F8" w14:textId="34F2B900" w:rsidR="005214AC" w:rsidRPr="00253E2C" w:rsidRDefault="00363795" w:rsidP="008F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206,747</w:t>
            </w:r>
          </w:p>
        </w:tc>
        <w:tc>
          <w:tcPr>
            <w:tcW w:w="270" w:type="dxa"/>
          </w:tcPr>
          <w:p w14:paraId="4F5A5698" w14:textId="77777777" w:rsidR="005214AC" w:rsidRPr="00417829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7B8EF64" w14:textId="4689F212" w:rsidR="005214AC" w:rsidRPr="00253E2C" w:rsidRDefault="005214AC" w:rsidP="008F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193,153</w:t>
            </w:r>
          </w:p>
        </w:tc>
      </w:tr>
    </w:tbl>
    <w:p w14:paraId="57669B2C" w14:textId="7AED260C" w:rsidR="0052669F" w:rsidRPr="00C52C41" w:rsidRDefault="0052669F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บริษัทได้รับเงินปันผลจากตราสารทุนประเภทหลักทรัพย์เผื่อขายสำหรับปีสิ้นสุดวันที่ </w:t>
      </w:r>
      <w:r w:rsidRPr="00C52C41">
        <w:rPr>
          <w:rFonts w:ascii="Angsana New" w:hAnsi="Angsana New"/>
          <w:sz w:val="30"/>
          <w:szCs w:val="30"/>
        </w:rPr>
        <w:t>31</w:t>
      </w:r>
      <w:r w:rsidR="00031EC5">
        <w:rPr>
          <w:rFonts w:ascii="Angsana New" w:hAnsi="Angsana New"/>
          <w:sz w:val="30"/>
          <w:szCs w:val="30"/>
          <w:cs/>
        </w:rPr>
        <w:t xml:space="preserve"> </w:t>
      </w:r>
      <w:r w:rsidR="00031EC5">
        <w:rPr>
          <w:rFonts w:ascii="Angsana New" w:hAnsi="Angsana New" w:hint="cs"/>
          <w:sz w:val="30"/>
          <w:szCs w:val="30"/>
          <w:cs/>
        </w:rPr>
        <w:t>มีนา</w:t>
      </w:r>
      <w:r w:rsidRPr="00C52C41">
        <w:rPr>
          <w:rFonts w:ascii="Angsana New" w:hAnsi="Angsana New"/>
          <w:sz w:val="30"/>
          <w:szCs w:val="30"/>
          <w:cs/>
        </w:rPr>
        <w:t xml:space="preserve">คม </w:t>
      </w:r>
      <w:r>
        <w:rPr>
          <w:rFonts w:ascii="Angsana New" w:hAnsi="Angsana New"/>
          <w:sz w:val="30"/>
          <w:szCs w:val="30"/>
        </w:rPr>
        <w:t>25</w:t>
      </w:r>
      <w:r w:rsidR="005214AC">
        <w:rPr>
          <w:rFonts w:ascii="Angsana New" w:hAnsi="Angsana New" w:hint="cs"/>
          <w:sz w:val="30"/>
          <w:szCs w:val="30"/>
          <w:cs/>
        </w:rPr>
        <w:t>6</w:t>
      </w:r>
      <w:r w:rsidR="005214AC">
        <w:rPr>
          <w:rFonts w:ascii="Angsana New" w:hAnsi="Angsana New"/>
          <w:sz w:val="30"/>
          <w:szCs w:val="30"/>
        </w:rPr>
        <w:t>1</w:t>
      </w:r>
      <w:r w:rsidR="005A5A90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190C49">
        <w:rPr>
          <w:rFonts w:ascii="Angsana New" w:hAnsi="Angsana New"/>
          <w:sz w:val="30"/>
          <w:szCs w:val="30"/>
        </w:rPr>
        <w:t xml:space="preserve">   </w:t>
      </w:r>
      <w:r w:rsidR="00363795">
        <w:rPr>
          <w:rFonts w:ascii="Angsana New" w:hAnsi="Angsana New"/>
          <w:sz w:val="30"/>
          <w:szCs w:val="30"/>
        </w:rPr>
        <w:t>3.0</w:t>
      </w:r>
      <w:r w:rsidR="002D2D9F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52C41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25</w:t>
      </w:r>
      <w:r w:rsidR="005214AC">
        <w:rPr>
          <w:rFonts w:ascii="Angsana New" w:hAnsi="Angsana New"/>
          <w:i/>
          <w:iCs/>
          <w:sz w:val="30"/>
          <w:szCs w:val="30"/>
        </w:rPr>
        <w:t>60</w:t>
      </w:r>
      <w:r w:rsidRPr="00C52C41">
        <w:rPr>
          <w:rFonts w:ascii="Angsana New" w:hAnsi="Angsana New"/>
          <w:i/>
          <w:iCs/>
          <w:sz w:val="30"/>
          <w:szCs w:val="30"/>
        </w:rPr>
        <w:t xml:space="preserve">: </w:t>
      </w:r>
      <w:r w:rsidR="005A5A90">
        <w:rPr>
          <w:rFonts w:ascii="Angsana New" w:hAnsi="Angsana New"/>
          <w:i/>
          <w:iCs/>
          <w:sz w:val="30"/>
          <w:szCs w:val="30"/>
        </w:rPr>
        <w:t>3.</w:t>
      </w:r>
      <w:r w:rsidR="005214AC">
        <w:rPr>
          <w:rFonts w:ascii="Angsana New" w:hAnsi="Angsana New"/>
          <w:i/>
          <w:iCs/>
          <w:sz w:val="30"/>
          <w:szCs w:val="30"/>
        </w:rPr>
        <w:t>0</w:t>
      </w:r>
      <w:r w:rsidR="005A5A90">
        <w:rPr>
          <w:rFonts w:ascii="Angsana New" w:hAnsi="Angsana New"/>
          <w:i/>
          <w:iCs/>
          <w:sz w:val="30"/>
          <w:szCs w:val="30"/>
        </w:rPr>
        <w:t xml:space="preserve"> </w:t>
      </w:r>
      <w:r w:rsidR="005A5A9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52C41">
        <w:rPr>
          <w:rFonts w:ascii="Angsana New" w:hAnsi="Angsana New"/>
          <w:i/>
          <w:iCs/>
          <w:sz w:val="30"/>
          <w:szCs w:val="30"/>
          <w:cs/>
        </w:rPr>
        <w:t xml:space="preserve">) </w:t>
      </w:r>
    </w:p>
    <w:p w14:paraId="165BB942" w14:textId="77777777" w:rsidR="0052669F" w:rsidRPr="007355D5" w:rsidRDefault="0052669F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A3CA7B0" w14:textId="33990CAF" w:rsidR="00FA25C1" w:rsidRPr="00C52C41" w:rsidRDefault="0052669F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10D2D">
        <w:rPr>
          <w:rFonts w:ascii="Angsana New" w:hAnsi="Angsana New" w:hint="cs"/>
          <w:b/>
          <w:bCs/>
          <w:sz w:val="30"/>
          <w:szCs w:val="30"/>
          <w:cs/>
        </w:rPr>
        <w:t>10</w:t>
      </w:r>
      <w:r w:rsidR="00FA25C1" w:rsidRPr="00E10D2D">
        <w:rPr>
          <w:rFonts w:ascii="Angsana New" w:hAnsi="Angsana New"/>
          <w:b/>
          <w:bCs/>
          <w:sz w:val="30"/>
          <w:szCs w:val="30"/>
        </w:rPr>
        <w:tab/>
      </w:r>
      <w:r w:rsidR="00FA25C1" w:rsidRPr="00E10D2D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FA25C1" w:rsidRPr="00C52C41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03FA06F3" w14:textId="77777777" w:rsidR="00FA25C1" w:rsidRPr="007355D5" w:rsidRDefault="00FA25C1" w:rsidP="00FA25C1">
      <w:pPr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080"/>
        <w:gridCol w:w="270"/>
        <w:gridCol w:w="1170"/>
        <w:gridCol w:w="270"/>
        <w:gridCol w:w="1080"/>
        <w:gridCol w:w="270"/>
        <w:gridCol w:w="1170"/>
      </w:tblGrid>
      <w:tr w:rsidR="00BB286A" w:rsidRPr="007553D7" w14:paraId="12C3C9D1" w14:textId="77777777" w:rsidTr="004627ED">
        <w:trPr>
          <w:trHeight w:val="236"/>
        </w:trPr>
        <w:tc>
          <w:tcPr>
            <w:tcW w:w="3978" w:type="dxa"/>
          </w:tcPr>
          <w:p w14:paraId="29E93D12" w14:textId="77777777" w:rsidR="00BB286A" w:rsidRPr="007553D7" w:rsidRDefault="00BB286A" w:rsidP="00BB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3D89621" w14:textId="77777777" w:rsidR="00BB286A" w:rsidRPr="007553D7" w:rsidRDefault="00BB286A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570471D7" w14:textId="77777777" w:rsidR="00BB286A" w:rsidRPr="007553D7" w:rsidRDefault="00BB286A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09016B3" w14:textId="77777777" w:rsidR="00BB286A" w:rsidRPr="007553D7" w:rsidRDefault="00BB286A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BB286A" w:rsidRPr="007553D7" w14:paraId="1866F0AC" w14:textId="77777777" w:rsidTr="004627ED">
        <w:trPr>
          <w:trHeight w:val="236"/>
        </w:trPr>
        <w:tc>
          <w:tcPr>
            <w:tcW w:w="3978" w:type="dxa"/>
          </w:tcPr>
          <w:p w14:paraId="7C2202E8" w14:textId="77777777" w:rsidR="00BB286A" w:rsidRPr="007553D7" w:rsidRDefault="00BB286A" w:rsidP="00BB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FD67006" w14:textId="77777777" w:rsidR="00BB286A" w:rsidRPr="007553D7" w:rsidRDefault="00BB286A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209465D5" w14:textId="77777777" w:rsidR="00BB286A" w:rsidRPr="007553D7" w:rsidRDefault="00BB286A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8135313" w14:textId="77777777" w:rsidR="00BB286A" w:rsidRPr="007553D7" w:rsidRDefault="00BB286A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214AC" w:rsidRPr="007553D7" w14:paraId="1660C5BA" w14:textId="77777777" w:rsidTr="004627ED">
        <w:tc>
          <w:tcPr>
            <w:tcW w:w="3978" w:type="dxa"/>
          </w:tcPr>
          <w:p w14:paraId="402BB832" w14:textId="77777777"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463B77" w14:textId="32A85AB3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64343F" w14:textId="77777777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3543EE" w14:textId="178855C3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A7BE2A5" w14:textId="77777777"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29DF9" w14:textId="56381BFF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8631E9E" w14:textId="77777777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9A5FFA" w14:textId="56E51C03" w:rsidR="005214AC" w:rsidRPr="003454FC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214AC" w:rsidRPr="007553D7" w14:paraId="6646202F" w14:textId="77777777" w:rsidTr="004627ED">
        <w:trPr>
          <w:trHeight w:val="380"/>
        </w:trPr>
        <w:tc>
          <w:tcPr>
            <w:tcW w:w="3978" w:type="dxa"/>
          </w:tcPr>
          <w:p w14:paraId="198E2420" w14:textId="77777777"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7D0C91E6" w14:textId="77777777"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14AC" w:rsidRPr="007553D7" w14:paraId="44ADDA33" w14:textId="77777777" w:rsidTr="004627ED">
        <w:tc>
          <w:tcPr>
            <w:tcW w:w="3978" w:type="dxa"/>
          </w:tcPr>
          <w:p w14:paraId="2B4DA030" w14:textId="02B5857A" w:rsidR="005214AC" w:rsidRPr="007553D7" w:rsidRDefault="00B40015" w:rsidP="003637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080" w:type="dxa"/>
          </w:tcPr>
          <w:p w14:paraId="5C07279B" w14:textId="13D2D7AC" w:rsidR="005214AC" w:rsidRPr="00E71292" w:rsidRDefault="007A4830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1,314,595</w:t>
            </w:r>
          </w:p>
        </w:tc>
        <w:tc>
          <w:tcPr>
            <w:tcW w:w="270" w:type="dxa"/>
          </w:tcPr>
          <w:p w14:paraId="19873ACE" w14:textId="77777777" w:rsidR="005214AC" w:rsidRPr="00E7129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E7ADF9" w14:textId="354089D7" w:rsidR="005214AC" w:rsidRPr="00E7129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1,234,723</w:t>
            </w:r>
          </w:p>
        </w:tc>
        <w:tc>
          <w:tcPr>
            <w:tcW w:w="270" w:type="dxa"/>
          </w:tcPr>
          <w:p w14:paraId="1A0A320E" w14:textId="77777777"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2EFBA9" w14:textId="4FD2636A" w:rsidR="005214AC" w:rsidRPr="007553D7" w:rsidRDefault="007A4830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69793B30" w14:textId="77777777"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E09480" w14:textId="6924AEAB"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494,434</w:t>
            </w:r>
          </w:p>
        </w:tc>
      </w:tr>
      <w:tr w:rsidR="005214AC" w:rsidRPr="007553D7" w14:paraId="028E89D6" w14:textId="77777777" w:rsidTr="004627ED">
        <w:trPr>
          <w:trHeight w:val="281"/>
        </w:trPr>
        <w:tc>
          <w:tcPr>
            <w:tcW w:w="3978" w:type="dxa"/>
          </w:tcPr>
          <w:p w14:paraId="5C98BF5A" w14:textId="77777777" w:rsidR="005214AC" w:rsidRPr="007553D7" w:rsidRDefault="005214AC" w:rsidP="005214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1080" w:type="dxa"/>
          </w:tcPr>
          <w:p w14:paraId="6AF1BDF4" w14:textId="77777777" w:rsidR="005214AC" w:rsidRPr="00E7129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1126CF" w14:textId="77777777" w:rsidR="005214AC" w:rsidRPr="00E7129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0AC610" w14:textId="77777777" w:rsidR="005214AC" w:rsidRPr="00E7129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D3F1C" w14:textId="77777777"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4AF334" w14:textId="77777777"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11084" w14:textId="77777777"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C39741" w14:textId="77777777"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14AC" w:rsidRPr="007553D7" w14:paraId="7DBDA0DB" w14:textId="77777777" w:rsidTr="004627ED">
        <w:trPr>
          <w:trHeight w:val="164"/>
        </w:trPr>
        <w:tc>
          <w:tcPr>
            <w:tcW w:w="3978" w:type="dxa"/>
          </w:tcPr>
          <w:p w14:paraId="314A758A" w14:textId="59619FBA" w:rsidR="005214AC" w:rsidRPr="007553D7" w:rsidRDefault="005214AC" w:rsidP="008F6DE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7553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8F6DEB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080" w:type="dxa"/>
          </w:tcPr>
          <w:p w14:paraId="108BFBB7" w14:textId="1AA89350" w:rsidR="005214AC" w:rsidRPr="00E71292" w:rsidRDefault="007A4830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102,579</w:t>
            </w:r>
          </w:p>
        </w:tc>
        <w:tc>
          <w:tcPr>
            <w:tcW w:w="270" w:type="dxa"/>
          </w:tcPr>
          <w:p w14:paraId="65445805" w14:textId="77777777" w:rsidR="005214AC" w:rsidRPr="00E7129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1AF08" w14:textId="57626E06" w:rsidR="005214AC" w:rsidRPr="00E7129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109,020</w:t>
            </w:r>
          </w:p>
        </w:tc>
        <w:tc>
          <w:tcPr>
            <w:tcW w:w="270" w:type="dxa"/>
          </w:tcPr>
          <w:p w14:paraId="17D47903" w14:textId="77777777"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316EB" w14:textId="553CC4CE" w:rsidR="005214AC" w:rsidRPr="007553D7" w:rsidRDefault="007A4830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03235E" w14:textId="77777777"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709980" w14:textId="25C29B3E"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14AC" w:rsidRPr="007553D7" w14:paraId="279BC794" w14:textId="77777777" w:rsidTr="004627ED">
        <w:tc>
          <w:tcPr>
            <w:tcW w:w="3978" w:type="dxa"/>
          </w:tcPr>
          <w:p w14:paraId="6ED0FE32" w14:textId="77777777" w:rsidR="005214AC" w:rsidRPr="007553D7" w:rsidRDefault="005214AC" w:rsidP="005214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รายได้จากเงินปันผล</w:t>
            </w:r>
          </w:p>
        </w:tc>
        <w:tc>
          <w:tcPr>
            <w:tcW w:w="1080" w:type="dxa"/>
          </w:tcPr>
          <w:p w14:paraId="62B4C21E" w14:textId="502835E2" w:rsidR="005214AC" w:rsidRPr="00E71292" w:rsidRDefault="007A4830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(55,467)</w:t>
            </w:r>
          </w:p>
        </w:tc>
        <w:tc>
          <w:tcPr>
            <w:tcW w:w="270" w:type="dxa"/>
          </w:tcPr>
          <w:p w14:paraId="4B87DFC6" w14:textId="77777777" w:rsidR="005214AC" w:rsidRPr="00E7129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A097D5" w14:textId="5529F70B" w:rsidR="005214AC" w:rsidRPr="00E71292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(29,148)</w:t>
            </w:r>
          </w:p>
        </w:tc>
        <w:tc>
          <w:tcPr>
            <w:tcW w:w="270" w:type="dxa"/>
          </w:tcPr>
          <w:p w14:paraId="49ED853E" w14:textId="77777777"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1D8493" w14:textId="1756F0E0" w:rsidR="005214AC" w:rsidRPr="007553D7" w:rsidRDefault="007A4830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73C834" w14:textId="77777777"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D453B2" w14:textId="3159D83C" w:rsidR="005214AC" w:rsidRPr="007553D7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0015" w:rsidRPr="007553D7" w14:paraId="762553AF" w14:textId="77777777" w:rsidTr="004627ED">
        <w:trPr>
          <w:trHeight w:val="352"/>
        </w:trPr>
        <w:tc>
          <w:tcPr>
            <w:tcW w:w="3978" w:type="dxa"/>
          </w:tcPr>
          <w:p w14:paraId="1E44529B" w14:textId="228BE4F7" w:rsidR="00B40015" w:rsidRPr="00C131AE" w:rsidRDefault="00B40015" w:rsidP="00B4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21D5FB" w14:textId="31A8066E" w:rsidR="00B40015" w:rsidRPr="00E71292" w:rsidRDefault="00B40015" w:rsidP="00B4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1,361,707</w:t>
            </w:r>
          </w:p>
        </w:tc>
        <w:tc>
          <w:tcPr>
            <w:tcW w:w="270" w:type="dxa"/>
          </w:tcPr>
          <w:p w14:paraId="331AD793" w14:textId="77777777" w:rsidR="00B40015" w:rsidRPr="00E71292" w:rsidRDefault="00B40015" w:rsidP="00B4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CCF0A1" w14:textId="3C8CC7E4" w:rsidR="00B40015" w:rsidRPr="00E71292" w:rsidRDefault="00B40015" w:rsidP="00B4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1,314,595</w:t>
            </w:r>
          </w:p>
        </w:tc>
        <w:tc>
          <w:tcPr>
            <w:tcW w:w="270" w:type="dxa"/>
          </w:tcPr>
          <w:p w14:paraId="7C381C3D" w14:textId="77777777" w:rsidR="00B40015" w:rsidRPr="00E71292" w:rsidRDefault="00B40015" w:rsidP="00B4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A04281" w14:textId="160B6FF2" w:rsidR="00B40015" w:rsidRPr="007553D7" w:rsidRDefault="00B40015" w:rsidP="00B4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12240989" w14:textId="77777777" w:rsidR="00B40015" w:rsidRPr="007553D7" w:rsidRDefault="00B40015" w:rsidP="00B4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8E88DE" w14:textId="6C8AEBAD" w:rsidR="00B40015" w:rsidRPr="007553D7" w:rsidRDefault="00B40015" w:rsidP="00B4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</w:tr>
    </w:tbl>
    <w:p w14:paraId="17F5F5DE" w14:textId="2CEF4F76" w:rsidR="000F3ED6" w:rsidRDefault="000F3ED6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6BDB99F7" w14:textId="3EDA8DD8" w:rsidR="00B40015" w:rsidRPr="00B40015" w:rsidRDefault="00B40015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B40015">
        <w:rPr>
          <w:rFonts w:ascii="Angsana New" w:hAnsi="Angsana New" w:hint="cs"/>
          <w:sz w:val="30"/>
          <w:szCs w:val="30"/>
          <w:cs/>
        </w:rPr>
        <w:t xml:space="preserve">ไม่มีการซื้อและจำหน่ายเงินลงทุนในบริษัทร่วมในระหว่างปีสิ้นสุดวันที่ </w:t>
      </w:r>
      <w:r w:rsidRPr="00B40015">
        <w:rPr>
          <w:rFonts w:ascii="Angsana New" w:hAnsi="Angsana New"/>
          <w:sz w:val="30"/>
          <w:szCs w:val="30"/>
        </w:rPr>
        <w:t xml:space="preserve">31 </w:t>
      </w:r>
      <w:r w:rsidRPr="00B4001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B40015">
        <w:rPr>
          <w:rFonts w:ascii="Angsana New" w:hAnsi="Angsana New"/>
          <w:sz w:val="30"/>
          <w:szCs w:val="30"/>
        </w:rPr>
        <w:t>2561</w:t>
      </w:r>
    </w:p>
    <w:p w14:paraId="62AE8872" w14:textId="77777777" w:rsidR="00B40015" w:rsidRPr="007355D5" w:rsidRDefault="00B40015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  <w:cs/>
        </w:rPr>
      </w:pPr>
    </w:p>
    <w:p w14:paraId="075BFC27" w14:textId="63906175" w:rsidR="00BB286A" w:rsidRDefault="00BB286A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D7E98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F1DB3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0D7E98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0D7E98">
        <w:rPr>
          <w:rFonts w:ascii="Angsana New" w:hAnsi="Angsana New"/>
          <w:sz w:val="30"/>
          <w:szCs w:val="30"/>
        </w:rPr>
        <w:t xml:space="preserve">31 </w:t>
      </w:r>
      <w:r w:rsidRPr="000D7E98">
        <w:rPr>
          <w:rFonts w:ascii="Angsana New" w:hAnsi="Angsana New"/>
          <w:sz w:val="30"/>
          <w:szCs w:val="30"/>
          <w:cs/>
        </w:rPr>
        <w:t>มีนาคม</w:t>
      </w:r>
      <w:r w:rsidRPr="000D7E98">
        <w:rPr>
          <w:rFonts w:ascii="Angsana New" w:hAnsi="Angsana New"/>
          <w:sz w:val="30"/>
          <w:szCs w:val="30"/>
        </w:rPr>
        <w:t xml:space="preserve"> 25</w:t>
      </w:r>
      <w:r w:rsidR="005A5A90">
        <w:rPr>
          <w:rFonts w:ascii="Angsana New" w:hAnsi="Angsana New" w:hint="cs"/>
          <w:sz w:val="30"/>
          <w:szCs w:val="30"/>
          <w:cs/>
        </w:rPr>
        <w:t>6</w:t>
      </w:r>
      <w:r w:rsidR="005214AC">
        <w:rPr>
          <w:rFonts w:ascii="Angsana New" w:hAnsi="Angsana New"/>
          <w:sz w:val="30"/>
          <w:szCs w:val="30"/>
        </w:rPr>
        <w:t>1</w:t>
      </w:r>
      <w:r w:rsidR="005A5A90">
        <w:rPr>
          <w:rFonts w:ascii="Angsana New" w:hAnsi="Angsana New" w:hint="cs"/>
          <w:sz w:val="30"/>
          <w:szCs w:val="30"/>
          <w:cs/>
        </w:rPr>
        <w:t xml:space="preserve"> </w:t>
      </w:r>
      <w:r w:rsidR="008D1791">
        <w:rPr>
          <w:rFonts w:ascii="Angsana New" w:hAnsi="Angsana New" w:hint="cs"/>
          <w:sz w:val="30"/>
          <w:szCs w:val="30"/>
          <w:cs/>
        </w:rPr>
        <w:t>และ 25</w:t>
      </w:r>
      <w:r w:rsidR="005214AC">
        <w:rPr>
          <w:rFonts w:ascii="Angsana New" w:hAnsi="Angsana New"/>
          <w:sz w:val="30"/>
          <w:szCs w:val="30"/>
        </w:rPr>
        <w:t>60</w:t>
      </w:r>
      <w:r w:rsidR="005A5A90">
        <w:rPr>
          <w:rFonts w:ascii="Angsana New" w:hAnsi="Angsana New" w:hint="cs"/>
          <w:sz w:val="30"/>
          <w:szCs w:val="30"/>
          <w:cs/>
        </w:rPr>
        <w:t xml:space="preserve"> </w:t>
      </w:r>
      <w:r w:rsidRPr="000D7E98">
        <w:rPr>
          <w:rFonts w:ascii="Angsana New" w:hAnsi="Angsana New"/>
          <w:sz w:val="30"/>
          <w:szCs w:val="30"/>
          <w:cs/>
        </w:rPr>
        <w:t>มีดังนี้</w:t>
      </w:r>
    </w:p>
    <w:p w14:paraId="6EE51A90" w14:textId="77777777" w:rsidR="00FA25C1" w:rsidRPr="007355D5" w:rsidRDefault="00FA25C1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26"/>
          <w:szCs w:val="26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170"/>
        <w:gridCol w:w="900"/>
        <w:gridCol w:w="270"/>
        <w:gridCol w:w="1080"/>
        <w:gridCol w:w="270"/>
        <w:gridCol w:w="900"/>
        <w:gridCol w:w="270"/>
        <w:gridCol w:w="990"/>
      </w:tblGrid>
      <w:tr w:rsidR="006E5544" w:rsidRPr="00343FE6" w14:paraId="1867ABB6" w14:textId="77777777" w:rsidTr="004627ED">
        <w:tc>
          <w:tcPr>
            <w:tcW w:w="2340" w:type="dxa"/>
          </w:tcPr>
          <w:p w14:paraId="66390191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FE103D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4C1B19A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05C738B1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6D68650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2EEB84C1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C50A3DA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5CAA9D76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6E5544" w:rsidRPr="00343FE6" w14:paraId="0EA24ACF" w14:textId="77777777" w:rsidTr="004627ED">
        <w:tc>
          <w:tcPr>
            <w:tcW w:w="2340" w:type="dxa"/>
          </w:tcPr>
          <w:p w14:paraId="5C33118C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351D0C" w14:textId="221D0E30" w:rsidR="00FA25C1" w:rsidRPr="00343FE6" w:rsidRDefault="006E5544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46A8327F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00" w:type="dxa"/>
          </w:tcPr>
          <w:p w14:paraId="3DA60382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4E1761C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787CC884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6256091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2F69B2E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ABFAE5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C4EC19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</w:tr>
      <w:tr w:rsidR="006E5544" w:rsidRPr="00343FE6" w14:paraId="22FC9B07" w14:textId="77777777" w:rsidTr="004627ED">
        <w:tc>
          <w:tcPr>
            <w:tcW w:w="2340" w:type="dxa"/>
          </w:tcPr>
          <w:p w14:paraId="031CA4DF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ED9EEE" w14:textId="2582B316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42F6F8D7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00" w:type="dxa"/>
          </w:tcPr>
          <w:p w14:paraId="17B51B90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19EF136B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03C8BAE1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46B5F665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4DBA646C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270" w:type="dxa"/>
          </w:tcPr>
          <w:p w14:paraId="02AB5403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01C2A33A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FA25C1" w:rsidRPr="00343FE6" w14:paraId="45D9604B" w14:textId="77777777" w:rsidTr="004627ED">
        <w:tc>
          <w:tcPr>
            <w:tcW w:w="2340" w:type="dxa"/>
          </w:tcPr>
          <w:p w14:paraId="4FD4136F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FA6EDB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37B7FC1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73E0F1CA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17A8DB0E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0" w:type="dxa"/>
            <w:gridSpan w:val="5"/>
          </w:tcPr>
          <w:p w14:paraId="43E8678D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5544" w:rsidRPr="00343FE6" w14:paraId="52BB5B2E" w14:textId="77777777" w:rsidTr="004627ED">
        <w:tc>
          <w:tcPr>
            <w:tcW w:w="2340" w:type="dxa"/>
          </w:tcPr>
          <w:p w14:paraId="12F8DBB0" w14:textId="77777777" w:rsidR="004A4C81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ไทยโทเรซินเทติคส์ </w:t>
            </w:r>
            <w:r w:rsidR="004A4C81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3F4FEF71" w14:textId="4875D6B7" w:rsidR="00FA25C1" w:rsidRPr="00343FE6" w:rsidRDefault="004A4C8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FA25C1"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78A1A5DA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6C649A4C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00" w:type="dxa"/>
          </w:tcPr>
          <w:p w14:paraId="6A804A6C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6B3F1F7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50567DAD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12033BC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6B6D7DA0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2794428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6138950F" w14:textId="77777777" w:rsidR="00FA25C1" w:rsidRPr="00343FE6" w:rsidRDefault="00FA25C1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6E5544" w:rsidRPr="00343FE6" w14:paraId="5E257EA6" w14:textId="77777777" w:rsidTr="004627ED">
        <w:tc>
          <w:tcPr>
            <w:tcW w:w="2340" w:type="dxa"/>
          </w:tcPr>
          <w:p w14:paraId="78A5E1C7" w14:textId="229ED022" w:rsidR="00D63F3D" w:rsidRPr="00343FE6" w:rsidRDefault="00D63F3D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343F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มีนาคม 256</w:t>
            </w:r>
            <w:r w:rsidR="0028246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0ED388FB" w14:textId="77777777" w:rsidR="00D63F3D" w:rsidRPr="00343FE6" w:rsidRDefault="00D63F3D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B80F" w14:textId="77777777" w:rsidR="00D63F3D" w:rsidRPr="00343FE6" w:rsidRDefault="00D63F3D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BB3FE1A" w14:textId="47B5F9DA" w:rsidR="00D63F3D" w:rsidRPr="00343FE6" w:rsidRDefault="009005F0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18.75</w:t>
            </w:r>
          </w:p>
        </w:tc>
        <w:tc>
          <w:tcPr>
            <w:tcW w:w="270" w:type="dxa"/>
          </w:tcPr>
          <w:p w14:paraId="0327FF72" w14:textId="77777777" w:rsidR="00D63F3D" w:rsidRPr="00343FE6" w:rsidRDefault="00D63F3D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7F5D48" w14:textId="2B3F007B" w:rsidR="00D63F3D" w:rsidRPr="00343FE6" w:rsidRDefault="009005F0" w:rsidP="006E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212A54B9" w14:textId="77777777" w:rsidR="00D63F3D" w:rsidRPr="00343FE6" w:rsidRDefault="00D63F3D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0010536" w14:textId="2B0231D2" w:rsidR="00D63F3D" w:rsidRPr="00343FE6" w:rsidRDefault="009005F0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7231D7CF" w14:textId="77777777" w:rsidR="00D63F3D" w:rsidRPr="00343FE6" w:rsidRDefault="00D63F3D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D310F51" w14:textId="0E3E158A" w:rsidR="00D63F3D" w:rsidRPr="00343FE6" w:rsidRDefault="009005F0" w:rsidP="006E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1,361,707</w:t>
            </w:r>
          </w:p>
        </w:tc>
      </w:tr>
      <w:tr w:rsidR="00282469" w:rsidRPr="00343FE6" w14:paraId="7FDD2F19" w14:textId="77777777" w:rsidTr="004627ED">
        <w:tc>
          <w:tcPr>
            <w:tcW w:w="2340" w:type="dxa"/>
          </w:tcPr>
          <w:p w14:paraId="5F78999E" w14:textId="7CA02FB6" w:rsidR="00282469" w:rsidRPr="00343FE6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343F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มีนาคม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30AA3125" w14:textId="77777777" w:rsidR="00282469" w:rsidRPr="00343FE6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C1DC1" w14:textId="77777777" w:rsidR="00282469" w:rsidRPr="00343FE6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37E2944" w14:textId="55C15212" w:rsidR="00282469" w:rsidRPr="00343FE6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>18.75</w:t>
            </w:r>
          </w:p>
        </w:tc>
        <w:tc>
          <w:tcPr>
            <w:tcW w:w="270" w:type="dxa"/>
          </w:tcPr>
          <w:p w14:paraId="6A01D95C" w14:textId="77777777" w:rsidR="00282469" w:rsidRPr="00343FE6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FC9F72" w14:textId="7E29B2E3" w:rsidR="00282469" w:rsidRPr="00343FE6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6D7DD05F" w14:textId="77777777" w:rsidR="00282469" w:rsidRPr="00343FE6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EAFC54D" w14:textId="178FCF30" w:rsidR="00282469" w:rsidRPr="00343FE6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0830C6F6" w14:textId="77777777" w:rsidR="00282469" w:rsidRPr="00343FE6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24D7062" w14:textId="00FE6932" w:rsidR="00282469" w:rsidRPr="00343FE6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1,314,595</w:t>
            </w:r>
          </w:p>
        </w:tc>
      </w:tr>
    </w:tbl>
    <w:p w14:paraId="6364C791" w14:textId="77777777" w:rsidR="00B46472" w:rsidRPr="00B40015" w:rsidRDefault="00B46472" w:rsidP="00B46472">
      <w:pPr>
        <w:rPr>
          <w:rFonts w:ascii="Angsana New" w:hAnsi="Angsana New"/>
          <w:sz w:val="26"/>
          <w:szCs w:val="26"/>
        </w:rPr>
      </w:pPr>
    </w:p>
    <w:p w14:paraId="6A27C49B" w14:textId="0B909F16" w:rsidR="006E6A8F" w:rsidRDefault="00B40015" w:rsidP="00F45B8D">
      <w:pPr>
        <w:pStyle w:val="block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บริษัทไม่มีเงินลงทุนในบริษัทร่วมซึ่งจดทะเบียนในตลาดหลักทรัพย์</w:t>
      </w:r>
      <w:r>
        <w:rPr>
          <w:rFonts w:ascii="Angsana New" w:hAnsi="Angsana New" w:hint="cs"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ดังนั้นจึงไม่มีราคาที่เปิดเผยต่อสาธารณชน</w:t>
      </w:r>
      <w:r w:rsidR="006E6A8F"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</w:p>
    <w:p w14:paraId="37A93A69" w14:textId="6F10887B" w:rsidR="007355D5" w:rsidRDefault="00B46472" w:rsidP="0073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EA6008">
        <w:rPr>
          <w:rFonts w:ascii="Angsana New" w:hAnsi="Angsana New" w:hint="cs"/>
          <w:sz w:val="30"/>
          <w:szCs w:val="30"/>
          <w:cs/>
        </w:rPr>
        <w:t>ตารางต่อไปนี้สรุป</w:t>
      </w:r>
      <w:r w:rsidRPr="00EA6008">
        <w:rPr>
          <w:rFonts w:ascii="Angsana New" w:hAnsi="Angsana New"/>
          <w:sz w:val="30"/>
          <w:szCs w:val="30"/>
          <w:cs/>
        </w:rPr>
        <w:t>ข้อมูลทางการเงินของบริษัทร่วมที่รวมอยู่ในงบการเงินของบริษัทร่วม</w:t>
      </w:r>
      <w:r w:rsidR="00823F77">
        <w:rPr>
          <w:rFonts w:ascii="Angsana New" w:hAnsi="Angsana New"/>
          <w:sz w:val="30"/>
          <w:szCs w:val="30"/>
        </w:rPr>
        <w:t xml:space="preserve"> </w:t>
      </w:r>
      <w:r w:rsidR="00BC54E0">
        <w:rPr>
          <w:rFonts w:ascii="Angsana New" w:hAnsi="Angsana New"/>
          <w:sz w:val="30"/>
          <w:szCs w:val="30"/>
          <w:cs/>
        </w:rPr>
        <w:t xml:space="preserve"> ปรับปรุงด้วย</w:t>
      </w:r>
      <w:r w:rsidR="000D38A6">
        <w:rPr>
          <w:rFonts w:ascii="Angsana New" w:hAnsi="Angsana New"/>
          <w:sz w:val="30"/>
          <w:szCs w:val="30"/>
        </w:rPr>
        <w:br/>
      </w:r>
      <w:r w:rsidR="00BC54E0">
        <w:rPr>
          <w:rFonts w:ascii="Angsana New" w:hAnsi="Angsana New" w:hint="cs"/>
          <w:sz w:val="30"/>
          <w:szCs w:val="30"/>
          <w:cs/>
        </w:rPr>
        <w:t>ค</w:t>
      </w:r>
      <w:r w:rsidRPr="00EA6008">
        <w:rPr>
          <w:rFonts w:ascii="Angsana New" w:hAnsi="Angsana New"/>
          <w:sz w:val="30"/>
          <w:szCs w:val="30"/>
          <w:cs/>
        </w:rPr>
        <w:t>วามแตกต่างของนโยบายการบัญชี การกระทบยอดรายการระหว่างข้อมูลทางการเงินโดยสรุปดังกล่าวกับมูลค่า</w:t>
      </w:r>
      <w:r w:rsidR="000D38A6">
        <w:rPr>
          <w:rFonts w:ascii="Angsana New" w:hAnsi="Angsana New"/>
          <w:sz w:val="30"/>
          <w:szCs w:val="30"/>
        </w:rPr>
        <w:br/>
      </w:r>
      <w:r w:rsidRPr="00EA6008">
        <w:rPr>
          <w:rFonts w:ascii="Angsana New" w:hAnsi="Angsana New"/>
          <w:sz w:val="30"/>
          <w:szCs w:val="30"/>
          <w:cs/>
        </w:rPr>
        <w:t>ตามบัญชีของส่วนได้เสียของกิจการในกิจการเหล่านี้</w:t>
      </w:r>
    </w:p>
    <w:p w14:paraId="2C48FEB0" w14:textId="7232952C" w:rsidR="00B46472" w:rsidRPr="007355D5" w:rsidRDefault="00B46472" w:rsidP="0073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B46472">
        <w:rPr>
          <w:rFonts w:ascii="Angsana New" w:hAnsi="Angsana New"/>
          <w:sz w:val="30"/>
          <w:szCs w:val="30"/>
        </w:rPr>
        <w:t xml:space="preserve"> </w:t>
      </w:r>
      <w:r w:rsidRPr="007355D5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2" w:type="dxa"/>
        <w:tblInd w:w="558" w:type="dxa"/>
        <w:tblLook w:val="04A0" w:firstRow="1" w:lastRow="0" w:firstColumn="1" w:lastColumn="0" w:noHBand="0" w:noVBand="1"/>
      </w:tblPr>
      <w:tblGrid>
        <w:gridCol w:w="6083"/>
        <w:gridCol w:w="1383"/>
        <w:gridCol w:w="232"/>
        <w:gridCol w:w="1284"/>
      </w:tblGrid>
      <w:tr w:rsidR="00512C47" w:rsidRPr="00B46472" w14:paraId="68DFD5FD" w14:textId="77777777" w:rsidTr="0083351B">
        <w:trPr>
          <w:tblHeader/>
        </w:trPr>
        <w:tc>
          <w:tcPr>
            <w:tcW w:w="6083" w:type="dxa"/>
          </w:tcPr>
          <w:p w14:paraId="719EDEF7" w14:textId="77777777" w:rsidR="00B46472" w:rsidRPr="00B46472" w:rsidRDefault="00B46472" w:rsidP="00B4647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76DC8B49" w14:textId="606EB81F" w:rsidR="00B46472" w:rsidRPr="00B46472" w:rsidRDefault="00B46472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46472">
              <w:rPr>
                <w:rFonts w:ascii="Angsana New" w:hAnsi="Angsana New"/>
                <w:sz w:val="30"/>
                <w:szCs w:val="30"/>
                <w:lang w:val="en-GB"/>
              </w:rPr>
              <w:t>25</w:t>
            </w:r>
            <w:r w:rsidR="009B092C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282469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232" w:type="dxa"/>
          </w:tcPr>
          <w:p w14:paraId="05D85C8B" w14:textId="77777777" w:rsidR="00B46472" w:rsidRPr="00B46472" w:rsidRDefault="00B46472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14:paraId="5862FF0F" w14:textId="75579C75" w:rsidR="00B46472" w:rsidRPr="00B46472" w:rsidRDefault="00282469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2560</w:t>
            </w:r>
          </w:p>
        </w:tc>
      </w:tr>
      <w:tr w:rsidR="009B092C" w:rsidRPr="00B46472" w14:paraId="41E32E98" w14:textId="77777777" w:rsidTr="0083351B">
        <w:trPr>
          <w:tblHeader/>
        </w:trPr>
        <w:tc>
          <w:tcPr>
            <w:tcW w:w="6083" w:type="dxa"/>
          </w:tcPr>
          <w:p w14:paraId="6E212832" w14:textId="77777777" w:rsidR="009B092C" w:rsidRPr="00B46472" w:rsidRDefault="009B092C" w:rsidP="00B4647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9" w:type="dxa"/>
            <w:gridSpan w:val="3"/>
          </w:tcPr>
          <w:p w14:paraId="090FE57A" w14:textId="77777777" w:rsidR="009B092C" w:rsidRPr="009B092C" w:rsidRDefault="009B092C" w:rsidP="009B092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092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B09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9B092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82469" w:rsidRPr="00B46472" w14:paraId="39D0839F" w14:textId="77777777" w:rsidTr="00B40015">
        <w:trPr>
          <w:trHeight w:val="422"/>
        </w:trPr>
        <w:tc>
          <w:tcPr>
            <w:tcW w:w="6083" w:type="dxa"/>
          </w:tcPr>
          <w:p w14:paraId="437F5CAD" w14:textId="77777777" w:rsidR="00282469" w:rsidRPr="00B46472" w:rsidRDefault="00282469" w:rsidP="00282469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0813426D" w14:textId="61200312" w:rsidR="00282469" w:rsidRPr="00B46472" w:rsidRDefault="00F972B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9,481,624</w:t>
            </w:r>
          </w:p>
        </w:tc>
        <w:tc>
          <w:tcPr>
            <w:tcW w:w="232" w:type="dxa"/>
          </w:tcPr>
          <w:p w14:paraId="65E80073" w14:textId="77777777" w:rsidR="00282469" w:rsidRPr="00B46472" w:rsidRDefault="00282469" w:rsidP="00282469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066261B" w14:textId="5C4D3C77" w:rsidR="00282469" w:rsidRPr="00B46472" w:rsidRDefault="0028246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9,012,010</w:t>
            </w:r>
          </w:p>
        </w:tc>
      </w:tr>
      <w:tr w:rsidR="00282469" w:rsidRPr="00B46472" w14:paraId="20498687" w14:textId="77777777" w:rsidTr="00B40015">
        <w:tc>
          <w:tcPr>
            <w:tcW w:w="6083" w:type="dxa"/>
          </w:tcPr>
          <w:p w14:paraId="0F562BE1" w14:textId="377A321A" w:rsidR="00282469" w:rsidRPr="00B46472" w:rsidRDefault="00282469" w:rsidP="00B4001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B40015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77DE044B" w14:textId="2422BBA8" w:rsidR="00282469" w:rsidRPr="00B46472" w:rsidRDefault="00F972B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581,644</w:t>
            </w:r>
          </w:p>
        </w:tc>
        <w:tc>
          <w:tcPr>
            <w:tcW w:w="232" w:type="dxa"/>
          </w:tcPr>
          <w:p w14:paraId="1B579BDF" w14:textId="77777777" w:rsidR="00282469" w:rsidRPr="00B46472" w:rsidRDefault="00282469" w:rsidP="00282469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14:paraId="0B037FC6" w14:textId="45950DE9" w:rsidR="00282469" w:rsidRPr="00B46472" w:rsidRDefault="0028246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582,572</w:t>
            </w:r>
          </w:p>
        </w:tc>
      </w:tr>
      <w:tr w:rsidR="00282469" w:rsidRPr="00B46472" w14:paraId="55D94F16" w14:textId="77777777" w:rsidTr="0083351B">
        <w:tc>
          <w:tcPr>
            <w:tcW w:w="6083" w:type="dxa"/>
          </w:tcPr>
          <w:p w14:paraId="3FBABA57" w14:textId="77777777" w:rsidR="00282469" w:rsidRPr="00B46472" w:rsidRDefault="00282469" w:rsidP="00282469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B4647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4647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46472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798B7883" w14:textId="2322759C" w:rsidR="00282469" w:rsidRPr="00B46472" w:rsidRDefault="00F972B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581,644</w:t>
            </w:r>
          </w:p>
        </w:tc>
        <w:tc>
          <w:tcPr>
            <w:tcW w:w="232" w:type="dxa"/>
          </w:tcPr>
          <w:p w14:paraId="769B42C8" w14:textId="77777777" w:rsidR="00282469" w:rsidRPr="00B46472" w:rsidRDefault="00282469" w:rsidP="00282469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3D5DE2F9" w14:textId="6FCD8B43" w:rsidR="00282469" w:rsidRPr="00B46472" w:rsidRDefault="0028246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582,572</w:t>
            </w:r>
          </w:p>
        </w:tc>
      </w:tr>
      <w:tr w:rsidR="00282469" w:rsidRPr="00B46472" w14:paraId="56D5A1F7" w14:textId="77777777" w:rsidTr="0083351B">
        <w:tc>
          <w:tcPr>
            <w:tcW w:w="6083" w:type="dxa"/>
          </w:tcPr>
          <w:p w14:paraId="0CBBD6A9" w14:textId="77777777" w:rsidR="00282469" w:rsidRPr="00B46472" w:rsidRDefault="00282469" w:rsidP="00282469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B46472">
              <w:rPr>
                <w:rFonts w:ascii="Angsana New" w:hAnsi="Angsana New" w:hint="cs"/>
                <w:sz w:val="30"/>
                <w:szCs w:val="30"/>
                <w:cs/>
              </w:rPr>
              <w:t xml:space="preserve"> (ถือหุ้นร้อยละ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18.75</w:t>
            </w:r>
            <w:r w:rsidRPr="00B464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3" w:type="dxa"/>
          </w:tcPr>
          <w:p w14:paraId="1D26D8CE" w14:textId="7C06B630" w:rsidR="00282469" w:rsidRPr="00B46472" w:rsidRDefault="00F972B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109,058</w:t>
            </w:r>
          </w:p>
        </w:tc>
        <w:tc>
          <w:tcPr>
            <w:tcW w:w="232" w:type="dxa"/>
          </w:tcPr>
          <w:p w14:paraId="76580E48" w14:textId="77777777" w:rsidR="00282469" w:rsidRPr="00B46472" w:rsidRDefault="00282469" w:rsidP="00282469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14:paraId="2B28C9E2" w14:textId="1A3CEAEA" w:rsidR="00282469" w:rsidRPr="00B46472" w:rsidRDefault="0028246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109,232</w:t>
            </w:r>
          </w:p>
        </w:tc>
      </w:tr>
      <w:tr w:rsidR="00282469" w:rsidRPr="00B46472" w14:paraId="703D142C" w14:textId="77777777" w:rsidTr="0049217C">
        <w:tc>
          <w:tcPr>
            <w:tcW w:w="6083" w:type="dxa"/>
            <w:vAlign w:val="bottom"/>
          </w:tcPr>
          <w:p w14:paraId="5CB369C7" w14:textId="28A0C5BD" w:rsidR="00282469" w:rsidRDefault="00282469" w:rsidP="00282469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>การตัดกำไรระหว่างกั</w:t>
            </w:r>
            <w:r>
              <w:rPr>
                <w:rFonts w:ascii="Angsana New" w:hAnsi="Angsana New"/>
                <w:sz w:val="30"/>
                <w:szCs w:val="30"/>
                <w:cs/>
              </w:rPr>
              <w:t>นที่ยังไม่ได้รับรู้จากการขายแบบ</w:t>
            </w:r>
            <w:r>
              <w:rPr>
                <w:rFonts w:ascii="Angsana New" w:hAnsi="Angsana New"/>
                <w:sz w:val="30"/>
                <w:szCs w:val="30"/>
              </w:rPr>
              <w:t xml:space="preserve"> up</w:t>
            </w:r>
            <w:r w:rsidRPr="00B46472">
              <w:rPr>
                <w:rFonts w:ascii="Angsana New" w:hAnsi="Angsana New"/>
                <w:sz w:val="30"/>
                <w:szCs w:val="30"/>
              </w:rPr>
              <w:t xml:space="preserve">stream </w:t>
            </w:r>
          </w:p>
          <w:p w14:paraId="69EDEA75" w14:textId="20953F5D" w:rsidR="00282469" w:rsidRPr="00B46472" w:rsidRDefault="00282469" w:rsidP="0028246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B40015">
              <w:rPr>
                <w:rFonts w:ascii="Angsana New" w:hAnsi="Angsana New"/>
                <w:sz w:val="30"/>
                <w:szCs w:val="30"/>
                <w:cs/>
              </w:rPr>
              <w:t>(ขายสินทรัพย์ให้แก่บริษัท</w:t>
            </w:r>
            <w:r w:rsidRPr="00B4647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67486B4F" w14:textId="28884B72" w:rsidR="00282469" w:rsidRPr="007B782E" w:rsidRDefault="00F972B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176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(6,479)</w:t>
            </w:r>
          </w:p>
        </w:tc>
        <w:tc>
          <w:tcPr>
            <w:tcW w:w="232" w:type="dxa"/>
            <w:vAlign w:val="bottom"/>
          </w:tcPr>
          <w:p w14:paraId="6049A99D" w14:textId="77777777" w:rsidR="00282469" w:rsidRPr="00B46472" w:rsidRDefault="00282469" w:rsidP="00282469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04FCC5CE" w14:textId="53876065" w:rsidR="00282469" w:rsidRPr="00B46472" w:rsidRDefault="0028246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782E">
              <w:rPr>
                <w:rFonts w:ascii="Angsana New" w:hAnsi="Angsana New"/>
                <w:sz w:val="30"/>
                <w:szCs w:val="30"/>
              </w:rPr>
              <w:t>(212)</w:t>
            </w:r>
          </w:p>
        </w:tc>
      </w:tr>
      <w:tr w:rsidR="00282469" w:rsidRPr="00B46472" w14:paraId="49DCE4BA" w14:textId="77777777" w:rsidTr="0049217C">
        <w:tc>
          <w:tcPr>
            <w:tcW w:w="6083" w:type="dxa"/>
          </w:tcPr>
          <w:p w14:paraId="723BDFDB" w14:textId="77777777" w:rsidR="00282469" w:rsidRPr="00B46472" w:rsidRDefault="00282469" w:rsidP="0028246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4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นเบ็ดเสร็จรวมส่วนที่เป็นของ</w:t>
            </w:r>
            <w:r w:rsidRPr="00B464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7E07C8C5" w14:textId="665D4ED9" w:rsidR="00282469" w:rsidRPr="00B46472" w:rsidRDefault="00F972B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102,579</w:t>
            </w:r>
          </w:p>
        </w:tc>
        <w:tc>
          <w:tcPr>
            <w:tcW w:w="232" w:type="dxa"/>
          </w:tcPr>
          <w:p w14:paraId="0BAE2348" w14:textId="77777777" w:rsidR="00282469" w:rsidRPr="00B46472" w:rsidRDefault="00282469" w:rsidP="0028246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328C426C" w14:textId="7CAAF99B" w:rsidR="00282469" w:rsidRPr="00B46472" w:rsidRDefault="0028246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109,020</w:t>
            </w:r>
          </w:p>
        </w:tc>
      </w:tr>
      <w:tr w:rsidR="00282469" w:rsidRPr="00B46472" w14:paraId="6D5BE87C" w14:textId="77777777" w:rsidTr="0049217C">
        <w:tc>
          <w:tcPr>
            <w:tcW w:w="6083" w:type="dxa"/>
          </w:tcPr>
          <w:p w14:paraId="3A3F95F4" w14:textId="77777777" w:rsidR="00282469" w:rsidRPr="00B46472" w:rsidRDefault="00282469" w:rsidP="0028246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</w:tcPr>
          <w:p w14:paraId="34687813" w14:textId="77777777" w:rsidR="00282469" w:rsidRPr="00B46472" w:rsidRDefault="0028246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2" w:type="dxa"/>
          </w:tcPr>
          <w:p w14:paraId="26D340DA" w14:textId="77777777" w:rsidR="00282469" w:rsidRPr="00B46472" w:rsidRDefault="00282469" w:rsidP="00282469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116BBDC5" w14:textId="77777777" w:rsidR="00282469" w:rsidRPr="00B46472" w:rsidRDefault="0028246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82469" w:rsidRPr="00B46472" w14:paraId="448A10E7" w14:textId="77777777" w:rsidTr="0083351B">
        <w:tc>
          <w:tcPr>
            <w:tcW w:w="6083" w:type="dxa"/>
          </w:tcPr>
          <w:p w14:paraId="79F2C68B" w14:textId="77777777" w:rsidR="00282469" w:rsidRPr="00B46472" w:rsidRDefault="00282469" w:rsidP="00282469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83" w:type="dxa"/>
          </w:tcPr>
          <w:p w14:paraId="71B7B91B" w14:textId="0E7C6D0F" w:rsidR="00282469" w:rsidRPr="009B092C" w:rsidRDefault="0083351B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3,679,426</w:t>
            </w:r>
          </w:p>
        </w:tc>
        <w:tc>
          <w:tcPr>
            <w:tcW w:w="232" w:type="dxa"/>
          </w:tcPr>
          <w:p w14:paraId="30452F54" w14:textId="77777777" w:rsidR="00282469" w:rsidRPr="00B46472" w:rsidRDefault="00282469" w:rsidP="00282469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14:paraId="6935805B" w14:textId="37FE48AF" w:rsidR="00282469" w:rsidRPr="00B46472" w:rsidRDefault="0028246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063,592</w:t>
            </w:r>
          </w:p>
        </w:tc>
      </w:tr>
      <w:tr w:rsidR="00282469" w:rsidRPr="00B46472" w14:paraId="73CFC5F3" w14:textId="77777777" w:rsidTr="0083351B">
        <w:tc>
          <w:tcPr>
            <w:tcW w:w="6083" w:type="dxa"/>
          </w:tcPr>
          <w:p w14:paraId="7FB752B1" w14:textId="77777777" w:rsidR="00282469" w:rsidRPr="00B46472" w:rsidRDefault="00282469" w:rsidP="00282469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83" w:type="dxa"/>
          </w:tcPr>
          <w:p w14:paraId="36EC5C45" w14:textId="56709C68" w:rsidR="00282469" w:rsidRPr="00B46472" w:rsidRDefault="0083351B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5,654,870</w:t>
            </w:r>
          </w:p>
        </w:tc>
        <w:tc>
          <w:tcPr>
            <w:tcW w:w="232" w:type="dxa"/>
          </w:tcPr>
          <w:p w14:paraId="249C823C" w14:textId="77777777" w:rsidR="00282469" w:rsidRPr="00B46472" w:rsidRDefault="00282469" w:rsidP="00282469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14:paraId="233CEFFF" w14:textId="2DE3CF35" w:rsidR="00282469" w:rsidRPr="00B46472" w:rsidRDefault="0028246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5,565,599</w:t>
            </w:r>
          </w:p>
        </w:tc>
      </w:tr>
      <w:tr w:rsidR="00282469" w:rsidRPr="00B46472" w14:paraId="69682BCF" w14:textId="77777777" w:rsidTr="0083351B">
        <w:tc>
          <w:tcPr>
            <w:tcW w:w="6083" w:type="dxa"/>
          </w:tcPr>
          <w:p w14:paraId="04EA03F3" w14:textId="77777777" w:rsidR="00282469" w:rsidRPr="00B46472" w:rsidRDefault="00282469" w:rsidP="00282469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83" w:type="dxa"/>
          </w:tcPr>
          <w:p w14:paraId="20A640BE" w14:textId="392D3852" w:rsidR="00282469" w:rsidRPr="007B782E" w:rsidRDefault="0083351B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176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(1,881,944)</w:t>
            </w:r>
          </w:p>
        </w:tc>
        <w:tc>
          <w:tcPr>
            <w:tcW w:w="232" w:type="dxa"/>
          </w:tcPr>
          <w:p w14:paraId="250E8D18" w14:textId="77777777" w:rsidR="00282469" w:rsidRPr="00B46472" w:rsidRDefault="00282469" w:rsidP="00282469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14:paraId="3A47A3EA" w14:textId="0B89D6C4" w:rsidR="00282469" w:rsidRPr="00B46472" w:rsidRDefault="0028246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782E">
              <w:rPr>
                <w:rFonts w:ascii="Angsana New" w:hAnsi="Angsana New"/>
                <w:sz w:val="30"/>
                <w:szCs w:val="30"/>
              </w:rPr>
              <w:t>(2,</w:t>
            </w:r>
            <w:r>
              <w:rPr>
                <w:rFonts w:ascii="Angsana New" w:hAnsi="Angsana New"/>
                <w:sz w:val="30"/>
                <w:szCs w:val="30"/>
              </w:rPr>
              <w:t>168,581</w:t>
            </w:r>
            <w:r w:rsidRPr="007B782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82469" w:rsidRPr="00B46472" w14:paraId="233D6975" w14:textId="77777777" w:rsidTr="0083351B">
        <w:tc>
          <w:tcPr>
            <w:tcW w:w="6083" w:type="dxa"/>
          </w:tcPr>
          <w:p w14:paraId="5C65A24D" w14:textId="77777777" w:rsidR="00282469" w:rsidRPr="00B46472" w:rsidRDefault="00282469" w:rsidP="00282469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21058B6" w14:textId="16D662E8" w:rsidR="00282469" w:rsidRPr="007B782E" w:rsidRDefault="0083351B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176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(126,056)</w:t>
            </w:r>
          </w:p>
        </w:tc>
        <w:tc>
          <w:tcPr>
            <w:tcW w:w="232" w:type="dxa"/>
          </w:tcPr>
          <w:p w14:paraId="082817CF" w14:textId="77777777" w:rsidR="00282469" w:rsidRPr="00B46472" w:rsidRDefault="00282469" w:rsidP="00282469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52623F0" w14:textId="4200C909" w:rsidR="00282469" w:rsidRPr="00B46472" w:rsidRDefault="0028246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(438</w:t>
            </w:r>
            <w:r w:rsidRPr="007B782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994</w:t>
            </w:r>
            <w:r w:rsidRPr="007B782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82469" w:rsidRPr="00B46472" w14:paraId="05FF65A9" w14:textId="77777777" w:rsidTr="0083351B">
        <w:tc>
          <w:tcPr>
            <w:tcW w:w="6083" w:type="dxa"/>
          </w:tcPr>
          <w:p w14:paraId="06037AFC" w14:textId="77777777" w:rsidR="00282469" w:rsidRPr="00B46472" w:rsidRDefault="00282469" w:rsidP="00282469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B46472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4E91C1FB" w14:textId="0664C0D2" w:rsidR="00282469" w:rsidRPr="00B46472" w:rsidRDefault="0083351B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7,326,296</w:t>
            </w:r>
          </w:p>
        </w:tc>
        <w:tc>
          <w:tcPr>
            <w:tcW w:w="232" w:type="dxa"/>
          </w:tcPr>
          <w:p w14:paraId="48CB8902" w14:textId="77777777" w:rsidR="00282469" w:rsidRPr="00B46472" w:rsidRDefault="00282469" w:rsidP="00282469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4353EEDD" w14:textId="591BF140" w:rsidR="00282469" w:rsidRPr="00B46472" w:rsidRDefault="0028246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7,021,616</w:t>
            </w:r>
          </w:p>
        </w:tc>
      </w:tr>
      <w:tr w:rsidR="00282469" w:rsidRPr="00B46472" w14:paraId="0450E035" w14:textId="77777777" w:rsidTr="0083351B">
        <w:tc>
          <w:tcPr>
            <w:tcW w:w="6083" w:type="dxa"/>
          </w:tcPr>
          <w:p w14:paraId="31EBC1E9" w14:textId="43320CBC" w:rsidR="00282469" w:rsidRPr="00B46472" w:rsidRDefault="00282469" w:rsidP="00282469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>ส</w:t>
            </w:r>
            <w:r>
              <w:rPr>
                <w:rFonts w:ascii="Angsana New" w:hAnsi="Angsana New"/>
                <w:sz w:val="30"/>
                <w:szCs w:val="30"/>
                <w:cs/>
              </w:rPr>
              <w:t>ินทรัพย์สุทธิส่วนที่เป็นของ</w:t>
            </w:r>
            <w:r w:rsidRPr="00B46472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46472">
              <w:rPr>
                <w:rFonts w:ascii="Angsana New" w:hAnsi="Angsana New"/>
                <w:sz w:val="30"/>
                <w:szCs w:val="30"/>
              </w:rPr>
              <w:t>(</w:t>
            </w:r>
            <w:r w:rsidRPr="00B46472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18.75</w:t>
            </w:r>
            <w:r w:rsidRPr="00B464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3C7AE65B" w14:textId="6245FD72" w:rsidR="00282469" w:rsidRPr="003C4E5B" w:rsidRDefault="0083351B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1,373,681</w:t>
            </w:r>
          </w:p>
        </w:tc>
        <w:tc>
          <w:tcPr>
            <w:tcW w:w="232" w:type="dxa"/>
          </w:tcPr>
          <w:p w14:paraId="51E3FB50" w14:textId="77777777" w:rsidR="00282469" w:rsidRPr="00B46472" w:rsidRDefault="00282469" w:rsidP="00282469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322D0621" w14:textId="3194DF18" w:rsidR="00282469" w:rsidRPr="00B46472" w:rsidRDefault="0028246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1,316,553</w:t>
            </w:r>
          </w:p>
        </w:tc>
      </w:tr>
      <w:tr w:rsidR="00282469" w:rsidRPr="00B46472" w14:paraId="3022F920" w14:textId="77777777" w:rsidTr="0049217C">
        <w:tc>
          <w:tcPr>
            <w:tcW w:w="6083" w:type="dxa"/>
            <w:vAlign w:val="bottom"/>
          </w:tcPr>
          <w:p w14:paraId="2DB5F7EB" w14:textId="63132DB8" w:rsidR="00282469" w:rsidRDefault="00282469" w:rsidP="00282469">
            <w:pPr>
              <w:rPr>
                <w:rFonts w:ascii="Angsana New" w:hAnsi="Angsana New"/>
                <w:sz w:val="30"/>
                <w:szCs w:val="30"/>
              </w:rPr>
            </w:pPr>
            <w:r w:rsidRPr="00B46472">
              <w:rPr>
                <w:rFonts w:ascii="Angsana New" w:hAnsi="Angsana New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>
              <w:rPr>
                <w:rFonts w:ascii="Angsana New" w:hAnsi="Angsana New"/>
                <w:sz w:val="30"/>
                <w:szCs w:val="30"/>
              </w:rPr>
              <w:t>up</w:t>
            </w:r>
            <w:r w:rsidRPr="00B46472">
              <w:rPr>
                <w:rFonts w:ascii="Angsana New" w:hAnsi="Angsana New"/>
                <w:sz w:val="30"/>
                <w:szCs w:val="30"/>
              </w:rPr>
              <w:t xml:space="preserve">stream </w:t>
            </w:r>
          </w:p>
          <w:p w14:paraId="38F4C1B9" w14:textId="7C59A235" w:rsidR="00282469" w:rsidRPr="00B46472" w:rsidRDefault="00282469" w:rsidP="0028246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B40015">
              <w:rPr>
                <w:rFonts w:ascii="Angsana New" w:hAnsi="Angsana New"/>
                <w:sz w:val="30"/>
                <w:szCs w:val="30"/>
                <w:cs/>
              </w:rPr>
              <w:t>(ขายสินทรัพย์ให้แก่บริษัท</w:t>
            </w:r>
            <w:r w:rsidRPr="00B4647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20B89766" w14:textId="3218F15B" w:rsidR="00282469" w:rsidRPr="00393364" w:rsidRDefault="0083351B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176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(11,974)</w:t>
            </w:r>
          </w:p>
        </w:tc>
        <w:tc>
          <w:tcPr>
            <w:tcW w:w="232" w:type="dxa"/>
            <w:vAlign w:val="bottom"/>
          </w:tcPr>
          <w:p w14:paraId="6494D894" w14:textId="77777777" w:rsidR="00282469" w:rsidRPr="00B46472" w:rsidRDefault="00282469" w:rsidP="00282469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3D458C45" w14:textId="332D4213" w:rsidR="00282469" w:rsidRPr="00B46472" w:rsidRDefault="0028246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93364">
              <w:rPr>
                <w:rFonts w:ascii="Angsana New" w:hAnsi="Angsana New"/>
                <w:sz w:val="30"/>
                <w:szCs w:val="30"/>
              </w:rPr>
              <w:t>(1,958)</w:t>
            </w:r>
          </w:p>
        </w:tc>
      </w:tr>
      <w:tr w:rsidR="00282469" w:rsidRPr="00B46472" w14:paraId="2F84487D" w14:textId="77777777" w:rsidTr="0049217C">
        <w:tc>
          <w:tcPr>
            <w:tcW w:w="6083" w:type="dxa"/>
          </w:tcPr>
          <w:p w14:paraId="48BC1418" w14:textId="77777777" w:rsidR="00282469" w:rsidRPr="00B46472" w:rsidRDefault="00282469" w:rsidP="0028246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4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725BC3E4" w14:textId="6EA1E647" w:rsidR="00282469" w:rsidRPr="00B46472" w:rsidRDefault="0083351B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1,361,707</w:t>
            </w:r>
          </w:p>
        </w:tc>
        <w:tc>
          <w:tcPr>
            <w:tcW w:w="232" w:type="dxa"/>
          </w:tcPr>
          <w:p w14:paraId="4577069A" w14:textId="77777777" w:rsidR="00282469" w:rsidRPr="00B46472" w:rsidRDefault="00282469" w:rsidP="0028246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024516B1" w14:textId="21FAD93D" w:rsidR="00282469" w:rsidRPr="00B46472" w:rsidRDefault="00282469" w:rsidP="0083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1,314,595</w:t>
            </w:r>
          </w:p>
        </w:tc>
      </w:tr>
    </w:tbl>
    <w:p w14:paraId="00DDA222" w14:textId="77777777" w:rsidR="00B46472" w:rsidRDefault="00B46472" w:rsidP="00B46472">
      <w:pPr>
        <w:rPr>
          <w:rFonts w:ascii="Angsana New" w:hAnsi="Angsana New"/>
          <w:sz w:val="30"/>
          <w:szCs w:val="30"/>
        </w:rPr>
      </w:pPr>
    </w:p>
    <w:p w14:paraId="345266C5" w14:textId="15DE4884" w:rsidR="0083351B" w:rsidRDefault="0083351B" w:rsidP="00C41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rPr>
          <w:rFonts w:ascii="Angsana New" w:hAnsi="Angsana New"/>
          <w:sz w:val="30"/>
          <w:szCs w:val="30"/>
          <w:cs/>
        </w:rPr>
      </w:pPr>
    </w:p>
    <w:p w14:paraId="540C30CC" w14:textId="77777777" w:rsidR="0083351B" w:rsidRDefault="0083351B" w:rsidP="00B46472">
      <w:pPr>
        <w:rPr>
          <w:rFonts w:ascii="Angsana New" w:hAnsi="Angsana New"/>
          <w:sz w:val="30"/>
          <w:szCs w:val="30"/>
        </w:rPr>
      </w:pPr>
    </w:p>
    <w:p w14:paraId="3B9DEB23" w14:textId="77777777" w:rsidR="0083351B" w:rsidRPr="00B46472" w:rsidRDefault="0083351B" w:rsidP="00B46472">
      <w:pPr>
        <w:rPr>
          <w:rFonts w:ascii="Angsana New" w:hAnsi="Angsana New"/>
          <w:sz w:val="30"/>
          <w:szCs w:val="30"/>
          <w:cs/>
        </w:rPr>
        <w:sectPr w:rsidR="0083351B" w:rsidRPr="00B46472" w:rsidSect="00573EFD">
          <w:pgSz w:w="11909" w:h="16834" w:code="9"/>
          <w:pgMar w:top="691" w:right="1019" w:bottom="576" w:left="1152" w:header="720" w:footer="720" w:gutter="0"/>
          <w:cols w:space="720"/>
          <w:docGrid w:linePitch="245"/>
        </w:sectPr>
      </w:pPr>
    </w:p>
    <w:p w14:paraId="51A197BD" w14:textId="77777777" w:rsidR="00BB05A4" w:rsidRPr="00C52C41" w:rsidRDefault="00BB05A4" w:rsidP="00BB0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1</w:t>
      </w:r>
      <w:r w:rsidR="0062435D">
        <w:rPr>
          <w:rFonts w:ascii="Angsana New" w:hAnsi="Angsana New"/>
          <w:b/>
          <w:bCs/>
          <w:sz w:val="30"/>
          <w:szCs w:val="30"/>
        </w:rPr>
        <w:t>1</w:t>
      </w:r>
      <w:r w:rsidRPr="00C52C41">
        <w:rPr>
          <w:rFonts w:ascii="Angsana New" w:hAnsi="Angsana New"/>
          <w:b/>
          <w:bCs/>
          <w:sz w:val="30"/>
          <w:szCs w:val="30"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tbl>
      <w:tblPr>
        <w:tblW w:w="14067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618"/>
        <w:gridCol w:w="1170"/>
        <w:gridCol w:w="270"/>
        <w:gridCol w:w="1224"/>
        <w:gridCol w:w="270"/>
        <w:gridCol w:w="1215"/>
        <w:gridCol w:w="270"/>
        <w:gridCol w:w="1512"/>
        <w:gridCol w:w="270"/>
        <w:gridCol w:w="1170"/>
        <w:gridCol w:w="270"/>
        <w:gridCol w:w="1224"/>
        <w:gridCol w:w="270"/>
        <w:gridCol w:w="1314"/>
      </w:tblGrid>
      <w:tr w:rsidR="002B4509" w:rsidRPr="00D369A2" w14:paraId="454ED7F2" w14:textId="77777777" w:rsidTr="00DE4DD9">
        <w:trPr>
          <w:trHeight w:hRule="exact" w:val="396"/>
        </w:trPr>
        <w:tc>
          <w:tcPr>
            <w:tcW w:w="3618" w:type="dxa"/>
          </w:tcPr>
          <w:p w14:paraId="3838FCBB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9" w:type="dxa"/>
            <w:gridSpan w:val="13"/>
          </w:tcPr>
          <w:p w14:paraId="7D446E77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B4509" w:rsidRPr="00D369A2" w14:paraId="23781290" w14:textId="77777777" w:rsidTr="00DE4DD9">
        <w:trPr>
          <w:trHeight w:hRule="exact" w:val="396"/>
        </w:trPr>
        <w:tc>
          <w:tcPr>
            <w:tcW w:w="3618" w:type="dxa"/>
          </w:tcPr>
          <w:p w14:paraId="7CBF3D8C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9" w:type="dxa"/>
            <w:gridSpan w:val="13"/>
          </w:tcPr>
          <w:p w14:paraId="4FA90D82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4509" w:rsidRPr="00D369A2" w14:paraId="1BE70BB3" w14:textId="77777777" w:rsidTr="00DE4DD9">
        <w:trPr>
          <w:trHeight w:hRule="exact" w:val="396"/>
        </w:trPr>
        <w:tc>
          <w:tcPr>
            <w:tcW w:w="3618" w:type="dxa"/>
          </w:tcPr>
          <w:p w14:paraId="506CEC16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14:paraId="7DA9F6A8" w14:textId="77777777"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689618" w14:textId="77777777"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531BB7" w14:textId="77777777"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365B2535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</w:tcPr>
          <w:p w14:paraId="61AF210B" w14:textId="77777777" w:rsidR="002B4509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  <w:p w14:paraId="16938515" w14:textId="77777777" w:rsidR="002B4509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และส่วน</w:t>
            </w:r>
          </w:p>
          <w:p w14:paraId="34652130" w14:textId="77777777" w:rsidR="002B4509" w:rsidRPr="005A0ADC" w:rsidRDefault="002B4509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26B70EDF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Merge w:val="restart"/>
          </w:tcPr>
          <w:p w14:paraId="57C25215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4D3DDFF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5EF86ED4" w14:textId="77777777" w:rsidR="002B4509" w:rsidRPr="005A0ADC" w:rsidRDefault="002B4509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BC0AA22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Merge w:val="restart"/>
          </w:tcPr>
          <w:p w14:paraId="294BC281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 xml:space="preserve">เครื่องตกแต่ง </w:t>
            </w:r>
          </w:p>
          <w:p w14:paraId="5A7194EC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 xml:space="preserve">ติดตั้งและ </w:t>
            </w:r>
          </w:p>
          <w:p w14:paraId="526AF534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6C4DB311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14:paraId="7BDB7195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A15C3D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55C546B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021F78EC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</w:tcPr>
          <w:p w14:paraId="0C6EA65E" w14:textId="77777777" w:rsidR="002B4509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  <w:p w14:paraId="0BF11336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  <w:p w14:paraId="3A7AA56C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0E28EE4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Merge w:val="restart"/>
          </w:tcPr>
          <w:p w14:paraId="534964F8" w14:textId="77777777"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1B355C3" w14:textId="77777777"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7EDE140" w14:textId="77777777"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B4509" w:rsidRPr="00D369A2" w14:paraId="5CA2BC4E" w14:textId="77777777" w:rsidTr="00DE4DD9">
        <w:trPr>
          <w:trHeight w:hRule="exact" w:val="396"/>
        </w:trPr>
        <w:tc>
          <w:tcPr>
            <w:tcW w:w="3618" w:type="dxa"/>
          </w:tcPr>
          <w:p w14:paraId="09B8956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0947DC1F" w14:textId="77777777"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D44CFB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14:paraId="7F9A0A1A" w14:textId="77777777" w:rsidR="002B4509" w:rsidRPr="005A0ADC" w:rsidRDefault="002B4509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828E3E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Merge/>
          </w:tcPr>
          <w:p w14:paraId="5297B1AC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87E276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Merge/>
          </w:tcPr>
          <w:p w14:paraId="18078D94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CF2FE5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4B6D48D2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8F7808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14:paraId="2CFC9948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9138D8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Merge/>
          </w:tcPr>
          <w:p w14:paraId="6B3EA091" w14:textId="77777777" w:rsidR="002B4509" w:rsidRPr="005A0ADC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509" w:rsidRPr="00D369A2" w14:paraId="744FBF84" w14:textId="77777777" w:rsidTr="00DE4DD9">
        <w:trPr>
          <w:trHeight w:hRule="exact" w:val="344"/>
        </w:trPr>
        <w:tc>
          <w:tcPr>
            <w:tcW w:w="3618" w:type="dxa"/>
          </w:tcPr>
          <w:p w14:paraId="6A1EF03F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3FF3A10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74E12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14:paraId="1EEE990B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7208D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Merge/>
          </w:tcPr>
          <w:p w14:paraId="2BCA479C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9F481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Merge/>
          </w:tcPr>
          <w:p w14:paraId="0695C19F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1B28D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1F9B9122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1B8AE3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14:paraId="71ABEF84" w14:textId="77777777" w:rsidR="002B4509" w:rsidRPr="005A0ADC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109EF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Merge/>
          </w:tcPr>
          <w:p w14:paraId="54AFB8C2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509" w:rsidRPr="00D369A2" w14:paraId="34D00BF3" w14:textId="77777777" w:rsidTr="00DE4DD9">
        <w:trPr>
          <w:trHeight w:hRule="exact" w:val="396"/>
        </w:trPr>
        <w:tc>
          <w:tcPr>
            <w:tcW w:w="3618" w:type="dxa"/>
          </w:tcPr>
          <w:p w14:paraId="32733160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449" w:type="dxa"/>
            <w:gridSpan w:val="13"/>
          </w:tcPr>
          <w:p w14:paraId="083A049F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A0AD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5A0ADC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2B4509" w:rsidRPr="00D369A2" w14:paraId="2EE765C6" w14:textId="77777777" w:rsidTr="00DE4DD9">
        <w:trPr>
          <w:trHeight w:hRule="exact" w:val="396"/>
        </w:trPr>
        <w:tc>
          <w:tcPr>
            <w:tcW w:w="3618" w:type="dxa"/>
          </w:tcPr>
          <w:p w14:paraId="2C6727FE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A0AD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0C76166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5A903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07191C8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2A09D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A0883B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B21E22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33AD49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FAA7AF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FF9D98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4DC9D3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6C446E47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4796B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D6D231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509" w:rsidRPr="00D369A2" w14:paraId="60F0EF3D" w14:textId="77777777" w:rsidTr="00DE4DD9">
        <w:trPr>
          <w:trHeight w:hRule="exact" w:val="396"/>
        </w:trPr>
        <w:tc>
          <w:tcPr>
            <w:tcW w:w="3618" w:type="dxa"/>
          </w:tcPr>
          <w:p w14:paraId="7E38168C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A0AD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A0ADC">
              <w:rPr>
                <w:rFonts w:ascii="Angsana New" w:hAnsi="Angsana New"/>
                <w:sz w:val="28"/>
                <w:szCs w:val="28"/>
                <w:cs/>
              </w:rPr>
              <w:t>เมษ</w:t>
            </w:r>
            <w:r w:rsidRPr="005A0ADC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5A0ADC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Pr="005A0ADC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  <w:tc>
          <w:tcPr>
            <w:tcW w:w="1170" w:type="dxa"/>
          </w:tcPr>
          <w:p w14:paraId="48C5ECD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57,032</w:t>
            </w:r>
          </w:p>
        </w:tc>
        <w:tc>
          <w:tcPr>
            <w:tcW w:w="270" w:type="dxa"/>
          </w:tcPr>
          <w:p w14:paraId="6C1C2190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E407E43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1,963,978</w:t>
            </w:r>
          </w:p>
        </w:tc>
        <w:tc>
          <w:tcPr>
            <w:tcW w:w="270" w:type="dxa"/>
          </w:tcPr>
          <w:p w14:paraId="5B388803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2C6B35C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11,799,294</w:t>
            </w:r>
          </w:p>
        </w:tc>
        <w:tc>
          <w:tcPr>
            <w:tcW w:w="270" w:type="dxa"/>
          </w:tcPr>
          <w:p w14:paraId="3BDB82D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F37A20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484,854</w:t>
            </w:r>
          </w:p>
        </w:tc>
        <w:tc>
          <w:tcPr>
            <w:tcW w:w="270" w:type="dxa"/>
          </w:tcPr>
          <w:p w14:paraId="44501FFE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E81C5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8,679</w:t>
            </w:r>
          </w:p>
        </w:tc>
        <w:tc>
          <w:tcPr>
            <w:tcW w:w="270" w:type="dxa"/>
          </w:tcPr>
          <w:p w14:paraId="7393A02C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174BA2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559,896</w:t>
            </w:r>
          </w:p>
        </w:tc>
        <w:tc>
          <w:tcPr>
            <w:tcW w:w="270" w:type="dxa"/>
          </w:tcPr>
          <w:p w14:paraId="761597D2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56E3B97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14,873,733</w:t>
            </w:r>
          </w:p>
        </w:tc>
      </w:tr>
      <w:tr w:rsidR="002B4509" w:rsidRPr="00D369A2" w14:paraId="4C14A2D5" w14:textId="77777777" w:rsidTr="00DE4DD9">
        <w:trPr>
          <w:trHeight w:hRule="exact" w:val="396"/>
        </w:trPr>
        <w:tc>
          <w:tcPr>
            <w:tcW w:w="3618" w:type="dxa"/>
          </w:tcPr>
          <w:p w14:paraId="1616D9C5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5AD0F8B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3A0B15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CC7F853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81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8E5DDE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6B4060F" w14:textId="09AAFC43" w:rsidR="002B4509" w:rsidRPr="005A0ADC" w:rsidRDefault="0062203F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407,254</w:t>
            </w:r>
          </w:p>
        </w:tc>
        <w:tc>
          <w:tcPr>
            <w:tcW w:w="270" w:type="dxa"/>
          </w:tcPr>
          <w:p w14:paraId="33594365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27B3A4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9,484</w:t>
            </w:r>
          </w:p>
        </w:tc>
        <w:tc>
          <w:tcPr>
            <w:tcW w:w="270" w:type="dxa"/>
          </w:tcPr>
          <w:p w14:paraId="4C77A5A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1B2582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7A9FEE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4562DAE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470,651</w:t>
            </w:r>
          </w:p>
        </w:tc>
        <w:tc>
          <w:tcPr>
            <w:tcW w:w="270" w:type="dxa"/>
          </w:tcPr>
          <w:p w14:paraId="792312DF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197EAB9" w14:textId="22D863E2" w:rsidR="002B4509" w:rsidRPr="005A0ADC" w:rsidRDefault="008542A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2203F">
              <w:rPr>
                <w:rFonts w:ascii="Angsana New" w:hAnsi="Angsana New"/>
                <w:sz w:val="28"/>
                <w:szCs w:val="28"/>
              </w:rPr>
              <w:t>887,389</w:t>
            </w:r>
          </w:p>
        </w:tc>
      </w:tr>
      <w:tr w:rsidR="002B4509" w:rsidRPr="00D369A2" w14:paraId="23AA70B1" w14:textId="77777777" w:rsidTr="00DE4DD9">
        <w:trPr>
          <w:trHeight w:hRule="exact" w:val="396"/>
        </w:trPr>
        <w:tc>
          <w:tcPr>
            <w:tcW w:w="3618" w:type="dxa"/>
          </w:tcPr>
          <w:p w14:paraId="4EB7A73C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</w:tcPr>
          <w:p w14:paraId="76978B2D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C32A25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0349D65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49,906</w:t>
            </w:r>
          </w:p>
        </w:tc>
        <w:tc>
          <w:tcPr>
            <w:tcW w:w="270" w:type="dxa"/>
          </w:tcPr>
          <w:p w14:paraId="4D86D7E6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91572D6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860,782</w:t>
            </w:r>
          </w:p>
        </w:tc>
        <w:tc>
          <w:tcPr>
            <w:tcW w:w="270" w:type="dxa"/>
          </w:tcPr>
          <w:p w14:paraId="56E3653D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CAFCBC5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26,526</w:t>
            </w:r>
          </w:p>
        </w:tc>
        <w:tc>
          <w:tcPr>
            <w:tcW w:w="270" w:type="dxa"/>
          </w:tcPr>
          <w:p w14:paraId="2F293303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96CA0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D1B43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8FB0F2D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08"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(937,214)</w:t>
            </w:r>
          </w:p>
        </w:tc>
        <w:tc>
          <w:tcPr>
            <w:tcW w:w="270" w:type="dxa"/>
          </w:tcPr>
          <w:p w14:paraId="1281F47D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E8D094C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4509" w:rsidRPr="00D369A2" w14:paraId="504E29A2" w14:textId="77777777" w:rsidTr="00DE4DD9">
        <w:trPr>
          <w:trHeight w:hRule="exact" w:val="396"/>
        </w:trPr>
        <w:tc>
          <w:tcPr>
            <w:tcW w:w="3618" w:type="dxa"/>
          </w:tcPr>
          <w:p w14:paraId="5CB2061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A0D815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8E5FCB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5FDB123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81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813CA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90050DF" w14:textId="288F56B2" w:rsidR="002B4509" w:rsidRPr="005A0ADC" w:rsidRDefault="0062203F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(325,657</w:t>
            </w:r>
            <w:r w:rsidR="002B4509" w:rsidRPr="005A0A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C2B4711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35218A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(3,796)</w:t>
            </w:r>
          </w:p>
        </w:tc>
        <w:tc>
          <w:tcPr>
            <w:tcW w:w="270" w:type="dxa"/>
          </w:tcPr>
          <w:p w14:paraId="2F890228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248EA0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805EA7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EBBEDEE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A3A551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309F6CF" w14:textId="57EF3765" w:rsidR="002B4509" w:rsidRPr="005A0ADC" w:rsidRDefault="0062203F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(329,453</w:t>
            </w:r>
            <w:r w:rsidR="002B4509" w:rsidRPr="005A0AD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4509" w:rsidRPr="00D369A2" w14:paraId="79F1E8AB" w14:textId="77777777" w:rsidTr="00DE4DD9">
        <w:trPr>
          <w:trHeight w:hRule="exact" w:val="396"/>
        </w:trPr>
        <w:tc>
          <w:tcPr>
            <w:tcW w:w="3618" w:type="dxa"/>
          </w:tcPr>
          <w:p w14:paraId="619FFBCC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เมษายน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8BBA0B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57,032</w:t>
            </w:r>
          </w:p>
        </w:tc>
        <w:tc>
          <w:tcPr>
            <w:tcW w:w="270" w:type="dxa"/>
          </w:tcPr>
          <w:p w14:paraId="786D1847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C49454C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2,013,884</w:t>
            </w:r>
          </w:p>
        </w:tc>
        <w:tc>
          <w:tcPr>
            <w:tcW w:w="270" w:type="dxa"/>
          </w:tcPr>
          <w:p w14:paraId="71F41E7E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3D42B638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12,741,673</w:t>
            </w:r>
          </w:p>
        </w:tc>
        <w:tc>
          <w:tcPr>
            <w:tcW w:w="270" w:type="dxa"/>
          </w:tcPr>
          <w:p w14:paraId="4355524B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B42D9D1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517,068</w:t>
            </w:r>
          </w:p>
        </w:tc>
        <w:tc>
          <w:tcPr>
            <w:tcW w:w="270" w:type="dxa"/>
          </w:tcPr>
          <w:p w14:paraId="0EAB0736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4065C1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8,679</w:t>
            </w:r>
          </w:p>
        </w:tc>
        <w:tc>
          <w:tcPr>
            <w:tcW w:w="270" w:type="dxa"/>
          </w:tcPr>
          <w:p w14:paraId="0B8C6D5D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54C50DE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93,333</w:t>
            </w:r>
          </w:p>
        </w:tc>
        <w:tc>
          <w:tcPr>
            <w:tcW w:w="270" w:type="dxa"/>
          </w:tcPr>
          <w:p w14:paraId="7BC72472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21CE146A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15,431,669</w:t>
            </w:r>
          </w:p>
        </w:tc>
      </w:tr>
      <w:tr w:rsidR="002B4509" w:rsidRPr="00D369A2" w14:paraId="78BD7DC0" w14:textId="77777777" w:rsidTr="00DE4DD9">
        <w:trPr>
          <w:trHeight w:hRule="exact" w:val="396"/>
        </w:trPr>
        <w:tc>
          <w:tcPr>
            <w:tcW w:w="3618" w:type="dxa"/>
          </w:tcPr>
          <w:p w14:paraId="5077D0DF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F94D275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5A8502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AAD618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81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83AD5E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E9EDEDD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270" w:type="dxa"/>
          </w:tcPr>
          <w:p w14:paraId="5FD8BDE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8F9CC8A" w14:textId="3BE728E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2,76</w:t>
            </w:r>
            <w:r w:rsidR="00B4001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2289583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FC9217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7D4B7B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6C58055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170,306</w:t>
            </w:r>
          </w:p>
        </w:tc>
        <w:tc>
          <w:tcPr>
            <w:tcW w:w="270" w:type="dxa"/>
          </w:tcPr>
          <w:p w14:paraId="51D8FDC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C8C2D96" w14:textId="7F46D019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173,30</w:t>
            </w:r>
            <w:r w:rsidR="00B4001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B4509" w:rsidRPr="00D369A2" w14:paraId="179A1E8A" w14:textId="77777777" w:rsidTr="00DE4DD9">
        <w:trPr>
          <w:trHeight w:val="389"/>
        </w:trPr>
        <w:tc>
          <w:tcPr>
            <w:tcW w:w="3618" w:type="dxa"/>
          </w:tcPr>
          <w:p w14:paraId="188E19AD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</w:tcPr>
          <w:p w14:paraId="1E7BBD1E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12F561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E5C36AC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66,321</w:t>
            </w:r>
          </w:p>
        </w:tc>
        <w:tc>
          <w:tcPr>
            <w:tcW w:w="270" w:type="dxa"/>
          </w:tcPr>
          <w:p w14:paraId="42AA334F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67F3AD7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185,981</w:t>
            </w:r>
          </w:p>
        </w:tc>
        <w:tc>
          <w:tcPr>
            <w:tcW w:w="270" w:type="dxa"/>
          </w:tcPr>
          <w:p w14:paraId="2A00F51E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1C83D6B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70" w:type="dxa"/>
          </w:tcPr>
          <w:p w14:paraId="79E8EA37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6E309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4B4EA6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91513E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08"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(252,382)</w:t>
            </w:r>
          </w:p>
        </w:tc>
        <w:tc>
          <w:tcPr>
            <w:tcW w:w="270" w:type="dxa"/>
          </w:tcPr>
          <w:p w14:paraId="78A8E6A5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2A53976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4509" w:rsidRPr="00D369A2" w14:paraId="79AAF536" w14:textId="77777777" w:rsidTr="00DE4DD9">
        <w:trPr>
          <w:trHeight w:hRule="exact" w:val="396"/>
        </w:trPr>
        <w:tc>
          <w:tcPr>
            <w:tcW w:w="3618" w:type="dxa"/>
          </w:tcPr>
          <w:p w14:paraId="0E92503B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1E1CA57A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04FC15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6478565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(853)</w:t>
            </w:r>
          </w:p>
        </w:tc>
        <w:tc>
          <w:tcPr>
            <w:tcW w:w="270" w:type="dxa"/>
          </w:tcPr>
          <w:p w14:paraId="30D576BE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8392507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(1,340,792)</w:t>
            </w:r>
          </w:p>
        </w:tc>
        <w:tc>
          <w:tcPr>
            <w:tcW w:w="270" w:type="dxa"/>
          </w:tcPr>
          <w:p w14:paraId="134E3465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3A3CB8AB" w14:textId="6909F47C" w:rsidR="002B4509" w:rsidRPr="005A0ADC" w:rsidRDefault="00B40015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(17,028</w:t>
            </w:r>
            <w:r w:rsidR="002B4509" w:rsidRPr="005A0A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68557E1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8931D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(898)</w:t>
            </w:r>
          </w:p>
        </w:tc>
        <w:tc>
          <w:tcPr>
            <w:tcW w:w="270" w:type="dxa"/>
          </w:tcPr>
          <w:p w14:paraId="1E493263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91EC56C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5A0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88A8B0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1BC2382" w14:textId="1BCD40A7" w:rsidR="002B4509" w:rsidRPr="005A0ADC" w:rsidRDefault="00B40015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(1,359,571</w:t>
            </w:r>
            <w:r w:rsidR="002B4509" w:rsidRPr="005A0AD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4509" w:rsidRPr="00D369A2" w14:paraId="5A48859F" w14:textId="77777777" w:rsidTr="00DE4DD9">
        <w:trPr>
          <w:trHeight w:hRule="exact" w:val="396"/>
        </w:trPr>
        <w:tc>
          <w:tcPr>
            <w:tcW w:w="3618" w:type="dxa"/>
          </w:tcPr>
          <w:p w14:paraId="2E8E014B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8D46AA6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57,032</w:t>
            </w:r>
          </w:p>
        </w:tc>
        <w:tc>
          <w:tcPr>
            <w:tcW w:w="270" w:type="dxa"/>
          </w:tcPr>
          <w:p w14:paraId="280C11F6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219D1EC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2,079,352</w:t>
            </w:r>
          </w:p>
        </w:tc>
        <w:tc>
          <w:tcPr>
            <w:tcW w:w="270" w:type="dxa"/>
          </w:tcPr>
          <w:p w14:paraId="6397367B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B11EE51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11,587,094</w:t>
            </w:r>
          </w:p>
        </w:tc>
        <w:tc>
          <w:tcPr>
            <w:tcW w:w="270" w:type="dxa"/>
          </w:tcPr>
          <w:p w14:paraId="39F066E7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6A87EB6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108"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502,886</w:t>
            </w:r>
          </w:p>
        </w:tc>
        <w:tc>
          <w:tcPr>
            <w:tcW w:w="270" w:type="dxa"/>
          </w:tcPr>
          <w:p w14:paraId="1912014F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C8EA78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7,781</w:t>
            </w:r>
          </w:p>
        </w:tc>
        <w:tc>
          <w:tcPr>
            <w:tcW w:w="270" w:type="dxa"/>
          </w:tcPr>
          <w:p w14:paraId="50D7F55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7EB7B66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11,257</w:t>
            </w:r>
          </w:p>
        </w:tc>
        <w:tc>
          <w:tcPr>
            <w:tcW w:w="270" w:type="dxa"/>
          </w:tcPr>
          <w:p w14:paraId="6FE9B066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732129AB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ADC">
              <w:rPr>
                <w:rFonts w:ascii="Angsana New" w:hAnsi="Angsana New"/>
                <w:b/>
                <w:bCs/>
                <w:sz w:val="28"/>
                <w:szCs w:val="28"/>
              </w:rPr>
              <w:t>14,245,402</w:t>
            </w:r>
          </w:p>
        </w:tc>
      </w:tr>
      <w:tr w:rsidR="002B4509" w:rsidRPr="00D369A2" w14:paraId="7E3F59B7" w14:textId="77777777" w:rsidTr="00DE4DD9">
        <w:trPr>
          <w:trHeight w:hRule="exact" w:val="396"/>
        </w:trPr>
        <w:tc>
          <w:tcPr>
            <w:tcW w:w="3618" w:type="dxa"/>
          </w:tcPr>
          <w:p w14:paraId="2B3B1262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3D097A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A158ED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DD3A2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0C39D8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613C0E1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DB2E10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982E9BC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4DCDE7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E0F37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E88F7E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D5B369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50866D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16420826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4509" w:rsidRPr="00D369A2" w14:paraId="02C16C7E" w14:textId="77777777" w:rsidTr="00DE4DD9">
        <w:trPr>
          <w:trHeight w:hRule="exact" w:val="396"/>
        </w:trPr>
        <w:tc>
          <w:tcPr>
            <w:tcW w:w="3618" w:type="dxa"/>
          </w:tcPr>
          <w:p w14:paraId="5F61BF5C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3F70C41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9DFFAA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036605BD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F6C334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44AB8DCA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6B4771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22A0715A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293F20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674F4B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59D195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5FCA011E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99BA62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1B901D51" w14:textId="77777777" w:rsidR="002B4509" w:rsidRPr="005A0ADC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0681AF91" w14:textId="77777777" w:rsidR="002B4509" w:rsidRDefault="002B4509"/>
    <w:p w14:paraId="521AF79F" w14:textId="77777777" w:rsidR="00C407B1" w:rsidRDefault="00C407B1">
      <w:r>
        <w:br w:type="page"/>
      </w:r>
    </w:p>
    <w:tbl>
      <w:tblPr>
        <w:tblW w:w="14067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645"/>
        <w:gridCol w:w="1152"/>
        <w:gridCol w:w="270"/>
        <w:gridCol w:w="1224"/>
        <w:gridCol w:w="270"/>
        <w:gridCol w:w="1206"/>
        <w:gridCol w:w="270"/>
        <w:gridCol w:w="1512"/>
        <w:gridCol w:w="270"/>
        <w:gridCol w:w="1170"/>
        <w:gridCol w:w="270"/>
        <w:gridCol w:w="1233"/>
        <w:gridCol w:w="261"/>
        <w:gridCol w:w="1314"/>
      </w:tblGrid>
      <w:tr w:rsidR="002B4509" w:rsidRPr="00D369A2" w14:paraId="529509E6" w14:textId="77777777" w:rsidTr="00DE4DD9">
        <w:trPr>
          <w:trHeight w:hRule="exact" w:val="403"/>
        </w:trPr>
        <w:tc>
          <w:tcPr>
            <w:tcW w:w="3645" w:type="dxa"/>
          </w:tcPr>
          <w:p w14:paraId="7391FEC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22" w:type="dxa"/>
            <w:gridSpan w:val="13"/>
          </w:tcPr>
          <w:p w14:paraId="42E7D2F6" w14:textId="77777777"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4509" w:rsidRPr="00D369A2" w14:paraId="4B38ABB9" w14:textId="77777777" w:rsidTr="00DE4DD9">
        <w:trPr>
          <w:trHeight w:hRule="exact" w:val="403"/>
        </w:trPr>
        <w:tc>
          <w:tcPr>
            <w:tcW w:w="3645" w:type="dxa"/>
          </w:tcPr>
          <w:p w14:paraId="3AA990E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vMerge w:val="restart"/>
          </w:tcPr>
          <w:p w14:paraId="16299BCF" w14:textId="77777777"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54B0128" w14:textId="77777777"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7834C6" w14:textId="77777777"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38D503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</w:tcPr>
          <w:p w14:paraId="6F4B4856" w14:textId="77777777" w:rsidR="002B4509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  <w:p w14:paraId="3622FCD6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และส่วนปรับปรุงที่ดิน</w:t>
            </w:r>
          </w:p>
        </w:tc>
        <w:tc>
          <w:tcPr>
            <w:tcW w:w="270" w:type="dxa"/>
          </w:tcPr>
          <w:p w14:paraId="774A5F4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14:paraId="7B370AB3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A26D71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374D37A2" w14:textId="77777777" w:rsidR="002B4509" w:rsidRPr="000A536B" w:rsidRDefault="002B4509" w:rsidP="00DE4DD9">
            <w:pPr>
              <w:pStyle w:val="BodyText"/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85C027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Merge w:val="restart"/>
          </w:tcPr>
          <w:p w14:paraId="6CD6728E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 xml:space="preserve">เครื่องตกแต่ง </w:t>
            </w:r>
          </w:p>
          <w:p w14:paraId="79F592B1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 xml:space="preserve">ติดตั้งและ </w:t>
            </w:r>
          </w:p>
          <w:p w14:paraId="5D0979B9" w14:textId="77777777" w:rsidR="002B4509" w:rsidRPr="000A536B" w:rsidRDefault="002B4509" w:rsidP="00DE4DD9">
            <w:pPr>
              <w:pStyle w:val="BodyText"/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4F8F9DE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14:paraId="53AA604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3C025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33BF0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0B34DC3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Merge w:val="restart"/>
          </w:tcPr>
          <w:p w14:paraId="05F208E0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  <w:p w14:paraId="314B1E64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  <w:p w14:paraId="29D9B1D4" w14:textId="77777777" w:rsidR="002B4509" w:rsidRPr="000A536B" w:rsidRDefault="002B4509" w:rsidP="00DE4DD9">
            <w:pPr>
              <w:pStyle w:val="BodyText"/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1" w:type="dxa"/>
          </w:tcPr>
          <w:p w14:paraId="1F87E12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Merge w:val="restart"/>
          </w:tcPr>
          <w:p w14:paraId="3AD4F4BA" w14:textId="77777777"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BD4476" w14:textId="77777777"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F821E1" w14:textId="77777777"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B4509" w:rsidRPr="00D369A2" w14:paraId="7C61A24A" w14:textId="77777777" w:rsidTr="00DE4DD9">
        <w:trPr>
          <w:trHeight w:hRule="exact" w:val="403"/>
        </w:trPr>
        <w:tc>
          <w:tcPr>
            <w:tcW w:w="3645" w:type="dxa"/>
          </w:tcPr>
          <w:p w14:paraId="5820C32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Merge/>
          </w:tcPr>
          <w:p w14:paraId="7BEAAA8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9D835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14:paraId="59C5842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6B2E9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Merge/>
          </w:tcPr>
          <w:p w14:paraId="6FE67A8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F808B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Merge/>
          </w:tcPr>
          <w:p w14:paraId="0173A68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C7821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1CD6CDC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A02DC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Merge/>
          </w:tcPr>
          <w:p w14:paraId="5709A5E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282F659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Merge/>
          </w:tcPr>
          <w:p w14:paraId="3D5837C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509" w:rsidRPr="00D369A2" w14:paraId="4C942128" w14:textId="77777777" w:rsidTr="00DE4DD9">
        <w:trPr>
          <w:trHeight w:hRule="exact" w:val="346"/>
        </w:trPr>
        <w:tc>
          <w:tcPr>
            <w:tcW w:w="3645" w:type="dxa"/>
          </w:tcPr>
          <w:p w14:paraId="489BE386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Merge/>
          </w:tcPr>
          <w:p w14:paraId="1F74623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E8F6A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14:paraId="5A4C401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44564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Merge/>
          </w:tcPr>
          <w:p w14:paraId="6AAEAF0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7E1D40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Merge/>
          </w:tcPr>
          <w:p w14:paraId="6334FB70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9ED3B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222C55F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EAB9B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Merge/>
          </w:tcPr>
          <w:p w14:paraId="5CE2F81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0A558CE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Merge/>
          </w:tcPr>
          <w:p w14:paraId="0F0BA3B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509" w:rsidRPr="00D369A2" w14:paraId="20E864CD" w14:textId="77777777" w:rsidTr="00DE4DD9">
        <w:trPr>
          <w:trHeight w:hRule="exact" w:val="403"/>
        </w:trPr>
        <w:tc>
          <w:tcPr>
            <w:tcW w:w="3645" w:type="dxa"/>
          </w:tcPr>
          <w:p w14:paraId="69C8E38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10422" w:type="dxa"/>
            <w:gridSpan w:val="13"/>
          </w:tcPr>
          <w:p w14:paraId="5ACDB6B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98" w:right="-19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A536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0A536B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2B4509" w:rsidRPr="00D369A2" w14:paraId="61C068F8" w14:textId="77777777" w:rsidTr="00DE4DD9">
        <w:trPr>
          <w:trHeight w:hRule="exact" w:val="403"/>
        </w:trPr>
        <w:tc>
          <w:tcPr>
            <w:tcW w:w="3645" w:type="dxa"/>
          </w:tcPr>
          <w:p w14:paraId="0E6FD4C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0A536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1152" w:type="dxa"/>
          </w:tcPr>
          <w:p w14:paraId="7342BAF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0CA74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A79EBC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57898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3442ED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6321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737D895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0A69F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8F9B0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3ADF7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19AB69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275C603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DE47DF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509" w:rsidRPr="00D369A2" w14:paraId="4D604A1C" w14:textId="77777777" w:rsidTr="00DE4DD9">
        <w:trPr>
          <w:trHeight w:hRule="exact" w:val="403"/>
        </w:trPr>
        <w:tc>
          <w:tcPr>
            <w:tcW w:w="3645" w:type="dxa"/>
          </w:tcPr>
          <w:p w14:paraId="2D87CF3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A536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A536B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Pr="000A536B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  <w:tc>
          <w:tcPr>
            <w:tcW w:w="1152" w:type="dxa"/>
          </w:tcPr>
          <w:p w14:paraId="4E246BE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4C8CB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1BEC50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1,271,696</w:t>
            </w:r>
          </w:p>
        </w:tc>
        <w:tc>
          <w:tcPr>
            <w:tcW w:w="270" w:type="dxa"/>
          </w:tcPr>
          <w:p w14:paraId="2E99B67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9FA0F6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8,670,750</w:t>
            </w:r>
          </w:p>
        </w:tc>
        <w:tc>
          <w:tcPr>
            <w:tcW w:w="270" w:type="dxa"/>
          </w:tcPr>
          <w:p w14:paraId="692CEAC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7B36EB3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342,159</w:t>
            </w:r>
          </w:p>
        </w:tc>
        <w:tc>
          <w:tcPr>
            <w:tcW w:w="270" w:type="dxa"/>
          </w:tcPr>
          <w:p w14:paraId="04EB906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0F820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8,422</w:t>
            </w:r>
          </w:p>
        </w:tc>
        <w:tc>
          <w:tcPr>
            <w:tcW w:w="270" w:type="dxa"/>
          </w:tcPr>
          <w:p w14:paraId="59FC32B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3B33619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3D33AB0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2352F3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10,293,027</w:t>
            </w:r>
          </w:p>
        </w:tc>
      </w:tr>
      <w:tr w:rsidR="002B4509" w:rsidRPr="00D369A2" w14:paraId="13EA9EDB" w14:textId="77777777" w:rsidTr="00DE4DD9">
        <w:trPr>
          <w:trHeight w:hRule="exact" w:val="403"/>
        </w:trPr>
        <w:tc>
          <w:tcPr>
            <w:tcW w:w="3645" w:type="dxa"/>
          </w:tcPr>
          <w:p w14:paraId="0207EFD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14:paraId="0587CEA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1009E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058D1F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63,166</w:t>
            </w:r>
          </w:p>
        </w:tc>
        <w:tc>
          <w:tcPr>
            <w:tcW w:w="270" w:type="dxa"/>
          </w:tcPr>
          <w:p w14:paraId="1A7B4F8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7A7292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532,641</w:t>
            </w:r>
          </w:p>
        </w:tc>
        <w:tc>
          <w:tcPr>
            <w:tcW w:w="270" w:type="dxa"/>
          </w:tcPr>
          <w:p w14:paraId="32E212E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5FC3D6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47,044</w:t>
            </w:r>
          </w:p>
        </w:tc>
        <w:tc>
          <w:tcPr>
            <w:tcW w:w="270" w:type="dxa"/>
          </w:tcPr>
          <w:p w14:paraId="58CC5A3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AD692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270" w:type="dxa"/>
          </w:tcPr>
          <w:p w14:paraId="41A835C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6D2475C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2AC8172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92C4F4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643,097</w:t>
            </w:r>
          </w:p>
        </w:tc>
      </w:tr>
      <w:tr w:rsidR="002B4509" w:rsidRPr="00D369A2" w14:paraId="19C7434A" w14:textId="77777777" w:rsidTr="00DE4DD9">
        <w:trPr>
          <w:trHeight w:hRule="exact" w:val="403"/>
        </w:trPr>
        <w:tc>
          <w:tcPr>
            <w:tcW w:w="3645" w:type="dxa"/>
          </w:tcPr>
          <w:p w14:paraId="2ADCEA4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52" w:type="dxa"/>
          </w:tcPr>
          <w:p w14:paraId="7814CB3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C5990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78CB8D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9B463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6BE1F52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(324,703)</w:t>
            </w:r>
          </w:p>
        </w:tc>
        <w:tc>
          <w:tcPr>
            <w:tcW w:w="270" w:type="dxa"/>
          </w:tcPr>
          <w:p w14:paraId="56871AD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81E323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(2,858)</w:t>
            </w:r>
          </w:p>
        </w:tc>
        <w:tc>
          <w:tcPr>
            <w:tcW w:w="270" w:type="dxa"/>
          </w:tcPr>
          <w:p w14:paraId="5979BFC6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BEED9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AC96F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1128398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4F34BC80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530520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(327,561)</w:t>
            </w:r>
          </w:p>
        </w:tc>
      </w:tr>
      <w:tr w:rsidR="002B4509" w:rsidRPr="00D369A2" w14:paraId="180DDF9B" w14:textId="77777777" w:rsidTr="00DE4DD9">
        <w:trPr>
          <w:trHeight w:hRule="exact" w:val="403"/>
        </w:trPr>
        <w:tc>
          <w:tcPr>
            <w:tcW w:w="3645" w:type="dxa"/>
          </w:tcPr>
          <w:p w14:paraId="0C6D2D9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เมษายน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7A230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9E164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EC9D37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1,334,862</w:t>
            </w:r>
          </w:p>
        </w:tc>
        <w:tc>
          <w:tcPr>
            <w:tcW w:w="270" w:type="dxa"/>
          </w:tcPr>
          <w:p w14:paraId="5FC1AFF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48800E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8,878,688</w:t>
            </w:r>
          </w:p>
        </w:tc>
        <w:tc>
          <w:tcPr>
            <w:tcW w:w="270" w:type="dxa"/>
          </w:tcPr>
          <w:p w14:paraId="1098636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12A686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386,345</w:t>
            </w:r>
          </w:p>
        </w:tc>
        <w:tc>
          <w:tcPr>
            <w:tcW w:w="270" w:type="dxa"/>
          </w:tcPr>
          <w:p w14:paraId="12F4B05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1D701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8,668</w:t>
            </w:r>
          </w:p>
        </w:tc>
        <w:tc>
          <w:tcPr>
            <w:tcW w:w="270" w:type="dxa"/>
          </w:tcPr>
          <w:p w14:paraId="1461F99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DB0405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3DA1FFF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0AE5417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10,608,563</w:t>
            </w:r>
          </w:p>
        </w:tc>
      </w:tr>
      <w:tr w:rsidR="002B4509" w:rsidRPr="00D369A2" w14:paraId="2725ECE4" w14:textId="77777777" w:rsidTr="00DE4DD9">
        <w:trPr>
          <w:trHeight w:hRule="exact" w:val="403"/>
        </w:trPr>
        <w:tc>
          <w:tcPr>
            <w:tcW w:w="3645" w:type="dxa"/>
          </w:tcPr>
          <w:p w14:paraId="6748019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</w:tcPr>
          <w:p w14:paraId="507103B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A8A73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32324F2" w14:textId="3B267059" w:rsidR="002B4509" w:rsidRPr="000A536B" w:rsidRDefault="00704D56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64,264</w:t>
            </w:r>
          </w:p>
        </w:tc>
        <w:tc>
          <w:tcPr>
            <w:tcW w:w="270" w:type="dxa"/>
          </w:tcPr>
          <w:p w14:paraId="064D347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AE20621" w14:textId="48B5A41C" w:rsidR="002B4509" w:rsidRPr="000A536B" w:rsidRDefault="00704D56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538,214</w:t>
            </w:r>
          </w:p>
        </w:tc>
        <w:tc>
          <w:tcPr>
            <w:tcW w:w="270" w:type="dxa"/>
          </w:tcPr>
          <w:p w14:paraId="2C11FE7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95C43A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45,272</w:t>
            </w:r>
          </w:p>
        </w:tc>
        <w:tc>
          <w:tcPr>
            <w:tcW w:w="270" w:type="dxa"/>
          </w:tcPr>
          <w:p w14:paraId="739CDD8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EC294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70" w:type="dxa"/>
          </w:tcPr>
          <w:p w14:paraId="75F9B9C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859E23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7B480B7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5EC592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647,758</w:t>
            </w:r>
          </w:p>
        </w:tc>
      </w:tr>
      <w:tr w:rsidR="002B4509" w:rsidRPr="00D369A2" w14:paraId="31E2DBE5" w14:textId="77777777" w:rsidTr="00DE4DD9">
        <w:trPr>
          <w:trHeight w:hRule="exact" w:val="403"/>
        </w:trPr>
        <w:tc>
          <w:tcPr>
            <w:tcW w:w="3645" w:type="dxa"/>
          </w:tcPr>
          <w:p w14:paraId="74FD9CA0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536B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52" w:type="dxa"/>
          </w:tcPr>
          <w:p w14:paraId="406E9000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971CC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C38C54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F528B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6027819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6,644</w:t>
            </w:r>
          </w:p>
        </w:tc>
        <w:tc>
          <w:tcPr>
            <w:tcW w:w="270" w:type="dxa"/>
          </w:tcPr>
          <w:p w14:paraId="66A375E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7EE853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270" w:type="dxa"/>
          </w:tcPr>
          <w:p w14:paraId="0479839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B943C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6A8EB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1CF2301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122BB6E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213850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7,026</w:t>
            </w:r>
          </w:p>
        </w:tc>
      </w:tr>
      <w:tr w:rsidR="002B4509" w:rsidRPr="00D369A2" w14:paraId="5CCB8431" w14:textId="77777777" w:rsidTr="00DE4DD9">
        <w:trPr>
          <w:trHeight w:hRule="exact" w:val="403"/>
        </w:trPr>
        <w:tc>
          <w:tcPr>
            <w:tcW w:w="3645" w:type="dxa"/>
          </w:tcPr>
          <w:p w14:paraId="671ABA2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52" w:type="dxa"/>
          </w:tcPr>
          <w:p w14:paraId="0765565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AD58E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639BE29" w14:textId="3658C365" w:rsidR="002B4509" w:rsidRPr="000A536B" w:rsidRDefault="00704D56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(853</w:t>
            </w:r>
            <w:r w:rsidR="002B4509" w:rsidRPr="000A53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04115F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BF4944C" w14:textId="0425CB5C" w:rsidR="002B4509" w:rsidRPr="000A536B" w:rsidRDefault="00704D56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(1,339,572</w:t>
            </w:r>
            <w:r w:rsidR="002B4509" w:rsidRPr="000A53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0EA133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5EEFABC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(17,000)</w:t>
            </w:r>
          </w:p>
        </w:tc>
        <w:tc>
          <w:tcPr>
            <w:tcW w:w="270" w:type="dxa"/>
          </w:tcPr>
          <w:p w14:paraId="2B9E9F5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533AC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44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(</w:t>
            </w:r>
            <w:r w:rsidRPr="000A536B">
              <w:rPr>
                <w:rFonts w:ascii="Angsana New" w:hAnsi="Angsana New" w:hint="cs"/>
                <w:sz w:val="28"/>
                <w:szCs w:val="28"/>
                <w:cs/>
              </w:rPr>
              <w:t>898</w:t>
            </w:r>
            <w:r w:rsidRPr="000A53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7028EE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7832019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3173385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2C448C6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(1,358,323)</w:t>
            </w:r>
          </w:p>
        </w:tc>
      </w:tr>
      <w:tr w:rsidR="002B4509" w:rsidRPr="00D369A2" w14:paraId="6E10382D" w14:textId="77777777" w:rsidTr="00DE4DD9">
        <w:trPr>
          <w:trHeight w:hRule="exact" w:val="403"/>
        </w:trPr>
        <w:tc>
          <w:tcPr>
            <w:tcW w:w="3645" w:type="dxa"/>
          </w:tcPr>
          <w:p w14:paraId="069B22C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8929B2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5776C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575301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1,398,273</w:t>
            </w:r>
          </w:p>
        </w:tc>
        <w:tc>
          <w:tcPr>
            <w:tcW w:w="270" w:type="dxa"/>
          </w:tcPr>
          <w:p w14:paraId="5BC30DB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4F20F2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8,083,974</w:t>
            </w:r>
          </w:p>
        </w:tc>
        <w:tc>
          <w:tcPr>
            <w:tcW w:w="270" w:type="dxa"/>
          </w:tcPr>
          <w:p w14:paraId="353B432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D8CD530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414,999</w:t>
            </w:r>
          </w:p>
        </w:tc>
        <w:tc>
          <w:tcPr>
            <w:tcW w:w="270" w:type="dxa"/>
          </w:tcPr>
          <w:p w14:paraId="5EDB62F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71418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7,778</w:t>
            </w:r>
          </w:p>
        </w:tc>
        <w:tc>
          <w:tcPr>
            <w:tcW w:w="270" w:type="dxa"/>
          </w:tcPr>
          <w:p w14:paraId="10EAB12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69BF7D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787FF3E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5FBCEE56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9,905,024</w:t>
            </w:r>
          </w:p>
        </w:tc>
      </w:tr>
      <w:tr w:rsidR="002B4509" w:rsidRPr="00D369A2" w14:paraId="11B004CA" w14:textId="77777777" w:rsidTr="00DE4DD9">
        <w:trPr>
          <w:trHeight w:hRule="exact" w:val="403"/>
        </w:trPr>
        <w:tc>
          <w:tcPr>
            <w:tcW w:w="3645" w:type="dxa"/>
          </w:tcPr>
          <w:p w14:paraId="7F47F58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A24A1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00B09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4845E9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2D7B6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CE31EB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1F251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5DE6A1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99284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AA4A6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F48CB6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11C6E64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167DFD0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A61B6D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509" w:rsidRPr="00D369A2" w14:paraId="67B9F952" w14:textId="77777777" w:rsidTr="00DE4DD9">
        <w:trPr>
          <w:trHeight w:hRule="exact" w:val="403"/>
        </w:trPr>
        <w:tc>
          <w:tcPr>
            <w:tcW w:w="3645" w:type="dxa"/>
          </w:tcPr>
          <w:p w14:paraId="28B4732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2DB27AB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1B306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51D8CE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B45D4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76C40D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FF76B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979BCF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5441C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6D340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71F99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</w:tcPr>
          <w:p w14:paraId="5080D1C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78FD64E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2C161F4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509" w:rsidRPr="00D369A2" w14:paraId="6CE0AE3D" w14:textId="77777777" w:rsidTr="00DE4DD9">
        <w:trPr>
          <w:trHeight w:hRule="exact" w:val="403"/>
        </w:trPr>
        <w:tc>
          <w:tcPr>
            <w:tcW w:w="3645" w:type="dxa"/>
          </w:tcPr>
          <w:p w14:paraId="649EB08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6E720E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E6336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294EEF6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440FD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5220DD36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D3313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2E14DC16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4BF32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BD3EF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24A0E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643DB9B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2F09E49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29924EA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4509" w:rsidRPr="00D369A2" w14:paraId="123A4255" w14:textId="77777777" w:rsidTr="00DE4DD9">
        <w:trPr>
          <w:trHeight w:hRule="exact" w:val="403"/>
        </w:trPr>
        <w:tc>
          <w:tcPr>
            <w:tcW w:w="3645" w:type="dxa"/>
          </w:tcPr>
          <w:p w14:paraId="02895C3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AA4503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A6802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5A8F937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1A002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6D846E3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845D7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4D01737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B79E0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357D4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1402B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2BB9960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09BD591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400EC8C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4509" w:rsidRPr="00D369A2" w14:paraId="001981C3" w14:textId="77777777" w:rsidTr="00DE4DD9">
        <w:trPr>
          <w:trHeight w:hRule="exact" w:val="403"/>
        </w:trPr>
        <w:tc>
          <w:tcPr>
            <w:tcW w:w="3645" w:type="dxa"/>
          </w:tcPr>
          <w:p w14:paraId="600F72E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4BB7A7F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B464D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268E1E7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34A80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40200A96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42ECB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2A80FD1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7AC49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D5594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CFEDD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1FE4F9A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2E4B12C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111C273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49FC8F23" w14:textId="77777777" w:rsidR="002B4509" w:rsidRDefault="002B4509"/>
    <w:p w14:paraId="1499EBDE" w14:textId="77777777" w:rsidR="00C407B1" w:rsidRDefault="00C407B1">
      <w:r>
        <w:br w:type="page"/>
      </w:r>
    </w:p>
    <w:tbl>
      <w:tblPr>
        <w:tblW w:w="14067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645"/>
        <w:gridCol w:w="1152"/>
        <w:gridCol w:w="270"/>
        <w:gridCol w:w="1224"/>
        <w:gridCol w:w="288"/>
        <w:gridCol w:w="1179"/>
        <w:gridCol w:w="297"/>
        <w:gridCol w:w="1494"/>
        <w:gridCol w:w="270"/>
        <w:gridCol w:w="1170"/>
        <w:gridCol w:w="288"/>
        <w:gridCol w:w="1215"/>
        <w:gridCol w:w="270"/>
        <w:gridCol w:w="1305"/>
      </w:tblGrid>
      <w:tr w:rsidR="002B4509" w:rsidRPr="00D369A2" w14:paraId="4D54B129" w14:textId="77777777" w:rsidTr="00DE4DD9">
        <w:trPr>
          <w:trHeight w:hRule="exact" w:val="403"/>
        </w:trPr>
        <w:tc>
          <w:tcPr>
            <w:tcW w:w="3645" w:type="dxa"/>
          </w:tcPr>
          <w:p w14:paraId="60B5944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22" w:type="dxa"/>
            <w:gridSpan w:val="13"/>
          </w:tcPr>
          <w:p w14:paraId="3105FA00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4509" w:rsidRPr="00D369A2" w14:paraId="71784188" w14:textId="77777777" w:rsidTr="00DE4DD9">
        <w:trPr>
          <w:trHeight w:hRule="exact" w:val="403"/>
        </w:trPr>
        <w:tc>
          <w:tcPr>
            <w:tcW w:w="3645" w:type="dxa"/>
          </w:tcPr>
          <w:p w14:paraId="451D3F9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Merge w:val="restart"/>
          </w:tcPr>
          <w:p w14:paraId="0E1D91EC" w14:textId="77777777"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F73CD33" w14:textId="77777777"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893D56D" w14:textId="77777777" w:rsidR="002B4509" w:rsidRPr="000A536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A6F7D6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422ACB3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</w:tcPr>
          <w:p w14:paraId="7EC29494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CAFA4A" w14:textId="77777777" w:rsidR="002B4509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  <w:p w14:paraId="4AF09A8F" w14:textId="77777777" w:rsidR="002B4509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และส่วน</w:t>
            </w:r>
          </w:p>
          <w:p w14:paraId="0B664A3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88" w:type="dxa"/>
          </w:tcPr>
          <w:p w14:paraId="6E394FB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vMerge w:val="restart"/>
          </w:tcPr>
          <w:p w14:paraId="27B4A488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818C8F3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E2006C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7E37098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97" w:type="dxa"/>
          </w:tcPr>
          <w:p w14:paraId="20752EC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vMerge w:val="restart"/>
          </w:tcPr>
          <w:p w14:paraId="4A912F23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ECA2230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  <w:p w14:paraId="6B8E686C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  <w:p w14:paraId="5148E10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73EDDC06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14:paraId="071ED68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517E44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09E958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DBF67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8" w:type="dxa"/>
          </w:tcPr>
          <w:p w14:paraId="778A646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Merge w:val="restart"/>
          </w:tcPr>
          <w:p w14:paraId="133AC054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F10233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  <w:p w14:paraId="6BEE3465" w14:textId="77777777" w:rsidR="002B4509" w:rsidRPr="000A536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  <w:p w14:paraId="2C5CE6A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030A488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Merge w:val="restart"/>
          </w:tcPr>
          <w:p w14:paraId="3C8E0A90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9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037F8C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9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E4FB93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9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38070E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B4509" w:rsidRPr="00D369A2" w14:paraId="40F2AE89" w14:textId="77777777" w:rsidTr="00DE4DD9">
        <w:trPr>
          <w:trHeight w:hRule="exact" w:val="403"/>
        </w:trPr>
        <w:tc>
          <w:tcPr>
            <w:tcW w:w="3645" w:type="dxa"/>
          </w:tcPr>
          <w:p w14:paraId="2D76E2A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Merge/>
          </w:tcPr>
          <w:p w14:paraId="44E248B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0D17E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14:paraId="695A0CC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3EA9C3D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Merge/>
          </w:tcPr>
          <w:p w14:paraId="11CA6E1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</w:tcPr>
          <w:p w14:paraId="1DED31A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vMerge/>
          </w:tcPr>
          <w:p w14:paraId="2F97C03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50BC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1B92251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50A6B68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Merge/>
          </w:tcPr>
          <w:p w14:paraId="26B64A7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52974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vMerge/>
          </w:tcPr>
          <w:p w14:paraId="0D81A06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4509" w:rsidRPr="00D369A2" w14:paraId="1662AEB7" w14:textId="77777777" w:rsidTr="00DE4DD9">
        <w:trPr>
          <w:trHeight w:hRule="exact" w:val="403"/>
        </w:trPr>
        <w:tc>
          <w:tcPr>
            <w:tcW w:w="3645" w:type="dxa"/>
          </w:tcPr>
          <w:p w14:paraId="391E9CE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Merge/>
          </w:tcPr>
          <w:p w14:paraId="6677242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B3209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14:paraId="09F6500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4969944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Merge/>
          </w:tcPr>
          <w:p w14:paraId="72696EC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</w:tcPr>
          <w:p w14:paraId="51CBE17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vMerge/>
          </w:tcPr>
          <w:p w14:paraId="1594B6B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33792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22BCB19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3BF63D4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Merge/>
          </w:tcPr>
          <w:p w14:paraId="7098DE6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99C01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vMerge/>
          </w:tcPr>
          <w:p w14:paraId="2C6AC05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4509" w:rsidRPr="00D369A2" w14:paraId="50EA4414" w14:textId="77777777" w:rsidTr="00DE4DD9">
        <w:trPr>
          <w:trHeight w:hRule="exact" w:val="346"/>
        </w:trPr>
        <w:tc>
          <w:tcPr>
            <w:tcW w:w="3645" w:type="dxa"/>
          </w:tcPr>
          <w:p w14:paraId="62D570C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vMerge/>
          </w:tcPr>
          <w:p w14:paraId="31547B6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0E001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14:paraId="612679F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1C223CD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Merge/>
          </w:tcPr>
          <w:p w14:paraId="6884055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</w:tcPr>
          <w:p w14:paraId="2BCD347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vMerge/>
          </w:tcPr>
          <w:p w14:paraId="7A62A7F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2E72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76F9B79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6504736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Merge/>
          </w:tcPr>
          <w:p w14:paraId="76CBC03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9A8FC6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vMerge/>
          </w:tcPr>
          <w:p w14:paraId="218A479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4509" w:rsidRPr="00D369A2" w14:paraId="4F2A369F" w14:textId="77777777" w:rsidTr="00DE4DD9">
        <w:trPr>
          <w:trHeight w:hRule="exact" w:val="403"/>
        </w:trPr>
        <w:tc>
          <w:tcPr>
            <w:tcW w:w="3645" w:type="dxa"/>
          </w:tcPr>
          <w:p w14:paraId="464283C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10422" w:type="dxa"/>
            <w:gridSpan w:val="13"/>
          </w:tcPr>
          <w:p w14:paraId="00C636A0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0A536B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2B4509" w:rsidRPr="00D369A2" w14:paraId="2D435323" w14:textId="77777777" w:rsidTr="00DE4DD9">
        <w:trPr>
          <w:trHeight w:hRule="exact" w:val="403"/>
        </w:trPr>
        <w:tc>
          <w:tcPr>
            <w:tcW w:w="3645" w:type="dxa"/>
          </w:tcPr>
          <w:p w14:paraId="217E48D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52" w:type="dxa"/>
          </w:tcPr>
          <w:p w14:paraId="04BCD4D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3F190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1EB0B76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7C77CBC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1AD2167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</w:tcPr>
          <w:p w14:paraId="08B5C16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</w:tcPr>
          <w:p w14:paraId="3FC9804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A36C6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2418C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45D68140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5129459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60C8A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14:paraId="16FE1A4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4509" w:rsidRPr="00D369A2" w14:paraId="4E42DB32" w14:textId="77777777" w:rsidTr="00DE4DD9">
        <w:trPr>
          <w:trHeight w:hRule="exact" w:val="403"/>
        </w:trPr>
        <w:tc>
          <w:tcPr>
            <w:tcW w:w="3645" w:type="dxa"/>
          </w:tcPr>
          <w:p w14:paraId="0AD93FC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เมษายน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B709BD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57,032</w:t>
            </w:r>
          </w:p>
        </w:tc>
        <w:tc>
          <w:tcPr>
            <w:tcW w:w="270" w:type="dxa"/>
          </w:tcPr>
          <w:p w14:paraId="3A18870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5A0159F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692,282</w:t>
            </w:r>
          </w:p>
        </w:tc>
        <w:tc>
          <w:tcPr>
            <w:tcW w:w="288" w:type="dxa"/>
          </w:tcPr>
          <w:p w14:paraId="00E5D9B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0CDEDC30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3,128,544</w:t>
            </w:r>
          </w:p>
        </w:tc>
        <w:tc>
          <w:tcPr>
            <w:tcW w:w="297" w:type="dxa"/>
          </w:tcPr>
          <w:p w14:paraId="5CB1DD9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double" w:sz="4" w:space="0" w:color="auto"/>
            </w:tcBorders>
          </w:tcPr>
          <w:p w14:paraId="2E8E485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142,695</w:t>
            </w:r>
          </w:p>
        </w:tc>
        <w:tc>
          <w:tcPr>
            <w:tcW w:w="270" w:type="dxa"/>
          </w:tcPr>
          <w:p w14:paraId="23797A4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56009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257</w:t>
            </w:r>
          </w:p>
        </w:tc>
        <w:tc>
          <w:tcPr>
            <w:tcW w:w="288" w:type="dxa"/>
          </w:tcPr>
          <w:p w14:paraId="2C617D2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330BAC1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559,896</w:t>
            </w:r>
          </w:p>
        </w:tc>
        <w:tc>
          <w:tcPr>
            <w:tcW w:w="270" w:type="dxa"/>
          </w:tcPr>
          <w:p w14:paraId="61D4F306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417C07C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4,580,706</w:t>
            </w:r>
          </w:p>
        </w:tc>
      </w:tr>
      <w:tr w:rsidR="002B4509" w:rsidRPr="00D369A2" w14:paraId="0E5311DD" w14:textId="77777777" w:rsidTr="00DE4DD9">
        <w:trPr>
          <w:trHeight w:hRule="exact" w:val="403"/>
        </w:trPr>
        <w:tc>
          <w:tcPr>
            <w:tcW w:w="3645" w:type="dxa"/>
          </w:tcPr>
          <w:p w14:paraId="75DFE3B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292F68B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1769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70C07D70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23991D10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43FCAD8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</w:tcPr>
          <w:p w14:paraId="4F99EF2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double" w:sz="4" w:space="0" w:color="auto"/>
            </w:tcBorders>
          </w:tcPr>
          <w:p w14:paraId="5F78A69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9B3576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75EC47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59A3BF7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79F598A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EDA5F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0103EAC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4509" w:rsidRPr="00D369A2" w14:paraId="7C185427" w14:textId="77777777" w:rsidTr="00DE4DD9">
        <w:trPr>
          <w:trHeight w:hRule="exact" w:val="403"/>
        </w:trPr>
        <w:tc>
          <w:tcPr>
            <w:tcW w:w="3645" w:type="dxa"/>
          </w:tcPr>
          <w:p w14:paraId="23E113E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 25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1 เมษายน 25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152" w:type="dxa"/>
          </w:tcPr>
          <w:p w14:paraId="0CC4F78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596C4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309C64C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7AD4161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35614A3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</w:tcPr>
          <w:p w14:paraId="706957E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</w:tcPr>
          <w:p w14:paraId="145F1C8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D6439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EB6B1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57793C6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610E576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3B5E5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14:paraId="469FD0C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4509" w:rsidRPr="00D369A2" w14:paraId="51B3679C" w14:textId="77777777" w:rsidTr="00DE4DD9">
        <w:trPr>
          <w:trHeight w:hRule="exact" w:val="403"/>
        </w:trPr>
        <w:tc>
          <w:tcPr>
            <w:tcW w:w="3645" w:type="dxa"/>
          </w:tcPr>
          <w:p w14:paraId="4C61466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52" w:type="dxa"/>
          </w:tcPr>
          <w:p w14:paraId="4AD7403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57,032</w:t>
            </w:r>
          </w:p>
        </w:tc>
        <w:tc>
          <w:tcPr>
            <w:tcW w:w="270" w:type="dxa"/>
          </w:tcPr>
          <w:p w14:paraId="3EC7C43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10C049D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679,022</w:t>
            </w:r>
          </w:p>
        </w:tc>
        <w:tc>
          <w:tcPr>
            <w:tcW w:w="288" w:type="dxa"/>
          </w:tcPr>
          <w:p w14:paraId="3BDD128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B1D581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3,466,724</w:t>
            </w:r>
          </w:p>
        </w:tc>
        <w:tc>
          <w:tcPr>
            <w:tcW w:w="297" w:type="dxa"/>
          </w:tcPr>
          <w:p w14:paraId="1FC9D61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</w:tcPr>
          <w:p w14:paraId="1D26A80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130,723</w:t>
            </w:r>
          </w:p>
        </w:tc>
        <w:tc>
          <w:tcPr>
            <w:tcW w:w="270" w:type="dxa"/>
          </w:tcPr>
          <w:p w14:paraId="6F095B40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FE9B5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88" w:type="dxa"/>
          </w:tcPr>
          <w:p w14:paraId="469B150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6828A0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93,333</w:t>
            </w:r>
          </w:p>
        </w:tc>
        <w:tc>
          <w:tcPr>
            <w:tcW w:w="270" w:type="dxa"/>
          </w:tcPr>
          <w:p w14:paraId="18F527C0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002ACFF" w14:textId="2BE55C00" w:rsidR="002B4509" w:rsidRPr="000A536B" w:rsidRDefault="002B4509" w:rsidP="004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4,</w:t>
            </w:r>
            <w:r w:rsidR="004D56F6">
              <w:rPr>
                <w:rFonts w:ascii="Angsana New" w:hAnsi="Angsana New"/>
                <w:sz w:val="28"/>
                <w:szCs w:val="28"/>
              </w:rPr>
              <w:t>426</w:t>
            </w:r>
            <w:r w:rsidRPr="000A536B">
              <w:rPr>
                <w:rFonts w:ascii="Angsana New" w:hAnsi="Angsana New"/>
                <w:sz w:val="28"/>
                <w:szCs w:val="28"/>
              </w:rPr>
              <w:t>,</w:t>
            </w:r>
            <w:r w:rsidR="004D56F6">
              <w:rPr>
                <w:rFonts w:ascii="Angsana New" w:hAnsi="Angsana New"/>
                <w:sz w:val="28"/>
                <w:szCs w:val="28"/>
              </w:rPr>
              <w:t>845</w:t>
            </w:r>
          </w:p>
        </w:tc>
      </w:tr>
      <w:tr w:rsidR="002B4509" w:rsidRPr="00D369A2" w14:paraId="46788B21" w14:textId="77777777" w:rsidTr="00DE4DD9">
        <w:trPr>
          <w:trHeight w:hRule="exact" w:val="403"/>
        </w:trPr>
        <w:tc>
          <w:tcPr>
            <w:tcW w:w="3645" w:type="dxa"/>
          </w:tcPr>
          <w:p w14:paraId="6A9AB59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36687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52263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0912AC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2C2203F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FFF942B" w14:textId="3B41915D" w:rsidR="002B4509" w:rsidRPr="000A536B" w:rsidRDefault="004D56F6" w:rsidP="004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</w:t>
            </w:r>
            <w:r w:rsidR="002B4509" w:rsidRPr="000A536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297" w:type="dxa"/>
          </w:tcPr>
          <w:p w14:paraId="7AE4033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185D689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83626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6387B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265AB0C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03CA3B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60E8F6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6DD60486" w14:textId="4A5A6CE1" w:rsidR="002B4509" w:rsidRPr="000A536B" w:rsidRDefault="004D56F6" w:rsidP="004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</w:t>
            </w:r>
            <w:r w:rsidR="002B4509" w:rsidRPr="000A536B">
              <w:rPr>
                <w:rFonts w:ascii="Angsana New" w:hAnsi="Angsana New"/>
                <w:sz w:val="28"/>
                <w:szCs w:val="28"/>
              </w:rPr>
              <w:t>,2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2B4509" w:rsidRPr="00D369A2" w14:paraId="03EA5A05" w14:textId="77777777" w:rsidTr="00DE4DD9">
        <w:trPr>
          <w:trHeight w:hRule="exact" w:val="403"/>
        </w:trPr>
        <w:tc>
          <w:tcPr>
            <w:tcW w:w="3645" w:type="dxa"/>
          </w:tcPr>
          <w:p w14:paraId="197E53F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E6828E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57,032</w:t>
            </w:r>
          </w:p>
        </w:tc>
        <w:tc>
          <w:tcPr>
            <w:tcW w:w="270" w:type="dxa"/>
          </w:tcPr>
          <w:p w14:paraId="1CF647F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F348A7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679,022</w:t>
            </w:r>
          </w:p>
        </w:tc>
        <w:tc>
          <w:tcPr>
            <w:tcW w:w="288" w:type="dxa"/>
          </w:tcPr>
          <w:p w14:paraId="0DB154C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70ECDD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3,862,985</w:t>
            </w:r>
          </w:p>
        </w:tc>
        <w:tc>
          <w:tcPr>
            <w:tcW w:w="297" w:type="dxa"/>
          </w:tcPr>
          <w:p w14:paraId="3DFC29C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0DDC256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130,723</w:t>
            </w:r>
          </w:p>
        </w:tc>
        <w:tc>
          <w:tcPr>
            <w:tcW w:w="270" w:type="dxa"/>
          </w:tcPr>
          <w:p w14:paraId="51943716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12303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88" w:type="dxa"/>
          </w:tcPr>
          <w:p w14:paraId="5ACFA28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A9B60B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93,333</w:t>
            </w:r>
          </w:p>
        </w:tc>
        <w:tc>
          <w:tcPr>
            <w:tcW w:w="270" w:type="dxa"/>
          </w:tcPr>
          <w:p w14:paraId="65D9815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443463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4,823,106</w:t>
            </w:r>
          </w:p>
        </w:tc>
      </w:tr>
      <w:tr w:rsidR="002B4509" w:rsidRPr="00D369A2" w14:paraId="335E6746" w14:textId="77777777" w:rsidTr="00DE4DD9">
        <w:trPr>
          <w:trHeight w:hRule="exact" w:val="403"/>
        </w:trPr>
        <w:tc>
          <w:tcPr>
            <w:tcW w:w="3645" w:type="dxa"/>
          </w:tcPr>
          <w:p w14:paraId="508C2CB6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2C9C131E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9626E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6D60922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2CD3378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E064F1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" w:type="dxa"/>
          </w:tcPr>
          <w:p w14:paraId="131635A0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double" w:sz="4" w:space="0" w:color="auto"/>
            </w:tcBorders>
          </w:tcPr>
          <w:p w14:paraId="5613FB0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28626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B313FA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1B63364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4825B7A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04540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43190EE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4509" w:rsidRPr="00D369A2" w14:paraId="524D2435" w14:textId="77777777" w:rsidTr="00DE4DD9">
        <w:trPr>
          <w:trHeight w:hRule="exact" w:val="403"/>
        </w:trPr>
        <w:tc>
          <w:tcPr>
            <w:tcW w:w="3645" w:type="dxa"/>
          </w:tcPr>
          <w:p w14:paraId="47ACC5B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52" w:type="dxa"/>
          </w:tcPr>
          <w:p w14:paraId="4A29DCC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57,032</w:t>
            </w:r>
          </w:p>
        </w:tc>
        <w:tc>
          <w:tcPr>
            <w:tcW w:w="270" w:type="dxa"/>
          </w:tcPr>
          <w:p w14:paraId="43080D0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26E8584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681,079</w:t>
            </w:r>
          </w:p>
        </w:tc>
        <w:tc>
          <w:tcPr>
            <w:tcW w:w="288" w:type="dxa"/>
          </w:tcPr>
          <w:p w14:paraId="3A8F5F0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293C8095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3,133,877</w:t>
            </w:r>
          </w:p>
        </w:tc>
        <w:tc>
          <w:tcPr>
            <w:tcW w:w="297" w:type="dxa"/>
          </w:tcPr>
          <w:p w14:paraId="111D981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</w:tcPr>
          <w:p w14:paraId="37607A8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87,887</w:t>
            </w:r>
          </w:p>
        </w:tc>
        <w:tc>
          <w:tcPr>
            <w:tcW w:w="270" w:type="dxa"/>
          </w:tcPr>
          <w:p w14:paraId="0B497486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07E63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8" w:type="dxa"/>
          </w:tcPr>
          <w:p w14:paraId="7618766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2383D2E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11,257</w:t>
            </w:r>
          </w:p>
        </w:tc>
        <w:tc>
          <w:tcPr>
            <w:tcW w:w="270" w:type="dxa"/>
          </w:tcPr>
          <w:p w14:paraId="133F5884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0337CF3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3,971,135</w:t>
            </w:r>
          </w:p>
        </w:tc>
      </w:tr>
      <w:tr w:rsidR="002B4509" w:rsidRPr="00D369A2" w14:paraId="6F6FEA43" w14:textId="77777777" w:rsidTr="00DE4DD9">
        <w:trPr>
          <w:trHeight w:hRule="exact" w:val="403"/>
        </w:trPr>
        <w:tc>
          <w:tcPr>
            <w:tcW w:w="3645" w:type="dxa"/>
          </w:tcPr>
          <w:p w14:paraId="7472EC5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152" w:type="dxa"/>
          </w:tcPr>
          <w:p w14:paraId="77E244E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798C9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581415E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1599724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3AC2A19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369,243</w:t>
            </w:r>
          </w:p>
        </w:tc>
        <w:tc>
          <w:tcPr>
            <w:tcW w:w="297" w:type="dxa"/>
          </w:tcPr>
          <w:p w14:paraId="57BE8289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</w:tcPr>
          <w:p w14:paraId="42A2A9B2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54E90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7CA9C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2A8B0BD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3352264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9420B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14:paraId="5AB867B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536B">
              <w:rPr>
                <w:rFonts w:ascii="Angsana New" w:hAnsi="Angsana New"/>
                <w:sz w:val="28"/>
                <w:szCs w:val="28"/>
              </w:rPr>
              <w:t>369,243</w:t>
            </w:r>
          </w:p>
        </w:tc>
      </w:tr>
      <w:tr w:rsidR="002B4509" w:rsidRPr="00D369A2" w14:paraId="5DAC433F" w14:textId="77777777" w:rsidTr="00DE4DD9">
        <w:trPr>
          <w:trHeight w:hRule="exact" w:val="403"/>
        </w:trPr>
        <w:tc>
          <w:tcPr>
            <w:tcW w:w="3645" w:type="dxa"/>
          </w:tcPr>
          <w:p w14:paraId="337B062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1A8AD50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57,032</w:t>
            </w:r>
          </w:p>
        </w:tc>
        <w:tc>
          <w:tcPr>
            <w:tcW w:w="270" w:type="dxa"/>
          </w:tcPr>
          <w:p w14:paraId="0F0D9C0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182844DD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681,079</w:t>
            </w:r>
          </w:p>
        </w:tc>
        <w:tc>
          <w:tcPr>
            <w:tcW w:w="288" w:type="dxa"/>
          </w:tcPr>
          <w:p w14:paraId="5BE6973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8441D6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3,503,120</w:t>
            </w:r>
          </w:p>
        </w:tc>
        <w:tc>
          <w:tcPr>
            <w:tcW w:w="297" w:type="dxa"/>
          </w:tcPr>
          <w:p w14:paraId="2827EA81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1E5C2FA8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87,887</w:t>
            </w:r>
          </w:p>
        </w:tc>
        <w:tc>
          <w:tcPr>
            <w:tcW w:w="270" w:type="dxa"/>
          </w:tcPr>
          <w:p w14:paraId="519CFCDF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9DE3BC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88" w:type="dxa"/>
          </w:tcPr>
          <w:p w14:paraId="5A366C47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4E4B67B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11,257</w:t>
            </w:r>
          </w:p>
        </w:tc>
        <w:tc>
          <w:tcPr>
            <w:tcW w:w="270" w:type="dxa"/>
          </w:tcPr>
          <w:p w14:paraId="053992F6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0CC787AA" w14:textId="77777777" w:rsidR="002B4509" w:rsidRPr="000A536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36B">
              <w:rPr>
                <w:rFonts w:ascii="Angsana New" w:hAnsi="Angsana New"/>
                <w:b/>
                <w:bCs/>
                <w:sz w:val="28"/>
                <w:szCs w:val="28"/>
              </w:rPr>
              <w:t>4,340,378</w:t>
            </w:r>
          </w:p>
        </w:tc>
      </w:tr>
    </w:tbl>
    <w:p w14:paraId="56B0312E" w14:textId="77777777" w:rsidR="002B4509" w:rsidRDefault="002B4509" w:rsidP="00E562E4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12087D47" w14:textId="77777777" w:rsidR="002B4509" w:rsidRPr="00C52C41" w:rsidRDefault="002B4509" w:rsidP="00E562E4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</w:rPr>
        <w:sectPr w:rsidR="002B4509" w:rsidRPr="00C52C41" w:rsidSect="005208B4"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6195B287" w14:textId="77611F02" w:rsidR="00883957" w:rsidRPr="0045185E" w:rsidRDefault="00883957" w:rsidP="00883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5185E">
        <w:rPr>
          <w:rFonts w:ascii="Angsana New" w:hAnsi="Angsana New"/>
          <w:spacing w:val="-4"/>
          <w:sz w:val="30"/>
          <w:szCs w:val="30"/>
          <w:cs/>
        </w:rPr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Pr="0045185E">
        <w:rPr>
          <w:rFonts w:ascii="Angsana New" w:hAnsi="Angsana New"/>
          <w:sz w:val="30"/>
          <w:szCs w:val="30"/>
          <w:cs/>
        </w:rPr>
        <w:t xml:space="preserve"> </w:t>
      </w:r>
      <w:r w:rsidRPr="0045185E">
        <w:rPr>
          <w:rFonts w:ascii="Angsana New" w:hAnsi="Angsana New"/>
          <w:sz w:val="30"/>
          <w:szCs w:val="30"/>
        </w:rPr>
        <w:t xml:space="preserve">               </w:t>
      </w:r>
      <w:r w:rsidRPr="0045185E">
        <w:rPr>
          <w:rFonts w:ascii="Angsana New" w:hAnsi="Angsana New"/>
          <w:sz w:val="30"/>
          <w:szCs w:val="30"/>
          <w:cs/>
        </w:rPr>
        <w:t xml:space="preserve">แต่ยังคงใช้งานอยู่ ณ วันที่ 31 </w:t>
      </w:r>
      <w:r w:rsidRPr="0045185E">
        <w:rPr>
          <w:rFonts w:ascii="Angsana New" w:hAnsi="Angsana New" w:hint="cs"/>
          <w:sz w:val="30"/>
          <w:szCs w:val="30"/>
          <w:cs/>
        </w:rPr>
        <w:t>มีนาคม 25</w:t>
      </w:r>
      <w:r w:rsidR="005A5A90">
        <w:rPr>
          <w:rFonts w:ascii="Angsana New" w:hAnsi="Angsana New" w:hint="cs"/>
          <w:sz w:val="30"/>
          <w:szCs w:val="30"/>
          <w:cs/>
        </w:rPr>
        <w:t>6</w:t>
      </w:r>
      <w:r w:rsidR="00282469">
        <w:rPr>
          <w:rFonts w:ascii="Angsana New" w:hAnsi="Angsana New"/>
          <w:sz w:val="30"/>
          <w:szCs w:val="30"/>
        </w:rPr>
        <w:t>1</w:t>
      </w:r>
      <w:r w:rsidR="005A5A90">
        <w:rPr>
          <w:rFonts w:ascii="Angsana New" w:hAnsi="Angsana New" w:hint="cs"/>
          <w:sz w:val="30"/>
          <w:szCs w:val="30"/>
          <w:cs/>
        </w:rPr>
        <w:t xml:space="preserve"> </w:t>
      </w:r>
      <w:r w:rsidRPr="0045185E">
        <w:rPr>
          <w:rFonts w:ascii="Angsana New" w:hAnsi="Angsana New"/>
          <w:sz w:val="30"/>
          <w:szCs w:val="30"/>
          <w:cs/>
        </w:rPr>
        <w:t>มีจำนวน</w:t>
      </w:r>
      <w:r w:rsidRPr="0045185E">
        <w:rPr>
          <w:rFonts w:ascii="Angsana New" w:hAnsi="Angsana New"/>
          <w:sz w:val="30"/>
          <w:szCs w:val="30"/>
        </w:rPr>
        <w:t xml:space="preserve"> </w:t>
      </w:r>
      <w:r w:rsidR="00D605CA">
        <w:rPr>
          <w:rFonts w:ascii="Angsana New" w:hAnsi="Angsana New"/>
          <w:sz w:val="30"/>
          <w:szCs w:val="30"/>
        </w:rPr>
        <w:t>6,369.6</w:t>
      </w:r>
      <w:r w:rsidRPr="0045185E">
        <w:rPr>
          <w:rFonts w:ascii="Angsana New" w:hAnsi="Angsana New"/>
          <w:sz w:val="30"/>
          <w:szCs w:val="30"/>
        </w:rPr>
        <w:t xml:space="preserve"> </w:t>
      </w:r>
      <w:r w:rsidRPr="0045185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5185E">
        <w:rPr>
          <w:rFonts w:ascii="Angsana New" w:hAnsi="Angsana New"/>
          <w:i/>
          <w:iCs/>
          <w:sz w:val="30"/>
          <w:szCs w:val="30"/>
        </w:rPr>
        <w:t>(</w:t>
      </w:r>
      <w:r w:rsidR="0071779D" w:rsidRPr="0045185E">
        <w:rPr>
          <w:rFonts w:ascii="Angsana New" w:hAnsi="Angsana New" w:hint="cs"/>
          <w:i/>
          <w:iCs/>
          <w:sz w:val="30"/>
          <w:szCs w:val="30"/>
          <w:cs/>
        </w:rPr>
        <w:t>25</w:t>
      </w:r>
      <w:r w:rsidR="00282469">
        <w:rPr>
          <w:rFonts w:ascii="Angsana New" w:hAnsi="Angsana New"/>
          <w:i/>
          <w:iCs/>
          <w:sz w:val="30"/>
          <w:szCs w:val="30"/>
        </w:rPr>
        <w:t>60</w:t>
      </w:r>
      <w:r w:rsidRPr="0045185E">
        <w:rPr>
          <w:rFonts w:ascii="Angsana New" w:hAnsi="Angsana New"/>
          <w:i/>
          <w:iCs/>
          <w:sz w:val="30"/>
          <w:szCs w:val="30"/>
        </w:rPr>
        <w:t>:</w:t>
      </w:r>
      <w:r w:rsidR="007044D3" w:rsidRPr="0045185E">
        <w:rPr>
          <w:rFonts w:ascii="Angsana New" w:hAnsi="Angsana New"/>
          <w:i/>
          <w:iCs/>
          <w:sz w:val="30"/>
          <w:szCs w:val="30"/>
        </w:rPr>
        <w:t xml:space="preserve"> </w:t>
      </w:r>
      <w:r w:rsidR="00282469">
        <w:rPr>
          <w:rFonts w:ascii="Angsana New" w:hAnsi="Angsana New"/>
          <w:i/>
          <w:iCs/>
          <w:sz w:val="30"/>
          <w:szCs w:val="30"/>
        </w:rPr>
        <w:t>7,144</w:t>
      </w:r>
      <w:r w:rsidR="00D605CA">
        <w:rPr>
          <w:rFonts w:ascii="Angsana New" w:hAnsi="Angsana New"/>
          <w:i/>
          <w:iCs/>
          <w:sz w:val="30"/>
          <w:szCs w:val="30"/>
        </w:rPr>
        <w:t>.0</w:t>
      </w:r>
      <w:r w:rsidR="005A5A9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5185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6EEBFEE" w14:textId="77777777" w:rsidR="00883957" w:rsidRPr="002D057F" w:rsidRDefault="00883957" w:rsidP="00883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  <w:highlight w:val="yellow"/>
        </w:rPr>
      </w:pPr>
    </w:p>
    <w:p w14:paraId="5045F3F6" w14:textId="7ECC5F95" w:rsidR="00883957" w:rsidRPr="00C52C41" w:rsidRDefault="009A1E10" w:rsidP="0046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B66AF9">
        <w:rPr>
          <w:rFonts w:ascii="Angsana New" w:hAnsi="Angsana New"/>
          <w:spacing w:val="-6"/>
          <w:sz w:val="30"/>
          <w:szCs w:val="30"/>
          <w:cs/>
        </w:rPr>
        <w:t>ระหว่าง</w:t>
      </w:r>
      <w:r w:rsidR="005D776F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883957" w:rsidRPr="00B66AF9">
        <w:rPr>
          <w:rFonts w:ascii="Angsana New" w:hAnsi="Angsana New"/>
          <w:spacing w:val="-6"/>
          <w:sz w:val="30"/>
          <w:szCs w:val="30"/>
        </w:rPr>
        <w:t xml:space="preserve">31 </w:t>
      </w:r>
      <w:r w:rsidR="00883957" w:rsidRPr="00B66AF9">
        <w:rPr>
          <w:rFonts w:ascii="Angsana New" w:hAnsi="Angsana New" w:hint="cs"/>
          <w:spacing w:val="-6"/>
          <w:sz w:val="30"/>
          <w:szCs w:val="30"/>
          <w:cs/>
        </w:rPr>
        <w:t>มีนาคม 25</w:t>
      </w:r>
      <w:r w:rsidR="005A5A90">
        <w:rPr>
          <w:rFonts w:ascii="Angsana New" w:hAnsi="Angsana New" w:hint="cs"/>
          <w:spacing w:val="-6"/>
          <w:sz w:val="30"/>
          <w:szCs w:val="30"/>
          <w:cs/>
        </w:rPr>
        <w:t>6</w:t>
      </w:r>
      <w:r w:rsidR="00282469">
        <w:rPr>
          <w:rFonts w:ascii="Angsana New" w:hAnsi="Angsana New"/>
          <w:spacing w:val="-6"/>
          <w:sz w:val="30"/>
          <w:szCs w:val="30"/>
        </w:rPr>
        <w:t>1</w:t>
      </w:r>
      <w:r w:rsidR="005A5A9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>บริษัทได้มีการบันทึกดอกเบี้ยจ่ายเป็นต้นทุนของสินทรัพย์ระหว่างก่อสร้าง</w:t>
      </w:r>
      <w:r w:rsidR="00FE79CF" w:rsidRPr="00B66AF9">
        <w:rPr>
          <w:rFonts w:ascii="Angsana New" w:hAnsi="Angsana New" w:hint="cs"/>
          <w:spacing w:val="-6"/>
          <w:sz w:val="30"/>
          <w:szCs w:val="30"/>
          <w:cs/>
        </w:rPr>
        <w:t>และติดตั้ง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 xml:space="preserve">เป็นจำนวนเงินทั้งสิ้น </w:t>
      </w:r>
      <w:r w:rsidR="00143E81">
        <w:rPr>
          <w:rFonts w:ascii="Angsana New" w:hAnsi="Angsana New"/>
          <w:spacing w:val="-6"/>
          <w:sz w:val="30"/>
          <w:szCs w:val="30"/>
        </w:rPr>
        <w:t>0.7</w:t>
      </w:r>
      <w:r w:rsidR="00883957" w:rsidRPr="00B66AF9">
        <w:rPr>
          <w:rFonts w:ascii="Angsana New" w:hAnsi="Angsana New"/>
          <w:spacing w:val="-6"/>
          <w:sz w:val="30"/>
          <w:szCs w:val="30"/>
        </w:rPr>
        <w:t xml:space="preserve"> 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883957" w:rsidRPr="00B66AF9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0D38A6">
        <w:rPr>
          <w:rFonts w:ascii="Angsana New" w:hAnsi="Angsana New" w:hint="cs"/>
          <w:i/>
          <w:iCs/>
          <w:spacing w:val="-6"/>
          <w:sz w:val="30"/>
          <w:szCs w:val="30"/>
          <w:cs/>
        </w:rPr>
        <w:t>25</w:t>
      </w:r>
      <w:r w:rsidR="000D38A6">
        <w:rPr>
          <w:rFonts w:ascii="Angsana New" w:hAnsi="Angsana New"/>
          <w:i/>
          <w:iCs/>
          <w:spacing w:val="-6"/>
          <w:sz w:val="30"/>
          <w:szCs w:val="30"/>
        </w:rPr>
        <w:t>60</w:t>
      </w:r>
      <w:r w:rsidR="00883957" w:rsidRPr="00B66AF9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7044D3"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282469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="00D605CA">
        <w:rPr>
          <w:rFonts w:ascii="Angsana New" w:hAnsi="Angsana New"/>
          <w:i/>
          <w:iCs/>
          <w:spacing w:val="-6"/>
          <w:sz w:val="30"/>
          <w:szCs w:val="30"/>
        </w:rPr>
        <w:t>.2</w:t>
      </w:r>
      <w:r w:rsidR="0071779D"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883957" w:rsidRPr="00B66AF9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ล้านบาท) 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 xml:space="preserve">โดยมีอัตราดอกเบี้ยตั้งขึ้นเป็นทุนในอัตราร้อยละ </w:t>
      </w:r>
      <w:r w:rsidR="00143E81">
        <w:rPr>
          <w:rFonts w:ascii="Angsana New" w:hAnsi="Angsana New"/>
          <w:spacing w:val="-6"/>
          <w:sz w:val="30"/>
          <w:szCs w:val="30"/>
        </w:rPr>
        <w:t>1.75</w:t>
      </w:r>
      <w:r w:rsidR="00C131AE" w:rsidRPr="00B66AF9">
        <w:rPr>
          <w:rFonts w:ascii="Angsana New" w:hAnsi="Angsana New"/>
          <w:spacing w:val="-6"/>
          <w:sz w:val="30"/>
          <w:szCs w:val="30"/>
        </w:rPr>
        <w:t xml:space="preserve"> 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>ถึง</w:t>
      </w:r>
      <w:r w:rsidR="00034C26">
        <w:rPr>
          <w:rFonts w:ascii="Angsana New" w:hAnsi="Angsana New"/>
          <w:spacing w:val="-6"/>
          <w:sz w:val="30"/>
          <w:szCs w:val="30"/>
        </w:rPr>
        <w:t xml:space="preserve">    </w:t>
      </w:r>
      <w:r w:rsidRPr="00B66AF9">
        <w:rPr>
          <w:rFonts w:ascii="Angsana New" w:hAnsi="Angsana New" w:hint="cs"/>
          <w:spacing w:val="-6"/>
          <w:sz w:val="30"/>
          <w:szCs w:val="30"/>
          <w:cs/>
        </w:rPr>
        <w:t>ร้อยละ</w:t>
      </w:r>
      <w:r w:rsidR="00883957" w:rsidRPr="00B66AF9">
        <w:rPr>
          <w:rFonts w:ascii="Angsana New" w:hAnsi="Angsana New"/>
          <w:spacing w:val="-6"/>
          <w:sz w:val="30"/>
          <w:szCs w:val="30"/>
        </w:rPr>
        <w:t xml:space="preserve"> </w:t>
      </w:r>
      <w:r w:rsidR="00143E81">
        <w:rPr>
          <w:rFonts w:ascii="Angsana New" w:hAnsi="Angsana New"/>
          <w:spacing w:val="-6"/>
          <w:sz w:val="30"/>
          <w:szCs w:val="30"/>
        </w:rPr>
        <w:t>2.04</w:t>
      </w:r>
      <w:r w:rsidR="00883957" w:rsidRPr="00B66AF9">
        <w:rPr>
          <w:rFonts w:ascii="Angsana New" w:hAnsi="Angsana New"/>
          <w:spacing w:val="-6"/>
          <w:sz w:val="30"/>
          <w:szCs w:val="30"/>
        </w:rPr>
        <w:t xml:space="preserve"> 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 xml:space="preserve">ต่อปี </w:t>
      </w:r>
      <w:r w:rsidR="008E59F6" w:rsidRPr="00B66AF9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8E59F6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282469">
        <w:rPr>
          <w:rFonts w:ascii="Angsana New" w:hAnsi="Angsana New"/>
          <w:i/>
          <w:iCs/>
          <w:spacing w:val="-6"/>
          <w:sz w:val="30"/>
          <w:szCs w:val="30"/>
        </w:rPr>
        <w:t>60</w:t>
      </w:r>
      <w:r w:rsidR="00883957" w:rsidRPr="00B66AF9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7044D3" w:rsidRPr="00B66AF9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ร้อยละ</w:t>
      </w:r>
      <w:r w:rsidR="0071779D"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1.</w:t>
      </w:r>
      <w:r w:rsidR="00282469">
        <w:rPr>
          <w:rFonts w:ascii="Angsana New" w:hAnsi="Angsana New"/>
          <w:i/>
          <w:iCs/>
          <w:spacing w:val="-6"/>
          <w:sz w:val="30"/>
          <w:szCs w:val="30"/>
        </w:rPr>
        <w:t>82</w:t>
      </w:r>
      <w:r w:rsidR="0071779D"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883957" w:rsidRPr="00B66AF9">
        <w:rPr>
          <w:rFonts w:ascii="Angsana New" w:hAnsi="Angsana New"/>
          <w:i/>
          <w:iCs/>
          <w:spacing w:val="-6"/>
          <w:sz w:val="30"/>
          <w:szCs w:val="30"/>
          <w:cs/>
        </w:rPr>
        <w:t>ถึง</w:t>
      </w:r>
      <w:r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>ร้อยละ</w:t>
      </w:r>
      <w:r w:rsidR="0071779D"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2.</w:t>
      </w:r>
      <w:r w:rsidR="005A5A90">
        <w:rPr>
          <w:rFonts w:ascii="Angsana New" w:hAnsi="Angsana New" w:hint="cs"/>
          <w:i/>
          <w:iCs/>
          <w:spacing w:val="-6"/>
          <w:sz w:val="30"/>
          <w:szCs w:val="30"/>
          <w:cs/>
        </w:rPr>
        <w:t>0</w:t>
      </w:r>
      <w:r w:rsidR="0071779D" w:rsidRPr="00B66AF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0 </w:t>
      </w:r>
      <w:r w:rsidR="00883957" w:rsidRPr="00B66AF9">
        <w:rPr>
          <w:rFonts w:ascii="Angsana New" w:hAnsi="Angsana New"/>
          <w:i/>
          <w:iCs/>
          <w:spacing w:val="-6"/>
          <w:sz w:val="30"/>
          <w:szCs w:val="30"/>
          <w:cs/>
        </w:rPr>
        <w:t>ต่อปี)</w:t>
      </w:r>
    </w:p>
    <w:p w14:paraId="26AD10CA" w14:textId="77777777" w:rsidR="003B30C0" w:rsidRPr="00F24574" w:rsidRDefault="003B30C0" w:rsidP="000916F5">
      <w:pPr>
        <w:pStyle w:val="BodyText2"/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5869E8DA" w14:textId="77777777" w:rsidR="0048344F" w:rsidRPr="00C52C41" w:rsidRDefault="005153A1" w:rsidP="00483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12</w:t>
      </w:r>
      <w:r w:rsidR="0048344F" w:rsidRPr="00C52C41">
        <w:rPr>
          <w:rFonts w:ascii="Angsana New" w:hAnsi="Angsana New"/>
          <w:b/>
          <w:bCs/>
          <w:sz w:val="30"/>
          <w:szCs w:val="30"/>
        </w:rPr>
        <w:tab/>
      </w:r>
      <w:r w:rsidR="0048344F" w:rsidRPr="00C52C41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7216DA5E" w14:textId="77777777" w:rsidR="0048344F" w:rsidRPr="00C52C41" w:rsidRDefault="0048344F" w:rsidP="00483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"/>
        <w:gridCol w:w="1980"/>
      </w:tblGrid>
      <w:tr w:rsidR="0048344F" w:rsidRPr="00C52C41" w14:paraId="0AE8F19A" w14:textId="77777777" w:rsidTr="004627ED">
        <w:tc>
          <w:tcPr>
            <w:tcW w:w="7290" w:type="dxa"/>
          </w:tcPr>
          <w:p w14:paraId="71C44CEB" w14:textId="77777777" w:rsidR="0048344F" w:rsidRPr="00C52C41" w:rsidRDefault="0048344F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98" w:type="dxa"/>
            <w:gridSpan w:val="2"/>
          </w:tcPr>
          <w:p w14:paraId="12C7CE7B" w14:textId="77777777" w:rsidR="0048344F" w:rsidRPr="00C52C41" w:rsidRDefault="0048344F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164908F2" w14:textId="77777777" w:rsidR="0048344F" w:rsidRPr="00C52C41" w:rsidRDefault="0048344F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344F" w:rsidRPr="00C52C41" w14:paraId="6C1BD9D3" w14:textId="77777777" w:rsidTr="004627ED">
        <w:tc>
          <w:tcPr>
            <w:tcW w:w="7290" w:type="dxa"/>
          </w:tcPr>
          <w:p w14:paraId="25895193" w14:textId="77777777" w:rsidR="0048344F" w:rsidRPr="00C52C41" w:rsidRDefault="0048344F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98" w:type="dxa"/>
            <w:gridSpan w:val="2"/>
          </w:tcPr>
          <w:p w14:paraId="200B49D3" w14:textId="5DABC547" w:rsidR="0048344F" w:rsidRPr="00C52C41" w:rsidRDefault="00DE4F05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ค่าลิขสิทธ์ซอฟ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="0048344F" w:rsidRPr="00C52C41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</w:tr>
      <w:tr w:rsidR="0048344F" w:rsidRPr="00C52C41" w14:paraId="05BE3E4A" w14:textId="77777777" w:rsidTr="004627ED">
        <w:tc>
          <w:tcPr>
            <w:tcW w:w="7290" w:type="dxa"/>
          </w:tcPr>
          <w:p w14:paraId="03805A02" w14:textId="77777777" w:rsidR="0048344F" w:rsidRPr="00C52C41" w:rsidRDefault="0048344F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98" w:type="dxa"/>
            <w:gridSpan w:val="2"/>
          </w:tcPr>
          <w:p w14:paraId="6E09B6FF" w14:textId="77777777" w:rsidR="0048344F" w:rsidRPr="00C52C41" w:rsidRDefault="0048344F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344F" w:rsidRPr="00C52C41" w14:paraId="223462B3" w14:textId="77777777" w:rsidTr="004627ED">
        <w:tc>
          <w:tcPr>
            <w:tcW w:w="7290" w:type="dxa"/>
          </w:tcPr>
          <w:p w14:paraId="6E6854DA" w14:textId="77777777" w:rsidR="0048344F" w:rsidRPr="00C52C41" w:rsidRDefault="0048344F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98" w:type="dxa"/>
            <w:gridSpan w:val="2"/>
          </w:tcPr>
          <w:p w14:paraId="338C2356" w14:textId="77777777" w:rsidR="0048344F" w:rsidRPr="00282469" w:rsidRDefault="0048344F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469" w:rsidRPr="00C52C41" w14:paraId="280A38F8" w14:textId="77777777" w:rsidTr="004627ED">
        <w:tc>
          <w:tcPr>
            <w:tcW w:w="7290" w:type="dxa"/>
          </w:tcPr>
          <w:p w14:paraId="4EBB394E" w14:textId="5C121F4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998" w:type="dxa"/>
            <w:gridSpan w:val="2"/>
          </w:tcPr>
          <w:p w14:paraId="7F923BBA" w14:textId="445D3EC2" w:rsidR="00282469" w:rsidRPr="00282469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82469">
              <w:rPr>
                <w:rFonts w:ascii="Angsana New" w:hAnsi="Angsana New"/>
                <w:sz w:val="30"/>
                <w:szCs w:val="30"/>
              </w:rPr>
              <w:t>62,622</w:t>
            </w:r>
          </w:p>
        </w:tc>
      </w:tr>
      <w:tr w:rsidR="00282469" w:rsidRPr="00C52C41" w14:paraId="215E4A77" w14:textId="77777777" w:rsidTr="004627ED">
        <w:tc>
          <w:tcPr>
            <w:tcW w:w="7290" w:type="dxa"/>
          </w:tcPr>
          <w:p w14:paraId="2B38593D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98" w:type="dxa"/>
            <w:gridSpan w:val="2"/>
          </w:tcPr>
          <w:p w14:paraId="2BC43627" w14:textId="7A5FA7B0" w:rsidR="00282469" w:rsidRPr="00316264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3,735</w:t>
            </w:r>
          </w:p>
        </w:tc>
      </w:tr>
      <w:tr w:rsidR="00282469" w:rsidRPr="00C52C41" w14:paraId="6CFFE45C" w14:textId="77777777" w:rsidTr="004627ED">
        <w:tc>
          <w:tcPr>
            <w:tcW w:w="7290" w:type="dxa"/>
          </w:tcPr>
          <w:p w14:paraId="51D55F56" w14:textId="053B1755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เมษายน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</w:tcBorders>
          </w:tcPr>
          <w:p w14:paraId="01B73885" w14:textId="42B0F9AF" w:rsidR="00282469" w:rsidRPr="00316264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66,357</w:t>
            </w:r>
          </w:p>
        </w:tc>
      </w:tr>
      <w:tr w:rsidR="00282469" w:rsidRPr="00C52C41" w14:paraId="2CD872BE" w14:textId="77777777" w:rsidTr="004627ED">
        <w:tc>
          <w:tcPr>
            <w:tcW w:w="7290" w:type="dxa"/>
          </w:tcPr>
          <w:p w14:paraId="2FE89769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98" w:type="dxa"/>
            <w:gridSpan w:val="2"/>
          </w:tcPr>
          <w:p w14:paraId="0905569D" w14:textId="2B4AE5CC" w:rsidR="00282469" w:rsidRPr="00316264" w:rsidRDefault="000C483E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</w:tr>
      <w:tr w:rsidR="00282469" w:rsidRPr="00C52C41" w14:paraId="4E92CE8C" w14:textId="77777777" w:rsidTr="004627ED">
        <w:tc>
          <w:tcPr>
            <w:tcW w:w="7290" w:type="dxa"/>
          </w:tcPr>
          <w:p w14:paraId="06B6B539" w14:textId="1B9DB329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30926" w14:textId="735E8AD0" w:rsidR="00282469" w:rsidRPr="00316264" w:rsidRDefault="000C483E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67,450</w:t>
            </w:r>
          </w:p>
        </w:tc>
      </w:tr>
      <w:tr w:rsidR="00DE4DD9" w:rsidRPr="00612D6A" w14:paraId="7DF58468" w14:textId="77777777" w:rsidTr="00DB31FC">
        <w:tc>
          <w:tcPr>
            <w:tcW w:w="7290" w:type="dxa"/>
          </w:tcPr>
          <w:p w14:paraId="7AF8C52A" w14:textId="77777777" w:rsidR="00DE4DD9" w:rsidRPr="00612D6A" w:rsidRDefault="00DE4DD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</w:tcBorders>
          </w:tcPr>
          <w:p w14:paraId="34B0CEAD" w14:textId="77777777" w:rsidR="00DE4DD9" w:rsidRPr="00612D6A" w:rsidRDefault="00DE4DD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A5A90" w:rsidRPr="00C52C41" w14:paraId="3C223B20" w14:textId="77777777" w:rsidTr="004627ED">
        <w:tc>
          <w:tcPr>
            <w:tcW w:w="7290" w:type="dxa"/>
          </w:tcPr>
          <w:p w14:paraId="322FFF24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98" w:type="dxa"/>
            <w:gridSpan w:val="2"/>
          </w:tcPr>
          <w:p w14:paraId="765BD5B3" w14:textId="77777777" w:rsidR="005A5A90" w:rsidRPr="00282469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469" w:rsidRPr="00C52C41" w14:paraId="29FA954D" w14:textId="77777777" w:rsidTr="00471853">
        <w:trPr>
          <w:trHeight w:val="416"/>
        </w:trPr>
        <w:tc>
          <w:tcPr>
            <w:tcW w:w="7290" w:type="dxa"/>
          </w:tcPr>
          <w:p w14:paraId="08430149" w14:textId="27C8FD35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ษายน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998" w:type="dxa"/>
            <w:gridSpan w:val="2"/>
          </w:tcPr>
          <w:p w14:paraId="0D950C03" w14:textId="1507C3B7" w:rsidR="00282469" w:rsidRPr="00282469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82469">
              <w:rPr>
                <w:rFonts w:ascii="Angsana New" w:hAnsi="Angsana New"/>
                <w:sz w:val="30"/>
                <w:szCs w:val="30"/>
              </w:rPr>
              <w:t>32,655</w:t>
            </w:r>
          </w:p>
        </w:tc>
      </w:tr>
      <w:tr w:rsidR="00282469" w:rsidRPr="00C52C41" w14:paraId="001C6321" w14:textId="77777777" w:rsidTr="004627ED">
        <w:tc>
          <w:tcPr>
            <w:tcW w:w="7290" w:type="dxa"/>
          </w:tcPr>
          <w:p w14:paraId="0D3E6605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98" w:type="dxa"/>
            <w:gridSpan w:val="2"/>
          </w:tcPr>
          <w:p w14:paraId="2DDC8664" w14:textId="2A1FF326" w:rsidR="00282469" w:rsidRPr="00316264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4,446</w:t>
            </w:r>
          </w:p>
        </w:tc>
      </w:tr>
      <w:tr w:rsidR="00282469" w:rsidRPr="00C52C41" w14:paraId="5DF08894" w14:textId="77777777" w:rsidTr="004627ED">
        <w:tc>
          <w:tcPr>
            <w:tcW w:w="7290" w:type="dxa"/>
          </w:tcPr>
          <w:p w14:paraId="4F7D3DE5" w14:textId="6D1E1553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เมษายน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</w:tcBorders>
          </w:tcPr>
          <w:p w14:paraId="12BC5409" w14:textId="26BFC9BB" w:rsidR="00282469" w:rsidRPr="00316264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37,101</w:t>
            </w:r>
          </w:p>
        </w:tc>
      </w:tr>
      <w:tr w:rsidR="00282469" w:rsidRPr="00C52C41" w14:paraId="76E4213A" w14:textId="77777777" w:rsidTr="004627ED">
        <w:tc>
          <w:tcPr>
            <w:tcW w:w="7290" w:type="dxa"/>
          </w:tcPr>
          <w:p w14:paraId="6FB46F27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98" w:type="dxa"/>
            <w:gridSpan w:val="2"/>
          </w:tcPr>
          <w:p w14:paraId="78191FC1" w14:textId="16B4769D" w:rsidR="00282469" w:rsidRPr="00316264" w:rsidRDefault="00C97D8B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4,623</w:t>
            </w:r>
          </w:p>
        </w:tc>
      </w:tr>
      <w:tr w:rsidR="00282469" w:rsidRPr="00C52C41" w14:paraId="3B9AD3D3" w14:textId="77777777" w:rsidTr="004627ED">
        <w:tc>
          <w:tcPr>
            <w:tcW w:w="7290" w:type="dxa"/>
          </w:tcPr>
          <w:p w14:paraId="28DBA07D" w14:textId="469367C1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89CFA" w14:textId="24372699" w:rsidR="00282469" w:rsidRPr="00316264" w:rsidRDefault="00C97D8B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41,724</w:t>
            </w:r>
          </w:p>
        </w:tc>
      </w:tr>
      <w:tr w:rsidR="00282469" w:rsidRPr="00612D6A" w14:paraId="3B6C7465" w14:textId="77777777" w:rsidTr="004627ED">
        <w:tc>
          <w:tcPr>
            <w:tcW w:w="7308" w:type="dxa"/>
            <w:gridSpan w:val="2"/>
          </w:tcPr>
          <w:p w14:paraId="3DBD178D" w14:textId="77777777" w:rsidR="00282469" w:rsidRPr="00612D6A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1A3D4428" w14:textId="77777777" w:rsidR="00282469" w:rsidRPr="00612D6A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82469" w:rsidRPr="00C52C41" w14:paraId="53DEF092" w14:textId="77777777" w:rsidTr="004627ED">
        <w:tc>
          <w:tcPr>
            <w:tcW w:w="7308" w:type="dxa"/>
            <w:gridSpan w:val="2"/>
          </w:tcPr>
          <w:p w14:paraId="4ABA1391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980" w:type="dxa"/>
          </w:tcPr>
          <w:p w14:paraId="5F8D8973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2469" w:rsidRPr="00C52C41" w14:paraId="72E4BC18" w14:textId="77777777" w:rsidTr="002D057F">
        <w:tc>
          <w:tcPr>
            <w:tcW w:w="7308" w:type="dxa"/>
            <w:gridSpan w:val="2"/>
          </w:tcPr>
          <w:p w14:paraId="2ABFEB2E" w14:textId="4306AAF1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เมษายน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14:paraId="1FAE0AE5" w14:textId="7C47FD61" w:rsidR="00282469" w:rsidRPr="00316264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29,967</w:t>
            </w:r>
          </w:p>
        </w:tc>
      </w:tr>
      <w:tr w:rsidR="00282469" w:rsidRPr="00C52C41" w14:paraId="490CAEEE" w14:textId="77777777" w:rsidTr="002D057F">
        <w:tc>
          <w:tcPr>
            <w:tcW w:w="7308" w:type="dxa"/>
            <w:gridSpan w:val="2"/>
          </w:tcPr>
          <w:p w14:paraId="4C10DACE" w14:textId="50D94E51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เมษายน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3DA6F4DE" w14:textId="70D05BCF" w:rsidR="00282469" w:rsidRPr="00316264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29,256</w:t>
            </w:r>
          </w:p>
        </w:tc>
      </w:tr>
      <w:tr w:rsidR="00282469" w:rsidRPr="00C52C41" w14:paraId="0797EB20" w14:textId="77777777" w:rsidTr="002D057F">
        <w:tc>
          <w:tcPr>
            <w:tcW w:w="7308" w:type="dxa"/>
            <w:gridSpan w:val="2"/>
          </w:tcPr>
          <w:p w14:paraId="069FC8D7" w14:textId="43604FB6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3AE8948E" w14:textId="72D092F2" w:rsidR="00282469" w:rsidRPr="00316264" w:rsidRDefault="00C97D8B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25,726</w:t>
            </w:r>
          </w:p>
        </w:tc>
      </w:tr>
    </w:tbl>
    <w:p w14:paraId="7AB39825" w14:textId="52802798" w:rsidR="002D1A4C" w:rsidRPr="00C54FF4" w:rsidRDefault="00BE4C9C" w:rsidP="002D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 w:rsidR="002D1A4C" w:rsidRPr="00C54FF4">
        <w:rPr>
          <w:rFonts w:ascii="Angsana New" w:hAnsi="Angsana New"/>
          <w:b/>
          <w:bCs/>
          <w:sz w:val="30"/>
          <w:szCs w:val="30"/>
        </w:rPr>
        <w:tab/>
      </w:r>
      <w:r w:rsidR="002D1A4C" w:rsidRPr="00C54FF4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56E0AE23" w14:textId="77777777" w:rsidR="002D1A4C" w:rsidRPr="005A5A90" w:rsidRDefault="002D1A4C" w:rsidP="002D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rPr>
          <w:rFonts w:ascii="Angsana New" w:hAnsi="Angsana New"/>
          <w:sz w:val="20"/>
          <w:szCs w:val="20"/>
        </w:rPr>
      </w:pPr>
    </w:p>
    <w:p w14:paraId="048567BC" w14:textId="77777777" w:rsidR="002D1A4C" w:rsidRPr="0052669F" w:rsidRDefault="002D1A4C" w:rsidP="002D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 w:hanging="7"/>
        <w:jc w:val="thaiDistribute"/>
        <w:rPr>
          <w:rFonts w:ascii="Angsana New" w:hAnsi="Angsana New"/>
          <w:sz w:val="30"/>
          <w:szCs w:val="30"/>
        </w:rPr>
      </w:pPr>
      <w:r w:rsidRPr="0052669F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C54FF4" w:rsidRPr="0052669F">
        <w:rPr>
          <w:rFonts w:ascii="Angsana New" w:hAnsi="Angsana New" w:hint="cs"/>
          <w:sz w:val="30"/>
          <w:szCs w:val="30"/>
          <w:cs/>
        </w:rPr>
        <w:t xml:space="preserve">31 </w:t>
      </w:r>
      <w:r w:rsidR="00DD6998" w:rsidRPr="0052669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2669F">
        <w:rPr>
          <w:rFonts w:ascii="Angsana New" w:hAnsi="Angsana New"/>
          <w:sz w:val="30"/>
          <w:szCs w:val="30"/>
          <w:cs/>
        </w:rPr>
        <w:t>มีดังนี้</w:t>
      </w:r>
    </w:p>
    <w:p w14:paraId="0CE943CF" w14:textId="77777777" w:rsidR="002D1A4C" w:rsidRPr="005A5A90" w:rsidRDefault="002D1A4C" w:rsidP="002D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 w:hanging="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3"/>
        <w:gridCol w:w="1079"/>
        <w:gridCol w:w="269"/>
        <w:gridCol w:w="1172"/>
        <w:gridCol w:w="359"/>
        <w:gridCol w:w="1170"/>
        <w:gridCol w:w="269"/>
        <w:gridCol w:w="1367"/>
      </w:tblGrid>
      <w:tr w:rsidR="002D1A4C" w:rsidRPr="006A4ED0" w14:paraId="0F9F3E9D" w14:textId="77777777" w:rsidTr="004627ED">
        <w:tc>
          <w:tcPr>
            <w:tcW w:w="1939" w:type="pct"/>
          </w:tcPr>
          <w:p w14:paraId="6BDB0BA0" w14:textId="77777777" w:rsidR="002D1A4C" w:rsidRPr="006A4ED0" w:rsidRDefault="002D1A4C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1" w:type="pct"/>
            <w:gridSpan w:val="7"/>
          </w:tcPr>
          <w:p w14:paraId="4D59F881" w14:textId="77777777" w:rsidR="002D1A4C" w:rsidRPr="006A4ED0" w:rsidRDefault="002D1A4C" w:rsidP="00430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1A4C" w:rsidRPr="006A4ED0" w14:paraId="7139A982" w14:textId="77777777" w:rsidTr="004627ED">
        <w:tc>
          <w:tcPr>
            <w:tcW w:w="1939" w:type="pct"/>
          </w:tcPr>
          <w:p w14:paraId="6B31C707" w14:textId="77777777" w:rsidR="002D1A4C" w:rsidRPr="006A4ED0" w:rsidRDefault="002D1A4C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6FAD4802" w14:textId="77777777" w:rsidR="002D1A4C" w:rsidRPr="006A4ED0" w:rsidRDefault="000853B7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93" w:type="pct"/>
          </w:tcPr>
          <w:p w14:paraId="65B0674A" w14:textId="77777777" w:rsidR="002D1A4C" w:rsidRPr="006A4ED0" w:rsidRDefault="002D1A4C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pct"/>
            <w:gridSpan w:val="3"/>
          </w:tcPr>
          <w:p w14:paraId="3B7777BF" w14:textId="77777777" w:rsidR="002D1A4C" w:rsidRPr="006A4ED0" w:rsidRDefault="000853B7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82469" w:rsidRPr="006A4ED0" w14:paraId="519439EF" w14:textId="77777777" w:rsidTr="004627ED">
        <w:tc>
          <w:tcPr>
            <w:tcW w:w="1939" w:type="pct"/>
          </w:tcPr>
          <w:p w14:paraId="4C28D93C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622BA1F" w14:textId="4E3CC990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0D4B239D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6A1E42D" w14:textId="7D791D71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93" w:type="pct"/>
          </w:tcPr>
          <w:p w14:paraId="5BBB5748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D104331" w14:textId="56759042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33EE8711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60C06FF7" w14:textId="706B58F9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F075F" w:rsidRPr="006A4ED0" w14:paraId="309D67CC" w14:textId="77777777" w:rsidTr="004627ED">
        <w:tc>
          <w:tcPr>
            <w:tcW w:w="1939" w:type="pct"/>
          </w:tcPr>
          <w:p w14:paraId="3E7F728C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1" w:type="pct"/>
            <w:gridSpan w:val="7"/>
          </w:tcPr>
          <w:p w14:paraId="3A5A2DD7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A4E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A4E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82469" w:rsidRPr="006A4ED0" w14:paraId="3051B0E0" w14:textId="77777777" w:rsidTr="004627ED">
        <w:tc>
          <w:tcPr>
            <w:tcW w:w="1939" w:type="pct"/>
          </w:tcPr>
          <w:p w14:paraId="21A3DD05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</w:tcPr>
          <w:p w14:paraId="2662CF7A" w14:textId="5A6AF45A" w:rsidR="00282469" w:rsidRPr="006A4ED0" w:rsidRDefault="00C97D8B" w:rsidP="00C9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97,392</w:t>
            </w:r>
          </w:p>
        </w:tc>
        <w:tc>
          <w:tcPr>
            <w:tcW w:w="145" w:type="pct"/>
          </w:tcPr>
          <w:p w14:paraId="37BE39D0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7BCA6C6" w14:textId="0CCDE165" w:rsidR="00282469" w:rsidRPr="006A4ED0" w:rsidRDefault="00282469" w:rsidP="00C9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79,384</w:t>
            </w:r>
          </w:p>
        </w:tc>
        <w:tc>
          <w:tcPr>
            <w:tcW w:w="193" w:type="pct"/>
          </w:tcPr>
          <w:p w14:paraId="3B56B4F9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8699365" w14:textId="0E473EEC" w:rsidR="00282469" w:rsidRPr="006A4ED0" w:rsidRDefault="002E122D" w:rsidP="002E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(48,533)</w:t>
            </w:r>
          </w:p>
        </w:tc>
        <w:tc>
          <w:tcPr>
            <w:tcW w:w="145" w:type="pct"/>
          </w:tcPr>
          <w:p w14:paraId="5548427C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502B831C" w14:textId="20339DDB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(60,158)</w:t>
            </w:r>
          </w:p>
        </w:tc>
      </w:tr>
      <w:tr w:rsidR="00282469" w:rsidRPr="006A4ED0" w14:paraId="73894CDF" w14:textId="77777777" w:rsidTr="004627ED">
        <w:tc>
          <w:tcPr>
            <w:tcW w:w="1939" w:type="pct"/>
          </w:tcPr>
          <w:p w14:paraId="48FB43D6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หักลบภาษีเงินได้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A664700" w14:textId="542D0FE3" w:rsidR="00282469" w:rsidRPr="006A4ED0" w:rsidRDefault="00C97D8B" w:rsidP="00C9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(48,533)</w:t>
            </w:r>
          </w:p>
        </w:tc>
        <w:tc>
          <w:tcPr>
            <w:tcW w:w="145" w:type="pct"/>
          </w:tcPr>
          <w:p w14:paraId="70BEB82B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FAC3C69" w14:textId="01FBA731" w:rsidR="00282469" w:rsidRPr="006A4ED0" w:rsidRDefault="00282469" w:rsidP="00C9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(60,158)</w:t>
            </w:r>
          </w:p>
        </w:tc>
        <w:tc>
          <w:tcPr>
            <w:tcW w:w="193" w:type="pct"/>
          </w:tcPr>
          <w:p w14:paraId="6D966C79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ECC401D" w14:textId="5E45902A" w:rsidR="00282469" w:rsidRPr="006A4ED0" w:rsidRDefault="002E122D" w:rsidP="002E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48,533</w:t>
            </w:r>
          </w:p>
        </w:tc>
        <w:tc>
          <w:tcPr>
            <w:tcW w:w="145" w:type="pct"/>
          </w:tcPr>
          <w:p w14:paraId="3CC47094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571FA1A6" w14:textId="46037B91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60,158</w:t>
            </w:r>
          </w:p>
        </w:tc>
      </w:tr>
      <w:tr w:rsidR="00282469" w:rsidRPr="006A4ED0" w14:paraId="22459BC5" w14:textId="77777777" w:rsidTr="004627ED">
        <w:trPr>
          <w:trHeight w:val="217"/>
        </w:trPr>
        <w:tc>
          <w:tcPr>
            <w:tcW w:w="1939" w:type="pct"/>
          </w:tcPr>
          <w:p w14:paraId="7556F29B" w14:textId="77777777" w:rsidR="00282469" w:rsidRPr="00A21AA4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</w:t>
            </w:r>
            <w:r w:rsidRPr="00A21AA4">
              <w:rPr>
                <w:rFonts w:ascii="Angsana New" w:hAnsi="Angsana New"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23A61E38" w14:textId="5FC76695" w:rsidR="00282469" w:rsidRPr="006A4ED0" w:rsidRDefault="00C97D8B" w:rsidP="00C9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48,859</w:t>
            </w:r>
          </w:p>
        </w:tc>
        <w:tc>
          <w:tcPr>
            <w:tcW w:w="145" w:type="pct"/>
          </w:tcPr>
          <w:p w14:paraId="36E21233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19E10FC9" w14:textId="5F3E384F" w:rsidR="00282469" w:rsidRPr="006A4ED0" w:rsidRDefault="00282469" w:rsidP="00C9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19,226</w:t>
            </w:r>
          </w:p>
        </w:tc>
        <w:tc>
          <w:tcPr>
            <w:tcW w:w="193" w:type="pct"/>
          </w:tcPr>
          <w:p w14:paraId="6A276304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040E77DC" w14:textId="2DB89072" w:rsidR="00282469" w:rsidRPr="00956A7C" w:rsidRDefault="002E122D" w:rsidP="002E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18D983" w14:textId="77777777" w:rsidR="00282469" w:rsidRPr="00956A7C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double" w:sz="4" w:space="0" w:color="auto"/>
            </w:tcBorders>
          </w:tcPr>
          <w:p w14:paraId="665D3EF8" w14:textId="67E2743E" w:rsidR="00282469" w:rsidRPr="00956A7C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37588B7" w14:textId="77777777" w:rsidR="008E59F6" w:rsidRDefault="008E59F6" w:rsidP="00245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F0ABE81" w14:textId="1F2C14B2" w:rsidR="00D71A6E" w:rsidRDefault="000853B7" w:rsidP="00245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C54FF4">
        <w:rPr>
          <w:rFonts w:ascii="Angsana New" w:hAnsi="Angsana New"/>
          <w:sz w:val="30"/>
          <w:szCs w:val="30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="0028238A">
        <w:rPr>
          <w:rFonts w:ascii="Angsana New" w:hAnsi="Angsana New"/>
          <w:sz w:val="30"/>
          <w:szCs w:val="30"/>
        </w:rPr>
        <w:t>31</w:t>
      </w:r>
      <w:r w:rsidR="00FF075F">
        <w:rPr>
          <w:rFonts w:ascii="Angsana New" w:hAnsi="Angsana New" w:hint="cs"/>
          <w:sz w:val="30"/>
          <w:szCs w:val="30"/>
          <w:cs/>
        </w:rPr>
        <w:t xml:space="preserve"> มีนาคม 25</w:t>
      </w:r>
      <w:r w:rsidR="00C07BC8">
        <w:rPr>
          <w:rFonts w:ascii="Angsana New" w:hAnsi="Angsana New" w:hint="cs"/>
          <w:sz w:val="30"/>
          <w:szCs w:val="30"/>
          <w:cs/>
        </w:rPr>
        <w:t>6</w:t>
      </w:r>
      <w:r w:rsidR="00C07BC8">
        <w:rPr>
          <w:rFonts w:ascii="Angsana New" w:hAnsi="Angsana New"/>
          <w:sz w:val="30"/>
          <w:szCs w:val="30"/>
        </w:rPr>
        <w:t>1</w:t>
      </w:r>
      <w:r w:rsidR="005A5A90">
        <w:rPr>
          <w:rFonts w:ascii="Angsana New" w:hAnsi="Angsana New" w:hint="cs"/>
          <w:sz w:val="30"/>
          <w:szCs w:val="30"/>
          <w:cs/>
        </w:rPr>
        <w:t xml:space="preserve"> </w:t>
      </w:r>
      <w:r w:rsidR="00FF075F">
        <w:rPr>
          <w:rFonts w:ascii="Angsana New" w:hAnsi="Angsana New" w:hint="cs"/>
          <w:sz w:val="30"/>
          <w:szCs w:val="30"/>
          <w:cs/>
        </w:rPr>
        <w:t xml:space="preserve">และ </w:t>
      </w:r>
      <w:r w:rsidR="00C07BC8">
        <w:rPr>
          <w:rFonts w:ascii="Angsana New" w:hAnsi="Angsana New"/>
          <w:sz w:val="30"/>
          <w:szCs w:val="30"/>
        </w:rPr>
        <w:t>2560</w:t>
      </w:r>
      <w:r w:rsidR="005A5A90">
        <w:rPr>
          <w:rFonts w:ascii="Angsana New" w:hAnsi="Angsana New" w:hint="cs"/>
          <w:sz w:val="30"/>
          <w:szCs w:val="30"/>
          <w:cs/>
        </w:rPr>
        <w:t xml:space="preserve"> </w:t>
      </w:r>
      <w:r w:rsidRPr="00C54FF4">
        <w:rPr>
          <w:rFonts w:ascii="Angsana New" w:hAnsi="Angsana New"/>
          <w:sz w:val="30"/>
          <w:szCs w:val="30"/>
          <w:cs/>
        </w:rPr>
        <w:t>มีดังนี</w:t>
      </w:r>
      <w:r w:rsidR="0092626A" w:rsidRPr="00C54FF4">
        <w:rPr>
          <w:rFonts w:ascii="Angsana New" w:hAnsi="Angsana New" w:hint="cs"/>
          <w:sz w:val="30"/>
          <w:szCs w:val="30"/>
          <w:cs/>
        </w:rPr>
        <w:t>้</w:t>
      </w:r>
    </w:p>
    <w:p w14:paraId="4A3B3587" w14:textId="77777777" w:rsidR="005A5A90" w:rsidRDefault="005A5A90" w:rsidP="00245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080"/>
        <w:gridCol w:w="252"/>
        <w:gridCol w:w="1188"/>
        <w:gridCol w:w="297"/>
        <w:gridCol w:w="1233"/>
        <w:gridCol w:w="243"/>
        <w:gridCol w:w="1377"/>
      </w:tblGrid>
      <w:tr w:rsidR="005A5A90" w:rsidRPr="006A4ED0" w14:paraId="0F255559" w14:textId="77777777" w:rsidTr="004627ED">
        <w:trPr>
          <w:tblHeader/>
        </w:trPr>
        <w:tc>
          <w:tcPr>
            <w:tcW w:w="3618" w:type="dxa"/>
          </w:tcPr>
          <w:p w14:paraId="5C814DA3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78C5EFF" w14:textId="109A019E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1C751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5A90" w:rsidRPr="006A4ED0" w14:paraId="280797BC" w14:textId="77777777" w:rsidTr="004627ED">
        <w:trPr>
          <w:tblHeader/>
        </w:trPr>
        <w:tc>
          <w:tcPr>
            <w:tcW w:w="3618" w:type="dxa"/>
          </w:tcPr>
          <w:p w14:paraId="264802B6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9CCF9E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21D5AF86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  <w:vAlign w:val="bottom"/>
          </w:tcPr>
          <w:p w14:paraId="1DBB7A54" w14:textId="622C148B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F2457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A4ED0">
              <w:rPr>
                <w:rFonts w:ascii="Angsana New" w:hAnsi="Angsana New"/>
                <w:sz w:val="30"/>
                <w:szCs w:val="30"/>
              </w:rPr>
              <w:t>(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6A4ED0">
              <w:rPr>
                <w:rFonts w:ascii="Angsana New" w:hAnsi="Angsana New"/>
                <w:sz w:val="30"/>
                <w:szCs w:val="30"/>
              </w:rPr>
              <w:t>)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A4ED0">
              <w:rPr>
                <w:rFonts w:ascii="Angsana New" w:hAnsi="Angsana New"/>
                <w:sz w:val="30"/>
                <w:szCs w:val="30"/>
              </w:rPr>
              <w:t>/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3" w:type="dxa"/>
            <w:vAlign w:val="bottom"/>
          </w:tcPr>
          <w:p w14:paraId="3C50A967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D7FB9CB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A5A90" w:rsidRPr="006A4ED0" w14:paraId="7BF91D72" w14:textId="77777777" w:rsidTr="004627ED">
        <w:trPr>
          <w:tblHeader/>
        </w:trPr>
        <w:tc>
          <w:tcPr>
            <w:tcW w:w="3618" w:type="dxa"/>
          </w:tcPr>
          <w:p w14:paraId="4654CBDB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1D721E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เมษายน </w:t>
            </w:r>
          </w:p>
          <w:p w14:paraId="0AAFAF69" w14:textId="36FF8D76" w:rsidR="005A5A90" w:rsidRPr="006A4ED0" w:rsidRDefault="005A5A90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282469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52" w:type="dxa"/>
            <w:vAlign w:val="bottom"/>
          </w:tcPr>
          <w:p w14:paraId="10E8FFB4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5A6447A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97" w:type="dxa"/>
            <w:tcBorders>
              <w:top w:val="single" w:sz="4" w:space="0" w:color="auto"/>
            </w:tcBorders>
            <w:vAlign w:val="bottom"/>
          </w:tcPr>
          <w:p w14:paraId="669DDCFA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13348CC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  <w:r w:rsidRPr="006A4E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  <w:vAlign w:val="bottom"/>
          </w:tcPr>
          <w:p w14:paraId="377C9C1E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427DF4DA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  <w:p w14:paraId="752733BF" w14:textId="0BAF3D19" w:rsidR="005A5A90" w:rsidRPr="006A4ED0" w:rsidRDefault="005A5A90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28246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5A5A90" w:rsidRPr="006A4ED0" w14:paraId="26910593" w14:textId="77777777" w:rsidTr="004627ED">
        <w:trPr>
          <w:tblHeader/>
        </w:trPr>
        <w:tc>
          <w:tcPr>
            <w:tcW w:w="3618" w:type="dxa"/>
          </w:tcPr>
          <w:p w14:paraId="1EEB9062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4E0EBDB7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5A90" w:rsidRPr="006A4ED0" w14:paraId="0F8EECB2" w14:textId="77777777" w:rsidTr="004627ED">
        <w:tc>
          <w:tcPr>
            <w:tcW w:w="3618" w:type="dxa"/>
          </w:tcPr>
          <w:p w14:paraId="248FA80E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362ED7C9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E19046C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0CB8B3C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14:paraId="7BA95B21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B19F521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DDDBB72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E6CD0B1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5A90" w:rsidRPr="006A4ED0" w14:paraId="1FA0F88B" w14:textId="77777777" w:rsidTr="004627ED">
        <w:tc>
          <w:tcPr>
            <w:tcW w:w="3618" w:type="dxa"/>
          </w:tcPr>
          <w:p w14:paraId="791B2CB2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vAlign w:val="center"/>
          </w:tcPr>
          <w:p w14:paraId="228EA62C" w14:textId="6D810624" w:rsidR="005A5A90" w:rsidRPr="006A4ED0" w:rsidRDefault="0028238A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9,403</w:t>
            </w:r>
          </w:p>
        </w:tc>
        <w:tc>
          <w:tcPr>
            <w:tcW w:w="252" w:type="dxa"/>
          </w:tcPr>
          <w:p w14:paraId="5589A30D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C4104FD" w14:textId="527CB91F" w:rsidR="005A5A90" w:rsidRPr="006A4ED0" w:rsidRDefault="0028238A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(2,380)</w:t>
            </w:r>
          </w:p>
        </w:tc>
        <w:tc>
          <w:tcPr>
            <w:tcW w:w="297" w:type="dxa"/>
          </w:tcPr>
          <w:p w14:paraId="05691A88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C2B84DC" w14:textId="58C7099C" w:rsidR="005A5A90" w:rsidRPr="006A4ED0" w:rsidRDefault="0028238A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C94C145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1C72346" w14:textId="129B4985" w:rsidR="005A5A90" w:rsidRPr="006A4ED0" w:rsidRDefault="0028238A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7,023</w:t>
            </w:r>
          </w:p>
        </w:tc>
      </w:tr>
      <w:tr w:rsidR="005A5A90" w:rsidRPr="006A4ED0" w14:paraId="4A0962A7" w14:textId="77777777" w:rsidTr="004627ED">
        <w:tc>
          <w:tcPr>
            <w:tcW w:w="3618" w:type="dxa"/>
          </w:tcPr>
          <w:p w14:paraId="7D6BA43D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ประมาณการหนี้สินอื่นๆ</w:t>
            </w:r>
          </w:p>
        </w:tc>
        <w:tc>
          <w:tcPr>
            <w:tcW w:w="1080" w:type="dxa"/>
            <w:vAlign w:val="center"/>
          </w:tcPr>
          <w:p w14:paraId="2588BDC2" w14:textId="09D58041" w:rsidR="005A5A90" w:rsidRPr="006A4ED0" w:rsidRDefault="0028238A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12,419</w:t>
            </w:r>
          </w:p>
        </w:tc>
        <w:tc>
          <w:tcPr>
            <w:tcW w:w="252" w:type="dxa"/>
          </w:tcPr>
          <w:p w14:paraId="09E49039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07D9EE5" w14:textId="15D6CA22" w:rsidR="005A5A90" w:rsidRPr="006A4ED0" w:rsidRDefault="0028238A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(11,014)</w:t>
            </w:r>
          </w:p>
        </w:tc>
        <w:tc>
          <w:tcPr>
            <w:tcW w:w="297" w:type="dxa"/>
          </w:tcPr>
          <w:p w14:paraId="0E4575E9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9C92066" w14:textId="66C87C36" w:rsidR="005A5A90" w:rsidRPr="006A4ED0" w:rsidRDefault="0028238A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3EC97BC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3685E75B" w14:textId="6A6020CC" w:rsidR="005A5A90" w:rsidRPr="006A4ED0" w:rsidRDefault="0028238A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1,405</w:t>
            </w:r>
          </w:p>
        </w:tc>
      </w:tr>
      <w:tr w:rsidR="005A5A90" w:rsidRPr="006A4ED0" w14:paraId="35AEB6B4" w14:textId="77777777" w:rsidTr="004627ED">
        <w:tc>
          <w:tcPr>
            <w:tcW w:w="3618" w:type="dxa"/>
          </w:tcPr>
          <w:p w14:paraId="651A7D47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080" w:type="dxa"/>
            <w:vAlign w:val="center"/>
          </w:tcPr>
          <w:p w14:paraId="4444FA1D" w14:textId="1F7AC4F1" w:rsidR="005A5A90" w:rsidRPr="006A4ED0" w:rsidRDefault="005A5A90" w:rsidP="00091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53C04E7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A94C7A5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14:paraId="08BBC17D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5FA82E5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67C64A9" w14:textId="77777777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3D2E563A" w14:textId="70C85796" w:rsidR="005A5A90" w:rsidRPr="006A4ED0" w:rsidRDefault="005A5A90" w:rsidP="00A4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38A" w:rsidRPr="006A4ED0" w14:paraId="53E0AEEB" w14:textId="77777777" w:rsidTr="004627ED">
        <w:tc>
          <w:tcPr>
            <w:tcW w:w="3618" w:type="dxa"/>
          </w:tcPr>
          <w:p w14:paraId="0AA3E3BF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  <w:vAlign w:val="center"/>
          </w:tcPr>
          <w:p w14:paraId="4C64CD62" w14:textId="208EC07A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56,899</w:t>
            </w:r>
          </w:p>
        </w:tc>
        <w:tc>
          <w:tcPr>
            <w:tcW w:w="252" w:type="dxa"/>
          </w:tcPr>
          <w:p w14:paraId="52280EE1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5CFA541" w14:textId="6C153518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1,184</w:t>
            </w:r>
          </w:p>
        </w:tc>
        <w:tc>
          <w:tcPr>
            <w:tcW w:w="297" w:type="dxa"/>
          </w:tcPr>
          <w:p w14:paraId="6A038E72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57C9178" w14:textId="34521BF4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6E56B35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A4E9617" w14:textId="7E03BF21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58,083</w:t>
            </w:r>
          </w:p>
        </w:tc>
      </w:tr>
      <w:tr w:rsidR="0028238A" w:rsidRPr="006A4ED0" w14:paraId="2F9A7F1B" w14:textId="77777777" w:rsidTr="004627ED">
        <w:tc>
          <w:tcPr>
            <w:tcW w:w="3618" w:type="dxa"/>
          </w:tcPr>
          <w:p w14:paraId="5A109949" w14:textId="31C374C5" w:rsidR="0028238A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ขาดทุนที่ยังไม่เกิดขึ้นจากตราสารอนุพันธ์</w:t>
            </w:r>
          </w:p>
        </w:tc>
        <w:tc>
          <w:tcPr>
            <w:tcW w:w="1080" w:type="dxa"/>
            <w:vAlign w:val="center"/>
          </w:tcPr>
          <w:p w14:paraId="49D56042" w14:textId="550B02BA" w:rsidR="0028238A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9DA9C8B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2B44ECB" w14:textId="04A2C326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24,122</w:t>
            </w:r>
          </w:p>
        </w:tc>
        <w:tc>
          <w:tcPr>
            <w:tcW w:w="297" w:type="dxa"/>
          </w:tcPr>
          <w:p w14:paraId="0A3FBAD5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9EF453C" w14:textId="4D072E8A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B3FF00D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EE91A15" w14:textId="50D50669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24,122</w:t>
            </w:r>
          </w:p>
        </w:tc>
      </w:tr>
      <w:tr w:rsidR="0028238A" w:rsidRPr="006A4ED0" w14:paraId="1122C233" w14:textId="77777777" w:rsidTr="004627ED">
        <w:tc>
          <w:tcPr>
            <w:tcW w:w="3618" w:type="dxa"/>
          </w:tcPr>
          <w:p w14:paraId="6DA360E8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center"/>
          </w:tcPr>
          <w:p w14:paraId="2FC9A7EE" w14:textId="2B6C35FB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52" w:type="dxa"/>
          </w:tcPr>
          <w:p w14:paraId="663C34D8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EC42513" w14:textId="73252BCB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6,096</w:t>
            </w:r>
          </w:p>
        </w:tc>
        <w:tc>
          <w:tcPr>
            <w:tcW w:w="297" w:type="dxa"/>
          </w:tcPr>
          <w:p w14:paraId="35CF253E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6D47F1B" w14:textId="2791483D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11D28DF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6B5A25E" w14:textId="1763B9CC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6,759</w:t>
            </w:r>
          </w:p>
        </w:tc>
      </w:tr>
      <w:tr w:rsidR="0028238A" w:rsidRPr="006A4ED0" w14:paraId="290ED304" w14:textId="77777777" w:rsidTr="004627ED">
        <w:tc>
          <w:tcPr>
            <w:tcW w:w="3618" w:type="dxa"/>
          </w:tcPr>
          <w:p w14:paraId="7D80D97E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4B51A" w14:textId="6FF62F2D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79,384</w:t>
            </w:r>
          </w:p>
        </w:tc>
        <w:tc>
          <w:tcPr>
            <w:tcW w:w="252" w:type="dxa"/>
          </w:tcPr>
          <w:p w14:paraId="424489E0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A6A31A3" w14:textId="740E044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18,008</w:t>
            </w:r>
          </w:p>
        </w:tc>
        <w:tc>
          <w:tcPr>
            <w:tcW w:w="297" w:type="dxa"/>
          </w:tcPr>
          <w:p w14:paraId="36FF1D32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740FDEFA" w14:textId="468F5DD0" w:rsidR="0028238A" w:rsidRPr="0028238A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238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FEA1887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72BBC8AF" w14:textId="67DB7DCE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97,392</w:t>
            </w:r>
          </w:p>
        </w:tc>
      </w:tr>
      <w:tr w:rsidR="0028238A" w:rsidRPr="006A4ED0" w14:paraId="75575B08" w14:textId="77777777" w:rsidTr="004627ED">
        <w:trPr>
          <w:trHeight w:val="162"/>
        </w:trPr>
        <w:tc>
          <w:tcPr>
            <w:tcW w:w="3618" w:type="dxa"/>
          </w:tcPr>
          <w:p w14:paraId="38C21A98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830067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1B33854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38497E0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14:paraId="20C35069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FF08310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8E1027C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7B292AAE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40C" w:rsidRPr="006A4ED0" w14:paraId="0DBD7268" w14:textId="77777777" w:rsidTr="004627ED">
        <w:trPr>
          <w:trHeight w:val="162"/>
        </w:trPr>
        <w:tc>
          <w:tcPr>
            <w:tcW w:w="3618" w:type="dxa"/>
          </w:tcPr>
          <w:p w14:paraId="25A457F3" w14:textId="77777777" w:rsidR="004C440C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CEDCA5" w14:textId="77777777" w:rsidR="004C440C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6F377D7" w14:textId="77777777" w:rsidR="004C440C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15493B0A" w14:textId="77777777" w:rsidR="004C440C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14:paraId="356AB07F" w14:textId="77777777" w:rsidR="004C440C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901C503" w14:textId="77777777" w:rsidR="004C440C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3EFEBDE" w14:textId="77777777" w:rsidR="004C440C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6386D15" w14:textId="77777777" w:rsidR="004C440C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40C" w:rsidRPr="006A4ED0" w14:paraId="58E721F9" w14:textId="77777777" w:rsidTr="004627ED">
        <w:trPr>
          <w:trHeight w:val="162"/>
        </w:trPr>
        <w:tc>
          <w:tcPr>
            <w:tcW w:w="3618" w:type="dxa"/>
          </w:tcPr>
          <w:p w14:paraId="3ECC892B" w14:textId="77777777" w:rsidR="004C440C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B70140" w14:textId="77777777" w:rsidR="004C440C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2B7CACB" w14:textId="77777777" w:rsidR="004C440C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6FEB9FB7" w14:textId="77777777" w:rsidR="004C440C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14:paraId="3D5B24BE" w14:textId="77777777" w:rsidR="004C440C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C9D7133" w14:textId="77777777" w:rsidR="004C440C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F0CAC1C" w14:textId="77777777" w:rsidR="004C440C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4338E4E" w14:textId="77777777" w:rsidR="004C440C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38A" w:rsidRPr="006A4ED0" w14:paraId="26B6599C" w14:textId="77777777" w:rsidTr="004627ED">
        <w:tc>
          <w:tcPr>
            <w:tcW w:w="3618" w:type="dxa"/>
          </w:tcPr>
          <w:p w14:paraId="334C2BA2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0C32A4B8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DE5E989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83CD335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14:paraId="607F790F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554285E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89D518C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64E58EE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38A" w:rsidRPr="006A4ED0" w14:paraId="4A8EEE28" w14:textId="77777777" w:rsidTr="004627ED">
        <w:tc>
          <w:tcPr>
            <w:tcW w:w="3618" w:type="dxa"/>
          </w:tcPr>
          <w:p w14:paraId="3C988386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center"/>
          </w:tcPr>
          <w:p w14:paraId="41FA7AF4" w14:textId="407D77B4" w:rsidR="0028238A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(38,456)</w:t>
            </w:r>
          </w:p>
        </w:tc>
        <w:tc>
          <w:tcPr>
            <w:tcW w:w="252" w:type="dxa"/>
          </w:tcPr>
          <w:p w14:paraId="414BC339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28D40B8" w14:textId="44E25FD8" w:rsidR="0028238A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9,299</w:t>
            </w:r>
          </w:p>
        </w:tc>
        <w:tc>
          <w:tcPr>
            <w:tcW w:w="297" w:type="dxa"/>
          </w:tcPr>
          <w:p w14:paraId="4FF8929B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E1D3441" w14:textId="46D85AF4" w:rsidR="0028238A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16A6354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39714C75" w14:textId="78F9BFB3" w:rsidR="0028238A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(29,157)</w:t>
            </w:r>
          </w:p>
        </w:tc>
      </w:tr>
      <w:tr w:rsidR="0028238A" w:rsidRPr="006A4ED0" w14:paraId="09E91654" w14:textId="77777777" w:rsidTr="004627ED">
        <w:tc>
          <w:tcPr>
            <w:tcW w:w="3618" w:type="dxa"/>
          </w:tcPr>
          <w:p w14:paraId="68536393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80" w:type="dxa"/>
            <w:vAlign w:val="center"/>
          </w:tcPr>
          <w:p w14:paraId="621FDF95" w14:textId="2865FD5F" w:rsidR="0028238A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(17,851)</w:t>
            </w:r>
          </w:p>
        </w:tc>
        <w:tc>
          <w:tcPr>
            <w:tcW w:w="252" w:type="dxa"/>
          </w:tcPr>
          <w:p w14:paraId="7BD14785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6B1A4D7" w14:textId="3B83A7D4" w:rsidR="0028238A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</w:tcPr>
          <w:p w14:paraId="080D98C3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CAA1D5A" w14:textId="2EA9A720" w:rsidR="0028238A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(1,525)</w:t>
            </w:r>
          </w:p>
        </w:tc>
        <w:tc>
          <w:tcPr>
            <w:tcW w:w="243" w:type="dxa"/>
          </w:tcPr>
          <w:p w14:paraId="7534B51F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21565A5" w14:textId="203C3D6D" w:rsidR="0028238A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(19,376)</w:t>
            </w:r>
          </w:p>
        </w:tc>
      </w:tr>
      <w:tr w:rsidR="0028238A" w:rsidRPr="006A4ED0" w14:paraId="2B61F89C" w14:textId="77777777" w:rsidTr="004627ED">
        <w:tc>
          <w:tcPr>
            <w:tcW w:w="3618" w:type="dxa"/>
          </w:tcPr>
          <w:p w14:paraId="4E0A4E83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C72D8AF" w14:textId="6BB5FC34" w:rsidR="0028238A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(3,851)</w:t>
            </w:r>
          </w:p>
        </w:tc>
        <w:tc>
          <w:tcPr>
            <w:tcW w:w="252" w:type="dxa"/>
          </w:tcPr>
          <w:p w14:paraId="5CEFB213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28F7085" w14:textId="44CA38FF" w:rsidR="0028238A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3,851</w:t>
            </w:r>
          </w:p>
        </w:tc>
        <w:tc>
          <w:tcPr>
            <w:tcW w:w="297" w:type="dxa"/>
          </w:tcPr>
          <w:p w14:paraId="03DC948F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03BD757" w14:textId="3D7D4440" w:rsidR="0028238A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2C0F095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4EDA6503" w14:textId="420D3AC4" w:rsidR="0028238A" w:rsidRPr="006A4ED0" w:rsidRDefault="004C440C" w:rsidP="004C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238A" w:rsidRPr="006A4ED0" w14:paraId="50109FC9" w14:textId="77777777" w:rsidTr="004627ED">
        <w:tc>
          <w:tcPr>
            <w:tcW w:w="3618" w:type="dxa"/>
          </w:tcPr>
          <w:p w14:paraId="688B4E50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84481" w14:textId="3F9936CD" w:rsidR="0028238A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(60,158)</w:t>
            </w:r>
          </w:p>
        </w:tc>
        <w:tc>
          <w:tcPr>
            <w:tcW w:w="252" w:type="dxa"/>
          </w:tcPr>
          <w:p w14:paraId="4678E2DA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6A3A4CE" w14:textId="1CF96555" w:rsidR="0028238A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13,150</w:t>
            </w:r>
          </w:p>
        </w:tc>
        <w:tc>
          <w:tcPr>
            <w:tcW w:w="297" w:type="dxa"/>
          </w:tcPr>
          <w:p w14:paraId="6EF643FB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789AE985" w14:textId="09B02BFC" w:rsidR="0028238A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(1,525)</w:t>
            </w:r>
          </w:p>
        </w:tc>
        <w:tc>
          <w:tcPr>
            <w:tcW w:w="243" w:type="dxa"/>
          </w:tcPr>
          <w:p w14:paraId="69FD7E89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3CEC4B46" w14:textId="47AE62BF" w:rsidR="0028238A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(48,533)</w:t>
            </w:r>
          </w:p>
        </w:tc>
      </w:tr>
      <w:tr w:rsidR="0028238A" w:rsidRPr="006A4ED0" w14:paraId="6F321CE4" w14:textId="77777777" w:rsidTr="004627ED">
        <w:tc>
          <w:tcPr>
            <w:tcW w:w="3618" w:type="dxa"/>
          </w:tcPr>
          <w:p w14:paraId="28CEB651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5022B" w14:textId="73D81D21" w:rsidR="0028238A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19,226</w:t>
            </w:r>
          </w:p>
        </w:tc>
        <w:tc>
          <w:tcPr>
            <w:tcW w:w="252" w:type="dxa"/>
          </w:tcPr>
          <w:p w14:paraId="15A0DCB4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73F97E4" w14:textId="0AB46D78" w:rsidR="0028238A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31,158</w:t>
            </w:r>
          </w:p>
        </w:tc>
        <w:tc>
          <w:tcPr>
            <w:tcW w:w="297" w:type="dxa"/>
          </w:tcPr>
          <w:p w14:paraId="3DB2F001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4AE189A" w14:textId="46942921" w:rsidR="0028238A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(1,525)</w:t>
            </w:r>
          </w:p>
        </w:tc>
        <w:tc>
          <w:tcPr>
            <w:tcW w:w="243" w:type="dxa"/>
          </w:tcPr>
          <w:p w14:paraId="75F2954C" w14:textId="77777777" w:rsidR="0028238A" w:rsidRPr="006A4ED0" w:rsidRDefault="0028238A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6567E24" w14:textId="080F24B0" w:rsidR="0028238A" w:rsidRPr="006A4ED0" w:rsidRDefault="004C440C" w:rsidP="00282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48,859</w:t>
            </w:r>
          </w:p>
        </w:tc>
      </w:tr>
    </w:tbl>
    <w:p w14:paraId="5D4DF9AA" w14:textId="77777777" w:rsidR="005A5A90" w:rsidRPr="00C119B7" w:rsidRDefault="005A5A90" w:rsidP="00245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080"/>
        <w:gridCol w:w="252"/>
        <w:gridCol w:w="1188"/>
        <w:gridCol w:w="297"/>
        <w:gridCol w:w="1233"/>
        <w:gridCol w:w="243"/>
        <w:gridCol w:w="1377"/>
      </w:tblGrid>
      <w:tr w:rsidR="00FF075F" w:rsidRPr="006A4ED0" w14:paraId="078E39D3" w14:textId="77777777" w:rsidTr="004627ED">
        <w:trPr>
          <w:tblHeader/>
        </w:trPr>
        <w:tc>
          <w:tcPr>
            <w:tcW w:w="3618" w:type="dxa"/>
          </w:tcPr>
          <w:p w14:paraId="136FD3B0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4418D41D" w14:textId="7D097F8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1C751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075F" w:rsidRPr="006A4ED0" w14:paraId="4B6100E5" w14:textId="77777777" w:rsidTr="004627ED">
        <w:trPr>
          <w:tblHeader/>
        </w:trPr>
        <w:tc>
          <w:tcPr>
            <w:tcW w:w="3618" w:type="dxa"/>
          </w:tcPr>
          <w:p w14:paraId="764D0C98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E92539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7F45B4E0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  <w:vAlign w:val="bottom"/>
          </w:tcPr>
          <w:p w14:paraId="3038E5EB" w14:textId="501D07B0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F2457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A4ED0">
              <w:rPr>
                <w:rFonts w:ascii="Angsana New" w:hAnsi="Angsana New"/>
                <w:sz w:val="30"/>
                <w:szCs w:val="30"/>
              </w:rPr>
              <w:t>(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6A4ED0">
              <w:rPr>
                <w:rFonts w:ascii="Angsana New" w:hAnsi="Angsana New"/>
                <w:sz w:val="30"/>
                <w:szCs w:val="30"/>
              </w:rPr>
              <w:t>)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A4ED0">
              <w:rPr>
                <w:rFonts w:ascii="Angsana New" w:hAnsi="Angsana New"/>
                <w:sz w:val="30"/>
                <w:szCs w:val="30"/>
              </w:rPr>
              <w:t>/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3" w:type="dxa"/>
            <w:vAlign w:val="bottom"/>
          </w:tcPr>
          <w:p w14:paraId="11D93B9F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5D0EEAB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F075F" w:rsidRPr="006A4ED0" w14:paraId="5FF3AD9B" w14:textId="77777777" w:rsidTr="004627ED">
        <w:trPr>
          <w:tblHeader/>
        </w:trPr>
        <w:tc>
          <w:tcPr>
            <w:tcW w:w="3618" w:type="dxa"/>
          </w:tcPr>
          <w:p w14:paraId="636C24CF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CD0E50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11F46" w:rsidRPr="006A4ED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11F46"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เมษายน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43AAE93B" w14:textId="560C0D42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28246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52" w:type="dxa"/>
            <w:vAlign w:val="bottom"/>
          </w:tcPr>
          <w:p w14:paraId="0EC251EE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FCDD49A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97" w:type="dxa"/>
            <w:tcBorders>
              <w:top w:val="single" w:sz="4" w:space="0" w:color="auto"/>
            </w:tcBorders>
            <w:vAlign w:val="bottom"/>
          </w:tcPr>
          <w:p w14:paraId="2661FA2E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17C76F36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  <w:r w:rsidRPr="006A4E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  <w:vAlign w:val="bottom"/>
          </w:tcPr>
          <w:p w14:paraId="59021C71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410A133C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  <w:p w14:paraId="3A90CC20" w14:textId="4A0A4CA0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282469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FF075F" w:rsidRPr="006A4ED0" w14:paraId="442AF531" w14:textId="77777777" w:rsidTr="004627ED">
        <w:trPr>
          <w:tblHeader/>
        </w:trPr>
        <w:tc>
          <w:tcPr>
            <w:tcW w:w="3618" w:type="dxa"/>
          </w:tcPr>
          <w:p w14:paraId="2258062D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25F1B149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075F" w:rsidRPr="006A4ED0" w14:paraId="2F7723E3" w14:textId="77777777" w:rsidTr="004627ED">
        <w:tc>
          <w:tcPr>
            <w:tcW w:w="3618" w:type="dxa"/>
          </w:tcPr>
          <w:p w14:paraId="3F0D3111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782031F6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629B3F0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8E8C48D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14:paraId="64C8F7D6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CD8C9CD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3C27704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65CC17A" w14:textId="77777777" w:rsidR="00FF075F" w:rsidRPr="006A4ED0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469" w:rsidRPr="006A4ED0" w14:paraId="62D4C6B8" w14:textId="77777777" w:rsidTr="004627ED">
        <w:tc>
          <w:tcPr>
            <w:tcW w:w="3618" w:type="dxa"/>
          </w:tcPr>
          <w:p w14:paraId="08A888A5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vAlign w:val="center"/>
          </w:tcPr>
          <w:p w14:paraId="448ED8DD" w14:textId="0792CDEA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23,189</w:t>
            </w:r>
          </w:p>
        </w:tc>
        <w:tc>
          <w:tcPr>
            <w:tcW w:w="252" w:type="dxa"/>
          </w:tcPr>
          <w:p w14:paraId="37227598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0623DB" w14:textId="5C04CEFF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(13,786)</w:t>
            </w:r>
          </w:p>
        </w:tc>
        <w:tc>
          <w:tcPr>
            <w:tcW w:w="297" w:type="dxa"/>
          </w:tcPr>
          <w:p w14:paraId="469A6804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C954B07" w14:textId="13909253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4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66C22C2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D7E56CD" w14:textId="371E1022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09DC">
              <w:rPr>
                <w:rFonts w:ascii="Angsana New" w:hAnsi="Angsana New"/>
                <w:sz w:val="30"/>
                <w:szCs w:val="30"/>
              </w:rPr>
              <w:t>9,403</w:t>
            </w:r>
          </w:p>
        </w:tc>
      </w:tr>
      <w:tr w:rsidR="00282469" w:rsidRPr="006A4ED0" w14:paraId="5D414EE2" w14:textId="77777777" w:rsidTr="004627ED">
        <w:tc>
          <w:tcPr>
            <w:tcW w:w="3618" w:type="dxa"/>
          </w:tcPr>
          <w:p w14:paraId="17D86F4A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ประมาณการหนี้สินอื่นๆ</w:t>
            </w:r>
          </w:p>
        </w:tc>
        <w:tc>
          <w:tcPr>
            <w:tcW w:w="1080" w:type="dxa"/>
            <w:vAlign w:val="center"/>
          </w:tcPr>
          <w:p w14:paraId="653239AE" w14:textId="00466221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7,845</w:t>
            </w:r>
          </w:p>
        </w:tc>
        <w:tc>
          <w:tcPr>
            <w:tcW w:w="252" w:type="dxa"/>
          </w:tcPr>
          <w:p w14:paraId="52DBB335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176E0C7" w14:textId="57750E80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4,574</w:t>
            </w:r>
          </w:p>
        </w:tc>
        <w:tc>
          <w:tcPr>
            <w:tcW w:w="297" w:type="dxa"/>
          </w:tcPr>
          <w:p w14:paraId="589A1B0B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B0C4C4A" w14:textId="438EAEB6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4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1D77DD0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302609E" w14:textId="20C74A95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09DC">
              <w:rPr>
                <w:rFonts w:ascii="Angsana New" w:hAnsi="Angsana New"/>
                <w:sz w:val="30"/>
                <w:szCs w:val="30"/>
              </w:rPr>
              <w:t>12,419</w:t>
            </w:r>
          </w:p>
        </w:tc>
      </w:tr>
      <w:tr w:rsidR="00282469" w:rsidRPr="006A4ED0" w14:paraId="78AE5EF3" w14:textId="77777777" w:rsidTr="004627ED">
        <w:tc>
          <w:tcPr>
            <w:tcW w:w="3618" w:type="dxa"/>
          </w:tcPr>
          <w:p w14:paraId="2D7C2ADD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080" w:type="dxa"/>
            <w:vAlign w:val="center"/>
          </w:tcPr>
          <w:p w14:paraId="0F85364E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48115E5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731B793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14:paraId="795C63E2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870BB00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7C2F067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C8D6D7F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469" w:rsidRPr="006A4ED0" w14:paraId="16DB3D3D" w14:textId="77777777" w:rsidTr="004627ED">
        <w:tc>
          <w:tcPr>
            <w:tcW w:w="3618" w:type="dxa"/>
          </w:tcPr>
          <w:p w14:paraId="547D8ADC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A4ED0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  <w:vAlign w:val="center"/>
          </w:tcPr>
          <w:p w14:paraId="6F44FA0D" w14:textId="42441FF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53,055</w:t>
            </w:r>
          </w:p>
        </w:tc>
        <w:tc>
          <w:tcPr>
            <w:tcW w:w="252" w:type="dxa"/>
          </w:tcPr>
          <w:p w14:paraId="4439C6A6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786A6F1" w14:textId="5802A07A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(3,143)</w:t>
            </w:r>
          </w:p>
        </w:tc>
        <w:tc>
          <w:tcPr>
            <w:tcW w:w="297" w:type="dxa"/>
          </w:tcPr>
          <w:p w14:paraId="03BF6730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0E644D2" w14:textId="7DB51B0A" w:rsidR="00282469" w:rsidRPr="006A4ED0" w:rsidRDefault="00282469" w:rsidP="00C1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6909D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243" w:type="dxa"/>
          </w:tcPr>
          <w:p w14:paraId="7CEB28D1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489D5C8" w14:textId="21A60DED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09DC">
              <w:rPr>
                <w:rFonts w:ascii="Angsana New" w:hAnsi="Angsana New"/>
                <w:sz w:val="30"/>
                <w:szCs w:val="30"/>
              </w:rPr>
              <w:t>56,899</w:t>
            </w:r>
          </w:p>
        </w:tc>
      </w:tr>
      <w:tr w:rsidR="00282469" w:rsidRPr="006A4ED0" w14:paraId="3CB7119C" w14:textId="77777777" w:rsidTr="004627ED">
        <w:tc>
          <w:tcPr>
            <w:tcW w:w="3618" w:type="dxa"/>
          </w:tcPr>
          <w:p w14:paraId="73C90FFE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center"/>
          </w:tcPr>
          <w:p w14:paraId="03778461" w14:textId="5A9BDFA2" w:rsidR="00282469" w:rsidRPr="006A4ED0" w:rsidRDefault="00282469" w:rsidP="00C07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B1E2F85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011B038" w14:textId="14438526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97" w:type="dxa"/>
          </w:tcPr>
          <w:p w14:paraId="71A2494E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9E32400" w14:textId="27F60578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4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9E91F25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F5C8DC2" w14:textId="43CFD8C2" w:rsidR="00282469" w:rsidRPr="006A4ED0" w:rsidRDefault="00282469" w:rsidP="00C1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09DC">
              <w:rPr>
                <w:rFonts w:ascii="Angsana New" w:hAnsi="Angsana New"/>
                <w:sz w:val="30"/>
                <w:szCs w:val="30"/>
              </w:rPr>
              <w:t>663</w:t>
            </w:r>
          </w:p>
        </w:tc>
      </w:tr>
      <w:tr w:rsidR="00282469" w:rsidRPr="006A4ED0" w14:paraId="5E6BE465" w14:textId="77777777" w:rsidTr="004627ED">
        <w:tc>
          <w:tcPr>
            <w:tcW w:w="3618" w:type="dxa"/>
          </w:tcPr>
          <w:p w14:paraId="562B681C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5DD3A" w14:textId="0A691016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84,089</w:t>
            </w:r>
          </w:p>
        </w:tc>
        <w:tc>
          <w:tcPr>
            <w:tcW w:w="252" w:type="dxa"/>
          </w:tcPr>
          <w:p w14:paraId="4544D8DB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7D401AC7" w14:textId="7BDF8E3B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(11,692)</w:t>
            </w:r>
          </w:p>
        </w:tc>
        <w:tc>
          <w:tcPr>
            <w:tcW w:w="297" w:type="dxa"/>
          </w:tcPr>
          <w:p w14:paraId="1F50409A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4CB149B" w14:textId="6E04F2DC" w:rsidR="00282469" w:rsidRPr="006A4ED0" w:rsidRDefault="00282469" w:rsidP="00C1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7C">
              <w:rPr>
                <w:rFonts w:ascii="Angsana New" w:hAnsi="Angsana New"/>
                <w:b/>
                <w:bCs/>
                <w:sz w:val="30"/>
                <w:szCs w:val="30"/>
              </w:rPr>
              <w:t>6,987</w:t>
            </w:r>
          </w:p>
        </w:tc>
        <w:tc>
          <w:tcPr>
            <w:tcW w:w="243" w:type="dxa"/>
          </w:tcPr>
          <w:p w14:paraId="5DE27525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53B4E96D" w14:textId="6154F7A6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9DC">
              <w:rPr>
                <w:rFonts w:ascii="Angsana New" w:hAnsi="Angsana New"/>
                <w:b/>
                <w:bCs/>
                <w:sz w:val="30"/>
                <w:szCs w:val="30"/>
              </w:rPr>
              <w:t>79,384</w:t>
            </w:r>
          </w:p>
        </w:tc>
      </w:tr>
      <w:tr w:rsidR="00282469" w:rsidRPr="006A4ED0" w14:paraId="74465F2E" w14:textId="77777777" w:rsidTr="004627ED">
        <w:trPr>
          <w:trHeight w:val="162"/>
        </w:trPr>
        <w:tc>
          <w:tcPr>
            <w:tcW w:w="3618" w:type="dxa"/>
          </w:tcPr>
          <w:p w14:paraId="6C25E2D0" w14:textId="77777777" w:rsidR="00282469" w:rsidRPr="00DD0728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7B2387" w14:textId="77777777" w:rsidR="00282469" w:rsidRPr="00DD0728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30E9D21" w14:textId="77777777" w:rsidR="00282469" w:rsidRPr="00DD0728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62AEBF79" w14:textId="77777777" w:rsidR="00282469" w:rsidRPr="00DD0728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14:paraId="64F45F8C" w14:textId="77777777" w:rsidR="00282469" w:rsidRPr="00DD0728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E025F7F" w14:textId="77777777" w:rsidR="00282469" w:rsidRPr="00DD0728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C163241" w14:textId="77777777" w:rsidR="00282469" w:rsidRPr="00DD0728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A92940C" w14:textId="77777777" w:rsidR="00282469" w:rsidRPr="00DD0728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9B7" w:rsidRPr="006A4ED0" w14:paraId="390CAB5E" w14:textId="77777777" w:rsidTr="004627ED">
        <w:trPr>
          <w:trHeight w:val="162"/>
        </w:trPr>
        <w:tc>
          <w:tcPr>
            <w:tcW w:w="3618" w:type="dxa"/>
          </w:tcPr>
          <w:p w14:paraId="2B879DBD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CBB3222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2" w:type="dxa"/>
          </w:tcPr>
          <w:p w14:paraId="047EE6FF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</w:tcPr>
          <w:p w14:paraId="1370714C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7" w:type="dxa"/>
          </w:tcPr>
          <w:p w14:paraId="5BB72DF9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3" w:type="dxa"/>
          </w:tcPr>
          <w:p w14:paraId="1D6BA098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44FCB9B7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</w:tcPr>
          <w:p w14:paraId="2E6D7ACC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19B7" w:rsidRPr="006A4ED0" w14:paraId="5E0D4686" w14:textId="77777777" w:rsidTr="004627ED">
        <w:trPr>
          <w:trHeight w:val="162"/>
        </w:trPr>
        <w:tc>
          <w:tcPr>
            <w:tcW w:w="3618" w:type="dxa"/>
          </w:tcPr>
          <w:p w14:paraId="403D013E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F6584F5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2" w:type="dxa"/>
          </w:tcPr>
          <w:p w14:paraId="74AA983F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</w:tcPr>
          <w:p w14:paraId="4F9FA2CB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7" w:type="dxa"/>
          </w:tcPr>
          <w:p w14:paraId="3A3533F7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3" w:type="dxa"/>
          </w:tcPr>
          <w:p w14:paraId="26176BFD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6B9699E8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</w:tcPr>
          <w:p w14:paraId="0B9B40B0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19B7" w:rsidRPr="006A4ED0" w14:paraId="7E6D7987" w14:textId="77777777" w:rsidTr="004627ED">
        <w:trPr>
          <w:trHeight w:val="162"/>
        </w:trPr>
        <w:tc>
          <w:tcPr>
            <w:tcW w:w="3618" w:type="dxa"/>
          </w:tcPr>
          <w:p w14:paraId="51325AE5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3D5F3F6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2" w:type="dxa"/>
          </w:tcPr>
          <w:p w14:paraId="11FCE602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</w:tcPr>
          <w:p w14:paraId="2E1092B3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7" w:type="dxa"/>
          </w:tcPr>
          <w:p w14:paraId="4CD8AACD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3" w:type="dxa"/>
          </w:tcPr>
          <w:p w14:paraId="2F1D6925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16576EC9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</w:tcPr>
          <w:p w14:paraId="3341CD4B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19B7" w:rsidRPr="006A4ED0" w14:paraId="315E0196" w14:textId="77777777" w:rsidTr="004627ED">
        <w:trPr>
          <w:trHeight w:val="162"/>
        </w:trPr>
        <w:tc>
          <w:tcPr>
            <w:tcW w:w="3618" w:type="dxa"/>
          </w:tcPr>
          <w:p w14:paraId="5231C831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AD9DB70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2" w:type="dxa"/>
          </w:tcPr>
          <w:p w14:paraId="72C43725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</w:tcPr>
          <w:p w14:paraId="6C847003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7" w:type="dxa"/>
          </w:tcPr>
          <w:p w14:paraId="2FCA20BF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3" w:type="dxa"/>
          </w:tcPr>
          <w:p w14:paraId="78570A63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3E367159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</w:tcPr>
          <w:p w14:paraId="49A74710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19B7" w:rsidRPr="006A4ED0" w14:paraId="5D0116DA" w14:textId="77777777" w:rsidTr="004627ED">
        <w:trPr>
          <w:trHeight w:val="162"/>
        </w:trPr>
        <w:tc>
          <w:tcPr>
            <w:tcW w:w="3618" w:type="dxa"/>
          </w:tcPr>
          <w:p w14:paraId="37AB6FD0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6ED5481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2" w:type="dxa"/>
          </w:tcPr>
          <w:p w14:paraId="19CFBFD1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</w:tcPr>
          <w:p w14:paraId="51FE7E6E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7" w:type="dxa"/>
          </w:tcPr>
          <w:p w14:paraId="2B452312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3" w:type="dxa"/>
          </w:tcPr>
          <w:p w14:paraId="165F2C9A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5C3ED939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</w:tcPr>
          <w:p w14:paraId="72205245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19B7" w:rsidRPr="006A4ED0" w14:paraId="7BA1C938" w14:textId="77777777" w:rsidTr="004627ED">
        <w:trPr>
          <w:trHeight w:val="162"/>
        </w:trPr>
        <w:tc>
          <w:tcPr>
            <w:tcW w:w="3618" w:type="dxa"/>
          </w:tcPr>
          <w:p w14:paraId="44CA6468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37ACAAA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2" w:type="dxa"/>
          </w:tcPr>
          <w:p w14:paraId="38BDB047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</w:tcPr>
          <w:p w14:paraId="6020696F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7" w:type="dxa"/>
          </w:tcPr>
          <w:p w14:paraId="5679B8C4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3" w:type="dxa"/>
          </w:tcPr>
          <w:p w14:paraId="16B21132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484A6469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</w:tcPr>
          <w:p w14:paraId="68FAE14A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19B7" w:rsidRPr="006A4ED0" w14:paraId="23BCBA9B" w14:textId="77777777" w:rsidTr="004627ED">
        <w:trPr>
          <w:trHeight w:val="162"/>
        </w:trPr>
        <w:tc>
          <w:tcPr>
            <w:tcW w:w="3618" w:type="dxa"/>
          </w:tcPr>
          <w:p w14:paraId="2F807C05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F2285E2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2" w:type="dxa"/>
          </w:tcPr>
          <w:p w14:paraId="1A77268A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</w:tcPr>
          <w:p w14:paraId="680E4449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7" w:type="dxa"/>
          </w:tcPr>
          <w:p w14:paraId="065EA1A7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3" w:type="dxa"/>
          </w:tcPr>
          <w:p w14:paraId="776C442E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0F80819D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" w:type="dxa"/>
          </w:tcPr>
          <w:p w14:paraId="4FF922E6" w14:textId="77777777" w:rsidR="00C119B7" w:rsidRPr="00C119B7" w:rsidRDefault="00C119B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82469" w:rsidRPr="006A4ED0" w14:paraId="08D8BA9F" w14:textId="77777777" w:rsidTr="004627ED">
        <w:tc>
          <w:tcPr>
            <w:tcW w:w="3618" w:type="dxa"/>
          </w:tcPr>
          <w:p w14:paraId="4ABE6B36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0623C811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5BEF8AA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2A5645FC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14:paraId="4AC79F2D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73257E3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16297CE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E666260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469" w:rsidRPr="006A4ED0" w14:paraId="343C465C" w14:textId="77777777" w:rsidTr="004627ED">
        <w:tc>
          <w:tcPr>
            <w:tcW w:w="3618" w:type="dxa"/>
          </w:tcPr>
          <w:p w14:paraId="7D7C0CA5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center"/>
          </w:tcPr>
          <w:p w14:paraId="1AFE2090" w14:textId="01067786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(43,017)</w:t>
            </w:r>
          </w:p>
        </w:tc>
        <w:tc>
          <w:tcPr>
            <w:tcW w:w="252" w:type="dxa"/>
          </w:tcPr>
          <w:p w14:paraId="2233E94A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C897F78" w14:textId="2DC867AB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909DC">
              <w:rPr>
                <w:rFonts w:ascii="Angsana New" w:hAnsi="Angsana New"/>
                <w:sz w:val="30"/>
                <w:szCs w:val="30"/>
              </w:rPr>
              <w:t>4,561</w:t>
            </w:r>
          </w:p>
        </w:tc>
        <w:tc>
          <w:tcPr>
            <w:tcW w:w="297" w:type="dxa"/>
          </w:tcPr>
          <w:p w14:paraId="01EBF24B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3BAD69A" w14:textId="693B7470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4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1C7A3FF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2EB3425" w14:textId="712536F2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09DC">
              <w:rPr>
                <w:rFonts w:ascii="Angsana New" w:hAnsi="Angsana New"/>
                <w:sz w:val="30"/>
                <w:szCs w:val="30"/>
              </w:rPr>
              <w:t>(38,456)</w:t>
            </w:r>
          </w:p>
        </w:tc>
      </w:tr>
      <w:tr w:rsidR="00282469" w:rsidRPr="006A4ED0" w14:paraId="28AF963D" w14:textId="77777777" w:rsidTr="004627ED">
        <w:tc>
          <w:tcPr>
            <w:tcW w:w="3618" w:type="dxa"/>
          </w:tcPr>
          <w:p w14:paraId="076405E0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80" w:type="dxa"/>
            <w:vAlign w:val="center"/>
          </w:tcPr>
          <w:p w14:paraId="23421CAC" w14:textId="6369BE8F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(16,590)</w:t>
            </w:r>
          </w:p>
        </w:tc>
        <w:tc>
          <w:tcPr>
            <w:tcW w:w="252" w:type="dxa"/>
          </w:tcPr>
          <w:p w14:paraId="3A52B219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1874B17" w14:textId="728E40D9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A4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</w:tcPr>
          <w:p w14:paraId="0E587B50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37F6A40" w14:textId="7200EAB4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09DC">
              <w:rPr>
                <w:rFonts w:ascii="Angsana New" w:hAnsi="Angsana New"/>
                <w:sz w:val="30"/>
                <w:szCs w:val="30"/>
              </w:rPr>
              <w:t>(1,261)</w:t>
            </w:r>
          </w:p>
        </w:tc>
        <w:tc>
          <w:tcPr>
            <w:tcW w:w="243" w:type="dxa"/>
          </w:tcPr>
          <w:p w14:paraId="7A1C104F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1AA98AB" w14:textId="2A2A89CC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09DC">
              <w:rPr>
                <w:rFonts w:ascii="Angsana New" w:hAnsi="Angsana New"/>
                <w:sz w:val="30"/>
                <w:szCs w:val="30"/>
              </w:rPr>
              <w:t>(17,851)</w:t>
            </w:r>
          </w:p>
        </w:tc>
      </w:tr>
      <w:tr w:rsidR="00282469" w:rsidRPr="006A4ED0" w14:paraId="690B990C" w14:textId="77777777" w:rsidTr="004627ED">
        <w:tc>
          <w:tcPr>
            <w:tcW w:w="3618" w:type="dxa"/>
          </w:tcPr>
          <w:p w14:paraId="73236BE3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0EED97A" w14:textId="21DFF46E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(2,683)</w:t>
            </w:r>
          </w:p>
        </w:tc>
        <w:tc>
          <w:tcPr>
            <w:tcW w:w="252" w:type="dxa"/>
          </w:tcPr>
          <w:p w14:paraId="5619FA75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DAA2BE0" w14:textId="492FF8E1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909DC">
              <w:rPr>
                <w:rFonts w:ascii="Angsana New" w:hAnsi="Angsana New"/>
                <w:sz w:val="30"/>
                <w:szCs w:val="30"/>
              </w:rPr>
              <w:t>(1,168)</w:t>
            </w:r>
          </w:p>
        </w:tc>
        <w:tc>
          <w:tcPr>
            <w:tcW w:w="297" w:type="dxa"/>
          </w:tcPr>
          <w:p w14:paraId="44621441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1AFE054" w14:textId="4F6EEC41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48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33D9A68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left" w:pos="6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7D5961D8" w14:textId="227DC169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909DC">
              <w:rPr>
                <w:rFonts w:ascii="Angsana New" w:hAnsi="Angsana New"/>
                <w:sz w:val="30"/>
                <w:szCs w:val="30"/>
              </w:rPr>
              <w:t>(3,851)</w:t>
            </w:r>
          </w:p>
        </w:tc>
      </w:tr>
      <w:tr w:rsidR="00282469" w:rsidRPr="006A4ED0" w14:paraId="29BAE334" w14:textId="77777777" w:rsidTr="004627ED">
        <w:tc>
          <w:tcPr>
            <w:tcW w:w="3618" w:type="dxa"/>
          </w:tcPr>
          <w:p w14:paraId="7CFB4BAE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348BF" w14:textId="1ADE6266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(62,290)</w:t>
            </w:r>
          </w:p>
        </w:tc>
        <w:tc>
          <w:tcPr>
            <w:tcW w:w="252" w:type="dxa"/>
          </w:tcPr>
          <w:p w14:paraId="605AAF03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11F8E7F3" w14:textId="01D96360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9DC">
              <w:rPr>
                <w:rFonts w:ascii="Angsana New" w:hAnsi="Angsana New"/>
                <w:b/>
                <w:bCs/>
                <w:sz w:val="30"/>
                <w:szCs w:val="30"/>
              </w:rPr>
              <w:t>3,393</w:t>
            </w:r>
          </w:p>
        </w:tc>
        <w:tc>
          <w:tcPr>
            <w:tcW w:w="297" w:type="dxa"/>
          </w:tcPr>
          <w:p w14:paraId="14E7114C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7F8F570A" w14:textId="45B0A1C0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9DC">
              <w:rPr>
                <w:rFonts w:ascii="Angsana New" w:hAnsi="Angsana New"/>
                <w:b/>
                <w:bCs/>
                <w:sz w:val="30"/>
                <w:szCs w:val="30"/>
              </w:rPr>
              <w:t>(1,261)</w:t>
            </w:r>
          </w:p>
        </w:tc>
        <w:tc>
          <w:tcPr>
            <w:tcW w:w="243" w:type="dxa"/>
          </w:tcPr>
          <w:p w14:paraId="390B10F2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7895E68F" w14:textId="674A014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9DC">
              <w:rPr>
                <w:rFonts w:ascii="Angsana New" w:hAnsi="Angsana New"/>
                <w:b/>
                <w:bCs/>
                <w:sz w:val="30"/>
                <w:szCs w:val="30"/>
              </w:rPr>
              <w:t>(60,158)</w:t>
            </w:r>
          </w:p>
        </w:tc>
      </w:tr>
      <w:tr w:rsidR="00282469" w:rsidRPr="006A4ED0" w14:paraId="77B3344D" w14:textId="77777777" w:rsidTr="004627ED">
        <w:tc>
          <w:tcPr>
            <w:tcW w:w="3618" w:type="dxa"/>
          </w:tcPr>
          <w:p w14:paraId="01AB010F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4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5454A6" w14:textId="6BF354EC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21,799</w:t>
            </w:r>
          </w:p>
        </w:tc>
        <w:tc>
          <w:tcPr>
            <w:tcW w:w="252" w:type="dxa"/>
          </w:tcPr>
          <w:p w14:paraId="7640209F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5306D13" w14:textId="3CE962A0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</w:t>
            </w:r>
            <w:r w:rsidRPr="006909DC">
              <w:rPr>
                <w:rFonts w:ascii="Angsana New" w:hAnsi="Angsana New"/>
                <w:b/>
                <w:bCs/>
                <w:sz w:val="30"/>
                <w:szCs w:val="30"/>
              </w:rPr>
              <w:t>,2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Pr="006909D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97" w:type="dxa"/>
          </w:tcPr>
          <w:p w14:paraId="7DD5285F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57AC6BC" w14:textId="2F3CDA3B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6909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243" w:type="dxa"/>
          </w:tcPr>
          <w:p w14:paraId="02270ED1" w14:textId="77777777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2F70066C" w14:textId="4F8B390E" w:rsidR="00282469" w:rsidRPr="006A4ED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9DC">
              <w:rPr>
                <w:rFonts w:ascii="Angsana New" w:hAnsi="Angsana New"/>
                <w:b/>
                <w:bCs/>
                <w:sz w:val="30"/>
                <w:szCs w:val="30"/>
              </w:rPr>
              <w:t>19,226</w:t>
            </w:r>
          </w:p>
        </w:tc>
      </w:tr>
    </w:tbl>
    <w:p w14:paraId="30EA615D" w14:textId="77777777" w:rsidR="00CF7C61" w:rsidRDefault="00CF7C61" w:rsidP="00FF0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664F349" w14:textId="5EE24FD6" w:rsidR="007903D3" w:rsidRPr="00C52C41" w:rsidRDefault="007903D3" w:rsidP="0046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b/>
          <w:bCs/>
          <w:sz w:val="30"/>
          <w:szCs w:val="30"/>
        </w:rPr>
        <w:t>1</w:t>
      </w:r>
      <w:r w:rsidR="001A077B">
        <w:rPr>
          <w:rFonts w:ascii="Angsana New" w:hAnsi="Angsana New"/>
          <w:b/>
          <w:bCs/>
          <w:sz w:val="30"/>
          <w:szCs w:val="30"/>
        </w:rPr>
        <w:t>4</w:t>
      </w:r>
      <w:r w:rsidRPr="00C52C41">
        <w:rPr>
          <w:rFonts w:ascii="Angsana New" w:hAnsi="Angsana New"/>
          <w:sz w:val="30"/>
          <w:szCs w:val="30"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9D6201F" w14:textId="77777777" w:rsidR="007903D3" w:rsidRPr="00CF7C61" w:rsidRDefault="007903D3" w:rsidP="007903D3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710"/>
        <w:gridCol w:w="270"/>
        <w:gridCol w:w="1710"/>
      </w:tblGrid>
      <w:tr w:rsidR="007903D3" w:rsidRPr="00C52C41" w14:paraId="6C5A3A7F" w14:textId="77777777" w:rsidTr="004627ED">
        <w:tc>
          <w:tcPr>
            <w:tcW w:w="5778" w:type="dxa"/>
          </w:tcPr>
          <w:p w14:paraId="469B0E9E" w14:textId="77777777" w:rsidR="007903D3" w:rsidRPr="00C52C41" w:rsidRDefault="007903D3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58C9692" w14:textId="77777777" w:rsidR="007903D3" w:rsidRPr="00C52C41" w:rsidRDefault="007903D3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D792A58" w14:textId="77777777" w:rsidR="007903D3" w:rsidRPr="00C52C41" w:rsidRDefault="007903D3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5A90" w:rsidRPr="00C52C41" w14:paraId="41581875" w14:textId="77777777" w:rsidTr="004627ED">
        <w:tc>
          <w:tcPr>
            <w:tcW w:w="5778" w:type="dxa"/>
          </w:tcPr>
          <w:p w14:paraId="5C8313BE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B9958BC" w14:textId="238C42B7" w:rsidR="005A5A90" w:rsidRPr="00C54FF4" w:rsidRDefault="005A5A90" w:rsidP="00730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8246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4EDEFAD" w14:textId="77777777" w:rsidR="005A5A90" w:rsidRPr="00C54FF4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7108F59" w14:textId="01918A7E" w:rsidR="005A5A90" w:rsidRPr="00C54FF4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282469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A5A90" w:rsidRPr="00C52C41" w14:paraId="2E037E9D" w14:textId="77777777" w:rsidTr="004627ED">
        <w:tc>
          <w:tcPr>
            <w:tcW w:w="5778" w:type="dxa"/>
          </w:tcPr>
          <w:p w14:paraId="6BAF1326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67E800F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5A90" w:rsidRPr="00C52C41" w14:paraId="675A2BD1" w14:textId="77777777" w:rsidTr="004627ED">
        <w:tc>
          <w:tcPr>
            <w:tcW w:w="5778" w:type="dxa"/>
          </w:tcPr>
          <w:p w14:paraId="571D2B98" w14:textId="77777777" w:rsidR="005A5A90" w:rsidRPr="00C52C41" w:rsidRDefault="005A5A90" w:rsidP="0031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-ไม่มีหลักประกัน</w:t>
            </w:r>
          </w:p>
        </w:tc>
        <w:tc>
          <w:tcPr>
            <w:tcW w:w="1710" w:type="dxa"/>
          </w:tcPr>
          <w:p w14:paraId="151E48E7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F81DC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85BAC0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469" w:rsidRPr="00C52C41" w14:paraId="0D26A201" w14:textId="77777777" w:rsidTr="004627ED">
        <w:tc>
          <w:tcPr>
            <w:tcW w:w="5778" w:type="dxa"/>
          </w:tcPr>
          <w:p w14:paraId="094FE97D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เงินกู้ยืมระยะสั้นจากสถาบัน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การเงิน </w:t>
            </w:r>
          </w:p>
        </w:tc>
        <w:tc>
          <w:tcPr>
            <w:tcW w:w="1710" w:type="dxa"/>
          </w:tcPr>
          <w:p w14:paraId="59BD1DDA" w14:textId="6F8828C3" w:rsidR="00282469" w:rsidRPr="00C52C41" w:rsidRDefault="00185F8D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314,063</w:t>
            </w:r>
          </w:p>
        </w:tc>
        <w:tc>
          <w:tcPr>
            <w:tcW w:w="270" w:type="dxa"/>
          </w:tcPr>
          <w:p w14:paraId="472F0BF0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E9C48F" w14:textId="442F64F0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881,144</w:t>
            </w:r>
          </w:p>
        </w:tc>
      </w:tr>
      <w:tr w:rsidR="00282469" w:rsidRPr="00C52C41" w14:paraId="7C8B08AA" w14:textId="77777777" w:rsidTr="004627ED">
        <w:tc>
          <w:tcPr>
            <w:tcW w:w="5778" w:type="dxa"/>
          </w:tcPr>
          <w:p w14:paraId="1E21C42D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710" w:type="dxa"/>
          </w:tcPr>
          <w:p w14:paraId="106FB496" w14:textId="5590A458" w:rsidR="00282469" w:rsidRPr="00C52C41" w:rsidRDefault="00185F8D" w:rsidP="00185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6FA7D9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870300" w14:textId="5AABA84D" w:rsidR="00282469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534,172</w:t>
            </w:r>
          </w:p>
        </w:tc>
      </w:tr>
      <w:tr w:rsidR="00282469" w:rsidRPr="00C52C41" w14:paraId="594A5656" w14:textId="77777777" w:rsidTr="004627ED">
        <w:tc>
          <w:tcPr>
            <w:tcW w:w="5778" w:type="dxa"/>
          </w:tcPr>
          <w:p w14:paraId="7CD850A6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710" w:type="dxa"/>
          </w:tcPr>
          <w:p w14:paraId="119AE9EB" w14:textId="38572C1E" w:rsidR="00282469" w:rsidRPr="00C52C41" w:rsidRDefault="00185F8D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18,727</w:t>
            </w:r>
          </w:p>
        </w:tc>
        <w:tc>
          <w:tcPr>
            <w:tcW w:w="270" w:type="dxa"/>
          </w:tcPr>
          <w:p w14:paraId="7F0C885A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D7D670" w14:textId="5A4BA566" w:rsidR="00282469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17,667</w:t>
            </w:r>
          </w:p>
        </w:tc>
      </w:tr>
      <w:tr w:rsidR="00282469" w:rsidRPr="00C52C41" w14:paraId="1288EAB6" w14:textId="77777777" w:rsidTr="004627ED">
        <w:tc>
          <w:tcPr>
            <w:tcW w:w="5778" w:type="dxa"/>
          </w:tcPr>
          <w:p w14:paraId="13DEFE4E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</w:tcPr>
          <w:p w14:paraId="6CCEC0BD" w14:textId="77777777" w:rsidR="00282469" w:rsidRPr="0091236A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C4FAA9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D103BA" w14:textId="77777777" w:rsidR="00282469" w:rsidRPr="0091236A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469" w:rsidRPr="00C52C41" w14:paraId="13A5BE60" w14:textId="77777777" w:rsidTr="004627ED">
        <w:tc>
          <w:tcPr>
            <w:tcW w:w="5778" w:type="dxa"/>
          </w:tcPr>
          <w:p w14:paraId="29A1106D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173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173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-ไม่มีหลักประกัน</w:t>
            </w:r>
          </w:p>
        </w:tc>
        <w:tc>
          <w:tcPr>
            <w:tcW w:w="1710" w:type="dxa"/>
          </w:tcPr>
          <w:p w14:paraId="22FFE3F1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84CD2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07FDEF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469" w:rsidRPr="00C52C41" w14:paraId="67F4516D" w14:textId="77777777" w:rsidTr="004627ED">
        <w:tc>
          <w:tcPr>
            <w:tcW w:w="5778" w:type="dxa"/>
          </w:tcPr>
          <w:p w14:paraId="588528CA" w14:textId="77777777" w:rsidR="00282469" w:rsidRPr="003173E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3E5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710" w:type="dxa"/>
          </w:tcPr>
          <w:p w14:paraId="077AA4E7" w14:textId="03444FF2" w:rsidR="00282469" w:rsidRPr="0091236A" w:rsidRDefault="00185F8D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942,189</w:t>
            </w:r>
          </w:p>
        </w:tc>
        <w:tc>
          <w:tcPr>
            <w:tcW w:w="270" w:type="dxa"/>
          </w:tcPr>
          <w:p w14:paraId="0714EB64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8971B04" w14:textId="7D32ACA2" w:rsidR="00282469" w:rsidRPr="0091236A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1,038,432</w:t>
            </w:r>
          </w:p>
        </w:tc>
      </w:tr>
      <w:tr w:rsidR="00282469" w:rsidRPr="00C52C41" w14:paraId="35D7339D" w14:textId="77777777" w:rsidTr="004627ED">
        <w:tc>
          <w:tcPr>
            <w:tcW w:w="5778" w:type="dxa"/>
          </w:tcPr>
          <w:p w14:paraId="22E4AECC" w14:textId="77777777" w:rsidR="00282469" w:rsidRPr="003173E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3E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A1286AD" w14:textId="31732545" w:rsidR="00282469" w:rsidRPr="0091236A" w:rsidRDefault="00185F8D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364,615</w:t>
            </w:r>
          </w:p>
        </w:tc>
        <w:tc>
          <w:tcPr>
            <w:tcW w:w="270" w:type="dxa"/>
          </w:tcPr>
          <w:p w14:paraId="73C56805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348B76" w14:textId="083F54FA" w:rsidR="00282469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383,342</w:t>
            </w:r>
          </w:p>
        </w:tc>
      </w:tr>
      <w:tr w:rsidR="00282469" w:rsidRPr="00C52C41" w14:paraId="11D3021E" w14:textId="77777777" w:rsidTr="004627ED">
        <w:tc>
          <w:tcPr>
            <w:tcW w:w="5778" w:type="dxa"/>
          </w:tcPr>
          <w:p w14:paraId="1BE3F0B8" w14:textId="77777777" w:rsidR="00282469" w:rsidRPr="00595A13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95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2967ECA" w14:textId="29699552" w:rsidR="00282469" w:rsidRPr="0091236A" w:rsidRDefault="00185F8D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1,639,594</w:t>
            </w:r>
          </w:p>
        </w:tc>
        <w:tc>
          <w:tcPr>
            <w:tcW w:w="270" w:type="dxa"/>
          </w:tcPr>
          <w:p w14:paraId="328ACAD9" w14:textId="77777777" w:rsidR="00282469" w:rsidRPr="0091236A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194BAE8" w14:textId="55AF06C1" w:rsidR="00282469" w:rsidRPr="0091236A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6000">
              <w:rPr>
                <w:rFonts w:ascii="Angsana New" w:hAnsi="Angsana New"/>
                <w:b/>
                <w:bCs/>
                <w:sz w:val="30"/>
                <w:szCs w:val="30"/>
              </w:rPr>
              <w:t>2,854,75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6704F656" w14:textId="3646A2AD" w:rsidR="00E7499C" w:rsidRDefault="00E7499C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20"/>
          <w:szCs w:val="20"/>
        </w:rPr>
      </w:pPr>
    </w:p>
    <w:p w14:paraId="4EDBA76E" w14:textId="77777777" w:rsidR="00E7499C" w:rsidRDefault="00E74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0A90C3E7" w14:textId="77777777" w:rsidR="00F970C6" w:rsidRDefault="00F970C6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173E5">
        <w:rPr>
          <w:rFonts w:ascii="Angsana New" w:hAnsi="Angsana New"/>
          <w:spacing w:val="-2"/>
          <w:sz w:val="30"/>
          <w:szCs w:val="30"/>
          <w:cs/>
        </w:rPr>
        <w:t>หนี้สินที่มีภาระดอกเบี้ยซึ่งไม่รวมหนี้สินตามสัญญาเช่าการเงิน</w:t>
      </w:r>
      <w:r w:rsidRPr="003173E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173E5">
        <w:rPr>
          <w:rFonts w:ascii="Angsana New" w:hAnsi="Angsana New"/>
          <w:spacing w:val="-2"/>
          <w:sz w:val="30"/>
          <w:szCs w:val="30"/>
          <w:cs/>
        </w:rPr>
        <w:t>แสดงตามระยะเวลาครบกำหนดการจ่ายชำระ</w:t>
      </w:r>
      <w:r w:rsidRPr="003173E5">
        <w:rPr>
          <w:rFonts w:ascii="Angsana New" w:hAnsi="Angsana New" w:hint="cs"/>
          <w:spacing w:val="-2"/>
          <w:sz w:val="30"/>
          <w:szCs w:val="30"/>
          <w:cs/>
        </w:rPr>
        <w:t xml:space="preserve"> ณ วันที่ 31 </w:t>
      </w:r>
      <w:r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3173E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173E5">
        <w:rPr>
          <w:rFonts w:ascii="Angsana New" w:hAnsi="Angsana New"/>
          <w:spacing w:val="-2"/>
          <w:sz w:val="30"/>
          <w:szCs w:val="30"/>
          <w:cs/>
        </w:rPr>
        <w:t>ได้ดังนี้</w:t>
      </w:r>
    </w:p>
    <w:p w14:paraId="6EB82C96" w14:textId="77777777" w:rsidR="00F970C6" w:rsidRPr="00F970C6" w:rsidRDefault="00F970C6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710"/>
        <w:gridCol w:w="270"/>
        <w:gridCol w:w="1710"/>
      </w:tblGrid>
      <w:tr w:rsidR="00F970C6" w:rsidRPr="00C52C41" w14:paraId="23C9DCC0" w14:textId="77777777" w:rsidTr="006F3357">
        <w:tc>
          <w:tcPr>
            <w:tcW w:w="5778" w:type="dxa"/>
          </w:tcPr>
          <w:p w14:paraId="2A93751F" w14:textId="77777777"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600FF33" w14:textId="77777777"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1F4B38AC" w14:textId="77777777"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70C6" w:rsidRPr="00C52C41" w14:paraId="1A1DA047" w14:textId="77777777" w:rsidTr="006F3357">
        <w:tc>
          <w:tcPr>
            <w:tcW w:w="5778" w:type="dxa"/>
          </w:tcPr>
          <w:p w14:paraId="1226896B" w14:textId="77777777"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B729547" w14:textId="77777777" w:rsidR="00F970C6" w:rsidRPr="00C54FF4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D5A29B" w14:textId="77777777" w:rsidR="00F970C6" w:rsidRPr="00C54FF4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FCBD7AC" w14:textId="77777777" w:rsidR="00F970C6" w:rsidRPr="00C54FF4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970C6" w:rsidRPr="00C52C41" w14:paraId="35E6A306" w14:textId="77777777" w:rsidTr="006F3357">
        <w:tc>
          <w:tcPr>
            <w:tcW w:w="5778" w:type="dxa"/>
          </w:tcPr>
          <w:p w14:paraId="7D9A7F82" w14:textId="77777777"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B1A9584" w14:textId="77777777"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70C6" w:rsidRPr="00C52C41" w14:paraId="30ECF880" w14:textId="77777777" w:rsidTr="006F3357">
        <w:tc>
          <w:tcPr>
            <w:tcW w:w="5778" w:type="dxa"/>
          </w:tcPr>
          <w:p w14:paraId="6C08EE40" w14:textId="77777777"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ครบกำหนดภายในหนึ่งปี</w:t>
            </w:r>
          </w:p>
        </w:tc>
        <w:tc>
          <w:tcPr>
            <w:tcW w:w="1710" w:type="dxa"/>
          </w:tcPr>
          <w:p w14:paraId="2DA8FB9F" w14:textId="77777777"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314,063</w:t>
            </w:r>
          </w:p>
        </w:tc>
        <w:tc>
          <w:tcPr>
            <w:tcW w:w="270" w:type="dxa"/>
          </w:tcPr>
          <w:p w14:paraId="46C9CBAB" w14:textId="77777777"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6972ED8" w14:textId="77777777"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1,415,316</w:t>
            </w:r>
          </w:p>
        </w:tc>
      </w:tr>
      <w:tr w:rsidR="00F970C6" w:rsidRPr="00C52C41" w14:paraId="26BC236B" w14:textId="77777777" w:rsidTr="006F3357">
        <w:tc>
          <w:tcPr>
            <w:tcW w:w="5778" w:type="dxa"/>
          </w:tcPr>
          <w:p w14:paraId="0E060CC9" w14:textId="77777777" w:rsidR="00F970C6" w:rsidRPr="003173E5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173E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ครบกำหนดหลังจาก</w:t>
            </w:r>
            <w:r w:rsidRPr="003173E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หนึ่ง</w:t>
            </w:r>
            <w:r w:rsidRPr="003173E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ปีแต่ไม่เกิน</w:t>
            </w:r>
            <w:r w:rsidRPr="003173E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ห้า</w:t>
            </w:r>
            <w:r w:rsidRPr="003173E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710" w:type="dxa"/>
          </w:tcPr>
          <w:p w14:paraId="19253D09" w14:textId="77777777"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942,189</w:t>
            </w:r>
          </w:p>
        </w:tc>
        <w:tc>
          <w:tcPr>
            <w:tcW w:w="270" w:type="dxa"/>
          </w:tcPr>
          <w:p w14:paraId="44A336B8" w14:textId="77777777"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4771061" w14:textId="77777777"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1,038,432</w:t>
            </w:r>
          </w:p>
        </w:tc>
      </w:tr>
      <w:tr w:rsidR="00F970C6" w:rsidRPr="00C52C41" w14:paraId="1F354F3A" w14:textId="77777777" w:rsidTr="006F3357">
        <w:tc>
          <w:tcPr>
            <w:tcW w:w="5778" w:type="dxa"/>
          </w:tcPr>
          <w:p w14:paraId="1AA792F8" w14:textId="77777777" w:rsidR="00F970C6" w:rsidRPr="002B11D9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B1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9BDF86E" w14:textId="77777777" w:rsidR="00F970C6" w:rsidRPr="0091236A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1,256,252</w:t>
            </w:r>
          </w:p>
        </w:tc>
        <w:tc>
          <w:tcPr>
            <w:tcW w:w="270" w:type="dxa"/>
          </w:tcPr>
          <w:p w14:paraId="77F0609C" w14:textId="77777777" w:rsidR="00F970C6" w:rsidRPr="0091236A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BB739E8" w14:textId="77777777" w:rsidR="00F970C6" w:rsidRPr="0091236A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Pr="0094600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Pr="00946000">
              <w:rPr>
                <w:rFonts w:ascii="Angsana New" w:hAnsi="Angsana New"/>
                <w:b/>
                <w:bCs/>
                <w:sz w:val="30"/>
                <w:szCs w:val="30"/>
              </w:rPr>
              <w:t>,7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</w:tr>
    </w:tbl>
    <w:p w14:paraId="58853D62" w14:textId="77777777" w:rsidR="00F970C6" w:rsidRPr="00F970C6" w:rsidRDefault="00F970C6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46B3F59" w14:textId="77777777" w:rsidR="007903D3" w:rsidRPr="00CF3C5D" w:rsidRDefault="007903D3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F3C5D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16A07B5" w14:textId="77777777" w:rsidR="007903D3" w:rsidRPr="00F970C6" w:rsidRDefault="007903D3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3BB68472" w14:textId="51E558CA" w:rsidR="00634FC7" w:rsidRPr="004D59F5" w:rsidRDefault="00B24675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อวันที่ </w:t>
      </w:r>
      <w:r w:rsidR="00634FC7" w:rsidRPr="00C52C41">
        <w:rPr>
          <w:rFonts w:ascii="Angsana New" w:hAnsi="Angsana New"/>
          <w:sz w:val="30"/>
          <w:szCs w:val="30"/>
          <w:cs/>
        </w:rPr>
        <w:t>9</w:t>
      </w:r>
      <w:r w:rsidR="007903D3" w:rsidRPr="00C52C41">
        <w:rPr>
          <w:rFonts w:ascii="Angsana New" w:hAnsi="Angsana New"/>
          <w:sz w:val="30"/>
          <w:szCs w:val="30"/>
        </w:rPr>
        <w:t xml:space="preserve"> </w:t>
      </w:r>
      <w:r w:rsidR="00634FC7" w:rsidRPr="00C52C41">
        <w:rPr>
          <w:rFonts w:ascii="Angsana New" w:hAnsi="Angsana New"/>
          <w:sz w:val="30"/>
          <w:szCs w:val="30"/>
          <w:cs/>
        </w:rPr>
        <w:t>พฤษภาคม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 </w:t>
      </w:r>
      <w:r w:rsidR="00634FC7" w:rsidRPr="00C52C41">
        <w:rPr>
          <w:rFonts w:ascii="Angsana New" w:hAnsi="Angsana New"/>
          <w:sz w:val="30"/>
          <w:szCs w:val="30"/>
        </w:rPr>
        <w:t>255</w:t>
      </w:r>
      <w:r w:rsidR="00634FC7" w:rsidRPr="00C52C41">
        <w:rPr>
          <w:rFonts w:ascii="Angsana New" w:hAnsi="Angsana New"/>
          <w:sz w:val="30"/>
          <w:szCs w:val="30"/>
          <w:cs/>
        </w:rPr>
        <w:t>7</w:t>
      </w:r>
      <w:r w:rsidR="007903D3" w:rsidRPr="00C52C41">
        <w:rPr>
          <w:rFonts w:ascii="Angsana New" w:hAnsi="Angsana New"/>
          <w:sz w:val="30"/>
          <w:szCs w:val="30"/>
        </w:rPr>
        <w:t xml:space="preserve"> </w:t>
      </w:r>
      <w:r w:rsidR="007903D3" w:rsidRPr="00C52C41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บริษัทได้ทำสัญญาเงินกู้ยืมระยะยาวกับสาขาของ</w:t>
      </w:r>
      <w:r w:rsidR="00F970C6" w:rsidRPr="00F970C6">
        <w:rPr>
          <w:rFonts w:ascii="Angsana New" w:hAnsi="Angsana New"/>
          <w:sz w:val="30"/>
          <w:szCs w:val="30"/>
          <w:cs/>
        </w:rPr>
        <w:t>สถาบันการเงิน</w:t>
      </w:r>
      <w:r w:rsidR="007903D3" w:rsidRPr="00C52C41">
        <w:rPr>
          <w:rFonts w:ascii="Angsana New" w:hAnsi="Angsana New"/>
          <w:sz w:val="30"/>
          <w:szCs w:val="30"/>
          <w:cs/>
        </w:rPr>
        <w:t>ต่างประเทศแห่งหนึ่งจำนวน</w:t>
      </w:r>
      <w:r w:rsidR="00F970C6">
        <w:rPr>
          <w:rFonts w:ascii="Angsana New" w:hAnsi="Angsana New" w:hint="cs"/>
          <w:sz w:val="30"/>
          <w:szCs w:val="30"/>
          <w:cs/>
        </w:rPr>
        <w:t>เงิน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 </w:t>
      </w:r>
      <w:r w:rsidR="00634FC7" w:rsidRPr="00C52C41">
        <w:rPr>
          <w:rFonts w:ascii="Angsana New" w:hAnsi="Angsana New"/>
          <w:sz w:val="30"/>
          <w:szCs w:val="30"/>
          <w:cs/>
        </w:rPr>
        <w:t>15</w:t>
      </w:r>
      <w:r w:rsidR="001C70EB" w:rsidRPr="00C52C41">
        <w:rPr>
          <w:rFonts w:ascii="Angsana New" w:hAnsi="Angsana New"/>
          <w:sz w:val="30"/>
          <w:szCs w:val="30"/>
        </w:rPr>
        <w:t>.</w:t>
      </w:r>
      <w:r w:rsidR="00634FC7" w:rsidRPr="00C52C41">
        <w:rPr>
          <w:rFonts w:ascii="Angsana New" w:hAnsi="Angsana New"/>
          <w:sz w:val="30"/>
          <w:szCs w:val="30"/>
        </w:rPr>
        <w:t>43</w:t>
      </w:r>
      <w:r w:rsidR="007903D3" w:rsidRPr="00C52C41">
        <w:rPr>
          <w:rFonts w:ascii="Angsana New" w:hAnsi="Angsana New"/>
          <w:sz w:val="30"/>
          <w:szCs w:val="30"/>
        </w:rPr>
        <w:t xml:space="preserve"> </w:t>
      </w:r>
      <w:r w:rsidR="001C70EB" w:rsidRPr="00C52C41">
        <w:rPr>
          <w:rFonts w:ascii="Angsana New" w:hAnsi="Angsana New"/>
          <w:sz w:val="30"/>
          <w:szCs w:val="30"/>
          <w:cs/>
        </w:rPr>
        <w:t>ล้าน</w:t>
      </w:r>
      <w:r w:rsidR="00634FC7" w:rsidRPr="00C52C41">
        <w:rPr>
          <w:rFonts w:ascii="Angsana New" w:hAnsi="Angsana New"/>
          <w:sz w:val="30"/>
          <w:szCs w:val="30"/>
          <w:cs/>
        </w:rPr>
        <w:t>เหรียญสหรัฐ</w:t>
      </w:r>
      <w:r>
        <w:rPr>
          <w:rFonts w:ascii="Angsana New" w:hAnsi="Angsana New" w:hint="cs"/>
          <w:sz w:val="30"/>
          <w:szCs w:val="30"/>
          <w:cs/>
        </w:rPr>
        <w:t>อเมริกา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="007903D3" w:rsidRPr="00C52C41">
        <w:rPr>
          <w:rFonts w:ascii="Angsana New" w:hAnsi="Angsana New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>
        <w:rPr>
          <w:rFonts w:ascii="Angsana New" w:hAnsi="Angsana New"/>
          <w:sz w:val="30"/>
          <w:szCs w:val="30"/>
        </w:rPr>
        <w:t xml:space="preserve">LIBOR </w:t>
      </w:r>
      <w:r>
        <w:rPr>
          <w:rFonts w:ascii="Angsana New" w:hAnsi="Angsana New" w:hint="cs"/>
          <w:sz w:val="30"/>
          <w:szCs w:val="30"/>
          <w:cs/>
        </w:rPr>
        <w:t>บวก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ร้อยละ </w:t>
      </w:r>
      <w:r w:rsidR="00634FC7" w:rsidRPr="00C52C41">
        <w:rPr>
          <w:rFonts w:ascii="Angsana New" w:hAnsi="Angsana New"/>
          <w:sz w:val="30"/>
          <w:szCs w:val="30"/>
          <w:cs/>
        </w:rPr>
        <w:t>0</w:t>
      </w:r>
      <w:r w:rsidR="007903D3" w:rsidRPr="00C52C41">
        <w:rPr>
          <w:rFonts w:ascii="Angsana New" w:hAnsi="Angsana New"/>
          <w:sz w:val="30"/>
          <w:szCs w:val="30"/>
        </w:rPr>
        <w:t>.</w:t>
      </w:r>
      <w:r w:rsidR="00634FC7" w:rsidRPr="00C52C41">
        <w:rPr>
          <w:rFonts w:ascii="Angsana New" w:hAnsi="Angsana New"/>
          <w:sz w:val="30"/>
          <w:szCs w:val="30"/>
          <w:cs/>
        </w:rPr>
        <w:t>25</w:t>
      </w:r>
      <w:r w:rsidR="007903D3" w:rsidRPr="00C52C41">
        <w:rPr>
          <w:rFonts w:ascii="Angsana New" w:hAnsi="Angsana New"/>
          <w:sz w:val="30"/>
          <w:szCs w:val="30"/>
        </w:rPr>
        <w:t xml:space="preserve"> </w:t>
      </w:r>
      <w:r w:rsidR="009B475B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="007903D3" w:rsidRPr="00C52C41">
        <w:rPr>
          <w:rFonts w:ascii="Angsana New" w:hAnsi="Angsana New"/>
          <w:sz w:val="30"/>
          <w:szCs w:val="30"/>
          <w:cs/>
        </w:rPr>
        <w:t>มีกำหนด</w:t>
      </w:r>
      <w:r w:rsidR="00F970C6">
        <w:rPr>
          <w:rFonts w:ascii="Angsana New" w:hAnsi="Angsana New" w:hint="cs"/>
          <w:sz w:val="30"/>
          <w:szCs w:val="30"/>
          <w:cs/>
        </w:rPr>
        <w:t>การจ่าย</w:t>
      </w:r>
      <w:r w:rsidR="007903D3" w:rsidRPr="00C52C41">
        <w:rPr>
          <w:rFonts w:ascii="Angsana New" w:hAnsi="Angsana New"/>
          <w:sz w:val="30"/>
          <w:szCs w:val="30"/>
          <w:cs/>
        </w:rPr>
        <w:t>ชำระ</w:t>
      </w:r>
      <w:r w:rsidR="009B475B">
        <w:rPr>
          <w:rFonts w:ascii="Angsana New" w:hAnsi="Angsana New" w:hint="cs"/>
          <w:sz w:val="30"/>
          <w:szCs w:val="30"/>
          <w:cs/>
        </w:rPr>
        <w:t>คืน</w:t>
      </w:r>
      <w:r w:rsidR="007903D3" w:rsidRPr="00C52C41">
        <w:rPr>
          <w:rFonts w:ascii="Angsana New" w:hAnsi="Angsana New"/>
          <w:sz w:val="30"/>
          <w:szCs w:val="30"/>
          <w:cs/>
        </w:rPr>
        <w:t>ในเดือน</w:t>
      </w:r>
      <w:r w:rsidR="00634FC7" w:rsidRPr="00C52C41">
        <w:rPr>
          <w:rFonts w:ascii="Angsana New" w:hAnsi="Angsana New"/>
          <w:sz w:val="30"/>
          <w:szCs w:val="30"/>
          <w:cs/>
        </w:rPr>
        <w:t>พฤษภาคม</w:t>
      </w:r>
      <w:r w:rsidR="007903D3" w:rsidRPr="00C52C41">
        <w:rPr>
          <w:rFonts w:ascii="Angsana New" w:hAnsi="Angsana New"/>
          <w:sz w:val="30"/>
          <w:szCs w:val="30"/>
          <w:cs/>
        </w:rPr>
        <w:t xml:space="preserve"> </w:t>
      </w:r>
      <w:r w:rsidR="007903D3" w:rsidRPr="00C52C41">
        <w:rPr>
          <w:rFonts w:ascii="Angsana New" w:hAnsi="Angsana New"/>
          <w:sz w:val="30"/>
          <w:szCs w:val="30"/>
        </w:rPr>
        <w:t>25</w:t>
      </w:r>
      <w:r w:rsidR="00634FC7" w:rsidRPr="00C52C41">
        <w:rPr>
          <w:rFonts w:ascii="Angsana New" w:hAnsi="Angsana New"/>
          <w:sz w:val="30"/>
          <w:szCs w:val="30"/>
          <w:cs/>
        </w:rPr>
        <w:t>60</w:t>
      </w:r>
      <w:r w:rsidR="00AC714C">
        <w:rPr>
          <w:rFonts w:ascii="Angsana New" w:hAnsi="Angsana New" w:hint="cs"/>
          <w:sz w:val="30"/>
          <w:szCs w:val="30"/>
          <w:cs/>
        </w:rPr>
        <w:t xml:space="preserve"> </w:t>
      </w:r>
      <w:r w:rsidR="00634FC7" w:rsidRPr="00C52C41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>
        <w:rPr>
          <w:rFonts w:ascii="Angsana New" w:hAnsi="Angsana New" w:hint="cs"/>
          <w:sz w:val="30"/>
          <w:szCs w:val="30"/>
          <w:cs/>
        </w:rPr>
        <w:t>ทำ</w:t>
      </w:r>
      <w:r w:rsidR="00634FC7" w:rsidRPr="00C52C41">
        <w:rPr>
          <w:rFonts w:ascii="Angsana New" w:hAnsi="Angsana New"/>
          <w:sz w:val="30"/>
          <w:szCs w:val="30"/>
          <w:cs/>
        </w:rPr>
        <w:t>สัญญาแลกเปลี่ยนเงิน</w:t>
      </w:r>
      <w:r w:rsidR="002336D4">
        <w:rPr>
          <w:rFonts w:ascii="Angsana New" w:hAnsi="Angsana New" w:hint="cs"/>
          <w:sz w:val="30"/>
          <w:szCs w:val="30"/>
          <w:cs/>
        </w:rPr>
        <w:t>ตราต่างประเทศเพื่อเปลี่ยน</w:t>
      </w:r>
      <w:r w:rsidR="0067412F">
        <w:rPr>
          <w:rFonts w:ascii="Angsana New" w:hAnsi="Angsana New"/>
          <w:sz w:val="30"/>
          <w:szCs w:val="30"/>
          <w:cs/>
        </w:rPr>
        <w:br/>
      </w:r>
      <w:r w:rsidR="002336D4">
        <w:rPr>
          <w:rFonts w:ascii="Angsana New" w:hAnsi="Angsana New" w:hint="cs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>ต้นของ</w:t>
      </w:r>
      <w:r w:rsidR="00634FC7" w:rsidRPr="00C52C41">
        <w:rPr>
          <w:rFonts w:ascii="Angsana New" w:hAnsi="Angsana New"/>
          <w:sz w:val="30"/>
          <w:szCs w:val="30"/>
          <w:cs/>
        </w:rPr>
        <w:t>เงินกู้ยืมระยะยาวเป็น</w:t>
      </w:r>
      <w:r w:rsidR="002336D4">
        <w:rPr>
          <w:rFonts w:ascii="Angsana New" w:hAnsi="Angsana New" w:hint="cs"/>
          <w:sz w:val="30"/>
          <w:szCs w:val="30"/>
          <w:cs/>
        </w:rPr>
        <w:t>สกุลเงินบาท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634FC7" w:rsidRPr="00C52C41">
        <w:rPr>
          <w:rFonts w:ascii="Angsana New" w:hAnsi="Angsana New"/>
          <w:sz w:val="30"/>
          <w:szCs w:val="30"/>
          <w:cs/>
        </w:rPr>
        <w:t xml:space="preserve"> </w:t>
      </w:r>
      <w:r w:rsidR="00C07BC8">
        <w:rPr>
          <w:rFonts w:ascii="Angsana New" w:hAnsi="Angsana New"/>
          <w:sz w:val="30"/>
          <w:szCs w:val="30"/>
        </w:rPr>
        <w:t>500</w:t>
      </w:r>
      <w:r w:rsidR="00634FC7" w:rsidRPr="00C52C41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2336D4">
        <w:rPr>
          <w:rFonts w:ascii="Angsana New" w:hAnsi="Angsana New" w:hint="cs"/>
          <w:sz w:val="30"/>
          <w:szCs w:val="30"/>
          <w:cs/>
        </w:rPr>
        <w:t>ทำสัญญา</w:t>
      </w:r>
      <w:r>
        <w:rPr>
          <w:rFonts w:ascii="Angsana New" w:hAnsi="Angsana New" w:hint="cs"/>
          <w:sz w:val="30"/>
          <w:szCs w:val="30"/>
          <w:cs/>
        </w:rPr>
        <w:t>แลกเปลี่ยน</w:t>
      </w:r>
      <w:r>
        <w:rPr>
          <w:rFonts w:ascii="Angsana New" w:hAnsi="Angsana New"/>
          <w:sz w:val="30"/>
          <w:szCs w:val="30"/>
          <w:cs/>
        </w:rPr>
        <w:t>อัตราดอกเบี้ย</w:t>
      </w:r>
      <w:r w:rsidR="00F970C6">
        <w:rPr>
          <w:rFonts w:ascii="Angsana New" w:hAnsi="Angsana New" w:hint="cs"/>
          <w:sz w:val="30"/>
          <w:szCs w:val="30"/>
          <w:cs/>
        </w:rPr>
        <w:t>กับสถาบันการเงินเดียวกันเพื่อแลกเปลี่ยนอัตราดอกเบี้ย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="002336D4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C07BC8">
        <w:rPr>
          <w:rFonts w:ascii="Angsana New" w:hAnsi="Angsana New"/>
          <w:sz w:val="30"/>
          <w:szCs w:val="30"/>
          <w:cs/>
        </w:rPr>
        <w:t xml:space="preserve">ร้อยละ </w:t>
      </w:r>
      <w:r w:rsidR="00C07BC8">
        <w:rPr>
          <w:rFonts w:ascii="Angsana New" w:hAnsi="Angsana New"/>
          <w:sz w:val="30"/>
          <w:szCs w:val="30"/>
        </w:rPr>
        <w:t>2.8</w:t>
      </w:r>
      <w:r w:rsidR="00675B4A">
        <w:rPr>
          <w:rFonts w:ascii="Angsana New" w:hAnsi="Angsana New"/>
          <w:sz w:val="30"/>
          <w:szCs w:val="30"/>
        </w:rPr>
        <w:t>0</w:t>
      </w:r>
      <w:r w:rsidR="00C75544" w:rsidRPr="00C52C41">
        <w:rPr>
          <w:rFonts w:ascii="Angsana New" w:hAnsi="Angsana New"/>
          <w:sz w:val="30"/>
          <w:szCs w:val="30"/>
          <w:cs/>
        </w:rPr>
        <w:t xml:space="preserve"> ต่อปี </w:t>
      </w:r>
      <w:r w:rsidR="004D59F5">
        <w:rPr>
          <w:rFonts w:ascii="Angsana New" w:hAnsi="Angsana New" w:hint="cs"/>
          <w:sz w:val="30"/>
          <w:szCs w:val="30"/>
          <w:cs/>
        </w:rPr>
        <w:t xml:space="preserve">เงินกู้ยืมนี้จ่ายชำระคืนแล้วในเดือนพฤษภาคม </w:t>
      </w:r>
      <w:r w:rsidR="004D59F5">
        <w:rPr>
          <w:rFonts w:ascii="Angsana New" w:hAnsi="Angsana New"/>
          <w:sz w:val="30"/>
          <w:szCs w:val="30"/>
        </w:rPr>
        <w:t>2560</w:t>
      </w:r>
    </w:p>
    <w:p w14:paraId="6403CD26" w14:textId="77777777" w:rsidR="00545AFE" w:rsidRPr="00F970C6" w:rsidRDefault="00545AFE" w:rsidP="004A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E20C71" w14:textId="4B21532A" w:rsidR="00545AFE" w:rsidRDefault="00545AFE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Pr="00C52C41">
        <w:rPr>
          <w:rFonts w:ascii="Angsana New" w:hAnsi="Angsana New"/>
          <w:sz w:val="30"/>
          <w:szCs w:val="30"/>
          <w:cs/>
        </w:rPr>
        <w:t xml:space="preserve">อวันที่ </w:t>
      </w:r>
      <w:r>
        <w:rPr>
          <w:rFonts w:ascii="Angsana New" w:hAnsi="Angsana New"/>
          <w:sz w:val="30"/>
          <w:szCs w:val="30"/>
        </w:rPr>
        <w:t>18</w:t>
      </w:r>
      <w:r w:rsidRPr="00C52C4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บริษัทได้ทำสัญญาเงินกู้ยืมระยะยาวกับสาขาของ</w:t>
      </w:r>
      <w:r w:rsidR="00F970C6" w:rsidRPr="00F970C6">
        <w:rPr>
          <w:rFonts w:ascii="Angsana New" w:hAnsi="Angsana New"/>
          <w:sz w:val="30"/>
          <w:szCs w:val="30"/>
          <w:cs/>
        </w:rPr>
        <w:t>สถาบันการเงิน</w:t>
      </w:r>
      <w:r w:rsidR="00126988">
        <w:rPr>
          <w:rFonts w:ascii="Angsana New" w:hAnsi="Angsana New"/>
          <w:sz w:val="30"/>
          <w:szCs w:val="30"/>
          <w:cs/>
        </w:rPr>
        <w:t>ต่างประเทศแห่งหนึ่งจำนวน</w:t>
      </w:r>
      <w:r w:rsidR="00F970C6">
        <w:rPr>
          <w:rFonts w:ascii="Angsana New" w:hAnsi="Angsana New" w:hint="cs"/>
          <w:sz w:val="30"/>
          <w:szCs w:val="30"/>
          <w:cs/>
        </w:rPr>
        <w:t>เงิน</w:t>
      </w:r>
      <w:r w:rsidR="00126988">
        <w:rPr>
          <w:rFonts w:ascii="Angsana New" w:hAnsi="Angsana New"/>
          <w:sz w:val="30"/>
          <w:szCs w:val="30"/>
          <w:cs/>
        </w:rPr>
        <w:t xml:space="preserve"> 1</w:t>
      </w:r>
      <w:r w:rsidR="00126988">
        <w:rPr>
          <w:rFonts w:ascii="Angsana New" w:hAnsi="Angsana New"/>
          <w:sz w:val="30"/>
          <w:szCs w:val="30"/>
        </w:rPr>
        <w:t>5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ล้านเหรียญสหรัฐ</w:t>
      </w:r>
      <w:r>
        <w:rPr>
          <w:rFonts w:ascii="Angsana New" w:hAnsi="Angsana New" w:hint="cs"/>
          <w:sz w:val="30"/>
          <w:szCs w:val="30"/>
          <w:cs/>
        </w:rPr>
        <w:t>อเมริกา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Pr="00C52C41">
        <w:rPr>
          <w:rFonts w:ascii="Angsana New" w:hAnsi="Angsana New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>
        <w:rPr>
          <w:rFonts w:ascii="Angsana New" w:hAnsi="Angsana New"/>
          <w:sz w:val="30"/>
          <w:szCs w:val="30"/>
        </w:rPr>
        <w:t xml:space="preserve">LIBOR </w:t>
      </w:r>
      <w:r>
        <w:rPr>
          <w:rFonts w:ascii="Angsana New" w:hAnsi="Angsana New" w:hint="cs"/>
          <w:sz w:val="30"/>
          <w:szCs w:val="30"/>
          <w:cs/>
        </w:rPr>
        <w:t>บวก</w:t>
      </w:r>
      <w:r w:rsidRPr="00C52C41">
        <w:rPr>
          <w:rFonts w:ascii="Angsana New" w:hAnsi="Angsana New"/>
          <w:sz w:val="30"/>
          <w:szCs w:val="30"/>
          <w:cs/>
        </w:rPr>
        <w:t>ร้อยละ 0</w:t>
      </w:r>
      <w:r w:rsidRPr="00C52C41">
        <w:rPr>
          <w:rFonts w:ascii="Angsana New" w:hAnsi="Angsana New"/>
          <w:sz w:val="30"/>
          <w:szCs w:val="30"/>
        </w:rPr>
        <w:t>.</w:t>
      </w:r>
      <w:r w:rsidR="00F223BE">
        <w:rPr>
          <w:rFonts w:ascii="Angsana New" w:hAnsi="Angsana New"/>
          <w:sz w:val="30"/>
          <w:szCs w:val="30"/>
        </w:rPr>
        <w:t>30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="009B475B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Pr="00C52C41">
        <w:rPr>
          <w:rFonts w:ascii="Angsana New" w:hAnsi="Angsana New"/>
          <w:sz w:val="30"/>
          <w:szCs w:val="30"/>
          <w:cs/>
        </w:rPr>
        <w:t>มีกำหนด</w:t>
      </w:r>
      <w:r w:rsidR="00F970C6">
        <w:rPr>
          <w:rFonts w:ascii="Angsana New" w:hAnsi="Angsana New" w:hint="cs"/>
          <w:sz w:val="30"/>
          <w:szCs w:val="30"/>
          <w:cs/>
        </w:rPr>
        <w:t>การจ่าย</w:t>
      </w:r>
      <w:r w:rsidRPr="00C52C41">
        <w:rPr>
          <w:rFonts w:ascii="Angsana New" w:hAnsi="Angsana New"/>
          <w:sz w:val="30"/>
          <w:szCs w:val="30"/>
          <w:cs/>
        </w:rPr>
        <w:t>ชำระ</w:t>
      </w:r>
      <w:r w:rsidR="009B475B">
        <w:rPr>
          <w:rFonts w:ascii="Angsana New" w:hAnsi="Angsana New" w:hint="cs"/>
          <w:sz w:val="30"/>
          <w:szCs w:val="30"/>
          <w:cs/>
        </w:rPr>
        <w:t>คืน</w:t>
      </w:r>
      <w:r w:rsidR="00F970C6">
        <w:rPr>
          <w:rFonts w:ascii="Angsana New" w:hAnsi="Angsana New"/>
          <w:sz w:val="30"/>
          <w:szCs w:val="30"/>
          <w:cs/>
        </w:rPr>
        <w:t>ในเดือน</w:t>
      </w:r>
      <w:r w:rsidR="00F223BE"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25</w:t>
      </w:r>
      <w:r w:rsidR="00F223BE">
        <w:rPr>
          <w:rFonts w:ascii="Angsana New" w:hAnsi="Angsana New"/>
          <w:sz w:val="30"/>
          <w:szCs w:val="30"/>
          <w:cs/>
        </w:rPr>
        <w:t>6</w:t>
      </w:r>
      <w:r w:rsidR="00F223BE">
        <w:rPr>
          <w:rFonts w:ascii="Angsana New" w:hAnsi="Angsana New"/>
          <w:sz w:val="30"/>
          <w:szCs w:val="30"/>
        </w:rPr>
        <w:t>4</w:t>
      </w:r>
      <w:r w:rsidR="00F970C6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>
        <w:rPr>
          <w:rFonts w:ascii="Angsana New" w:hAnsi="Angsana New" w:hint="cs"/>
          <w:sz w:val="30"/>
          <w:szCs w:val="30"/>
          <w:cs/>
        </w:rPr>
        <w:t>ทำ</w:t>
      </w:r>
      <w:r w:rsidRPr="00C52C41">
        <w:rPr>
          <w:rFonts w:ascii="Angsana New" w:hAnsi="Angsana New"/>
          <w:sz w:val="30"/>
          <w:szCs w:val="30"/>
          <w:cs/>
        </w:rPr>
        <w:t>สัญญาแลกเปลี่ยน</w:t>
      </w:r>
      <w:r w:rsidR="004D59F5">
        <w:rPr>
          <w:rFonts w:ascii="Angsana New" w:hAnsi="Angsana New" w:hint="cs"/>
          <w:sz w:val="30"/>
          <w:szCs w:val="30"/>
          <w:cs/>
        </w:rPr>
        <w:t>เงินตราต่างประเทศเพื่อเปลี่ยน</w:t>
      </w:r>
      <w:r w:rsidRPr="00C52C41">
        <w:rPr>
          <w:rFonts w:ascii="Angsana New" w:hAnsi="Angsana New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>ต้นของ</w:t>
      </w:r>
      <w:r w:rsidRPr="00C52C41">
        <w:rPr>
          <w:rFonts w:ascii="Angsana New" w:hAnsi="Angsana New"/>
          <w:sz w:val="30"/>
          <w:szCs w:val="30"/>
          <w:cs/>
        </w:rPr>
        <w:t>เงินกู้ยืมระยะยาวเป็น</w:t>
      </w:r>
      <w:r w:rsidR="004D59F5">
        <w:rPr>
          <w:rFonts w:ascii="Angsana New" w:hAnsi="Angsana New" w:hint="cs"/>
          <w:sz w:val="30"/>
          <w:szCs w:val="30"/>
          <w:cs/>
        </w:rPr>
        <w:t>สกุลเงินบาท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F223BE">
        <w:rPr>
          <w:rFonts w:ascii="Angsana New" w:hAnsi="Angsana New"/>
          <w:sz w:val="30"/>
          <w:szCs w:val="30"/>
          <w:cs/>
        </w:rPr>
        <w:t xml:space="preserve"> 5</w:t>
      </w:r>
      <w:r w:rsidR="00F223BE">
        <w:rPr>
          <w:rFonts w:ascii="Angsana New" w:hAnsi="Angsana New"/>
          <w:sz w:val="30"/>
          <w:szCs w:val="30"/>
        </w:rPr>
        <w:t>34</w:t>
      </w:r>
      <w:r w:rsidRPr="00C52C41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4D59F5">
        <w:rPr>
          <w:rFonts w:ascii="Angsana New" w:hAnsi="Angsana New" w:hint="cs"/>
          <w:sz w:val="30"/>
          <w:szCs w:val="30"/>
          <w:cs/>
        </w:rPr>
        <w:t>ทำสัญญา</w:t>
      </w:r>
      <w:r>
        <w:rPr>
          <w:rFonts w:ascii="Angsana New" w:hAnsi="Angsana New" w:hint="cs"/>
          <w:sz w:val="30"/>
          <w:szCs w:val="30"/>
          <w:cs/>
        </w:rPr>
        <w:t>แลกเปลี่ยน</w:t>
      </w:r>
      <w:r>
        <w:rPr>
          <w:rFonts w:ascii="Angsana New" w:hAnsi="Angsana New"/>
          <w:sz w:val="30"/>
          <w:szCs w:val="30"/>
          <w:cs/>
        </w:rPr>
        <w:t>อัตราดอกเบี้ย</w:t>
      </w:r>
      <w:r w:rsidR="00F970C6">
        <w:rPr>
          <w:rFonts w:ascii="Angsana New" w:hAnsi="Angsana New" w:hint="cs"/>
          <w:sz w:val="30"/>
          <w:szCs w:val="30"/>
          <w:cs/>
        </w:rPr>
        <w:t>กับสถาบันการเงินเดียวกันเพื่อแลกเปลี่ยนอัตราดอกเบี้ย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="00F970C6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F223BE">
        <w:rPr>
          <w:rFonts w:ascii="Angsana New" w:hAnsi="Angsana New"/>
          <w:sz w:val="30"/>
          <w:szCs w:val="30"/>
          <w:cs/>
        </w:rPr>
        <w:t xml:space="preserve">ร้อยละ </w:t>
      </w:r>
      <w:r w:rsidR="00C07BC8">
        <w:rPr>
          <w:rFonts w:ascii="Angsana New" w:hAnsi="Angsana New"/>
          <w:sz w:val="30"/>
          <w:szCs w:val="30"/>
        </w:rPr>
        <w:t>2.09</w:t>
      </w:r>
      <w:r w:rsidRPr="00C52C41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1F48FA7" w14:textId="77777777" w:rsidR="004D59F5" w:rsidRPr="00F970C6" w:rsidRDefault="004D59F5" w:rsidP="00545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6E080E" w14:textId="0A281A1E" w:rsidR="00D90475" w:rsidRPr="00C52C41" w:rsidRDefault="00D90475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Pr="00C52C41">
        <w:rPr>
          <w:rFonts w:ascii="Angsana New" w:hAnsi="Angsana New"/>
          <w:sz w:val="30"/>
          <w:szCs w:val="30"/>
          <w:cs/>
        </w:rPr>
        <w:t xml:space="preserve">อวันที่ </w:t>
      </w:r>
      <w:r w:rsidR="00D73F08">
        <w:rPr>
          <w:rFonts w:ascii="Angsana New" w:hAnsi="Angsana New"/>
          <w:sz w:val="30"/>
          <w:szCs w:val="30"/>
        </w:rPr>
        <w:t>24</w:t>
      </w:r>
      <w:r w:rsidRPr="00C52C4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บริษัทได้ทำสัญญาเงินกู้ยืมระยะยาวกับสาขาของ</w:t>
      </w:r>
      <w:r w:rsidR="00F970C6" w:rsidRPr="00F970C6">
        <w:rPr>
          <w:rFonts w:ascii="Angsana New" w:hAnsi="Angsana New"/>
          <w:sz w:val="30"/>
          <w:szCs w:val="30"/>
          <w:cs/>
        </w:rPr>
        <w:t>สถาบันการเงิน</w:t>
      </w:r>
      <w:r w:rsidRPr="00C52C41">
        <w:rPr>
          <w:rFonts w:ascii="Angsana New" w:hAnsi="Angsana New"/>
          <w:sz w:val="30"/>
          <w:szCs w:val="30"/>
          <w:cs/>
        </w:rPr>
        <w:t>ต่างประเทศแห่งหนึ่งจำนวน</w:t>
      </w:r>
      <w:r w:rsidR="00F970C6">
        <w:rPr>
          <w:rFonts w:ascii="Angsana New" w:hAnsi="Angsana New" w:hint="cs"/>
          <w:sz w:val="30"/>
          <w:szCs w:val="30"/>
          <w:cs/>
        </w:rPr>
        <w:t>เงิน</w:t>
      </w:r>
      <w:r w:rsidRPr="00C52C41">
        <w:rPr>
          <w:rFonts w:ascii="Angsana New" w:hAnsi="Angsana New"/>
          <w:sz w:val="30"/>
          <w:szCs w:val="30"/>
          <w:cs/>
        </w:rPr>
        <w:t xml:space="preserve"> 15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ล้านเหรียญสหรัฐ</w:t>
      </w:r>
      <w:r>
        <w:rPr>
          <w:rFonts w:ascii="Angsana New" w:hAnsi="Angsana New" w:hint="cs"/>
          <w:sz w:val="30"/>
          <w:szCs w:val="30"/>
          <w:cs/>
        </w:rPr>
        <w:t>อเมริกา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Pr="00C52C41">
        <w:rPr>
          <w:rFonts w:ascii="Angsana New" w:hAnsi="Angsana New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>
        <w:rPr>
          <w:rFonts w:ascii="Angsana New" w:hAnsi="Angsana New"/>
          <w:sz w:val="30"/>
          <w:szCs w:val="30"/>
        </w:rPr>
        <w:t xml:space="preserve">LIBOR </w:t>
      </w:r>
      <w:r>
        <w:rPr>
          <w:rFonts w:ascii="Angsana New" w:hAnsi="Angsana New" w:hint="cs"/>
          <w:sz w:val="30"/>
          <w:szCs w:val="30"/>
          <w:cs/>
        </w:rPr>
        <w:t>บวก</w:t>
      </w:r>
      <w:r w:rsidRPr="00C52C41">
        <w:rPr>
          <w:rFonts w:ascii="Angsana New" w:hAnsi="Angsana New"/>
          <w:sz w:val="30"/>
          <w:szCs w:val="30"/>
          <w:cs/>
        </w:rPr>
        <w:t>ร้อยละ 0</w:t>
      </w:r>
      <w:r w:rsidRPr="00C52C41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30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="009B475B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Pr="00C52C41">
        <w:rPr>
          <w:rFonts w:ascii="Angsana New" w:hAnsi="Angsana New"/>
          <w:sz w:val="30"/>
          <w:szCs w:val="30"/>
          <w:cs/>
        </w:rPr>
        <w:t>มีกำหนด</w:t>
      </w:r>
      <w:r w:rsidR="00F970C6">
        <w:rPr>
          <w:rFonts w:ascii="Angsana New" w:hAnsi="Angsana New" w:hint="cs"/>
          <w:sz w:val="30"/>
          <w:szCs w:val="30"/>
          <w:cs/>
        </w:rPr>
        <w:t>การจ่าย</w:t>
      </w:r>
      <w:r w:rsidRPr="00C52C41">
        <w:rPr>
          <w:rFonts w:ascii="Angsana New" w:hAnsi="Angsana New"/>
          <w:sz w:val="30"/>
          <w:szCs w:val="30"/>
          <w:cs/>
        </w:rPr>
        <w:t>ชำระ</w:t>
      </w:r>
      <w:r w:rsidR="009B475B">
        <w:rPr>
          <w:rFonts w:ascii="Angsana New" w:hAnsi="Angsana New" w:hint="cs"/>
          <w:sz w:val="30"/>
          <w:szCs w:val="30"/>
          <w:cs/>
        </w:rPr>
        <w:t>คืน</w:t>
      </w:r>
      <w:r w:rsidR="00F970C6">
        <w:rPr>
          <w:rFonts w:ascii="Angsana New" w:hAnsi="Angsana New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4</w:t>
      </w:r>
      <w:r w:rsidR="00F970C6">
        <w:rPr>
          <w:rFonts w:ascii="Angsana New" w:hAnsi="Angsana New" w:hint="cs"/>
          <w:sz w:val="30"/>
          <w:szCs w:val="30"/>
          <w:cs/>
        </w:rPr>
        <w:t xml:space="preserve"> </w:t>
      </w:r>
      <w:r w:rsidR="004D59F5" w:rsidRPr="00C52C41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 w:rsidR="004D59F5">
        <w:rPr>
          <w:rFonts w:ascii="Angsana New" w:hAnsi="Angsana New" w:hint="cs"/>
          <w:sz w:val="30"/>
          <w:szCs w:val="30"/>
          <w:cs/>
        </w:rPr>
        <w:t>ทำ</w:t>
      </w:r>
      <w:r w:rsidR="004D59F5" w:rsidRPr="00C52C41">
        <w:rPr>
          <w:rFonts w:ascii="Angsana New" w:hAnsi="Angsana New"/>
          <w:sz w:val="30"/>
          <w:szCs w:val="30"/>
          <w:cs/>
        </w:rPr>
        <w:t>สัญญาแลกเปลี่ยน</w:t>
      </w:r>
      <w:r w:rsidR="004D59F5">
        <w:rPr>
          <w:rFonts w:ascii="Angsana New" w:hAnsi="Angsana New" w:hint="cs"/>
          <w:sz w:val="30"/>
          <w:szCs w:val="30"/>
          <w:cs/>
        </w:rPr>
        <w:t>เงินตราต่างประเทศเพื่อเปลี่ยน</w:t>
      </w:r>
      <w:r w:rsidR="004D59F5" w:rsidRPr="00C52C41">
        <w:rPr>
          <w:rFonts w:ascii="Angsana New" w:hAnsi="Angsana New"/>
          <w:sz w:val="30"/>
          <w:szCs w:val="30"/>
          <w:cs/>
        </w:rPr>
        <w:t>เงิน</w:t>
      </w:r>
      <w:r w:rsidR="004D59F5">
        <w:rPr>
          <w:rFonts w:ascii="Angsana New" w:hAnsi="Angsana New" w:hint="cs"/>
          <w:sz w:val="30"/>
          <w:szCs w:val="30"/>
          <w:cs/>
        </w:rPr>
        <w:t>ต้นของ</w:t>
      </w:r>
      <w:r w:rsidR="004D59F5" w:rsidRPr="00C52C41">
        <w:rPr>
          <w:rFonts w:ascii="Angsana New" w:hAnsi="Angsana New"/>
          <w:sz w:val="30"/>
          <w:szCs w:val="30"/>
          <w:cs/>
        </w:rPr>
        <w:t>เงินกู้ยืมระยะยาวเป็น</w:t>
      </w:r>
      <w:r w:rsidR="004D59F5">
        <w:rPr>
          <w:rFonts w:ascii="Angsana New" w:hAnsi="Angsana New" w:hint="cs"/>
          <w:sz w:val="30"/>
          <w:szCs w:val="30"/>
          <w:cs/>
        </w:rPr>
        <w:t>สกุลเงินบาทจำนวน</w:t>
      </w:r>
      <w:r>
        <w:rPr>
          <w:rFonts w:ascii="Angsana New" w:hAnsi="Angsana New"/>
          <w:sz w:val="30"/>
          <w:szCs w:val="30"/>
          <w:cs/>
        </w:rPr>
        <w:t xml:space="preserve"> 5</w:t>
      </w:r>
      <w:r w:rsidR="00D73F08">
        <w:rPr>
          <w:rFonts w:ascii="Angsana New" w:hAnsi="Angsana New"/>
          <w:sz w:val="30"/>
          <w:szCs w:val="30"/>
        </w:rPr>
        <w:t>22.60</w:t>
      </w:r>
      <w:r w:rsidRPr="00C52C4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415339" w:rsidRPr="00C52C41">
        <w:rPr>
          <w:rFonts w:ascii="Angsana New" w:hAnsi="Angsana New"/>
          <w:sz w:val="30"/>
          <w:szCs w:val="30"/>
          <w:cs/>
        </w:rPr>
        <w:t>และ</w:t>
      </w:r>
      <w:r w:rsidR="00415339">
        <w:rPr>
          <w:rFonts w:ascii="Angsana New" w:hAnsi="Angsana New" w:hint="cs"/>
          <w:sz w:val="30"/>
          <w:szCs w:val="30"/>
          <w:cs/>
        </w:rPr>
        <w:t>ทำสัญญาแลกเปลี่ยน</w:t>
      </w:r>
      <w:r w:rsidR="00415339">
        <w:rPr>
          <w:rFonts w:ascii="Angsana New" w:hAnsi="Angsana New"/>
          <w:sz w:val="30"/>
          <w:szCs w:val="30"/>
          <w:cs/>
        </w:rPr>
        <w:t>อัตราดอกเบี้ย</w:t>
      </w:r>
      <w:r w:rsidR="00F970C6">
        <w:rPr>
          <w:rFonts w:ascii="Angsana New" w:hAnsi="Angsana New" w:hint="cs"/>
          <w:sz w:val="30"/>
          <w:szCs w:val="30"/>
          <w:cs/>
        </w:rPr>
        <w:t>กับสถาบันการเงินเดียวกันเพื่อแลกเปลี่ยนอัตราดอกเบี้ย</w:t>
      </w:r>
      <w:r w:rsidR="00415339">
        <w:rPr>
          <w:rFonts w:ascii="Angsana New" w:hAnsi="Angsana New" w:hint="cs"/>
          <w:sz w:val="30"/>
          <w:szCs w:val="30"/>
          <w:cs/>
        </w:rPr>
        <w:t>เป็น</w:t>
      </w:r>
      <w:r w:rsidR="00F970C6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415339">
        <w:rPr>
          <w:rFonts w:ascii="Angsana New" w:hAnsi="Angsana New"/>
          <w:sz w:val="30"/>
          <w:szCs w:val="30"/>
          <w:cs/>
        </w:rPr>
        <w:t>ร้อยละ</w:t>
      </w:r>
      <w:r w:rsidR="00D73F08">
        <w:rPr>
          <w:rFonts w:ascii="Angsana New" w:hAnsi="Angsana New"/>
          <w:sz w:val="30"/>
          <w:szCs w:val="30"/>
          <w:cs/>
        </w:rPr>
        <w:t xml:space="preserve"> </w:t>
      </w:r>
      <w:r w:rsidR="00D73F08">
        <w:rPr>
          <w:rFonts w:ascii="Angsana New" w:hAnsi="Angsana New"/>
          <w:sz w:val="30"/>
          <w:szCs w:val="30"/>
        </w:rPr>
        <w:t>1.83</w:t>
      </w:r>
      <w:r w:rsidRPr="00C52C41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5537DB86" w14:textId="77777777" w:rsidR="00C75544" w:rsidRPr="007355D5" w:rsidRDefault="00C75544" w:rsidP="00D90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5AED86BC" w14:textId="1C1B0E3C" w:rsidR="008226DE" w:rsidRDefault="008226DE" w:rsidP="008226DE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415339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="00415339">
        <w:rPr>
          <w:rFonts w:ascii="Angsana New" w:hAnsi="Angsana New"/>
          <w:sz w:val="30"/>
          <w:szCs w:val="30"/>
          <w:cs/>
        </w:rPr>
        <w:t>ดังกล่าว</w:t>
      </w:r>
      <w:r>
        <w:rPr>
          <w:rFonts w:ascii="Angsana New" w:hAnsi="Angsana New"/>
          <w:sz w:val="30"/>
          <w:szCs w:val="30"/>
          <w:cs/>
        </w:rPr>
        <w:t xml:space="preserve"> บริษัทต้องปฏิบัติตาม</w:t>
      </w:r>
      <w:r w:rsidR="00043D66">
        <w:rPr>
          <w:rFonts w:ascii="Angsana New" w:hAnsi="Angsana New" w:hint="cs"/>
          <w:sz w:val="30"/>
          <w:szCs w:val="30"/>
          <w:cs/>
        </w:rPr>
        <w:t>เงื่อนไข</w:t>
      </w:r>
      <w:r w:rsidR="00415339">
        <w:rPr>
          <w:rFonts w:ascii="Angsana New" w:hAnsi="Angsana New" w:hint="cs"/>
          <w:sz w:val="30"/>
          <w:szCs w:val="30"/>
          <w:cs/>
        </w:rPr>
        <w:t>บางประการตามที่ระบุไว้ใน</w:t>
      </w:r>
      <w:r>
        <w:rPr>
          <w:rFonts w:ascii="Angsana New" w:hAnsi="Angsana New"/>
          <w:sz w:val="30"/>
          <w:szCs w:val="30"/>
          <w:cs/>
        </w:rPr>
        <w:t>สัญญา เช่น การผิดนัดชำระหนี้ การให้ข้อมูลทางการเงินแก่ผู้ให้กู้ และอื่นๆ เป็นต้น</w:t>
      </w:r>
    </w:p>
    <w:p w14:paraId="6556B914" w14:textId="77777777" w:rsidR="008226DE" w:rsidRPr="00F970C6" w:rsidRDefault="008226DE" w:rsidP="00634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4B072BDA" w14:textId="79F7DAF1" w:rsidR="00430A0E" w:rsidRDefault="007903D3" w:rsidP="0066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664947">
        <w:rPr>
          <w:rFonts w:ascii="Angsana New" w:hAnsi="Angsana New"/>
          <w:spacing w:val="-2"/>
          <w:sz w:val="30"/>
          <w:szCs w:val="30"/>
          <w:cs/>
        </w:rPr>
        <w:t xml:space="preserve">ณ วันที่ 31 </w:t>
      </w:r>
      <w:r w:rsidR="00CF7C61" w:rsidRPr="00664947">
        <w:rPr>
          <w:rFonts w:ascii="Angsana New" w:hAnsi="Angsana New" w:hint="cs"/>
          <w:spacing w:val="-2"/>
          <w:sz w:val="30"/>
          <w:szCs w:val="30"/>
          <w:cs/>
        </w:rPr>
        <w:t>มีนาคม 25</w:t>
      </w:r>
      <w:r w:rsidR="005A5A90">
        <w:rPr>
          <w:rFonts w:ascii="Angsana New" w:hAnsi="Angsana New" w:hint="cs"/>
          <w:spacing w:val="-2"/>
          <w:sz w:val="30"/>
          <w:szCs w:val="30"/>
          <w:cs/>
        </w:rPr>
        <w:t>6</w:t>
      </w:r>
      <w:r w:rsidR="00282469">
        <w:rPr>
          <w:rFonts w:ascii="Angsana New" w:hAnsi="Angsana New"/>
          <w:spacing w:val="-2"/>
          <w:sz w:val="30"/>
          <w:szCs w:val="30"/>
        </w:rPr>
        <w:t>1</w:t>
      </w:r>
      <w:r w:rsidR="005A5A9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64947">
        <w:rPr>
          <w:rFonts w:ascii="Angsana New" w:hAnsi="Angsana New"/>
          <w:spacing w:val="-2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477EC5">
        <w:rPr>
          <w:rFonts w:ascii="Angsana New" w:hAnsi="Angsana New"/>
          <w:spacing w:val="-2"/>
          <w:sz w:val="30"/>
          <w:szCs w:val="30"/>
        </w:rPr>
        <w:t xml:space="preserve"> 78</w:t>
      </w:r>
      <w:r w:rsidR="00D73F08" w:rsidRPr="00664947">
        <w:rPr>
          <w:rFonts w:ascii="Angsana New" w:hAnsi="Angsana New"/>
          <w:spacing w:val="-2"/>
          <w:sz w:val="30"/>
          <w:szCs w:val="30"/>
        </w:rPr>
        <w:t xml:space="preserve"> </w:t>
      </w:r>
      <w:r w:rsidRPr="00664947">
        <w:rPr>
          <w:rFonts w:ascii="Angsana New" w:hAnsi="Angsana New"/>
          <w:spacing w:val="-2"/>
          <w:sz w:val="30"/>
          <w:szCs w:val="30"/>
          <w:cs/>
        </w:rPr>
        <w:t>ล้</w:t>
      </w:r>
      <w:r w:rsidR="001C70EB" w:rsidRPr="00664947">
        <w:rPr>
          <w:rFonts w:ascii="Angsana New" w:hAnsi="Angsana New"/>
          <w:spacing w:val="-2"/>
          <w:sz w:val="30"/>
          <w:szCs w:val="30"/>
          <w:cs/>
        </w:rPr>
        <w:t>านเหรียญสหรัฐ</w:t>
      </w:r>
      <w:r w:rsidR="0080537F">
        <w:rPr>
          <w:rFonts w:ascii="Angsana New" w:hAnsi="Angsana New" w:hint="cs"/>
          <w:spacing w:val="-2"/>
          <w:sz w:val="30"/>
          <w:szCs w:val="30"/>
          <w:cs/>
        </w:rPr>
        <w:t>อเมริกา</w:t>
      </w:r>
      <w:r w:rsidR="001C70EB" w:rsidRPr="0066494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64947">
        <w:rPr>
          <w:rFonts w:ascii="Angsana New" w:hAnsi="Angsana New"/>
          <w:spacing w:val="-2"/>
          <w:sz w:val="30"/>
          <w:szCs w:val="30"/>
        </w:rPr>
        <w:br/>
      </w:r>
      <w:r w:rsidR="001C70EB" w:rsidRPr="00664947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477EC5">
        <w:rPr>
          <w:rFonts w:ascii="Angsana New" w:hAnsi="Angsana New"/>
          <w:spacing w:val="-2"/>
          <w:sz w:val="30"/>
          <w:szCs w:val="30"/>
        </w:rPr>
        <w:t>5,735</w:t>
      </w:r>
      <w:r w:rsidR="00D73F08" w:rsidRPr="00664947">
        <w:rPr>
          <w:rFonts w:ascii="Angsana New" w:hAnsi="Angsana New"/>
          <w:spacing w:val="-2"/>
          <w:sz w:val="30"/>
          <w:szCs w:val="30"/>
        </w:rPr>
        <w:t xml:space="preserve"> </w:t>
      </w:r>
      <w:r w:rsidR="001C70EB" w:rsidRPr="00664947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66494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64947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FF075F" w:rsidRPr="00664947">
        <w:rPr>
          <w:rFonts w:ascii="Angsana New" w:hAnsi="Angsana New" w:hint="cs"/>
          <w:i/>
          <w:iCs/>
          <w:spacing w:val="-2"/>
          <w:sz w:val="30"/>
          <w:szCs w:val="30"/>
          <w:cs/>
        </w:rPr>
        <w:t>25</w:t>
      </w:r>
      <w:r w:rsidR="00282469">
        <w:rPr>
          <w:rFonts w:ascii="Angsana New" w:hAnsi="Angsana New"/>
          <w:i/>
          <w:iCs/>
          <w:spacing w:val="-2"/>
          <w:sz w:val="30"/>
          <w:szCs w:val="30"/>
        </w:rPr>
        <w:t>60</w:t>
      </w:r>
      <w:r w:rsidRPr="00664947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477EC5">
        <w:rPr>
          <w:rFonts w:ascii="Angsana New" w:hAnsi="Angsana New"/>
          <w:i/>
          <w:iCs/>
          <w:spacing w:val="-2"/>
          <w:sz w:val="30"/>
          <w:szCs w:val="30"/>
        </w:rPr>
        <w:t>63</w:t>
      </w:r>
      <w:r w:rsidR="00FF075F" w:rsidRPr="00664947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664947">
        <w:rPr>
          <w:rFonts w:ascii="Angsana New" w:hAnsi="Angsana New"/>
          <w:i/>
          <w:iCs/>
          <w:spacing w:val="-2"/>
          <w:sz w:val="30"/>
          <w:szCs w:val="30"/>
          <w:cs/>
        </w:rPr>
        <w:t>ล้าน</w:t>
      </w:r>
      <w:r w:rsidR="006908BF" w:rsidRPr="00664947">
        <w:rPr>
          <w:rFonts w:ascii="Angsana New" w:hAnsi="Angsana New" w:hint="cs"/>
          <w:i/>
          <w:iCs/>
          <w:spacing w:val="-2"/>
          <w:sz w:val="30"/>
          <w:szCs w:val="30"/>
          <w:cs/>
        </w:rPr>
        <w:t>เหรียญสหรัฐ</w:t>
      </w:r>
      <w:r w:rsidR="0080537F">
        <w:rPr>
          <w:rFonts w:ascii="Angsana New" w:hAnsi="Angsana New" w:hint="cs"/>
          <w:i/>
          <w:iCs/>
          <w:spacing w:val="-2"/>
          <w:sz w:val="30"/>
          <w:szCs w:val="30"/>
          <w:cs/>
        </w:rPr>
        <w:t>อเมริกา</w:t>
      </w:r>
      <w:r w:rsidR="00C75544" w:rsidRPr="00664947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6908BF" w:rsidRPr="00664947">
        <w:rPr>
          <w:rFonts w:ascii="Angsana New" w:hAnsi="Angsana New"/>
          <w:i/>
          <w:iCs/>
          <w:spacing w:val="-2"/>
          <w:sz w:val="30"/>
          <w:szCs w:val="30"/>
          <w:cs/>
        </w:rPr>
        <w:t>และ</w:t>
      </w:r>
      <w:r w:rsidR="00FF075F" w:rsidRPr="00664947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282469">
        <w:rPr>
          <w:rFonts w:ascii="Angsana New" w:hAnsi="Angsana New"/>
          <w:i/>
          <w:iCs/>
          <w:spacing w:val="-2"/>
          <w:sz w:val="30"/>
          <w:szCs w:val="30"/>
        </w:rPr>
        <w:t>5,312</w:t>
      </w:r>
      <w:r w:rsidR="005A5A90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C75544" w:rsidRPr="00664947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664947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p w14:paraId="00415AAF" w14:textId="6DE430E6" w:rsidR="007355D5" w:rsidRPr="00F970C6" w:rsidRDefault="003173E5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  <w:r w:rsidRPr="00F970C6">
        <w:rPr>
          <w:rFonts w:ascii="Angsana New" w:hAnsi="Angsana New"/>
          <w:sz w:val="24"/>
          <w:szCs w:val="24"/>
        </w:rPr>
        <w:tab/>
      </w:r>
    </w:p>
    <w:p w14:paraId="23119C9E" w14:textId="77777777" w:rsidR="005934E5" w:rsidRPr="009A4D72" w:rsidRDefault="005934E5" w:rsidP="005934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D7287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14:paraId="75B21AA8" w14:textId="77777777" w:rsidR="005934E5" w:rsidRPr="007355D5" w:rsidRDefault="005934E5" w:rsidP="005934E5">
      <w:pPr>
        <w:rPr>
          <w:sz w:val="24"/>
          <w:szCs w:val="24"/>
        </w:rPr>
      </w:pPr>
    </w:p>
    <w:p w14:paraId="77416714" w14:textId="231C574A" w:rsidR="00B628A2" w:rsidRDefault="005934E5" w:rsidP="00B62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05EA">
        <w:rPr>
          <w:rFonts w:ascii="Angsana New" w:hAnsi="Angsana New" w:hint="cs"/>
          <w:sz w:val="30"/>
          <w:szCs w:val="30"/>
          <w:cs/>
        </w:rPr>
        <w:t>หนี้สินตามสัญญาเช่าการเงิน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Pr="00E305E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305EA">
        <w:rPr>
          <w:rFonts w:ascii="Angsana New" w:hAnsi="Angsana New"/>
          <w:sz w:val="30"/>
          <w:szCs w:val="30"/>
        </w:rPr>
        <w:t xml:space="preserve">31 </w:t>
      </w:r>
      <w:r w:rsidR="002B11D9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Pr="00E305EA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02646E1A" w14:textId="77777777" w:rsidR="007355D5" w:rsidRPr="007355D5" w:rsidRDefault="007355D5" w:rsidP="00B62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56"/>
        <w:gridCol w:w="990"/>
        <w:gridCol w:w="237"/>
        <w:gridCol w:w="755"/>
        <w:gridCol w:w="270"/>
        <w:gridCol w:w="1050"/>
        <w:gridCol w:w="29"/>
        <w:gridCol w:w="241"/>
        <w:gridCol w:w="29"/>
        <w:gridCol w:w="1098"/>
        <w:gridCol w:w="29"/>
        <w:gridCol w:w="241"/>
        <w:gridCol w:w="29"/>
        <w:gridCol w:w="746"/>
        <w:gridCol w:w="269"/>
        <w:gridCol w:w="8"/>
        <w:gridCol w:w="1071"/>
        <w:gridCol w:w="10"/>
      </w:tblGrid>
      <w:tr w:rsidR="005934E5" w:rsidRPr="00996FF1" w14:paraId="06069167" w14:textId="77777777" w:rsidTr="004627ED">
        <w:trPr>
          <w:gridAfter w:val="1"/>
          <w:wAfter w:w="10" w:type="dxa"/>
        </w:trPr>
        <w:tc>
          <w:tcPr>
            <w:tcW w:w="2356" w:type="dxa"/>
          </w:tcPr>
          <w:p w14:paraId="6FDE24C7" w14:textId="77777777" w:rsidR="005934E5" w:rsidRPr="00F92902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2" w:type="dxa"/>
            <w:gridSpan w:val="16"/>
          </w:tcPr>
          <w:p w14:paraId="3835E107" w14:textId="5E9E460B" w:rsidR="005934E5" w:rsidRPr="003515CA" w:rsidRDefault="00F24574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</w:t>
            </w:r>
            <w:r w:rsidR="00B628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 w:rsidR="005934E5" w:rsidRPr="003515CA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="005934E5" w:rsidRPr="003515C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934E5" w:rsidRPr="00996FF1" w14:paraId="603A752F" w14:textId="77777777" w:rsidTr="004627ED">
        <w:trPr>
          <w:gridAfter w:val="1"/>
          <w:wAfter w:w="10" w:type="dxa"/>
        </w:trPr>
        <w:tc>
          <w:tcPr>
            <w:tcW w:w="2356" w:type="dxa"/>
          </w:tcPr>
          <w:p w14:paraId="4504D750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5C4E90F" w14:textId="0D6FC718" w:rsidR="005934E5" w:rsidRPr="006052C1" w:rsidRDefault="005934E5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282469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2DCBDA" w14:textId="77777777" w:rsidR="005934E5" w:rsidRPr="006052C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49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DF23725" w14:textId="62F3A614" w:rsidR="005934E5" w:rsidRPr="006052C1" w:rsidRDefault="005934E5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="00282469">
              <w:rPr>
                <w:rFonts w:ascii="Angsana New" w:hAnsi="Angsana New"/>
                <w:sz w:val="26"/>
                <w:szCs w:val="26"/>
                <w:lang w:val="en-GB"/>
              </w:rPr>
              <w:t>60</w:t>
            </w:r>
          </w:p>
        </w:tc>
      </w:tr>
      <w:tr w:rsidR="005934E5" w:rsidRPr="00996FF1" w14:paraId="1049C971" w14:textId="77777777" w:rsidTr="004627ED">
        <w:trPr>
          <w:gridAfter w:val="1"/>
          <w:wAfter w:w="10" w:type="dxa"/>
        </w:trPr>
        <w:tc>
          <w:tcPr>
            <w:tcW w:w="2356" w:type="dxa"/>
            <w:shd w:val="clear" w:color="auto" w:fill="auto"/>
          </w:tcPr>
          <w:p w14:paraId="3DAE77BF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34B4E6" w14:textId="77777777" w:rsidR="005934E5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</w:t>
            </w:r>
          </w:p>
          <w:p w14:paraId="260CC595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304996E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727EE28E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C65A60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C85C0DC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7244834C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6DF079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9AF2129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E97D525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shd w:val="clear" w:color="auto" w:fill="auto"/>
            <w:vAlign w:val="bottom"/>
          </w:tcPr>
          <w:p w14:paraId="51D8CF92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59FF9DF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5418DB7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1EE69E0B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934E5" w:rsidRPr="00996FF1" w14:paraId="78952C14" w14:textId="77777777" w:rsidTr="004627ED">
        <w:trPr>
          <w:gridAfter w:val="1"/>
          <w:wAfter w:w="10" w:type="dxa"/>
        </w:trPr>
        <w:tc>
          <w:tcPr>
            <w:tcW w:w="2356" w:type="dxa"/>
          </w:tcPr>
          <w:p w14:paraId="79C1A56D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2" w:type="dxa"/>
            <w:gridSpan w:val="16"/>
          </w:tcPr>
          <w:p w14:paraId="14F43B57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</w:t>
            </w:r>
            <w:r w:rsidRPr="00996FF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282469" w:rsidRPr="00996FF1" w14:paraId="57ED0AD5" w14:textId="77777777" w:rsidTr="004627ED">
        <w:tc>
          <w:tcPr>
            <w:tcW w:w="2356" w:type="dxa"/>
          </w:tcPr>
          <w:p w14:paraId="0DC8F34E" w14:textId="77777777" w:rsidR="00282469" w:rsidRPr="00996FF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712AAA82" w14:textId="2CA0E232" w:rsidR="00282469" w:rsidRPr="00742D90" w:rsidRDefault="00D81A94" w:rsidP="0028246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40,622</w:t>
            </w:r>
          </w:p>
        </w:tc>
        <w:tc>
          <w:tcPr>
            <w:tcW w:w="237" w:type="dxa"/>
            <w:shd w:val="clear" w:color="auto" w:fill="auto"/>
          </w:tcPr>
          <w:p w14:paraId="0CDC3FC1" w14:textId="77777777" w:rsidR="00282469" w:rsidRPr="00996FF1" w:rsidRDefault="00282469" w:rsidP="002824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shd w:val="clear" w:color="auto" w:fill="auto"/>
          </w:tcPr>
          <w:p w14:paraId="788692C5" w14:textId="1B51BA4C" w:rsidR="00282469" w:rsidRPr="00D957EC" w:rsidRDefault="00D81A94" w:rsidP="0028246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21,895</w:t>
            </w:r>
          </w:p>
        </w:tc>
        <w:tc>
          <w:tcPr>
            <w:tcW w:w="270" w:type="dxa"/>
            <w:shd w:val="clear" w:color="auto" w:fill="auto"/>
          </w:tcPr>
          <w:p w14:paraId="5DB99097" w14:textId="77777777" w:rsidR="00282469" w:rsidRPr="00D957EC" w:rsidRDefault="00282469" w:rsidP="00282469">
            <w:pPr>
              <w:pStyle w:val="acctfourfigures"/>
              <w:tabs>
                <w:tab w:val="clear" w:pos="765"/>
                <w:tab w:val="decimal" w:pos="709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32ECE8F7" w14:textId="3DC24175" w:rsidR="00282469" w:rsidRPr="00996FF1" w:rsidRDefault="001F7C1D" w:rsidP="007355D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18,727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B22C17" w14:textId="77777777" w:rsidR="00282469" w:rsidRPr="00996FF1" w:rsidRDefault="00282469" w:rsidP="002824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5F523875" w14:textId="1E56B3C2" w:rsidR="00282469" w:rsidRPr="00996FF1" w:rsidRDefault="00282469" w:rsidP="00D81A9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40,622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4CD2FE" w14:textId="77777777" w:rsidR="00282469" w:rsidRPr="00996FF1" w:rsidRDefault="00282469" w:rsidP="002824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shd w:val="clear" w:color="auto" w:fill="auto"/>
          </w:tcPr>
          <w:p w14:paraId="4E474918" w14:textId="10A41DFC" w:rsidR="00282469" w:rsidRPr="00996FF1" w:rsidRDefault="00282469" w:rsidP="00C07BC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101"/>
              <w:rPr>
                <w:rFonts w:ascii="Angsana New" w:hAnsi="Angsana New"/>
                <w:sz w:val="26"/>
                <w:szCs w:val="26"/>
              </w:rPr>
            </w:pPr>
            <w:r w:rsidRPr="00C07BC8">
              <w:rPr>
                <w:rFonts w:ascii="Angsana New" w:hAnsi="Angsana New"/>
                <w:sz w:val="26"/>
                <w:szCs w:val="26"/>
              </w:rPr>
              <w:t>22,955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FCBEA13" w14:textId="77777777" w:rsidR="00282469" w:rsidRPr="00996FF1" w:rsidRDefault="00282469" w:rsidP="002824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</w:tcPr>
          <w:p w14:paraId="6CDF91E6" w14:textId="58142F0E" w:rsidR="00282469" w:rsidRPr="00996FF1" w:rsidRDefault="00282469" w:rsidP="00D81A94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934E5">
              <w:rPr>
                <w:rFonts w:ascii="Angsana New" w:hAnsi="Angsana New"/>
                <w:sz w:val="26"/>
                <w:szCs w:val="26"/>
                <w:lang w:bidi="th-TH"/>
              </w:rPr>
              <w:t>17,667</w:t>
            </w:r>
          </w:p>
        </w:tc>
      </w:tr>
      <w:tr w:rsidR="00282469" w:rsidRPr="00996FF1" w14:paraId="2AE1035D" w14:textId="77777777" w:rsidTr="004627ED">
        <w:tc>
          <w:tcPr>
            <w:tcW w:w="2356" w:type="dxa"/>
          </w:tcPr>
          <w:p w14:paraId="3BC564F8" w14:textId="77777777" w:rsidR="00282469" w:rsidRPr="00996FF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990" w:type="dxa"/>
            <w:shd w:val="clear" w:color="auto" w:fill="auto"/>
          </w:tcPr>
          <w:p w14:paraId="3312530F" w14:textId="77777777" w:rsidR="00282469" w:rsidRPr="00D81A94" w:rsidRDefault="00282469" w:rsidP="0028246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F8E8720" w14:textId="61093772" w:rsidR="00D81A94" w:rsidRPr="00D81A94" w:rsidRDefault="00D81A94" w:rsidP="0028246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81A94">
              <w:rPr>
                <w:rFonts w:ascii="Angsana New" w:hAnsi="Angsana New"/>
                <w:sz w:val="26"/>
                <w:szCs w:val="26"/>
                <w:lang w:val="en-US" w:bidi="th-TH"/>
              </w:rPr>
              <w:t>162,488</w:t>
            </w:r>
          </w:p>
        </w:tc>
        <w:tc>
          <w:tcPr>
            <w:tcW w:w="237" w:type="dxa"/>
            <w:shd w:val="clear" w:color="auto" w:fill="auto"/>
          </w:tcPr>
          <w:p w14:paraId="09E2999D" w14:textId="77777777" w:rsidR="00282469" w:rsidRPr="00996FF1" w:rsidRDefault="00282469" w:rsidP="002824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14:paraId="2964B107" w14:textId="77777777" w:rsidR="00282469" w:rsidRPr="00D81A94" w:rsidRDefault="00282469" w:rsidP="0028246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EFDCCA9" w14:textId="16E834F5" w:rsidR="00D81A94" w:rsidRPr="00D957EC" w:rsidRDefault="00D81A94" w:rsidP="0028246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</w:pPr>
            <w:r w:rsidRPr="00D81A94">
              <w:rPr>
                <w:rFonts w:ascii="Angsana New" w:hAnsi="Angsana New"/>
                <w:sz w:val="26"/>
                <w:szCs w:val="26"/>
                <w:lang w:val="en-US" w:bidi="th-TH"/>
              </w:rPr>
              <w:t>75,650</w:t>
            </w:r>
          </w:p>
        </w:tc>
        <w:tc>
          <w:tcPr>
            <w:tcW w:w="270" w:type="dxa"/>
            <w:shd w:val="clear" w:color="auto" w:fill="auto"/>
          </w:tcPr>
          <w:p w14:paraId="39A11815" w14:textId="77777777" w:rsidR="00282469" w:rsidRPr="00996FF1" w:rsidRDefault="00282469" w:rsidP="002824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6055FAFF" w14:textId="77777777" w:rsidR="00282469" w:rsidRPr="001F7C1D" w:rsidRDefault="00282469" w:rsidP="007355D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3DD00B5" w14:textId="3D95CC8F" w:rsidR="001F7C1D" w:rsidRPr="00D957EC" w:rsidRDefault="001F7C1D" w:rsidP="007355D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</w:pPr>
            <w:r w:rsidRPr="001F7C1D">
              <w:rPr>
                <w:rFonts w:ascii="Angsana New" w:hAnsi="Angsana New"/>
                <w:sz w:val="26"/>
                <w:szCs w:val="26"/>
                <w:lang w:bidi="th-TH"/>
              </w:rPr>
              <w:t>86,838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7104D5" w14:textId="77777777" w:rsidR="00282469" w:rsidRPr="00996FF1" w:rsidRDefault="00282469" w:rsidP="002824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4B045082" w14:textId="77777777" w:rsidR="00282469" w:rsidRDefault="00282469" w:rsidP="00D81A9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</w:rPr>
            </w:pPr>
          </w:p>
          <w:p w14:paraId="1477C8D2" w14:textId="7F916AFB" w:rsidR="00282469" w:rsidRPr="00996FF1" w:rsidRDefault="00282469" w:rsidP="00D81A9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162,488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5FDA0F" w14:textId="77777777" w:rsidR="00282469" w:rsidRPr="00996FF1" w:rsidRDefault="00282469" w:rsidP="002824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shd w:val="clear" w:color="auto" w:fill="auto"/>
          </w:tcPr>
          <w:p w14:paraId="1B0421A9" w14:textId="77777777" w:rsidR="00282469" w:rsidRDefault="00282469" w:rsidP="00282469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  <w:p w14:paraId="44C04495" w14:textId="088C1CD3" w:rsidR="00282469" w:rsidRPr="00996FF1" w:rsidRDefault="00282469" w:rsidP="00282469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 </w:t>
            </w:r>
            <w:r w:rsidRPr="005934E5">
              <w:rPr>
                <w:rFonts w:ascii="Angsana New" w:hAnsi="Angsana New"/>
                <w:sz w:val="26"/>
                <w:szCs w:val="26"/>
                <w:lang w:val="en-US" w:bidi="th-TH"/>
              </w:rPr>
              <w:t>80,565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F13CF77" w14:textId="77777777" w:rsidR="00282469" w:rsidRPr="00996FF1" w:rsidRDefault="00282469" w:rsidP="002824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</w:tcPr>
          <w:p w14:paraId="1A97F78F" w14:textId="77777777" w:rsidR="00282469" w:rsidRDefault="00282469" w:rsidP="00D81A94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</w:rPr>
            </w:pPr>
          </w:p>
          <w:p w14:paraId="745CE599" w14:textId="5300DA7A" w:rsidR="00282469" w:rsidRPr="00996FF1" w:rsidRDefault="00282469" w:rsidP="00D81A94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0E7D">
              <w:rPr>
                <w:rFonts w:ascii="Angsana New" w:hAnsi="Angsana New"/>
                <w:sz w:val="26"/>
                <w:szCs w:val="26"/>
              </w:rPr>
              <w:t>81,923</w:t>
            </w:r>
          </w:p>
        </w:tc>
      </w:tr>
      <w:tr w:rsidR="00282469" w:rsidRPr="00996FF1" w14:paraId="716F3BEF" w14:textId="77777777" w:rsidTr="004627ED">
        <w:tc>
          <w:tcPr>
            <w:tcW w:w="2356" w:type="dxa"/>
          </w:tcPr>
          <w:p w14:paraId="154AC61A" w14:textId="77777777" w:rsidR="00282469" w:rsidRPr="00996FF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ครบกำหนดชำระหลังจากห้าปี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9E9993" w14:textId="6566551E" w:rsidR="00282469" w:rsidRPr="00996FF1" w:rsidRDefault="00D81A94" w:rsidP="0028246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355,443</w:t>
            </w:r>
          </w:p>
        </w:tc>
        <w:tc>
          <w:tcPr>
            <w:tcW w:w="237" w:type="dxa"/>
            <w:shd w:val="clear" w:color="auto" w:fill="auto"/>
          </w:tcPr>
          <w:p w14:paraId="0F769D35" w14:textId="77777777" w:rsidR="00282469" w:rsidRPr="00996FF1" w:rsidRDefault="00282469" w:rsidP="002824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14:paraId="5479B705" w14:textId="67E360C5" w:rsidR="00282469" w:rsidRPr="00996FF1" w:rsidRDefault="00D81A94" w:rsidP="0028246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77,666</w:t>
            </w:r>
          </w:p>
        </w:tc>
        <w:tc>
          <w:tcPr>
            <w:tcW w:w="270" w:type="dxa"/>
            <w:shd w:val="clear" w:color="auto" w:fill="auto"/>
          </w:tcPr>
          <w:p w14:paraId="5C6F2091" w14:textId="77777777" w:rsidR="00282469" w:rsidRPr="00996FF1" w:rsidRDefault="00282469" w:rsidP="002824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414E24" w14:textId="499CBF23" w:rsidR="00282469" w:rsidRPr="00996FF1" w:rsidRDefault="00D07B3B" w:rsidP="007355D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277,777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5F9166" w14:textId="77777777" w:rsidR="00282469" w:rsidRPr="00996FF1" w:rsidRDefault="00282469" w:rsidP="002824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59B31F" w14:textId="0ADCCE99" w:rsidR="00282469" w:rsidRPr="00996FF1" w:rsidRDefault="00282469" w:rsidP="00D81A9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934E5">
              <w:rPr>
                <w:rFonts w:ascii="Angsana New" w:hAnsi="Angsana New"/>
                <w:sz w:val="26"/>
                <w:szCs w:val="26"/>
                <w:lang w:bidi="th-TH"/>
              </w:rPr>
              <w:t>396,065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398787" w14:textId="77777777" w:rsidR="00282469" w:rsidRPr="00996FF1" w:rsidRDefault="00282469" w:rsidP="002824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14:paraId="2D1102A9" w14:textId="01066D58" w:rsidR="00282469" w:rsidRPr="00996FF1" w:rsidRDefault="00282469" w:rsidP="00C07BC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0E7D">
              <w:rPr>
                <w:rFonts w:ascii="Angsana New" w:hAnsi="Angsana New"/>
                <w:sz w:val="26"/>
                <w:szCs w:val="26"/>
              </w:rPr>
              <w:t>94,646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009FE537" w14:textId="77777777" w:rsidR="00282469" w:rsidRPr="00996FF1" w:rsidRDefault="00282469" w:rsidP="002824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11291DF7" w14:textId="2D28D727" w:rsidR="00282469" w:rsidRPr="00996FF1" w:rsidRDefault="00282469" w:rsidP="00D81A94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0E7D">
              <w:rPr>
                <w:rFonts w:ascii="Angsana New" w:hAnsi="Angsana New"/>
                <w:sz w:val="26"/>
                <w:szCs w:val="26"/>
                <w:lang w:bidi="th-TH"/>
              </w:rPr>
              <w:t>301,419</w:t>
            </w:r>
          </w:p>
        </w:tc>
      </w:tr>
      <w:tr w:rsidR="00282469" w:rsidRPr="00F92902" w14:paraId="16BD33E8" w14:textId="77777777" w:rsidTr="004627ED">
        <w:tc>
          <w:tcPr>
            <w:tcW w:w="2356" w:type="dxa"/>
          </w:tcPr>
          <w:p w14:paraId="535B35CC" w14:textId="77777777" w:rsidR="00282469" w:rsidRPr="00996FF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6F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BBFFA" w14:textId="21DC4BB9" w:rsidR="00282469" w:rsidRPr="00996FF1" w:rsidRDefault="00D81A94" w:rsidP="0028246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558,553</w:t>
            </w:r>
          </w:p>
        </w:tc>
        <w:tc>
          <w:tcPr>
            <w:tcW w:w="237" w:type="dxa"/>
            <w:shd w:val="clear" w:color="auto" w:fill="auto"/>
          </w:tcPr>
          <w:p w14:paraId="4270D71A" w14:textId="77777777" w:rsidR="00282469" w:rsidRPr="00996FF1" w:rsidRDefault="00282469" w:rsidP="002824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F8CEE4" w14:textId="19045A75" w:rsidR="00282469" w:rsidRPr="00996FF1" w:rsidRDefault="00D81A94" w:rsidP="0028246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175,211</w:t>
            </w:r>
          </w:p>
        </w:tc>
        <w:tc>
          <w:tcPr>
            <w:tcW w:w="270" w:type="dxa"/>
            <w:shd w:val="clear" w:color="auto" w:fill="auto"/>
          </w:tcPr>
          <w:p w14:paraId="4D2607D9" w14:textId="77777777" w:rsidR="00282469" w:rsidRPr="00996FF1" w:rsidRDefault="00282469" w:rsidP="002824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7F5F6" w14:textId="1D5D86A5" w:rsidR="00282469" w:rsidRPr="00996FF1" w:rsidRDefault="00D07B3B" w:rsidP="007355D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383,342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73A7F3" w14:textId="77777777" w:rsidR="00282469" w:rsidRPr="00996FF1" w:rsidRDefault="00282469" w:rsidP="002824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ED6FD" w14:textId="3C8E11B5" w:rsidR="00282469" w:rsidRPr="00A66ABA" w:rsidRDefault="00282469" w:rsidP="00D81A9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934E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599,175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8A8D37" w14:textId="77777777" w:rsidR="00282469" w:rsidRPr="00A66ABA" w:rsidRDefault="00282469" w:rsidP="002824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840A3" w14:textId="06389591" w:rsidR="00282469" w:rsidRPr="00A66ABA" w:rsidRDefault="00282469" w:rsidP="00282469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90E7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198,166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4FB475E5" w14:textId="77777777" w:rsidR="00282469" w:rsidRPr="00A66ABA" w:rsidRDefault="00282469" w:rsidP="002824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1BB35F" w14:textId="6400B7BD" w:rsidR="00282469" w:rsidRPr="00A66ABA" w:rsidRDefault="00282469" w:rsidP="00D81A94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90E7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401,009</w:t>
            </w:r>
          </w:p>
        </w:tc>
      </w:tr>
    </w:tbl>
    <w:p w14:paraId="737D1070" w14:textId="77777777" w:rsidR="005934E5" w:rsidRPr="007355D5" w:rsidRDefault="005934E5" w:rsidP="0066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24"/>
          <w:szCs w:val="24"/>
        </w:rPr>
      </w:pPr>
    </w:p>
    <w:p w14:paraId="1FEC8BA1" w14:textId="32C8956B" w:rsidR="00790E7D" w:rsidRDefault="00790E7D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D7287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8D7287">
        <w:rPr>
          <w:rFonts w:ascii="Angsana New" w:hAnsi="Angsana New" w:hint="cs"/>
          <w:i/>
          <w:iCs/>
          <w:sz w:val="30"/>
          <w:szCs w:val="30"/>
          <w:cs/>
        </w:rPr>
        <w:t>เช่าเครื่องผลิตไฟฟ้า</w:t>
      </w:r>
      <w:r w:rsidR="00F24574">
        <w:rPr>
          <w:rFonts w:ascii="Angsana New" w:hAnsi="Angsana New"/>
          <w:i/>
          <w:iCs/>
          <w:sz w:val="30"/>
          <w:szCs w:val="30"/>
          <w:cs/>
        </w:rPr>
        <w:t>ซึ่ง</w:t>
      </w:r>
      <w:r w:rsidRPr="008D7287">
        <w:rPr>
          <w:rFonts w:ascii="Angsana New" w:hAnsi="Angsana New"/>
          <w:i/>
          <w:iCs/>
          <w:sz w:val="30"/>
          <w:szCs w:val="30"/>
          <w:cs/>
        </w:rPr>
        <w:t>มีรูปแบบของสัญญา</w:t>
      </w:r>
      <w:r w:rsidR="00F24574">
        <w:rPr>
          <w:rFonts w:ascii="Angsana New" w:hAnsi="Angsana New" w:hint="cs"/>
          <w:i/>
          <w:iCs/>
          <w:sz w:val="30"/>
          <w:szCs w:val="30"/>
          <w:cs/>
        </w:rPr>
        <w:t>ไม่ใช่สัญญา</w:t>
      </w:r>
      <w:r w:rsidRPr="008D7287">
        <w:rPr>
          <w:rFonts w:ascii="Angsana New" w:hAnsi="Angsana New"/>
          <w:i/>
          <w:iCs/>
          <w:sz w:val="30"/>
          <w:szCs w:val="30"/>
          <w:cs/>
        </w:rPr>
        <w:t>เช่าตามกฎหมาย</w:t>
      </w:r>
    </w:p>
    <w:p w14:paraId="50B56B8A" w14:textId="77777777" w:rsidR="00595A13" w:rsidRPr="007355D5" w:rsidRDefault="00595A13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5F3B7F3" w14:textId="79B0FA51" w:rsidR="00E7499C" w:rsidRDefault="00790E7D" w:rsidP="0073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7287">
        <w:rPr>
          <w:rFonts w:ascii="Angsana New" w:hAnsi="Angsana New"/>
          <w:sz w:val="30"/>
          <w:szCs w:val="30"/>
          <w:cs/>
        </w:rPr>
        <w:t>บริษัทได้ทำสัญญาการจัดหาพลังงานกับ</w:t>
      </w:r>
      <w:hyperlink r:id="rId11" w:history="1">
        <w:r w:rsidRPr="008D7287">
          <w:rPr>
            <w:rFonts w:ascii="Angsana New" w:hAnsi="Angsana New"/>
            <w:sz w:val="30"/>
            <w:szCs w:val="30"/>
            <w:cs/>
          </w:rPr>
          <w:t xml:space="preserve">บริษัทในประเทศแห่งหนึ่ง </w:t>
        </w:r>
      </w:hyperlink>
      <w:r w:rsidRPr="008D7287">
        <w:rPr>
          <w:rFonts w:ascii="Angsana New" w:hAnsi="Angsana New"/>
          <w:sz w:val="30"/>
          <w:szCs w:val="30"/>
          <w:cs/>
        </w:rPr>
        <w:t>ซึ่งบริษัทจะได้รับพลังงานไฟฟ้าและไอน้ำจากบริษัทดังกล่าวเพื่อใช้ในการดำเนินงานของโรงงานที่</w:t>
      </w:r>
      <w:r w:rsidRPr="008D7287">
        <w:rPr>
          <w:rFonts w:ascii="Angsana New" w:hAnsi="Angsana New" w:hint="cs"/>
          <w:sz w:val="30"/>
          <w:szCs w:val="30"/>
          <w:cs/>
        </w:rPr>
        <w:t>จังหวัด</w:t>
      </w:r>
      <w:r w:rsidRPr="008D7287">
        <w:rPr>
          <w:rFonts w:ascii="Angsana New" w:hAnsi="Angsana New"/>
          <w:sz w:val="30"/>
          <w:szCs w:val="30"/>
          <w:cs/>
        </w:rPr>
        <w:t>สมุทรปราการ สัญญาดังกล่าวมีระยะเวลา</w:t>
      </w:r>
      <w:r w:rsidRPr="008D7287">
        <w:rPr>
          <w:rFonts w:ascii="Angsana New" w:hAnsi="Angsana New"/>
          <w:sz w:val="30"/>
          <w:szCs w:val="30"/>
        </w:rPr>
        <w:t xml:space="preserve"> 15 </w:t>
      </w:r>
      <w:r w:rsidRPr="008D7287">
        <w:rPr>
          <w:rFonts w:ascii="Angsana New" w:hAnsi="Angsana New"/>
          <w:sz w:val="30"/>
          <w:szCs w:val="30"/>
          <w:cs/>
        </w:rPr>
        <w:t>ปี</w:t>
      </w:r>
      <w:r w:rsidRPr="008D7287">
        <w:rPr>
          <w:rFonts w:ascii="Angsana New" w:hAnsi="Angsana New"/>
          <w:sz w:val="30"/>
          <w:szCs w:val="30"/>
        </w:rPr>
        <w:t xml:space="preserve"> </w:t>
      </w:r>
      <w:r w:rsidRPr="008D7287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8D7287">
        <w:rPr>
          <w:rFonts w:ascii="Angsana New" w:hAnsi="Angsana New"/>
          <w:sz w:val="30"/>
          <w:szCs w:val="30"/>
        </w:rPr>
        <w:t>1</w:t>
      </w:r>
      <w:r w:rsidRPr="008D728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8D7287">
        <w:rPr>
          <w:rFonts w:ascii="Angsana New" w:hAnsi="Angsana New"/>
          <w:sz w:val="30"/>
          <w:szCs w:val="30"/>
        </w:rPr>
        <w:t>2559</w:t>
      </w:r>
      <w:r w:rsidRPr="008D7287">
        <w:rPr>
          <w:rFonts w:ascii="Angsana New" w:hAnsi="Angsana New"/>
          <w:sz w:val="30"/>
          <w:szCs w:val="30"/>
          <w:cs/>
        </w:rPr>
        <w:t xml:space="preserve"> ในการนี้</w:t>
      </w:r>
      <w:r w:rsidR="00F970C6">
        <w:rPr>
          <w:rFonts w:ascii="Angsana New" w:hAnsi="Angsana New" w:hint="cs"/>
          <w:sz w:val="30"/>
          <w:szCs w:val="30"/>
          <w:cs/>
        </w:rPr>
        <w:t xml:space="preserve"> </w:t>
      </w:r>
      <w:r w:rsidRPr="008D7287">
        <w:rPr>
          <w:rFonts w:ascii="Angsana New" w:hAnsi="Angsana New"/>
          <w:sz w:val="30"/>
          <w:szCs w:val="30"/>
          <w:cs/>
        </w:rPr>
        <w:t>บริษัท</w:t>
      </w:r>
      <w:r w:rsidRPr="008D7287">
        <w:rPr>
          <w:rFonts w:ascii="Angsana New" w:hAnsi="Angsana New" w:hint="cs"/>
          <w:sz w:val="30"/>
          <w:szCs w:val="30"/>
          <w:cs/>
        </w:rPr>
        <w:t>มีภาระ</w:t>
      </w:r>
      <w:r w:rsidRPr="008D7287">
        <w:rPr>
          <w:rFonts w:ascii="Angsana New" w:hAnsi="Angsana New"/>
          <w:sz w:val="30"/>
          <w:szCs w:val="30"/>
          <w:cs/>
        </w:rPr>
        <w:t>ผูกพันที่จะต้องจ่ายค่าธรรมเนียมตามที่</w:t>
      </w:r>
      <w:r w:rsidR="00B628A2">
        <w:rPr>
          <w:rFonts w:ascii="Angsana New" w:hAnsi="Angsana New" w:hint="cs"/>
          <w:sz w:val="30"/>
          <w:szCs w:val="30"/>
          <w:cs/>
        </w:rPr>
        <w:t>กำหนด</w:t>
      </w:r>
      <w:r w:rsidRPr="008D7287">
        <w:rPr>
          <w:rFonts w:ascii="Angsana New" w:hAnsi="Angsana New"/>
          <w:sz w:val="30"/>
          <w:szCs w:val="30"/>
          <w:cs/>
        </w:rPr>
        <w:t>ไว้ในสัญญา ภายใต้</w:t>
      </w:r>
      <w:r w:rsidRPr="005F0987">
        <w:rPr>
          <w:rFonts w:ascii="Angsana New" w:hAnsi="Angsana New"/>
          <w:spacing w:val="-2"/>
          <w:sz w:val="30"/>
          <w:szCs w:val="30"/>
          <w:cs/>
        </w:rPr>
        <w:t>เงื่อนไขของสัญญาดังกล่าวบริษัทต้องปฏิบัติตามเงื่อนไข</w:t>
      </w:r>
      <w:r w:rsidR="00B628A2">
        <w:rPr>
          <w:rFonts w:ascii="Angsana New" w:hAnsi="Angsana New" w:hint="cs"/>
          <w:spacing w:val="-2"/>
          <w:sz w:val="30"/>
          <w:szCs w:val="30"/>
          <w:cs/>
        </w:rPr>
        <w:t>บางประการตามที่ระบุไว้ใน</w:t>
      </w:r>
      <w:r w:rsidRPr="005F0987">
        <w:rPr>
          <w:rFonts w:ascii="Angsana New" w:hAnsi="Angsana New"/>
          <w:spacing w:val="-2"/>
          <w:sz w:val="30"/>
          <w:szCs w:val="30"/>
          <w:cs/>
        </w:rPr>
        <w:t>สัญญา เช่น การให้เช่าสถานที่</w:t>
      </w:r>
      <w:r w:rsidRPr="005F0987">
        <w:rPr>
          <w:rFonts w:ascii="Angsana New" w:hAnsi="Angsana New"/>
          <w:spacing w:val="-2"/>
          <w:sz w:val="30"/>
          <w:szCs w:val="30"/>
        </w:rPr>
        <w:t xml:space="preserve"> </w:t>
      </w:r>
      <w:r w:rsidRPr="005F0987">
        <w:rPr>
          <w:rFonts w:ascii="Angsana New" w:hAnsi="Angsana New"/>
          <w:spacing w:val="-2"/>
          <w:sz w:val="30"/>
          <w:szCs w:val="30"/>
          <w:cs/>
        </w:rPr>
        <w:t>และการยกเลิกสัญญา เป็นต้น</w:t>
      </w:r>
      <w:r w:rsidR="00E7499C">
        <w:rPr>
          <w:rFonts w:ascii="Angsana New" w:hAnsi="Angsana New"/>
          <w:sz w:val="30"/>
          <w:szCs w:val="30"/>
        </w:rPr>
        <w:br w:type="page"/>
      </w:r>
    </w:p>
    <w:p w14:paraId="41E494EF" w14:textId="14E82265" w:rsidR="00790E7D" w:rsidRPr="0031578C" w:rsidRDefault="00790E7D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D7287">
        <w:rPr>
          <w:rFonts w:ascii="Angsana New" w:hAnsi="Angsana New"/>
          <w:sz w:val="30"/>
          <w:szCs w:val="30"/>
          <w:cs/>
        </w:rPr>
        <w:t>เนื่องจาก</w:t>
      </w:r>
      <w:r w:rsidRPr="008D7287">
        <w:rPr>
          <w:rFonts w:ascii="Angsana New" w:hAnsi="Angsana New" w:hint="cs"/>
          <w:sz w:val="30"/>
          <w:szCs w:val="30"/>
          <w:cs/>
        </w:rPr>
        <w:t>สินทรัพย์</w:t>
      </w:r>
      <w:r w:rsidRPr="008D7287">
        <w:rPr>
          <w:rFonts w:ascii="Angsana New" w:hAnsi="Angsana New"/>
          <w:sz w:val="30"/>
          <w:szCs w:val="30"/>
          <w:cs/>
        </w:rPr>
        <w:t>มีลักษณะเฉพาะ</w:t>
      </w:r>
      <w:r w:rsidR="00F970C6">
        <w:rPr>
          <w:rFonts w:ascii="Angsana New" w:hAnsi="Angsana New" w:hint="cs"/>
          <w:sz w:val="30"/>
          <w:szCs w:val="30"/>
          <w:cs/>
        </w:rPr>
        <w:t>และ</w:t>
      </w:r>
      <w:r w:rsidRPr="008D7287">
        <w:rPr>
          <w:rFonts w:ascii="Angsana New" w:hAnsi="Angsana New" w:hint="cs"/>
          <w:sz w:val="30"/>
          <w:szCs w:val="30"/>
          <w:cs/>
        </w:rPr>
        <w:t>มีความเป็นไปได้ยากที่บุคคลหนึ่งหรือกลุ่มคนอื่น นอกเหนือจากบริษัทจะได้รับผลผลิตในจำ</w:t>
      </w:r>
      <w:r>
        <w:rPr>
          <w:rFonts w:ascii="Angsana New" w:hAnsi="Angsana New" w:hint="cs"/>
          <w:sz w:val="30"/>
          <w:szCs w:val="30"/>
          <w:cs/>
        </w:rPr>
        <w:t>นวนที่มากกว่าจำนวนที่มีนัยสำคัญ</w:t>
      </w:r>
      <w:r w:rsidRPr="008D7287">
        <w:rPr>
          <w:rFonts w:ascii="Angsana New" w:hAnsi="Angsana New" w:hint="cs"/>
          <w:sz w:val="30"/>
          <w:szCs w:val="30"/>
          <w:cs/>
        </w:rPr>
        <w:t>ซึ่งผลิตจากสินทรัพย์นั้นในระหว่างระยะเวลาตามข้อตกลง</w:t>
      </w:r>
      <w:r w:rsidR="00F970C6">
        <w:rPr>
          <w:rFonts w:ascii="Angsana New" w:hAnsi="Angsana New" w:hint="cs"/>
          <w:sz w:val="30"/>
          <w:szCs w:val="30"/>
          <w:cs/>
        </w:rPr>
        <w:t>ที่</w:t>
      </w:r>
      <w:r w:rsidRPr="008D7287">
        <w:rPr>
          <w:rFonts w:ascii="Angsana New" w:hAnsi="Angsana New" w:hint="cs"/>
          <w:sz w:val="30"/>
          <w:szCs w:val="30"/>
          <w:cs/>
        </w:rPr>
        <w:t xml:space="preserve">     </w:t>
      </w:r>
      <w:r>
        <w:rPr>
          <w:rFonts w:ascii="Angsana New" w:hAnsi="Angsana New"/>
          <w:sz w:val="30"/>
          <w:szCs w:val="30"/>
          <w:cs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>เครื่องผลิตไฟ</w:t>
      </w:r>
      <w:r>
        <w:rPr>
          <w:rFonts w:ascii="Angsana New" w:hAnsi="Angsana New" w:hint="cs"/>
          <w:sz w:val="30"/>
          <w:szCs w:val="30"/>
          <w:cs/>
        </w:rPr>
        <w:t>ฟ้า</w:t>
      </w:r>
      <w:r w:rsidRPr="008D7287">
        <w:rPr>
          <w:rFonts w:ascii="Angsana New" w:hAnsi="Angsana New" w:hint="cs"/>
          <w:sz w:val="30"/>
          <w:szCs w:val="30"/>
          <w:cs/>
        </w:rPr>
        <w:t>ตั้งอยู่ที่โรงงานของบริษัทในจังหวัดสมุทรปราก</w:t>
      </w:r>
      <w:r w:rsidR="00ED78F9">
        <w:rPr>
          <w:rFonts w:ascii="Angsana New" w:hAnsi="Angsana New" w:hint="cs"/>
          <w:sz w:val="30"/>
          <w:szCs w:val="30"/>
          <w:cs/>
        </w:rPr>
        <w:t>า</w:t>
      </w:r>
      <w:r w:rsidRPr="008D7287">
        <w:rPr>
          <w:rFonts w:ascii="Angsana New" w:hAnsi="Angsana New" w:hint="cs"/>
          <w:sz w:val="30"/>
          <w:szCs w:val="30"/>
          <w:cs/>
        </w:rPr>
        <w:t>ร ซึ่งบริษัทมีความสามารถหรือมีสิทธิควบคุม</w:t>
      </w:r>
      <w:r>
        <w:rPr>
          <w:rFonts w:ascii="Angsana New" w:hAnsi="Angsana New"/>
          <w:sz w:val="30"/>
          <w:szCs w:val="30"/>
          <w:cs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 xml:space="preserve">การเข้าถึงทางกายภาพของสินทรัพย์ </w:t>
      </w:r>
      <w:r w:rsidRPr="008D7287">
        <w:rPr>
          <w:rFonts w:ascii="Angsana New" w:hAnsi="Angsana New"/>
          <w:sz w:val="30"/>
          <w:szCs w:val="30"/>
          <w:cs/>
        </w:rPr>
        <w:t>ดังนั้นบริษัท</w:t>
      </w:r>
      <w:r w:rsidR="00F970C6">
        <w:rPr>
          <w:rFonts w:ascii="Angsana New" w:hAnsi="Angsana New" w:hint="cs"/>
          <w:sz w:val="30"/>
          <w:szCs w:val="30"/>
          <w:cs/>
        </w:rPr>
        <w:t>จึง</w:t>
      </w:r>
      <w:r w:rsidRPr="008D7287">
        <w:rPr>
          <w:rFonts w:ascii="Angsana New" w:hAnsi="Angsana New"/>
          <w:sz w:val="30"/>
          <w:szCs w:val="30"/>
          <w:cs/>
        </w:rPr>
        <w:t>สรุปว่าข้อตกลงดั</w:t>
      </w:r>
      <w:r w:rsidR="00F970C6">
        <w:rPr>
          <w:rFonts w:ascii="Angsana New" w:hAnsi="Angsana New"/>
          <w:sz w:val="30"/>
          <w:szCs w:val="30"/>
          <w:cs/>
        </w:rPr>
        <w:t>งกล่าวเป็น</w:t>
      </w:r>
      <w:r w:rsidR="00F970C6">
        <w:rPr>
          <w:rFonts w:ascii="Angsana New" w:hAnsi="Angsana New" w:hint="cs"/>
          <w:sz w:val="30"/>
          <w:szCs w:val="30"/>
          <w:cs/>
        </w:rPr>
        <w:t>การ</w:t>
      </w:r>
      <w:r w:rsidRPr="008D7287">
        <w:rPr>
          <w:rFonts w:ascii="Angsana New" w:hAnsi="Angsana New"/>
          <w:sz w:val="30"/>
          <w:szCs w:val="30"/>
          <w:cs/>
        </w:rPr>
        <w:t>เช่า</w:t>
      </w:r>
      <w:r w:rsidRPr="008D7287">
        <w:rPr>
          <w:rFonts w:ascii="Angsana New" w:hAnsi="Angsana New" w:hint="cs"/>
          <w:sz w:val="30"/>
          <w:szCs w:val="30"/>
          <w:cs/>
        </w:rPr>
        <w:t>เครื่องผลิตไฟฟ้า</w:t>
      </w:r>
      <w:r w:rsidRPr="008D7287">
        <w:rPr>
          <w:rFonts w:ascii="Angsana New" w:hAnsi="Angsana New"/>
          <w:sz w:val="30"/>
          <w:szCs w:val="30"/>
          <w:cs/>
        </w:rPr>
        <w:t xml:space="preserve"> แม้ว่ารูปแบบของสัญญาจะไม่ใช่สั</w:t>
      </w:r>
      <w:r w:rsidRPr="008D7287">
        <w:rPr>
          <w:rFonts w:ascii="Angsana New" w:hAnsi="Angsana New" w:hint="cs"/>
          <w:sz w:val="30"/>
          <w:szCs w:val="30"/>
          <w:cs/>
        </w:rPr>
        <w:t>ญญาเช่า</w:t>
      </w:r>
      <w:r w:rsidRPr="008D7287">
        <w:rPr>
          <w:rFonts w:ascii="Angsana New" w:hAnsi="Angsana New"/>
          <w:sz w:val="30"/>
          <w:szCs w:val="30"/>
          <w:cs/>
        </w:rPr>
        <w:t>ตามกฎหมาย การเช่าดังกล่าวจัดประเภทเป็นสัญญาเช่าการเงิน ณ วันที่เริ่มต้น</w:t>
      </w:r>
      <w:r w:rsidRPr="008D7287">
        <w:rPr>
          <w:rFonts w:ascii="Angsana New" w:hAnsi="Angsana New" w:hint="cs"/>
          <w:sz w:val="30"/>
          <w:szCs w:val="30"/>
          <w:cs/>
        </w:rPr>
        <w:t xml:space="preserve">         </w:t>
      </w:r>
      <w:r w:rsidRPr="008D7287">
        <w:rPr>
          <w:rFonts w:ascii="Angsana New" w:hAnsi="Angsana New"/>
          <w:sz w:val="30"/>
          <w:szCs w:val="30"/>
          <w:cs/>
        </w:rPr>
        <w:t>ของข้อตกลง</w:t>
      </w:r>
      <w:r w:rsidRPr="008D7287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8D7287">
        <w:rPr>
          <w:rFonts w:ascii="Angsana New" w:hAnsi="Angsana New"/>
          <w:sz w:val="30"/>
          <w:szCs w:val="30"/>
          <w:cs/>
        </w:rPr>
        <w:t>ได</w:t>
      </w:r>
      <w:r w:rsidRPr="008D7287">
        <w:rPr>
          <w:rFonts w:ascii="Angsana New" w:hAnsi="Angsana New" w:hint="cs"/>
          <w:sz w:val="30"/>
          <w:szCs w:val="30"/>
          <w:cs/>
        </w:rPr>
        <w:t>้ใช้เกณฑ์มูลค่ายุติธรรมในการแยกค่าเช่าและองค์ประกอบอื่นออกจากค่าตอบแทน</w:t>
      </w:r>
      <w:r w:rsidRPr="008D7287">
        <w:rPr>
          <w:rFonts w:ascii="Angsana New" w:hAnsi="Angsana New"/>
          <w:sz w:val="30"/>
          <w:szCs w:val="30"/>
          <w:cs/>
        </w:rPr>
        <w:t xml:space="preserve"> ต้นทุนทางการเงินของหนี้สินถูกกำหนดโดยอ้างอิงกับอัตราดอกเบี้ยเงินกู้ยืมส่วนเพิ่มของบริษัท (ร้อยละ </w:t>
      </w:r>
      <w:r w:rsidRPr="008D7287">
        <w:rPr>
          <w:rFonts w:ascii="Angsana New" w:hAnsi="Angsana New"/>
          <w:sz w:val="30"/>
          <w:szCs w:val="30"/>
        </w:rPr>
        <w:t>6</w:t>
      </w:r>
      <w:r w:rsidRPr="008D7287">
        <w:rPr>
          <w:rFonts w:ascii="Angsana New" w:hAnsi="Angsana New"/>
          <w:sz w:val="30"/>
          <w:szCs w:val="30"/>
          <w:cs/>
        </w:rPr>
        <w:t>)</w:t>
      </w:r>
    </w:p>
    <w:p w14:paraId="54190954" w14:textId="2F1D1B1E" w:rsidR="00B628A2" w:rsidRDefault="00B62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BBD01D8" w14:textId="3E6CEC71" w:rsidR="00430A0E" w:rsidRDefault="00430A0E" w:rsidP="00430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84595">
        <w:rPr>
          <w:rFonts w:ascii="Angsana New" w:hAnsi="Angsana New"/>
          <w:b/>
          <w:bCs/>
          <w:sz w:val="30"/>
          <w:szCs w:val="30"/>
          <w:cs/>
        </w:rPr>
        <w:t>1</w:t>
      </w:r>
      <w:r w:rsidR="001A077B">
        <w:rPr>
          <w:rFonts w:ascii="Angsana New" w:hAnsi="Angsana New"/>
          <w:b/>
          <w:bCs/>
          <w:sz w:val="30"/>
          <w:szCs w:val="30"/>
        </w:rPr>
        <w:t>5</w:t>
      </w:r>
      <w:r w:rsidRPr="00284595">
        <w:rPr>
          <w:rFonts w:ascii="Angsana New" w:hAnsi="Angsana New"/>
          <w:b/>
          <w:bCs/>
          <w:sz w:val="30"/>
          <w:szCs w:val="30"/>
        </w:rPr>
        <w:tab/>
      </w:r>
      <w:r w:rsidRPr="00284595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14:paraId="7DF1CFC0" w14:textId="77777777" w:rsidR="007355D5" w:rsidRPr="00284595" w:rsidRDefault="007355D5" w:rsidP="00430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810"/>
        <w:gridCol w:w="1710"/>
        <w:gridCol w:w="270"/>
        <w:gridCol w:w="1710"/>
      </w:tblGrid>
      <w:tr w:rsidR="00430A0E" w:rsidRPr="00C52C41" w14:paraId="479C1497" w14:textId="77777777" w:rsidTr="004627ED">
        <w:tc>
          <w:tcPr>
            <w:tcW w:w="4788" w:type="dxa"/>
          </w:tcPr>
          <w:p w14:paraId="6CFC7DDA" w14:textId="77777777" w:rsidR="00430A0E" w:rsidRPr="00C52C41" w:rsidRDefault="00430A0E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D7511DA" w14:textId="77777777" w:rsidR="00430A0E" w:rsidRPr="00C52C41" w:rsidRDefault="00430A0E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F3AA332" w14:textId="77777777" w:rsidR="00430A0E" w:rsidRPr="00C52C41" w:rsidRDefault="00430A0E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793AE8D" w14:textId="77777777" w:rsidR="00430A0E" w:rsidRPr="00C52C41" w:rsidRDefault="00430A0E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469" w:rsidRPr="00C52C41" w14:paraId="1C73981E" w14:textId="77777777" w:rsidTr="004627ED">
        <w:tc>
          <w:tcPr>
            <w:tcW w:w="4788" w:type="dxa"/>
          </w:tcPr>
          <w:p w14:paraId="49CEB5A1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A1AB3FD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0D77A3DD" w14:textId="359DDA88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1D61C8B" w14:textId="77777777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11D05E" w14:textId="2C48CD05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82469" w:rsidRPr="00C52C41" w14:paraId="5F8D7C10" w14:textId="77777777" w:rsidTr="004627ED">
        <w:tc>
          <w:tcPr>
            <w:tcW w:w="4788" w:type="dxa"/>
          </w:tcPr>
          <w:p w14:paraId="199F74F1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5560451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FF044D6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2469" w:rsidRPr="00C52C41" w14:paraId="524DE495" w14:textId="77777777" w:rsidTr="004627ED">
        <w:tc>
          <w:tcPr>
            <w:tcW w:w="4788" w:type="dxa"/>
          </w:tcPr>
          <w:p w14:paraId="51DD661A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5A2C9B0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41204166" w14:textId="7F3E6463" w:rsidR="00282469" w:rsidRPr="00AF3D02" w:rsidRDefault="00AF1418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473,808</w:t>
            </w:r>
          </w:p>
        </w:tc>
        <w:tc>
          <w:tcPr>
            <w:tcW w:w="270" w:type="dxa"/>
          </w:tcPr>
          <w:p w14:paraId="0D79C571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3983C4C" w14:textId="5AE8710D" w:rsidR="00282469" w:rsidRPr="00AF3D02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544,266</w:t>
            </w:r>
          </w:p>
        </w:tc>
      </w:tr>
      <w:tr w:rsidR="00282469" w:rsidRPr="00C52C41" w14:paraId="1DFD187C" w14:textId="77777777" w:rsidTr="004627ED">
        <w:tc>
          <w:tcPr>
            <w:tcW w:w="4788" w:type="dxa"/>
          </w:tcPr>
          <w:p w14:paraId="11471215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6E8D5CF5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0341F16" w14:textId="179E1903" w:rsidR="00282469" w:rsidRPr="00AF3D02" w:rsidRDefault="00AF1418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137,172</w:t>
            </w:r>
          </w:p>
        </w:tc>
        <w:tc>
          <w:tcPr>
            <w:tcW w:w="270" w:type="dxa"/>
          </w:tcPr>
          <w:p w14:paraId="2A99610A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2C9280" w14:textId="6BD52533" w:rsidR="00282469" w:rsidRPr="00AF3D02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183,756</w:t>
            </w:r>
          </w:p>
        </w:tc>
      </w:tr>
      <w:tr w:rsidR="00282469" w:rsidRPr="00C52C41" w14:paraId="5CD5E330" w14:textId="77777777" w:rsidTr="004627ED">
        <w:tc>
          <w:tcPr>
            <w:tcW w:w="4788" w:type="dxa"/>
          </w:tcPr>
          <w:p w14:paraId="11A11AAD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C891937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2993FED" w14:textId="2732430F" w:rsidR="00282469" w:rsidRPr="00AF3D02" w:rsidRDefault="00AF1418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610,980</w:t>
            </w:r>
          </w:p>
        </w:tc>
        <w:tc>
          <w:tcPr>
            <w:tcW w:w="270" w:type="dxa"/>
          </w:tcPr>
          <w:p w14:paraId="2C364522" w14:textId="77777777" w:rsidR="00282469" w:rsidRPr="00AF3D02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907019E" w14:textId="20A63B8C" w:rsidR="00282469" w:rsidRPr="00AF3D02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728,022</w:t>
            </w:r>
          </w:p>
        </w:tc>
      </w:tr>
    </w:tbl>
    <w:p w14:paraId="36FEED70" w14:textId="11392B8E" w:rsidR="002535F9" w:rsidRDefault="00430A0E" w:rsidP="00033FC1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b/>
          <w:bCs/>
          <w:cs/>
        </w:rPr>
      </w:pPr>
      <w:r w:rsidRPr="00C52C41">
        <w:rPr>
          <w:rFonts w:ascii="Angsana New" w:hAnsi="Angsana New" w:cs="Angsana New"/>
          <w:lang w:val="en-US"/>
        </w:rPr>
        <w:tab/>
      </w:r>
    </w:p>
    <w:p w14:paraId="6CE7BC33" w14:textId="614CBDB1" w:rsidR="00E918A6" w:rsidRPr="00C52C41" w:rsidRDefault="00E918A6" w:rsidP="00E918A6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b/>
          <w:bCs/>
          <w:cs/>
          <w:lang w:val="en-US"/>
        </w:rPr>
      </w:pPr>
      <w:r w:rsidRPr="00C52C41">
        <w:rPr>
          <w:rFonts w:ascii="Angsana New" w:hAnsi="Angsana New" w:cs="Angsana New"/>
          <w:b/>
          <w:bCs/>
          <w:cs/>
        </w:rPr>
        <w:t>1</w:t>
      </w:r>
      <w:r w:rsidR="001A077B">
        <w:rPr>
          <w:rFonts w:ascii="Angsana New" w:hAnsi="Angsana New" w:cs="Angsana New" w:hint="cs"/>
          <w:b/>
          <w:bCs/>
          <w:cs/>
        </w:rPr>
        <w:t>6</w:t>
      </w:r>
      <w:r w:rsidRPr="00C52C41">
        <w:rPr>
          <w:rFonts w:ascii="Angsana New" w:hAnsi="Angsana New" w:cs="Angsana New"/>
          <w:b/>
          <w:bCs/>
          <w:cs/>
        </w:rPr>
        <w:tab/>
      </w:r>
      <w:r w:rsidRPr="00C52C41">
        <w:rPr>
          <w:rFonts w:ascii="Angsana New" w:hAnsi="Angsana New" w:cs="Angsana New"/>
          <w:b/>
          <w:bCs/>
          <w:cs/>
          <w:lang w:val="en-US"/>
        </w:rPr>
        <w:t>เจ้าหนี้อื่น</w:t>
      </w:r>
    </w:p>
    <w:p w14:paraId="112BDA8E" w14:textId="77777777" w:rsidR="00E918A6" w:rsidRPr="00C52C41" w:rsidRDefault="00E918A6" w:rsidP="00E918A6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810"/>
        <w:gridCol w:w="1710"/>
        <w:gridCol w:w="271"/>
        <w:gridCol w:w="1709"/>
      </w:tblGrid>
      <w:tr w:rsidR="00E918A6" w:rsidRPr="00C52C41" w14:paraId="7250B830" w14:textId="77777777" w:rsidTr="00C06488">
        <w:tc>
          <w:tcPr>
            <w:tcW w:w="4788" w:type="dxa"/>
          </w:tcPr>
          <w:p w14:paraId="5A6C2DF6" w14:textId="77777777" w:rsidR="00E918A6" w:rsidRPr="00C52C41" w:rsidRDefault="00E918A6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32C0EF0" w14:textId="77777777" w:rsidR="00E918A6" w:rsidRPr="00C52C41" w:rsidRDefault="00E918A6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C45B520" w14:textId="77777777" w:rsidR="00E918A6" w:rsidRPr="00C52C41" w:rsidRDefault="00E918A6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9425F5A" w14:textId="77777777" w:rsidR="00E918A6" w:rsidRPr="00C52C41" w:rsidRDefault="00E918A6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469" w:rsidRPr="00C52C41" w14:paraId="4A336942" w14:textId="77777777" w:rsidTr="00C06488">
        <w:tc>
          <w:tcPr>
            <w:tcW w:w="4788" w:type="dxa"/>
          </w:tcPr>
          <w:p w14:paraId="1DB707FE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1BA6D2C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37FAF8EB" w14:textId="7F0E7399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322C113C" w14:textId="77777777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5F9DF7AC" w14:textId="0840625A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82469" w:rsidRPr="00C52C41" w14:paraId="0ABCBD19" w14:textId="77777777" w:rsidTr="00C06488">
        <w:tc>
          <w:tcPr>
            <w:tcW w:w="4788" w:type="dxa"/>
          </w:tcPr>
          <w:p w14:paraId="3159F8C5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3A977B4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76221EF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2469" w:rsidRPr="00C52C41" w14:paraId="5D607700" w14:textId="77777777" w:rsidTr="00C06488">
        <w:tc>
          <w:tcPr>
            <w:tcW w:w="4788" w:type="dxa"/>
          </w:tcPr>
          <w:p w14:paraId="05AF1185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83FDFF4" w14:textId="77777777" w:rsidR="00282469" w:rsidRPr="00C52C41" w:rsidDel="0095591D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57F55CE" w14:textId="59489903" w:rsidR="00282469" w:rsidRPr="00B43443" w:rsidRDefault="00033FC1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32,774</w:t>
            </w:r>
          </w:p>
        </w:tc>
        <w:tc>
          <w:tcPr>
            <w:tcW w:w="271" w:type="dxa"/>
            <w:vAlign w:val="bottom"/>
          </w:tcPr>
          <w:p w14:paraId="710B8238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618F9BFF" w14:textId="373EE3AC" w:rsidR="00282469" w:rsidRPr="00B43443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BC3">
              <w:rPr>
                <w:rFonts w:ascii="Angsana New" w:hAnsi="Angsana New"/>
                <w:b/>
                <w:bCs/>
                <w:sz w:val="30"/>
                <w:szCs w:val="30"/>
              </w:rPr>
              <w:t>40,712</w:t>
            </w:r>
          </w:p>
        </w:tc>
      </w:tr>
      <w:tr w:rsidR="00282469" w:rsidRPr="00FF075F" w14:paraId="61A52BA8" w14:textId="77777777" w:rsidTr="00C06488">
        <w:tc>
          <w:tcPr>
            <w:tcW w:w="4788" w:type="dxa"/>
          </w:tcPr>
          <w:p w14:paraId="58C23462" w14:textId="77777777" w:rsidR="00282469" w:rsidRPr="00FF075F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2D607755" w14:textId="77777777" w:rsidR="00282469" w:rsidRPr="00FF075F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8CEC8A6" w14:textId="77777777" w:rsidR="00282469" w:rsidRPr="00FF075F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1" w:type="dxa"/>
            <w:vAlign w:val="bottom"/>
          </w:tcPr>
          <w:p w14:paraId="5FF4812A" w14:textId="77777777" w:rsidR="00282469" w:rsidRPr="00FF075F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420C0193" w14:textId="77777777" w:rsidR="00282469" w:rsidRPr="00FF075F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6FAE" w:rsidRPr="00C52C41" w14:paraId="68F8F5B5" w14:textId="77777777" w:rsidTr="008D0ADA">
        <w:tc>
          <w:tcPr>
            <w:tcW w:w="4788" w:type="dxa"/>
          </w:tcPr>
          <w:p w14:paraId="328B1D8D" w14:textId="116A3CCE" w:rsidR="00986FAE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DF98AF5" w14:textId="77777777" w:rsidR="00986FAE" w:rsidRPr="00C52C41" w:rsidDel="0095591D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9549F97" w14:textId="1BF497A4" w:rsidR="00986FAE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E7B1B61" w14:textId="77777777" w:rsidR="00986FAE" w:rsidRPr="00C52C41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23D62292" w14:textId="63465340" w:rsidR="00986FAE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FAE" w:rsidRPr="00C52C41" w14:paraId="6189287E" w14:textId="77777777" w:rsidTr="008D0ADA">
        <w:tc>
          <w:tcPr>
            <w:tcW w:w="4788" w:type="dxa"/>
          </w:tcPr>
          <w:p w14:paraId="2034E944" w14:textId="77777777" w:rsidR="00986FAE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8E5862F" w14:textId="77777777" w:rsidR="00986FAE" w:rsidRPr="00C52C41" w:rsidDel="0095591D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859808F" w14:textId="77777777" w:rsidR="00986FAE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CA5AC5D" w14:textId="77777777" w:rsidR="00986FAE" w:rsidRPr="00C52C41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2AD25164" w14:textId="77777777" w:rsidR="00986FAE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FAE" w:rsidRPr="00C52C41" w14:paraId="078AB535" w14:textId="77777777" w:rsidTr="008D0ADA">
        <w:tc>
          <w:tcPr>
            <w:tcW w:w="4788" w:type="dxa"/>
          </w:tcPr>
          <w:p w14:paraId="4AC67D01" w14:textId="77777777" w:rsidR="00986FAE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BB6769D" w14:textId="77777777" w:rsidR="00986FAE" w:rsidRPr="00C52C41" w:rsidDel="0095591D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1F14A69" w14:textId="77777777" w:rsidR="00986FAE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0C09523" w14:textId="77777777" w:rsidR="00986FAE" w:rsidRPr="00C52C41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725FDE8" w14:textId="77777777" w:rsidR="00986FAE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FAE" w:rsidRPr="00C52C41" w14:paraId="706001A3" w14:textId="77777777" w:rsidTr="008D0ADA">
        <w:tc>
          <w:tcPr>
            <w:tcW w:w="4788" w:type="dxa"/>
          </w:tcPr>
          <w:p w14:paraId="3372E6B1" w14:textId="77777777" w:rsidR="00986FAE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A08F27C" w14:textId="77777777" w:rsidR="00986FAE" w:rsidRPr="00C52C41" w:rsidDel="0095591D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44B6540" w14:textId="77777777" w:rsidR="00986FAE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B7818CB" w14:textId="77777777" w:rsidR="00986FAE" w:rsidRPr="00C52C41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495C2E10" w14:textId="77777777" w:rsidR="00986FAE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FAE" w:rsidRPr="00C52C41" w14:paraId="0990CA42" w14:textId="77777777" w:rsidTr="008D0ADA">
        <w:tc>
          <w:tcPr>
            <w:tcW w:w="4788" w:type="dxa"/>
          </w:tcPr>
          <w:p w14:paraId="35255953" w14:textId="77777777" w:rsidR="00986FAE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4E09CEE" w14:textId="77777777" w:rsidR="00986FAE" w:rsidRPr="00C52C41" w:rsidDel="0095591D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F13B80" w14:textId="77777777" w:rsidR="00986FAE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C84886D" w14:textId="77777777" w:rsidR="00986FAE" w:rsidRPr="00C52C41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37278CA" w14:textId="77777777" w:rsidR="00986FAE" w:rsidRDefault="00986FAE" w:rsidP="008D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28A2" w:rsidRPr="00C52C41" w14:paraId="06C359AA" w14:textId="77777777" w:rsidTr="00C06488">
        <w:tc>
          <w:tcPr>
            <w:tcW w:w="4788" w:type="dxa"/>
          </w:tcPr>
          <w:p w14:paraId="1BC5F885" w14:textId="6AD0AE42" w:rsidR="00B628A2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4DBC363" w14:textId="77777777" w:rsidR="00B628A2" w:rsidRPr="00C52C41" w:rsidDel="0095591D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DE361DD" w14:textId="53F14AD5" w:rsidR="00B628A2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72E3E44" w14:textId="77777777" w:rsidR="00B628A2" w:rsidRPr="00C52C41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34178E85" w14:textId="33AB7697" w:rsidR="00B628A2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99C" w:rsidRPr="00C52C41" w14:paraId="2D79FC6E" w14:textId="77777777" w:rsidTr="00105757">
        <w:tc>
          <w:tcPr>
            <w:tcW w:w="4788" w:type="dxa"/>
          </w:tcPr>
          <w:p w14:paraId="57C6305D" w14:textId="77777777" w:rsidR="00E7499C" w:rsidRDefault="00E7499C" w:rsidP="00E7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93A3FFE" w14:textId="77777777" w:rsidR="00E7499C" w:rsidRPr="00C52C41" w:rsidDel="0095591D" w:rsidRDefault="00E7499C" w:rsidP="00E7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0CBD488" w14:textId="77777777" w:rsidR="00E7499C" w:rsidRPr="00C52C41" w:rsidRDefault="00E7499C" w:rsidP="00E7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88BFD1B" w14:textId="16A534AF" w:rsidR="00E7499C" w:rsidRDefault="00E7499C" w:rsidP="00E7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99C" w:rsidRPr="00C52C41" w14:paraId="3FAA7782" w14:textId="77777777" w:rsidTr="00C06488">
        <w:tc>
          <w:tcPr>
            <w:tcW w:w="4788" w:type="dxa"/>
          </w:tcPr>
          <w:p w14:paraId="0B81DFFC" w14:textId="77777777" w:rsidR="00E7499C" w:rsidRDefault="00E7499C" w:rsidP="00E7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07A6EA3" w14:textId="266A694C" w:rsidR="00E7499C" w:rsidRPr="00C52C41" w:rsidDel="0095591D" w:rsidRDefault="00E7499C" w:rsidP="00E7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</w:t>
            </w: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เหตุ</w:t>
            </w:r>
          </w:p>
        </w:tc>
        <w:tc>
          <w:tcPr>
            <w:tcW w:w="1710" w:type="dxa"/>
          </w:tcPr>
          <w:p w14:paraId="43F31D82" w14:textId="4D36A1E7" w:rsidR="00E7499C" w:rsidRDefault="00E7499C" w:rsidP="00E7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60BFEA34" w14:textId="77777777" w:rsidR="00E7499C" w:rsidRPr="00C52C41" w:rsidRDefault="00E7499C" w:rsidP="00E7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3D88AEE6" w14:textId="7A438992" w:rsidR="00E7499C" w:rsidRDefault="00E7499C" w:rsidP="00E7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7499C" w:rsidRPr="00C52C41" w14:paraId="1CCCDA03" w14:textId="77777777" w:rsidTr="00105757">
        <w:tc>
          <w:tcPr>
            <w:tcW w:w="4788" w:type="dxa"/>
          </w:tcPr>
          <w:p w14:paraId="4E584E77" w14:textId="77777777" w:rsidR="00E7499C" w:rsidRDefault="00E7499C" w:rsidP="00E7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CC717E1" w14:textId="77777777" w:rsidR="00E7499C" w:rsidRPr="00C52C41" w:rsidDel="0095591D" w:rsidRDefault="00E7499C" w:rsidP="00E7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3AF07D8" w14:textId="43EE016C" w:rsidR="00E7499C" w:rsidRDefault="00E7499C" w:rsidP="00E74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6FAE" w:rsidRPr="00C52C41" w14:paraId="7559B3FC" w14:textId="77777777" w:rsidTr="00C06488">
        <w:tc>
          <w:tcPr>
            <w:tcW w:w="4788" w:type="dxa"/>
          </w:tcPr>
          <w:p w14:paraId="006AD0CC" w14:textId="11DEB8A6" w:rsidR="00986FAE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1CD8C3D4" w14:textId="77777777" w:rsidR="00986FAE" w:rsidRPr="00C52C41" w:rsidDel="0095591D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2DD6BD1" w14:textId="7294E232" w:rsidR="00986FAE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37E0110" w14:textId="77777777" w:rsidR="00986FAE" w:rsidRPr="00C52C41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53FB9396" w14:textId="6F2ED456" w:rsidR="00986FAE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FAE" w:rsidRPr="00C52C41" w14:paraId="127F22B2" w14:textId="77777777" w:rsidTr="00C06488">
        <w:tc>
          <w:tcPr>
            <w:tcW w:w="4788" w:type="dxa"/>
          </w:tcPr>
          <w:p w14:paraId="4E4BFCC9" w14:textId="285E6590" w:rsidR="00986FAE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หนี้สินตราสารอนุพันธ์จากสัญญาซื้อขาย</w:t>
            </w:r>
          </w:p>
        </w:tc>
        <w:tc>
          <w:tcPr>
            <w:tcW w:w="810" w:type="dxa"/>
          </w:tcPr>
          <w:p w14:paraId="542D9125" w14:textId="77777777" w:rsidR="00986FAE" w:rsidRPr="00C52C41" w:rsidDel="0095591D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3262862" w14:textId="77777777" w:rsidR="00986FAE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9E81FAE" w14:textId="77777777" w:rsidR="00986FAE" w:rsidRPr="00C52C41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9141539" w14:textId="77777777" w:rsidR="00986FAE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FAE" w:rsidRPr="00C52C41" w14:paraId="3A2BE3E3" w14:textId="77777777" w:rsidTr="00C06488">
        <w:tc>
          <w:tcPr>
            <w:tcW w:w="4788" w:type="dxa"/>
          </w:tcPr>
          <w:p w14:paraId="4307EE81" w14:textId="486B1410" w:rsidR="00986FAE" w:rsidRDefault="00986FAE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810" w:type="dxa"/>
          </w:tcPr>
          <w:p w14:paraId="225599FD" w14:textId="77777777" w:rsidR="00986FAE" w:rsidRPr="00C52C41" w:rsidDel="0095591D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901518E" w14:textId="4EED7FFB" w:rsidR="00986FAE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033FC1">
              <w:rPr>
                <w:rFonts w:ascii="Angsana New" w:hAnsi="Angsana New"/>
                <w:sz w:val="30"/>
                <w:szCs w:val="30"/>
              </w:rPr>
              <w:t>120,609</w:t>
            </w:r>
          </w:p>
        </w:tc>
        <w:tc>
          <w:tcPr>
            <w:tcW w:w="271" w:type="dxa"/>
          </w:tcPr>
          <w:p w14:paraId="52A29BD6" w14:textId="77777777" w:rsidR="00986FAE" w:rsidRPr="00C52C41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4341461F" w14:textId="085395AE" w:rsidR="00986FAE" w:rsidRDefault="00986FAE" w:rsidP="00312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86FAE" w:rsidRPr="00C52C41" w14:paraId="26AFA6CD" w14:textId="77777777" w:rsidTr="00C06488">
        <w:tc>
          <w:tcPr>
            <w:tcW w:w="4788" w:type="dxa"/>
          </w:tcPr>
          <w:p w14:paraId="23364D87" w14:textId="09A1F15B" w:rsidR="00986FAE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810" w:type="dxa"/>
          </w:tcPr>
          <w:p w14:paraId="754909FC" w14:textId="77777777" w:rsidR="00986FAE" w:rsidRPr="00C52C41" w:rsidDel="0095591D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E10EF80" w14:textId="24B4EBEE" w:rsidR="00986FAE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67,833</w:t>
            </w:r>
          </w:p>
        </w:tc>
        <w:tc>
          <w:tcPr>
            <w:tcW w:w="271" w:type="dxa"/>
          </w:tcPr>
          <w:p w14:paraId="3AC0CB28" w14:textId="77777777" w:rsidR="00986FAE" w:rsidRPr="00C52C41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113E8637" w14:textId="4BCBC1F5" w:rsidR="00986FAE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71,875</w:t>
            </w:r>
          </w:p>
        </w:tc>
      </w:tr>
      <w:tr w:rsidR="00986FAE" w:rsidRPr="00C52C41" w14:paraId="05B3B3BC" w14:textId="77777777" w:rsidTr="00C06488">
        <w:tc>
          <w:tcPr>
            <w:tcW w:w="4788" w:type="dxa"/>
          </w:tcPr>
          <w:p w14:paraId="7E788E25" w14:textId="62DCAC31" w:rsidR="00986FAE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810" w:type="dxa"/>
          </w:tcPr>
          <w:p w14:paraId="71F21906" w14:textId="77777777" w:rsidR="00986FAE" w:rsidRPr="00C52C41" w:rsidDel="0095591D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FB6F77C" w14:textId="46C6CBFC" w:rsidR="00986FAE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033FC1">
              <w:rPr>
                <w:rFonts w:ascii="Angsana New" w:hAnsi="Angsana New"/>
                <w:sz w:val="30"/>
                <w:szCs w:val="30"/>
              </w:rPr>
              <w:t>48,502</w:t>
            </w:r>
          </w:p>
        </w:tc>
        <w:tc>
          <w:tcPr>
            <w:tcW w:w="271" w:type="dxa"/>
          </w:tcPr>
          <w:p w14:paraId="59413712" w14:textId="77777777" w:rsidR="00986FAE" w:rsidRPr="00C52C41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35EAA474" w14:textId="538C69DF" w:rsidR="00986FAE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75,951</w:t>
            </w:r>
          </w:p>
        </w:tc>
      </w:tr>
      <w:tr w:rsidR="00986FAE" w:rsidRPr="00C52C41" w14:paraId="315357E9" w14:textId="77777777" w:rsidTr="00C06488">
        <w:tc>
          <w:tcPr>
            <w:tcW w:w="4788" w:type="dxa"/>
          </w:tcPr>
          <w:p w14:paraId="27004F14" w14:textId="4CC67C5C" w:rsidR="00986FAE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810" w:type="dxa"/>
          </w:tcPr>
          <w:p w14:paraId="51E678D9" w14:textId="77777777" w:rsidR="00986FAE" w:rsidRPr="00C52C41" w:rsidDel="0095591D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1B6FAB8" w14:textId="759DA1EC" w:rsidR="00986FAE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17,470</w:t>
            </w:r>
          </w:p>
        </w:tc>
        <w:tc>
          <w:tcPr>
            <w:tcW w:w="271" w:type="dxa"/>
          </w:tcPr>
          <w:p w14:paraId="33BD2F2C" w14:textId="77777777" w:rsidR="00986FAE" w:rsidRPr="00C52C41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BC78C03" w14:textId="3B59C608" w:rsidR="00986FAE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22,464</w:t>
            </w:r>
          </w:p>
        </w:tc>
      </w:tr>
      <w:tr w:rsidR="00673087" w:rsidRPr="00C52C41" w14:paraId="1B921E9F" w14:textId="77777777" w:rsidTr="006F3357">
        <w:tc>
          <w:tcPr>
            <w:tcW w:w="4788" w:type="dxa"/>
          </w:tcPr>
          <w:p w14:paraId="562B3B06" w14:textId="77777777" w:rsidR="00673087" w:rsidRDefault="00673087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810" w:type="dxa"/>
          </w:tcPr>
          <w:p w14:paraId="53842FC4" w14:textId="77777777" w:rsidR="00673087" w:rsidRPr="00C52C41" w:rsidDel="0095591D" w:rsidRDefault="00673087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1296333" w14:textId="77777777" w:rsidR="00673087" w:rsidRDefault="00673087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11,490</w:t>
            </w:r>
          </w:p>
        </w:tc>
        <w:tc>
          <w:tcPr>
            <w:tcW w:w="271" w:type="dxa"/>
          </w:tcPr>
          <w:p w14:paraId="7BCF4BB4" w14:textId="77777777" w:rsidR="00673087" w:rsidRPr="00C52C41" w:rsidRDefault="00673087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5A9830B9" w14:textId="77777777" w:rsidR="00673087" w:rsidRDefault="00673087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18,275</w:t>
            </w:r>
          </w:p>
        </w:tc>
      </w:tr>
      <w:tr w:rsidR="00986FAE" w:rsidRPr="00C52C41" w14:paraId="2AFB9F82" w14:textId="77777777" w:rsidTr="00C06488">
        <w:tc>
          <w:tcPr>
            <w:tcW w:w="4788" w:type="dxa"/>
          </w:tcPr>
          <w:p w14:paraId="564619AE" w14:textId="70F0750D" w:rsidR="00986FAE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810" w:type="dxa"/>
          </w:tcPr>
          <w:p w14:paraId="5A53F95B" w14:textId="42FFF574" w:rsidR="00986FAE" w:rsidRPr="00673087" w:rsidDel="0095591D" w:rsidRDefault="00673087" w:rsidP="00673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  <w:tab w:val="decimal" w:pos="1044"/>
              </w:tabs>
              <w:spacing w:line="240" w:lineRule="auto"/>
              <w:ind w:right="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73087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62920D65" w14:textId="53C76B3B" w:rsidR="00986FAE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2,379</w:t>
            </w:r>
          </w:p>
        </w:tc>
        <w:tc>
          <w:tcPr>
            <w:tcW w:w="271" w:type="dxa"/>
          </w:tcPr>
          <w:p w14:paraId="1818C6C4" w14:textId="77777777" w:rsidR="00986FAE" w:rsidRPr="00C52C41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098E1656" w14:textId="2469ABD9" w:rsidR="00986FAE" w:rsidRDefault="00986FAE" w:rsidP="00312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6FAE" w:rsidRPr="00C52C41" w14:paraId="6A2E82F1" w14:textId="77777777" w:rsidTr="00C06488">
        <w:tc>
          <w:tcPr>
            <w:tcW w:w="4788" w:type="dxa"/>
          </w:tcPr>
          <w:p w14:paraId="74494DE7" w14:textId="48217995" w:rsidR="00986FAE" w:rsidRDefault="00673087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986FAE">
              <w:rPr>
                <w:rFonts w:ascii="Angsana New" w:hAnsi="Angsana New" w:hint="cs"/>
                <w:sz w:val="30"/>
                <w:szCs w:val="30"/>
                <w:cs/>
              </w:rPr>
              <w:t>ค่าซื้อ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10" w:type="dxa"/>
          </w:tcPr>
          <w:p w14:paraId="3B3E7B3F" w14:textId="77777777" w:rsidR="00986FAE" w:rsidRPr="00C52C41" w:rsidDel="0095591D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0B021E" w14:textId="6BC51233" w:rsidR="00986FAE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2,208</w:t>
            </w:r>
          </w:p>
        </w:tc>
        <w:tc>
          <w:tcPr>
            <w:tcW w:w="271" w:type="dxa"/>
          </w:tcPr>
          <w:p w14:paraId="2C5D17C2" w14:textId="77777777" w:rsidR="00986FAE" w:rsidRPr="00C52C41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0A6545AC" w14:textId="02581A5A" w:rsidR="00986FAE" w:rsidRDefault="00986FAE" w:rsidP="00986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16,009</w:t>
            </w:r>
          </w:p>
        </w:tc>
      </w:tr>
      <w:tr w:rsidR="00B628A2" w:rsidRPr="00C52C41" w14:paraId="20C69D42" w14:textId="77777777" w:rsidTr="00C06488">
        <w:tc>
          <w:tcPr>
            <w:tcW w:w="4788" w:type="dxa"/>
          </w:tcPr>
          <w:p w14:paraId="3C7DFAC5" w14:textId="47422D28" w:rsidR="00B628A2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="00673087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ชดเชยความเสียหาย</w:t>
            </w:r>
          </w:p>
        </w:tc>
        <w:tc>
          <w:tcPr>
            <w:tcW w:w="810" w:type="dxa"/>
          </w:tcPr>
          <w:p w14:paraId="480A342D" w14:textId="77777777" w:rsidR="00B628A2" w:rsidRPr="00C52C41" w:rsidDel="0095591D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A808FAB" w14:textId="7AF7FA47" w:rsidR="00B628A2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1146D7C" w14:textId="77777777" w:rsidR="00B628A2" w:rsidRPr="00C52C41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47B90A22" w14:textId="192421B3" w:rsidR="00B628A2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62,095</w:t>
            </w:r>
          </w:p>
        </w:tc>
      </w:tr>
      <w:tr w:rsidR="00B628A2" w:rsidRPr="00C52C41" w14:paraId="49188EC6" w14:textId="77777777" w:rsidTr="00221BDC">
        <w:tc>
          <w:tcPr>
            <w:tcW w:w="4788" w:type="dxa"/>
          </w:tcPr>
          <w:p w14:paraId="557409C2" w14:textId="61344559" w:rsidR="00B628A2" w:rsidRPr="00C52C41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5FA73835" w14:textId="77777777" w:rsidR="00B628A2" w:rsidRPr="00C52C41" w:rsidDel="0095591D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D243633" w14:textId="10A986D3" w:rsidR="00B628A2" w:rsidRPr="00033FC1" w:rsidRDefault="007B2560" w:rsidP="007B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628A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71" w:type="dxa"/>
            <w:vAlign w:val="bottom"/>
          </w:tcPr>
          <w:p w14:paraId="61402069" w14:textId="77777777" w:rsidR="00B628A2" w:rsidRPr="00C52C41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4284CD5" w14:textId="0B724EF0" w:rsidR="00B628A2" w:rsidRPr="00B43443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4,688</w:t>
            </w:r>
          </w:p>
        </w:tc>
      </w:tr>
      <w:tr w:rsidR="00B628A2" w:rsidRPr="00C52C41" w14:paraId="24E0E02D" w14:textId="77777777" w:rsidTr="00221BDC">
        <w:tc>
          <w:tcPr>
            <w:tcW w:w="4788" w:type="dxa"/>
          </w:tcPr>
          <w:p w14:paraId="4FA1CC19" w14:textId="3B4B0CCD" w:rsidR="00B628A2" w:rsidRPr="00C52C41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D1FCBA1" w14:textId="77777777" w:rsidR="00B628A2" w:rsidRPr="00C52C41" w:rsidDel="0095591D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7D38C39" w14:textId="5C9A96A3" w:rsidR="00B628A2" w:rsidRPr="00033FC1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272,117</w:t>
            </w:r>
          </w:p>
        </w:tc>
        <w:tc>
          <w:tcPr>
            <w:tcW w:w="271" w:type="dxa"/>
            <w:vAlign w:val="bottom"/>
          </w:tcPr>
          <w:p w14:paraId="29B72B0B" w14:textId="77777777" w:rsidR="00B628A2" w:rsidRPr="00C52C41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72FB11A5" w14:textId="41DC8944" w:rsidR="00B628A2" w:rsidRPr="00B43443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F788F">
              <w:rPr>
                <w:rFonts w:ascii="Angsana New" w:hAnsi="Angsana New"/>
                <w:b/>
                <w:bCs/>
                <w:sz w:val="30"/>
                <w:szCs w:val="30"/>
              </w:rPr>
              <w:t>271,357</w:t>
            </w:r>
          </w:p>
        </w:tc>
      </w:tr>
      <w:tr w:rsidR="00B628A2" w:rsidRPr="00C52C41" w14:paraId="5C59CC32" w14:textId="77777777" w:rsidTr="00221BDC">
        <w:tc>
          <w:tcPr>
            <w:tcW w:w="4788" w:type="dxa"/>
          </w:tcPr>
          <w:p w14:paraId="6204F44A" w14:textId="448AC13B" w:rsidR="00B628A2" w:rsidRPr="00C52C41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31CA1D5" w14:textId="77777777" w:rsidR="00B628A2" w:rsidRPr="00C52C41" w:rsidDel="0095591D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C795840" w14:textId="6B371EE4" w:rsidR="00B628A2" w:rsidRPr="00B43443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304,891</w:t>
            </w:r>
          </w:p>
        </w:tc>
        <w:tc>
          <w:tcPr>
            <w:tcW w:w="271" w:type="dxa"/>
          </w:tcPr>
          <w:p w14:paraId="463B4A12" w14:textId="77777777" w:rsidR="00B628A2" w:rsidRPr="00C52C41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6B955E91" w14:textId="3C07FCC7" w:rsidR="00B628A2" w:rsidRPr="00B43443" w:rsidRDefault="00B628A2" w:rsidP="00B6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88F">
              <w:rPr>
                <w:rFonts w:ascii="Angsana New" w:hAnsi="Angsana New"/>
                <w:b/>
                <w:bCs/>
                <w:sz w:val="30"/>
                <w:szCs w:val="30"/>
              </w:rPr>
              <w:t>312,069</w:t>
            </w:r>
          </w:p>
        </w:tc>
      </w:tr>
    </w:tbl>
    <w:p w14:paraId="2DCB007C" w14:textId="20EAB6FA" w:rsidR="007946E8" w:rsidRDefault="007946E8" w:rsidP="004F1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69EE3471" w14:textId="65E34855" w:rsidR="00E918A6" w:rsidRDefault="008866F7" w:rsidP="00986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1A077B">
        <w:rPr>
          <w:rFonts w:ascii="Angsana New" w:hAnsi="Angsana New"/>
          <w:b/>
          <w:bCs/>
          <w:sz w:val="30"/>
          <w:szCs w:val="30"/>
        </w:rPr>
        <w:t>7</w:t>
      </w:r>
      <w:r w:rsidR="00E918A6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7D5604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  <w:r w:rsidR="00E918A6" w:rsidRPr="00C52C41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725ED520" w14:textId="77777777" w:rsidR="00CF7C61" w:rsidRPr="00C52C41" w:rsidRDefault="00CF7C61" w:rsidP="004F1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7"/>
        <w:gridCol w:w="1710"/>
        <w:gridCol w:w="270"/>
        <w:gridCol w:w="1701"/>
      </w:tblGrid>
      <w:tr w:rsidR="00E918A6" w:rsidRPr="00C52C41" w14:paraId="241BD8D0" w14:textId="77777777" w:rsidTr="002C5C0E">
        <w:tc>
          <w:tcPr>
            <w:tcW w:w="5607" w:type="dxa"/>
          </w:tcPr>
          <w:p w14:paraId="3B23130D" w14:textId="77777777" w:rsidR="00E918A6" w:rsidRPr="00C52C41" w:rsidRDefault="00E918A6" w:rsidP="00CF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1" w:type="dxa"/>
            <w:gridSpan w:val="3"/>
          </w:tcPr>
          <w:p w14:paraId="4B9EBF40" w14:textId="77777777" w:rsidR="00E918A6" w:rsidRPr="00C52C41" w:rsidRDefault="00E918A6" w:rsidP="00CF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918A6" w:rsidRPr="00C52C41" w14:paraId="7B2714D2" w14:textId="77777777" w:rsidTr="002C5C0E">
        <w:tc>
          <w:tcPr>
            <w:tcW w:w="5607" w:type="dxa"/>
          </w:tcPr>
          <w:p w14:paraId="5B595FE1" w14:textId="77777777" w:rsidR="00E918A6" w:rsidRPr="00C52C41" w:rsidRDefault="00E918A6" w:rsidP="00CF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1" w:type="dxa"/>
            <w:gridSpan w:val="3"/>
          </w:tcPr>
          <w:p w14:paraId="0EC01D0C" w14:textId="77777777" w:rsidR="00E918A6" w:rsidRPr="00C52C41" w:rsidRDefault="00E918A6" w:rsidP="00CF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469" w:rsidRPr="00C52C41" w14:paraId="28F2BC8F" w14:textId="77777777" w:rsidTr="002C5C0E">
        <w:tc>
          <w:tcPr>
            <w:tcW w:w="5607" w:type="dxa"/>
          </w:tcPr>
          <w:p w14:paraId="2556B6B9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AACA98F" w14:textId="2DB09DAC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CF177F7" w14:textId="77777777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6940E3A" w14:textId="18C95A19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82469" w:rsidRPr="00C52C41" w14:paraId="7DAB02F8" w14:textId="77777777" w:rsidTr="002C5C0E">
        <w:tc>
          <w:tcPr>
            <w:tcW w:w="5607" w:type="dxa"/>
          </w:tcPr>
          <w:p w14:paraId="03388C99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681" w:type="dxa"/>
            <w:gridSpan w:val="3"/>
          </w:tcPr>
          <w:p w14:paraId="2B768A79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82469" w:rsidRPr="00C52C41" w14:paraId="227D60D8" w14:textId="77777777" w:rsidTr="002C5C0E">
        <w:tc>
          <w:tcPr>
            <w:tcW w:w="5607" w:type="dxa"/>
          </w:tcPr>
          <w:p w14:paraId="249DF216" w14:textId="77777777" w:rsidR="00282469" w:rsidRPr="00C52C41" w:rsidRDefault="00282469" w:rsidP="0028246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ภาระผูกพันในงบแสดงฐานะการเงินสำหรับ</w:t>
            </w:r>
          </w:p>
        </w:tc>
        <w:tc>
          <w:tcPr>
            <w:tcW w:w="1710" w:type="dxa"/>
          </w:tcPr>
          <w:p w14:paraId="5A5CF18F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BE44D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F622048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469" w:rsidRPr="00C52C41" w14:paraId="2162AAEE" w14:textId="77777777" w:rsidTr="002C5C0E">
        <w:tc>
          <w:tcPr>
            <w:tcW w:w="5607" w:type="dxa"/>
          </w:tcPr>
          <w:p w14:paraId="3EF90D85" w14:textId="77777777" w:rsidR="00282469" w:rsidRPr="00C52C41" w:rsidRDefault="00282469" w:rsidP="00C06488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738872FE" w14:textId="41C18B88" w:rsidR="00282469" w:rsidRPr="00ED18B7" w:rsidRDefault="00C86F1F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274,892</w:t>
            </w:r>
          </w:p>
        </w:tc>
        <w:tc>
          <w:tcPr>
            <w:tcW w:w="270" w:type="dxa"/>
          </w:tcPr>
          <w:p w14:paraId="54B065A5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24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E385006" w14:textId="714B517B" w:rsidR="00282469" w:rsidRPr="00ED18B7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F788F">
              <w:rPr>
                <w:rFonts w:ascii="Angsana New" w:hAnsi="Angsana New"/>
                <w:sz w:val="30"/>
                <w:szCs w:val="30"/>
              </w:rPr>
              <w:t>268,815</w:t>
            </w:r>
          </w:p>
        </w:tc>
      </w:tr>
      <w:tr w:rsidR="00282469" w:rsidRPr="00C52C41" w14:paraId="0144D6F3" w14:textId="77777777" w:rsidTr="002C5C0E">
        <w:tc>
          <w:tcPr>
            <w:tcW w:w="5607" w:type="dxa"/>
          </w:tcPr>
          <w:p w14:paraId="61444181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291D1ED" w14:textId="3912B05B" w:rsidR="00282469" w:rsidRPr="00ED18B7" w:rsidRDefault="00C86F1F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15,522</w:t>
            </w:r>
          </w:p>
        </w:tc>
        <w:tc>
          <w:tcPr>
            <w:tcW w:w="270" w:type="dxa"/>
          </w:tcPr>
          <w:p w14:paraId="7F2F1F53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24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D1B620" w14:textId="1D536B6C" w:rsidR="00282469" w:rsidRPr="00ED18B7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F788F">
              <w:rPr>
                <w:rFonts w:ascii="Angsana New" w:hAnsi="Angsana New"/>
                <w:sz w:val="30"/>
                <w:szCs w:val="30"/>
              </w:rPr>
              <w:t>15,678</w:t>
            </w:r>
          </w:p>
        </w:tc>
      </w:tr>
      <w:tr w:rsidR="00282469" w:rsidRPr="00C52C41" w14:paraId="0B638B1F" w14:textId="77777777" w:rsidTr="002C5C0E">
        <w:tc>
          <w:tcPr>
            <w:tcW w:w="5607" w:type="dxa"/>
          </w:tcPr>
          <w:p w14:paraId="48F6DC47" w14:textId="77777777" w:rsidR="00282469" w:rsidRPr="00C52C4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16D6BE2" w14:textId="4CBBB1C5" w:rsidR="00282469" w:rsidRPr="00ED18B7" w:rsidRDefault="00C86F1F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290,414</w:t>
            </w:r>
          </w:p>
        </w:tc>
        <w:tc>
          <w:tcPr>
            <w:tcW w:w="270" w:type="dxa"/>
            <w:vAlign w:val="bottom"/>
          </w:tcPr>
          <w:p w14:paraId="1DD0851C" w14:textId="77777777" w:rsidR="00282469" w:rsidRPr="00ED18B7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38F4C00" w14:textId="31931F10" w:rsidR="00282469" w:rsidRPr="00ED18B7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88F">
              <w:rPr>
                <w:rFonts w:ascii="Angsana New" w:hAnsi="Angsana New"/>
                <w:b/>
                <w:bCs/>
                <w:sz w:val="30"/>
                <w:szCs w:val="30"/>
              </w:rPr>
              <w:t>284,493</w:t>
            </w:r>
          </w:p>
        </w:tc>
      </w:tr>
    </w:tbl>
    <w:p w14:paraId="04DCE60D" w14:textId="77777777" w:rsidR="00576ECB" w:rsidRDefault="00576ECB" w:rsidP="0096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sz w:val="30"/>
          <w:szCs w:val="30"/>
        </w:rPr>
      </w:pPr>
    </w:p>
    <w:p w14:paraId="5B5AC78F" w14:textId="77777777" w:rsidR="00986FAE" w:rsidRDefault="00986FAE" w:rsidP="0096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sz w:val="30"/>
          <w:szCs w:val="30"/>
        </w:rPr>
      </w:pPr>
    </w:p>
    <w:p w14:paraId="44A69B41" w14:textId="77777777" w:rsidR="00986FAE" w:rsidRDefault="00986FAE" w:rsidP="0096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sz w:val="30"/>
          <w:szCs w:val="30"/>
        </w:rPr>
      </w:pPr>
    </w:p>
    <w:p w14:paraId="469EF271" w14:textId="77777777" w:rsidR="00986FAE" w:rsidRPr="009644E6" w:rsidRDefault="00986FAE" w:rsidP="0096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9"/>
        <w:gridCol w:w="1710"/>
        <w:gridCol w:w="288"/>
        <w:gridCol w:w="1701"/>
      </w:tblGrid>
      <w:tr w:rsidR="00E918A6" w:rsidRPr="00CF7C61" w14:paraId="738E2A79" w14:textId="77777777" w:rsidTr="002C5C0E">
        <w:tc>
          <w:tcPr>
            <w:tcW w:w="5589" w:type="dxa"/>
          </w:tcPr>
          <w:p w14:paraId="297246A2" w14:textId="77777777" w:rsidR="00E918A6" w:rsidRPr="00CF7C61" w:rsidRDefault="00576ECB" w:rsidP="00CF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tab/>
            </w:r>
          </w:p>
        </w:tc>
        <w:tc>
          <w:tcPr>
            <w:tcW w:w="3699" w:type="dxa"/>
            <w:gridSpan w:val="3"/>
          </w:tcPr>
          <w:p w14:paraId="200C7A63" w14:textId="77777777" w:rsidR="00E918A6" w:rsidRPr="00CF7C61" w:rsidRDefault="00E918A6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 w:firstLine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19BFF106" w14:textId="77777777" w:rsidR="00E918A6" w:rsidRPr="00CF7C61" w:rsidRDefault="00E918A6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 w:firstLine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F7C6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469" w:rsidRPr="00CF7C61" w14:paraId="1A34C2F8" w14:textId="77777777" w:rsidTr="002C5C0E">
        <w:tc>
          <w:tcPr>
            <w:tcW w:w="5589" w:type="dxa"/>
          </w:tcPr>
          <w:p w14:paraId="3000661C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710" w:type="dxa"/>
          </w:tcPr>
          <w:p w14:paraId="1A5A0748" w14:textId="7513F825" w:rsidR="00282469" w:rsidRPr="00284595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8" w:type="dxa"/>
          </w:tcPr>
          <w:p w14:paraId="0AD61719" w14:textId="77777777" w:rsidR="00282469" w:rsidRPr="00284595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240C790" w14:textId="642FE3ED" w:rsidR="00282469" w:rsidRPr="00284595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82469" w:rsidRPr="00CF7C61" w14:paraId="290D5BED" w14:textId="77777777" w:rsidTr="002C5C0E">
        <w:trPr>
          <w:trHeight w:val="299"/>
        </w:trPr>
        <w:tc>
          <w:tcPr>
            <w:tcW w:w="5589" w:type="dxa"/>
          </w:tcPr>
          <w:p w14:paraId="75286DE5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699" w:type="dxa"/>
            <w:gridSpan w:val="3"/>
          </w:tcPr>
          <w:p w14:paraId="2B0CE72C" w14:textId="77777777" w:rsidR="00282469" w:rsidRPr="00CF7C61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F7C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82469" w:rsidRPr="00CF7C61" w14:paraId="00EBEF0A" w14:textId="77777777" w:rsidTr="002C5C0E">
        <w:trPr>
          <w:trHeight w:val="299"/>
        </w:trPr>
        <w:tc>
          <w:tcPr>
            <w:tcW w:w="5589" w:type="dxa"/>
          </w:tcPr>
          <w:p w14:paraId="008C5DE1" w14:textId="77777777" w:rsidR="00282469" w:rsidRPr="009644E6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4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  <w:p w14:paraId="23FA3EDB" w14:textId="77777777" w:rsidR="00282469" w:rsidRPr="00FC1FFD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F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699" w:type="dxa"/>
            <w:gridSpan w:val="3"/>
          </w:tcPr>
          <w:p w14:paraId="524A214A" w14:textId="77777777" w:rsidR="00282469" w:rsidRPr="00CF7C61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82469" w:rsidRPr="00CF7C61" w14:paraId="42090106" w14:textId="77777777" w:rsidTr="002C5C0E">
        <w:tc>
          <w:tcPr>
            <w:tcW w:w="5589" w:type="dxa"/>
          </w:tcPr>
          <w:p w14:paraId="763DF1A6" w14:textId="77777777" w:rsidR="00282469" w:rsidRPr="00CF7C61" w:rsidRDefault="00282469" w:rsidP="00282469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416C7527" w14:textId="579FBC10" w:rsidR="00282469" w:rsidRPr="001658BF" w:rsidRDefault="00C86F1F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24,797</w:t>
            </w:r>
          </w:p>
        </w:tc>
        <w:tc>
          <w:tcPr>
            <w:tcW w:w="288" w:type="dxa"/>
          </w:tcPr>
          <w:p w14:paraId="78D72451" w14:textId="77777777" w:rsidR="00282469" w:rsidRPr="00CF7C61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269"/>
              </w:tabs>
              <w:spacing w:line="240" w:lineRule="auto"/>
              <w:ind w:left="-108" w:right="-108" w:firstLine="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993EBE" w14:textId="3F1EF53B" w:rsidR="00282469" w:rsidRPr="001658BF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  <w:r w:rsidRPr="008F788F">
              <w:rPr>
                <w:rFonts w:ascii="Angsana New" w:hAnsi="Angsana New"/>
                <w:sz w:val="30"/>
                <w:szCs w:val="30"/>
              </w:rPr>
              <w:t>25,393</w:t>
            </w:r>
          </w:p>
        </w:tc>
      </w:tr>
      <w:tr w:rsidR="00282469" w:rsidRPr="00CF7C61" w14:paraId="7B4EC6C0" w14:textId="77777777" w:rsidTr="002C5C0E">
        <w:tc>
          <w:tcPr>
            <w:tcW w:w="5589" w:type="dxa"/>
          </w:tcPr>
          <w:p w14:paraId="6E7922B6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C6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83590A9" w14:textId="25FEA86D" w:rsidR="00282469" w:rsidRPr="001658BF" w:rsidRDefault="00C86F1F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288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2,072</w:t>
            </w:r>
          </w:p>
        </w:tc>
        <w:tc>
          <w:tcPr>
            <w:tcW w:w="288" w:type="dxa"/>
          </w:tcPr>
          <w:p w14:paraId="79FB76A3" w14:textId="77777777" w:rsidR="00282469" w:rsidRPr="00CF7C61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269"/>
              </w:tabs>
              <w:spacing w:line="240" w:lineRule="auto"/>
              <w:ind w:left="-108" w:right="-108" w:firstLine="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0343DA" w14:textId="5D90CE91" w:rsidR="00282469" w:rsidRPr="001658BF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288" w:firstLine="9"/>
              <w:rPr>
                <w:rFonts w:ascii="Angsana New" w:hAnsi="Angsana New"/>
                <w:sz w:val="30"/>
                <w:szCs w:val="30"/>
              </w:rPr>
            </w:pPr>
            <w:r w:rsidRPr="008F788F">
              <w:rPr>
                <w:rFonts w:ascii="Angsana New" w:hAnsi="Angsana New"/>
                <w:sz w:val="30"/>
                <w:szCs w:val="30"/>
              </w:rPr>
              <w:t>2,083</w:t>
            </w:r>
          </w:p>
        </w:tc>
      </w:tr>
      <w:tr w:rsidR="00282469" w:rsidRPr="00CF7C61" w14:paraId="7B38AC62" w14:textId="77777777" w:rsidTr="002C5C0E">
        <w:tc>
          <w:tcPr>
            <w:tcW w:w="5589" w:type="dxa"/>
          </w:tcPr>
          <w:p w14:paraId="182BBBAC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0CB7C24" w14:textId="359025AE" w:rsidR="00282469" w:rsidRPr="001658BF" w:rsidRDefault="00C86F1F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26,869</w:t>
            </w:r>
          </w:p>
        </w:tc>
        <w:tc>
          <w:tcPr>
            <w:tcW w:w="288" w:type="dxa"/>
            <w:vAlign w:val="bottom"/>
          </w:tcPr>
          <w:p w14:paraId="796655EE" w14:textId="77777777" w:rsidR="00282469" w:rsidRPr="00CF7C61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5FB7808" w14:textId="2E27654F" w:rsidR="00282469" w:rsidRPr="001658BF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88F">
              <w:rPr>
                <w:rFonts w:ascii="Angsana New" w:hAnsi="Angsana New"/>
                <w:b/>
                <w:bCs/>
                <w:sz w:val="30"/>
                <w:szCs w:val="30"/>
              </w:rPr>
              <w:t>27,476</w:t>
            </w:r>
          </w:p>
        </w:tc>
      </w:tr>
      <w:tr w:rsidR="00282469" w:rsidRPr="00CF7C61" w14:paraId="5B5F2607" w14:textId="77777777" w:rsidTr="002C5C0E">
        <w:tc>
          <w:tcPr>
            <w:tcW w:w="5589" w:type="dxa"/>
          </w:tcPr>
          <w:p w14:paraId="483A37DE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C7E1AAF" w14:textId="77777777" w:rsidR="00282469" w:rsidRPr="008F788F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0CD2A004" w14:textId="77777777" w:rsidR="00282469" w:rsidRPr="00CF7C61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751776C" w14:textId="77777777" w:rsidR="00282469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2469" w:rsidRPr="00CF7C61" w14:paraId="1A47211D" w14:textId="77777777" w:rsidTr="002C5C0E">
        <w:tc>
          <w:tcPr>
            <w:tcW w:w="5589" w:type="dxa"/>
          </w:tcPr>
          <w:p w14:paraId="6C42B26E" w14:textId="77777777" w:rsidR="00282469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9644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710" w:type="dxa"/>
          </w:tcPr>
          <w:p w14:paraId="55C428A3" w14:textId="77777777" w:rsidR="00282469" w:rsidRPr="008F788F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6157C6A9" w14:textId="77777777" w:rsidR="00282469" w:rsidRPr="00CF7C61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F6D2C3D" w14:textId="77777777" w:rsidR="00282469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2469" w:rsidRPr="00CF7C61" w14:paraId="63CEAB89" w14:textId="77777777" w:rsidTr="002C5C0E">
        <w:tc>
          <w:tcPr>
            <w:tcW w:w="5589" w:type="dxa"/>
          </w:tcPr>
          <w:p w14:paraId="35CE203D" w14:textId="7190A842" w:rsidR="00282469" w:rsidRPr="009644E6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ขาดทุนสะสมจากการประมาณ</w:t>
            </w:r>
            <w:r w:rsidR="000D38A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การ</w:t>
            </w: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1710" w:type="dxa"/>
          </w:tcPr>
          <w:p w14:paraId="3FB7A1AC" w14:textId="77777777" w:rsidR="00282469" w:rsidRPr="008F788F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02C21157" w14:textId="77777777" w:rsidR="00282469" w:rsidRPr="00CF7C61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1FDF84" w14:textId="77777777" w:rsidR="00282469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2469" w:rsidRPr="00CF7C61" w14:paraId="788244BE" w14:textId="77777777" w:rsidTr="002C5C0E">
        <w:tc>
          <w:tcPr>
            <w:tcW w:w="5589" w:type="dxa"/>
            <w:vAlign w:val="bottom"/>
          </w:tcPr>
          <w:p w14:paraId="0A979CC9" w14:textId="3F82C1F9" w:rsidR="00282469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0175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ในปี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56681B7" w14:textId="2566BB96" w:rsidR="00282469" w:rsidRPr="001658BF" w:rsidRDefault="00C86F1F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vAlign w:val="bottom"/>
          </w:tcPr>
          <w:p w14:paraId="788B3A3F" w14:textId="77777777" w:rsidR="00282469" w:rsidRPr="00CF7C61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0466AF7" w14:textId="49FB0557" w:rsidR="00282469" w:rsidRPr="00601E31" w:rsidRDefault="00282469" w:rsidP="002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-108" w:right="-108" w:firstLine="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34,</w:t>
            </w:r>
            <w:r w:rsidRPr="008F788F"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38942403" w14:textId="77777777" w:rsidR="003B1A8C" w:rsidRPr="00CF7C61" w:rsidRDefault="003B1A8C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6364BA7" w14:textId="77777777" w:rsidR="00595919" w:rsidRPr="00CF7C61" w:rsidRDefault="00595919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F7C6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  <w:t>ผลประโยชน์หลังออกจากงาน</w:t>
      </w:r>
    </w:p>
    <w:p w14:paraId="0C0100DD" w14:textId="77777777" w:rsidR="00595919" w:rsidRPr="00CF7C61" w:rsidRDefault="00595919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D8AE4CC" w14:textId="75779207" w:rsidR="00E918A6" w:rsidRDefault="00E918A6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 w:rsidR="00CC75B2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CF7C61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CF7C61">
        <w:rPr>
          <w:rFonts w:ascii="Angsana New" w:hAnsi="Angsana New"/>
          <w:sz w:val="30"/>
          <w:szCs w:val="30"/>
        </w:rPr>
        <w:t xml:space="preserve">2541 </w:t>
      </w:r>
      <w:r w:rsidRPr="00CF7C61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6A3BE00B" w14:textId="77777777" w:rsidR="00CC75B2" w:rsidRDefault="00CC75B2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0EEE86" w14:textId="5593E835" w:rsidR="00CC75B2" w:rsidRPr="00CF7C61" w:rsidRDefault="00CC75B2" w:rsidP="00673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0D38A6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ความเสี่ยงจากอัตรา</w:t>
      </w:r>
      <w:r w:rsidR="00673087">
        <w:rPr>
          <w:rFonts w:ascii="Angsana New" w:hAnsi="Angsana New" w:hint="cs"/>
          <w:sz w:val="30"/>
          <w:szCs w:val="30"/>
          <w:cs/>
        </w:rPr>
        <w:t>ดอกเบี้ย</w:t>
      </w:r>
    </w:p>
    <w:p w14:paraId="3E0A4635" w14:textId="77777777" w:rsidR="0085220E" w:rsidRDefault="002535F9" w:rsidP="00852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sz w:val="30"/>
          <w:szCs w:val="30"/>
        </w:rPr>
      </w:pPr>
      <w:r>
        <w:rPr>
          <w:sz w:val="30"/>
          <w:szCs w:val="30"/>
        </w:rPr>
        <w:br w:type="page"/>
      </w:r>
      <w:r w:rsidR="0085220E" w:rsidRPr="0052404C">
        <w:rPr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2B343FFD" w14:textId="77777777" w:rsidR="00CF7C61" w:rsidRPr="00254964" w:rsidRDefault="00CF7C61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10"/>
        <w:gridCol w:w="270"/>
        <w:gridCol w:w="1710"/>
      </w:tblGrid>
      <w:tr w:rsidR="00E918A6" w:rsidRPr="00CF7C61" w14:paraId="39BCF93E" w14:textId="77777777" w:rsidTr="00C06488">
        <w:tc>
          <w:tcPr>
            <w:tcW w:w="5598" w:type="dxa"/>
          </w:tcPr>
          <w:p w14:paraId="0E87937F" w14:textId="77777777" w:rsidR="00E918A6" w:rsidRPr="00CF7C61" w:rsidRDefault="00E918A6" w:rsidP="00CF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23226AA" w14:textId="77777777" w:rsidR="00E918A6" w:rsidRPr="00CF7C61" w:rsidRDefault="00E918A6" w:rsidP="00CF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5901EBB9" w14:textId="77777777" w:rsidR="00E918A6" w:rsidRPr="00CF7C61" w:rsidRDefault="00E918A6" w:rsidP="00CF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F7C6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469" w:rsidRPr="00CF7C61" w14:paraId="3C6C376A" w14:textId="77777777" w:rsidTr="00C06488">
        <w:tc>
          <w:tcPr>
            <w:tcW w:w="5598" w:type="dxa"/>
          </w:tcPr>
          <w:p w14:paraId="21B2929F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AAFA218" w14:textId="1E4318C4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EEA65BC" w14:textId="77777777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4DB02B" w14:textId="6D8C6F58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82469" w:rsidRPr="00CF7C61" w14:paraId="6AE7A9F4" w14:textId="77777777" w:rsidTr="00C06488">
        <w:tc>
          <w:tcPr>
            <w:tcW w:w="5598" w:type="dxa"/>
          </w:tcPr>
          <w:p w14:paraId="1E96B686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6E5046E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51FA" w:rsidRPr="00CF7C61" w14:paraId="160190D5" w14:textId="77777777" w:rsidTr="00C06488">
        <w:tc>
          <w:tcPr>
            <w:tcW w:w="5598" w:type="dxa"/>
          </w:tcPr>
          <w:p w14:paraId="546FE61B" w14:textId="0897FC59" w:rsidR="000851FA" w:rsidRPr="00C63F36" w:rsidRDefault="00673087" w:rsidP="000851FA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 w:rsidR="000851FA" w:rsidRPr="00C63F3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63DB8C5F" w14:textId="71808FCC" w:rsidR="000851FA" w:rsidRPr="00493246" w:rsidRDefault="00CC75B2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815</w:t>
            </w:r>
          </w:p>
        </w:tc>
        <w:tc>
          <w:tcPr>
            <w:tcW w:w="270" w:type="dxa"/>
          </w:tcPr>
          <w:p w14:paraId="78A50E4C" w14:textId="77777777" w:rsidR="000851FA" w:rsidRPr="00CF7C61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226820" w14:textId="4BD05BD4" w:rsidR="000851FA" w:rsidRPr="00493246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F788F">
              <w:rPr>
                <w:rFonts w:ascii="Angsana New" w:hAnsi="Angsana New"/>
                <w:sz w:val="30"/>
                <w:szCs w:val="30"/>
              </w:rPr>
              <w:t>249,624</w:t>
            </w:r>
          </w:p>
        </w:tc>
      </w:tr>
      <w:tr w:rsidR="000851FA" w:rsidRPr="00CF7C61" w14:paraId="3365CD2D" w14:textId="77777777" w:rsidTr="00C06488">
        <w:tc>
          <w:tcPr>
            <w:tcW w:w="5598" w:type="dxa"/>
          </w:tcPr>
          <w:p w14:paraId="52A95E91" w14:textId="77777777" w:rsidR="000851FA" w:rsidRPr="00254964" w:rsidRDefault="000851FA" w:rsidP="000851FA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ind w:left="16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10" w:type="dxa"/>
          </w:tcPr>
          <w:p w14:paraId="469DC53B" w14:textId="77777777" w:rsidR="000851FA" w:rsidRPr="00254964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2DA43922" w14:textId="77777777" w:rsidR="000851FA" w:rsidRPr="00254964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10" w:type="dxa"/>
          </w:tcPr>
          <w:p w14:paraId="103098E2" w14:textId="77777777" w:rsidR="000851FA" w:rsidRPr="00254964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851FA" w:rsidRPr="00CF7C61" w14:paraId="5C64CE87" w14:textId="77777777" w:rsidTr="00C06488">
        <w:tc>
          <w:tcPr>
            <w:tcW w:w="5598" w:type="dxa"/>
          </w:tcPr>
          <w:p w14:paraId="637CFE3A" w14:textId="453D0ABF" w:rsidR="000851FA" w:rsidRPr="00C63F36" w:rsidRDefault="000851FA" w:rsidP="000851FA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07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="006730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0F07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710" w:type="dxa"/>
          </w:tcPr>
          <w:p w14:paraId="4D31F0D4" w14:textId="77777777" w:rsidR="000851FA" w:rsidRPr="00493246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F0D53A" w14:textId="77777777" w:rsidR="000851FA" w:rsidRPr="00CF7C61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530CE3D" w14:textId="77777777" w:rsidR="000851FA" w:rsidRPr="00493246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1FA" w:rsidRPr="00CF7C61" w14:paraId="653B24D5" w14:textId="77777777" w:rsidTr="00C06488">
        <w:tc>
          <w:tcPr>
            <w:tcW w:w="5598" w:type="dxa"/>
          </w:tcPr>
          <w:p w14:paraId="2253FF1D" w14:textId="77777777" w:rsidR="000851FA" w:rsidRPr="00CF7C61" w:rsidRDefault="000851FA" w:rsidP="000851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710" w:type="dxa"/>
          </w:tcPr>
          <w:p w14:paraId="0B6ECEDC" w14:textId="3AD99272" w:rsidR="000851FA" w:rsidRPr="00493246" w:rsidRDefault="001367E6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782</w:t>
            </w:r>
          </w:p>
        </w:tc>
        <w:tc>
          <w:tcPr>
            <w:tcW w:w="270" w:type="dxa"/>
            <w:vAlign w:val="bottom"/>
          </w:tcPr>
          <w:p w14:paraId="350280CD" w14:textId="77777777" w:rsidR="000851FA" w:rsidRPr="00CF7C61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13F8C3" w14:textId="230FF407" w:rsidR="000851FA" w:rsidRPr="00493246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F788F">
              <w:rPr>
                <w:rFonts w:ascii="Angsana New" w:hAnsi="Angsana New"/>
                <w:sz w:val="30"/>
                <w:szCs w:val="30"/>
              </w:rPr>
              <w:t>20,026</w:t>
            </w:r>
          </w:p>
        </w:tc>
      </w:tr>
      <w:tr w:rsidR="000851FA" w:rsidRPr="00CF7C61" w14:paraId="2995DD64" w14:textId="77777777" w:rsidTr="00C06488">
        <w:tc>
          <w:tcPr>
            <w:tcW w:w="5598" w:type="dxa"/>
          </w:tcPr>
          <w:p w14:paraId="2900F0F9" w14:textId="77777777" w:rsidR="000851FA" w:rsidRPr="00CF7C61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4294205" w14:textId="47D3ECBD" w:rsidR="000851FA" w:rsidRPr="00493246" w:rsidRDefault="001367E6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5,015</w:t>
            </w:r>
          </w:p>
        </w:tc>
        <w:tc>
          <w:tcPr>
            <w:tcW w:w="270" w:type="dxa"/>
          </w:tcPr>
          <w:p w14:paraId="5DD6912E" w14:textId="77777777" w:rsidR="000851FA" w:rsidRPr="00CF7C61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B8C89F9" w14:textId="5921ECD8" w:rsidR="000851FA" w:rsidRPr="00493246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F788F">
              <w:rPr>
                <w:rFonts w:ascii="Angsana New" w:hAnsi="Angsana New"/>
                <w:sz w:val="30"/>
                <w:szCs w:val="30"/>
              </w:rPr>
              <w:t>5,367</w:t>
            </w:r>
          </w:p>
        </w:tc>
      </w:tr>
      <w:tr w:rsidR="000851FA" w:rsidRPr="00CF7C61" w14:paraId="2FA2AB82" w14:textId="77777777" w:rsidTr="00C06488">
        <w:tc>
          <w:tcPr>
            <w:tcW w:w="5598" w:type="dxa"/>
          </w:tcPr>
          <w:p w14:paraId="755B0730" w14:textId="77777777" w:rsidR="000851FA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02FAFAD" w14:textId="282DF9E2" w:rsidR="000851FA" w:rsidRPr="0085220E" w:rsidRDefault="001367E6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24,797</w:t>
            </w:r>
          </w:p>
        </w:tc>
        <w:tc>
          <w:tcPr>
            <w:tcW w:w="270" w:type="dxa"/>
          </w:tcPr>
          <w:p w14:paraId="007367C7" w14:textId="77777777" w:rsidR="000851FA" w:rsidRPr="00CF7C61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660EE4B" w14:textId="4B585082" w:rsidR="000851FA" w:rsidRPr="0085220E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88F">
              <w:rPr>
                <w:rFonts w:ascii="Angsana New" w:hAnsi="Angsana New"/>
                <w:b/>
                <w:bCs/>
                <w:sz w:val="30"/>
                <w:szCs w:val="30"/>
              </w:rPr>
              <w:t>25,393</w:t>
            </w:r>
          </w:p>
        </w:tc>
      </w:tr>
      <w:tr w:rsidR="000851FA" w:rsidRPr="00CF7C61" w14:paraId="19B78DD9" w14:textId="77777777" w:rsidTr="00C06488">
        <w:trPr>
          <w:trHeight w:val="92"/>
        </w:trPr>
        <w:tc>
          <w:tcPr>
            <w:tcW w:w="5598" w:type="dxa"/>
          </w:tcPr>
          <w:p w14:paraId="0E9A6DA0" w14:textId="77777777" w:rsidR="000851FA" w:rsidRPr="00254964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10" w:type="dxa"/>
          </w:tcPr>
          <w:p w14:paraId="556C4CF8" w14:textId="77777777" w:rsidR="000851FA" w:rsidRPr="00254964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36D1A8A0" w14:textId="77777777" w:rsidR="000851FA" w:rsidRPr="00254964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10" w:type="dxa"/>
          </w:tcPr>
          <w:p w14:paraId="243ED67F" w14:textId="77777777" w:rsidR="000851FA" w:rsidRPr="00254964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851FA" w:rsidRPr="00CF7C61" w14:paraId="4B176817" w14:textId="77777777" w:rsidTr="00C06488">
        <w:trPr>
          <w:trHeight w:val="254"/>
        </w:trPr>
        <w:tc>
          <w:tcPr>
            <w:tcW w:w="5598" w:type="dxa"/>
          </w:tcPr>
          <w:p w14:paraId="31C96ACA" w14:textId="77777777" w:rsidR="000851FA" w:rsidRPr="00601E31" w:rsidRDefault="000851FA" w:rsidP="000851FA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CA06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710" w:type="dxa"/>
          </w:tcPr>
          <w:p w14:paraId="1712A0A0" w14:textId="77777777" w:rsidR="000851FA" w:rsidRPr="00601E31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A8DA6A" w14:textId="77777777" w:rsidR="000851FA" w:rsidRPr="00601E31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8CFE881" w14:textId="77777777" w:rsidR="000851FA" w:rsidRPr="00601E31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51FA" w:rsidRPr="00CF7C61" w14:paraId="59B412E3" w14:textId="77777777" w:rsidTr="00C06488">
        <w:trPr>
          <w:trHeight w:val="254"/>
        </w:trPr>
        <w:tc>
          <w:tcPr>
            <w:tcW w:w="5598" w:type="dxa"/>
          </w:tcPr>
          <w:p w14:paraId="5C012248" w14:textId="123F0189" w:rsidR="000851FA" w:rsidRPr="00601E31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A067B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</w:t>
            </w:r>
            <w:r w:rsidR="000D38A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CA067B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710" w:type="dxa"/>
          </w:tcPr>
          <w:p w14:paraId="328CFB86" w14:textId="06D82A2C" w:rsidR="000851FA" w:rsidRPr="001367E6" w:rsidRDefault="001367E6" w:rsidP="0013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367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9A1593" w14:textId="77777777" w:rsidR="000851FA" w:rsidRPr="00601E31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33A96B2" w14:textId="5045B2A7" w:rsidR="000851FA" w:rsidRPr="00601E31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CA067B">
              <w:rPr>
                <w:rFonts w:ascii="Angsana New" w:hAnsi="Angsana New"/>
                <w:sz w:val="30"/>
                <w:szCs w:val="30"/>
              </w:rPr>
              <w:t>34,773</w:t>
            </w:r>
          </w:p>
        </w:tc>
      </w:tr>
      <w:tr w:rsidR="000851FA" w:rsidRPr="00CF7C61" w14:paraId="27F9745C" w14:textId="77777777" w:rsidTr="00C06488">
        <w:trPr>
          <w:trHeight w:val="155"/>
        </w:trPr>
        <w:tc>
          <w:tcPr>
            <w:tcW w:w="5598" w:type="dxa"/>
          </w:tcPr>
          <w:p w14:paraId="6C4581B4" w14:textId="77777777" w:rsidR="000851FA" w:rsidRPr="00254964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10" w:type="dxa"/>
          </w:tcPr>
          <w:p w14:paraId="418DBE2B" w14:textId="77777777" w:rsidR="000851FA" w:rsidRPr="00254964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5C5411F" w14:textId="77777777" w:rsidR="000851FA" w:rsidRPr="00254964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</w:tcPr>
          <w:p w14:paraId="2B6049BC" w14:textId="77777777" w:rsidR="000851FA" w:rsidRPr="00254964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851FA" w:rsidRPr="00CF7C61" w14:paraId="1CEA04ED" w14:textId="77777777" w:rsidTr="00C06488">
        <w:tc>
          <w:tcPr>
            <w:tcW w:w="5598" w:type="dxa"/>
          </w:tcPr>
          <w:p w14:paraId="27F1B6B4" w14:textId="3A2BCC6F" w:rsidR="000851FA" w:rsidRPr="000F078E" w:rsidRDefault="002C5C0E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="000851FA" w:rsidRPr="000F07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10" w:type="dxa"/>
          </w:tcPr>
          <w:p w14:paraId="7EFAE397" w14:textId="77777777" w:rsidR="000851FA" w:rsidRPr="00493246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FA0DA4" w14:textId="77777777" w:rsidR="000851FA" w:rsidRPr="00CF7C61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8EA3B1A" w14:textId="77777777" w:rsidR="000851FA" w:rsidRPr="00493246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1FA" w:rsidRPr="00172ECE" w14:paraId="7E44263A" w14:textId="77777777" w:rsidTr="00C06488">
        <w:tc>
          <w:tcPr>
            <w:tcW w:w="5598" w:type="dxa"/>
          </w:tcPr>
          <w:p w14:paraId="58CBBF94" w14:textId="597CCCD6" w:rsidR="000851FA" w:rsidRPr="00CF7C61" w:rsidRDefault="002D057F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="000851FA" w:rsidRPr="00CF7C61">
              <w:rPr>
                <w:rFonts w:ascii="Angsana New" w:hAnsi="Angsana New"/>
                <w:sz w:val="30"/>
                <w:szCs w:val="30"/>
                <w:cs/>
              </w:rPr>
              <w:t>โยชน์จ่ายโดยโครงการ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B81758C" w14:textId="10202517" w:rsidR="000851FA" w:rsidRPr="00493246" w:rsidRDefault="001367E6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(18,720)</w:t>
            </w:r>
          </w:p>
        </w:tc>
        <w:tc>
          <w:tcPr>
            <w:tcW w:w="270" w:type="dxa"/>
          </w:tcPr>
          <w:p w14:paraId="50873B19" w14:textId="77777777" w:rsidR="000851FA" w:rsidRPr="00CF7C61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EF3139B" w14:textId="638CC922" w:rsidR="000851FA" w:rsidRPr="00493246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067B">
              <w:rPr>
                <w:rFonts w:ascii="Angsana New" w:hAnsi="Angsana New"/>
                <w:sz w:val="30"/>
                <w:szCs w:val="30"/>
              </w:rPr>
              <w:t>(40,975)</w:t>
            </w:r>
          </w:p>
        </w:tc>
      </w:tr>
      <w:tr w:rsidR="000851FA" w:rsidRPr="00CF7C61" w14:paraId="36D36525" w14:textId="77777777" w:rsidTr="00C06488">
        <w:trPr>
          <w:trHeight w:val="127"/>
        </w:trPr>
        <w:tc>
          <w:tcPr>
            <w:tcW w:w="5598" w:type="dxa"/>
          </w:tcPr>
          <w:p w14:paraId="177B8844" w14:textId="77777777" w:rsidR="000851FA" w:rsidRPr="00254964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92762A7" w14:textId="77777777" w:rsidR="000851FA" w:rsidRPr="00254964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700AB95" w14:textId="77777777" w:rsidR="000851FA" w:rsidRPr="00254964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FC36A56" w14:textId="77777777" w:rsidR="000851FA" w:rsidRPr="00254964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851FA" w:rsidRPr="00172ECE" w14:paraId="2814634A" w14:textId="77777777" w:rsidTr="00C06488">
        <w:trPr>
          <w:trHeight w:val="460"/>
        </w:trPr>
        <w:tc>
          <w:tcPr>
            <w:tcW w:w="5598" w:type="dxa"/>
          </w:tcPr>
          <w:p w14:paraId="66DC18AD" w14:textId="49185336" w:rsidR="000851FA" w:rsidRPr="00172ECE" w:rsidRDefault="00673087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4AB95B1" w14:textId="3C3B9BA1" w:rsidR="000851FA" w:rsidRPr="0085220E" w:rsidRDefault="001367E6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274,892</w:t>
            </w:r>
          </w:p>
        </w:tc>
        <w:tc>
          <w:tcPr>
            <w:tcW w:w="270" w:type="dxa"/>
          </w:tcPr>
          <w:p w14:paraId="659A6FE8" w14:textId="77777777" w:rsidR="000851FA" w:rsidRPr="00493246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0C3F17E" w14:textId="2F05FB59" w:rsidR="000851FA" w:rsidRPr="0085220E" w:rsidRDefault="000851FA" w:rsidP="0008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268,815</w:t>
            </w:r>
          </w:p>
        </w:tc>
      </w:tr>
    </w:tbl>
    <w:p w14:paraId="3131D2BE" w14:textId="77777777" w:rsidR="004C3C24" w:rsidRPr="00254964" w:rsidRDefault="004C3C24" w:rsidP="00E91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F6E9A17" w14:textId="2796F0E8" w:rsidR="00670ECB" w:rsidRPr="007B3650" w:rsidRDefault="00670ECB" w:rsidP="00670EC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B3650">
        <w:rPr>
          <w:rFonts w:ascii="Angsana New" w:eastAsia="Calibri" w:hAnsi="Angsana New"/>
          <w:sz w:val="30"/>
          <w:szCs w:val="30"/>
          <w:cs/>
        </w:rPr>
        <w:t>กำไร</w:t>
      </w:r>
      <w:r w:rsidRPr="007B3650">
        <w:rPr>
          <w:rFonts w:ascii="Angsana New" w:eastAsia="Calibri" w:hAnsi="Angsana New" w:hint="cs"/>
          <w:sz w:val="30"/>
          <w:szCs w:val="30"/>
          <w:cs/>
        </w:rPr>
        <w:t>และ</w:t>
      </w:r>
      <w:r w:rsidRPr="007B3650">
        <w:rPr>
          <w:rFonts w:ascii="Angsana New" w:eastAsia="Calibri" w:hAnsi="Angsana New"/>
          <w:sz w:val="30"/>
          <w:szCs w:val="30"/>
          <w:cs/>
        </w:rPr>
        <w:t>ขาดทุนจากการประมาณการตามหลักคณิตศาสตร์ประกันภัยที่</w:t>
      </w:r>
      <w:r w:rsidR="00D60A4B">
        <w:rPr>
          <w:rFonts w:ascii="Angsana New" w:eastAsia="Calibri" w:hAnsi="Angsana New"/>
          <w:sz w:val="30"/>
          <w:szCs w:val="30"/>
          <w:cs/>
        </w:rPr>
        <w:t>รับรู้ในกำไรขาดทุนเบ็ดเสร็จอื่น</w:t>
      </w:r>
      <w:r w:rsidRPr="007B3650">
        <w:rPr>
          <w:rFonts w:ascii="Angsana New" w:eastAsia="Calibri" w:hAnsi="Angsana New"/>
          <w:sz w:val="30"/>
          <w:szCs w:val="30"/>
          <w:cs/>
        </w:rPr>
        <w:t>เกิดขึ้นจาก</w:t>
      </w:r>
    </w:p>
    <w:p w14:paraId="311A40BE" w14:textId="77777777" w:rsidR="004C3C24" w:rsidRPr="00254964" w:rsidRDefault="004C3C24" w:rsidP="004C3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10"/>
        <w:gridCol w:w="270"/>
        <w:gridCol w:w="1800"/>
      </w:tblGrid>
      <w:tr w:rsidR="004C3C24" w:rsidRPr="00B0181B" w14:paraId="3663CE11" w14:textId="77777777" w:rsidTr="00C06488">
        <w:tc>
          <w:tcPr>
            <w:tcW w:w="5598" w:type="dxa"/>
          </w:tcPr>
          <w:p w14:paraId="57329170" w14:textId="77777777" w:rsidR="004C3C24" w:rsidRPr="00B0181B" w:rsidRDefault="004C3C24" w:rsidP="005B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4A025C6A" w14:textId="77777777" w:rsidR="004C3C24" w:rsidRPr="00B0181B" w:rsidRDefault="004C3C24" w:rsidP="005B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57A02978" w14:textId="77777777" w:rsidR="004C3C24" w:rsidRPr="00B0181B" w:rsidRDefault="004C3C24" w:rsidP="005B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469" w:rsidRPr="00B0181B" w14:paraId="73B38B40" w14:textId="77777777" w:rsidTr="00C06488">
        <w:tc>
          <w:tcPr>
            <w:tcW w:w="5598" w:type="dxa"/>
          </w:tcPr>
          <w:p w14:paraId="2DE5241D" w14:textId="77777777" w:rsidR="00282469" w:rsidRPr="00B0181B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AA74061" w14:textId="665B3494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D5DACE5" w14:textId="77777777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BE96FF" w14:textId="2D2BB9D7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82469" w:rsidRPr="00B0181B" w14:paraId="78BDBB22" w14:textId="77777777" w:rsidTr="00C06488">
        <w:tc>
          <w:tcPr>
            <w:tcW w:w="5598" w:type="dxa"/>
          </w:tcPr>
          <w:p w14:paraId="49F2158E" w14:textId="77777777" w:rsidR="00282469" w:rsidRPr="00B0181B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6731B370" w14:textId="77777777" w:rsidR="00282469" w:rsidRPr="00B0181B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2469" w:rsidRPr="00B0181B" w14:paraId="675EDD34" w14:textId="77777777" w:rsidTr="00C06488">
        <w:tc>
          <w:tcPr>
            <w:tcW w:w="5598" w:type="dxa"/>
          </w:tcPr>
          <w:p w14:paraId="21C0F353" w14:textId="703BA982" w:rsidR="00282469" w:rsidRPr="007B3650" w:rsidRDefault="00673087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สมมติ</w:t>
            </w:r>
            <w:r w:rsidR="00282469" w:rsidRPr="007B3650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10" w:type="dxa"/>
          </w:tcPr>
          <w:p w14:paraId="02438741" w14:textId="627EB41D" w:rsidR="00282469" w:rsidRPr="00B0181B" w:rsidRDefault="001367E6" w:rsidP="0013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A882C1" w14:textId="77777777" w:rsidR="00282469" w:rsidRPr="00B0181B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AD2486" w14:textId="2C83F3D7" w:rsidR="00282469" w:rsidRPr="00601E3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37,138</w:t>
            </w:r>
          </w:p>
        </w:tc>
      </w:tr>
      <w:tr w:rsidR="001367E6" w:rsidRPr="00B0181B" w14:paraId="5F631476" w14:textId="77777777" w:rsidTr="00C06488">
        <w:tc>
          <w:tcPr>
            <w:tcW w:w="5598" w:type="dxa"/>
          </w:tcPr>
          <w:p w14:paraId="3DE0502B" w14:textId="75AFECA6" w:rsidR="001367E6" w:rsidRPr="007B3650" w:rsidRDefault="001367E6" w:rsidP="0013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65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710" w:type="dxa"/>
          </w:tcPr>
          <w:p w14:paraId="61704F78" w14:textId="62DE2296" w:rsidR="001367E6" w:rsidRDefault="001367E6" w:rsidP="0013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A5A43C" w14:textId="77777777" w:rsidR="001367E6" w:rsidRPr="00B0181B" w:rsidRDefault="001367E6" w:rsidP="0013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99A4C04" w14:textId="5605CE5C" w:rsidR="001367E6" w:rsidRPr="00CA067B" w:rsidRDefault="001367E6" w:rsidP="0013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CA067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1367E6" w:rsidRPr="00B0181B" w14:paraId="7AA2CECC" w14:textId="77777777" w:rsidTr="00C06488">
        <w:tc>
          <w:tcPr>
            <w:tcW w:w="5598" w:type="dxa"/>
          </w:tcPr>
          <w:p w14:paraId="3D58FA65" w14:textId="2E76CA75" w:rsidR="001367E6" w:rsidRPr="007B3650" w:rsidRDefault="00673087" w:rsidP="0013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สมมติ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</w:t>
            </w:r>
            <w:r w:rsidR="001367E6" w:rsidRPr="007B3650">
              <w:rPr>
                <w:rFonts w:ascii="Angsana New" w:hAnsi="Angsana New"/>
                <w:sz w:val="30"/>
                <w:szCs w:val="30"/>
                <w:cs/>
              </w:rPr>
              <w:t>ประชากร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1710" w:type="dxa"/>
          </w:tcPr>
          <w:p w14:paraId="198ABAC1" w14:textId="7EE1AEA1" w:rsidR="001367E6" w:rsidRPr="00B0181B" w:rsidRDefault="001367E6" w:rsidP="0013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2B2B38" w14:textId="77777777" w:rsidR="001367E6" w:rsidRPr="00B0181B" w:rsidRDefault="001367E6" w:rsidP="0013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525EA85" w14:textId="713E271C" w:rsidR="001367E6" w:rsidRPr="00601E31" w:rsidRDefault="001367E6" w:rsidP="0013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(10</w:t>
            </w:r>
            <w:r w:rsidRPr="00CA067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010)</w:t>
            </w:r>
          </w:p>
        </w:tc>
      </w:tr>
      <w:tr w:rsidR="001367E6" w:rsidRPr="00B0181B" w14:paraId="4D7BBBA0" w14:textId="77777777" w:rsidTr="00C06488">
        <w:tc>
          <w:tcPr>
            <w:tcW w:w="5598" w:type="dxa"/>
            <w:vAlign w:val="bottom"/>
          </w:tcPr>
          <w:p w14:paraId="1FC7CFBB" w14:textId="77777777" w:rsidR="001367E6" w:rsidRPr="00B0181B" w:rsidRDefault="001367E6" w:rsidP="0013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F78FBEB" w14:textId="2FE91004" w:rsidR="001367E6" w:rsidRPr="001367E6" w:rsidRDefault="001367E6" w:rsidP="0013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7E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654F0B" w14:textId="77777777" w:rsidR="001367E6" w:rsidRPr="00B0181B" w:rsidRDefault="001367E6" w:rsidP="0013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C964FAF" w14:textId="5EAC73AE" w:rsidR="001367E6" w:rsidRPr="00670ECB" w:rsidRDefault="001367E6" w:rsidP="00136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Pr="00CA06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Pr="00CA067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1ED9B4CE" w14:textId="77777777" w:rsidR="008F1332" w:rsidRPr="00B0181B" w:rsidRDefault="00874875" w:rsidP="008F1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  <w:r w:rsidR="008F1332" w:rsidRPr="00B0181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ผลประโยชน์พนักงานระยะยาวอื่น</w:t>
      </w:r>
    </w:p>
    <w:p w14:paraId="20FA07D9" w14:textId="77777777" w:rsidR="008F1332" w:rsidRPr="00B0181B" w:rsidRDefault="008F1332" w:rsidP="008F1332">
      <w:pPr>
        <w:spacing w:line="240" w:lineRule="auto"/>
        <w:ind w:right="389" w:firstLine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330BCE79" w14:textId="77777777" w:rsidR="008F1332" w:rsidRPr="00B0181B" w:rsidRDefault="008F1332" w:rsidP="008F1332">
      <w:pPr>
        <w:tabs>
          <w:tab w:val="left" w:pos="9603"/>
        </w:tabs>
        <w:spacing w:line="240" w:lineRule="auto"/>
        <w:ind w:left="540" w:right="-27"/>
        <w:rPr>
          <w:rFonts w:ascii="Angsana New" w:hAnsi="Angsana New"/>
          <w:color w:val="000000"/>
          <w:sz w:val="30"/>
          <w:szCs w:val="30"/>
        </w:rPr>
      </w:pPr>
      <w:r w:rsidRPr="00B0181B">
        <w:rPr>
          <w:rFonts w:ascii="Angsana New" w:hAnsi="Angsana New"/>
          <w:color w:val="000000"/>
          <w:sz w:val="30"/>
          <w:szCs w:val="30"/>
          <w:cs/>
        </w:rPr>
        <w:t>ภาระผูกพันผลประโยชน์พนักงานระยะยาวอื่น</w:t>
      </w:r>
      <w:r w:rsidRPr="00B0181B">
        <w:rPr>
          <w:rFonts w:ascii="Angsana New" w:hAnsi="Angsana New"/>
          <w:sz w:val="30"/>
          <w:szCs w:val="30"/>
          <w:cs/>
        </w:rPr>
        <w:t>เป็นผลประโยชน์ให้ตามสิทธิและข้อกำหนดของบริษัท</w:t>
      </w:r>
    </w:p>
    <w:p w14:paraId="66FCCC19" w14:textId="77777777" w:rsidR="008F1332" w:rsidRPr="00B0181B" w:rsidRDefault="008F1332" w:rsidP="008F1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B2EDA9D" w14:textId="77777777" w:rsidR="00CB46BF" w:rsidRDefault="00CB46BF" w:rsidP="00CB4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sz w:val="30"/>
          <w:szCs w:val="30"/>
        </w:rPr>
      </w:pPr>
      <w:r w:rsidRPr="0052404C">
        <w:rPr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1F85725C" w14:textId="77777777" w:rsidR="008F1332" w:rsidRPr="00B0181B" w:rsidRDefault="008F1332" w:rsidP="008F1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10"/>
        <w:gridCol w:w="270"/>
        <w:gridCol w:w="1710"/>
      </w:tblGrid>
      <w:tr w:rsidR="008F1332" w:rsidRPr="00B0181B" w14:paraId="29CC396E" w14:textId="77777777" w:rsidTr="00C06488">
        <w:tc>
          <w:tcPr>
            <w:tcW w:w="5598" w:type="dxa"/>
          </w:tcPr>
          <w:p w14:paraId="5D80E52C" w14:textId="77777777" w:rsidR="008F1332" w:rsidRPr="00B0181B" w:rsidRDefault="008F1332" w:rsidP="005B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4E4BA34" w14:textId="77777777" w:rsidR="008F1332" w:rsidRPr="00B0181B" w:rsidRDefault="008F1332" w:rsidP="005B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5C821F9" w14:textId="77777777" w:rsidR="008F1332" w:rsidRPr="00B0181B" w:rsidRDefault="008F1332" w:rsidP="005B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282469" w:rsidRPr="00B0181B" w14:paraId="6E912576" w14:textId="77777777" w:rsidTr="00C06488">
        <w:tc>
          <w:tcPr>
            <w:tcW w:w="5598" w:type="dxa"/>
          </w:tcPr>
          <w:p w14:paraId="1AC400FD" w14:textId="77777777" w:rsidR="00282469" w:rsidRPr="00B0181B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C669D15" w14:textId="4F490D70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7A53128" w14:textId="77777777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5B8F31" w14:textId="3AEB327A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82469" w:rsidRPr="00B0181B" w14:paraId="6B1964E7" w14:textId="77777777" w:rsidTr="00C06488">
        <w:tc>
          <w:tcPr>
            <w:tcW w:w="5598" w:type="dxa"/>
          </w:tcPr>
          <w:p w14:paraId="515717D4" w14:textId="77777777" w:rsidR="00282469" w:rsidRPr="00B0181B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539F284" w14:textId="77777777" w:rsidR="00282469" w:rsidRPr="00B0181B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6488" w:rsidRPr="00B0181B" w14:paraId="11A5DF85" w14:textId="77777777" w:rsidTr="00C06488">
        <w:tc>
          <w:tcPr>
            <w:tcW w:w="5598" w:type="dxa"/>
          </w:tcPr>
          <w:p w14:paraId="4840DF8A" w14:textId="4D803EBA" w:rsidR="00C06488" w:rsidRPr="00450B2A" w:rsidRDefault="00410AC0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 w:rsidR="00C06488" w:rsidRPr="00C63F3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7BCC8114" w14:textId="74A85B47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15,678</w:t>
            </w:r>
          </w:p>
        </w:tc>
        <w:tc>
          <w:tcPr>
            <w:tcW w:w="270" w:type="dxa"/>
          </w:tcPr>
          <w:p w14:paraId="6F80D533" w14:textId="77777777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7FE5F6" w14:textId="51318AD8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  <w:r w:rsidRPr="00CA067B">
              <w:rPr>
                <w:rFonts w:ascii="Angsana New" w:hAnsi="Angsana New"/>
                <w:sz w:val="30"/>
                <w:szCs w:val="30"/>
              </w:rPr>
              <w:t>15,651</w:t>
            </w:r>
          </w:p>
        </w:tc>
      </w:tr>
      <w:tr w:rsidR="00C06488" w:rsidRPr="00B0181B" w14:paraId="144D82DE" w14:textId="77777777" w:rsidTr="00C06488">
        <w:tc>
          <w:tcPr>
            <w:tcW w:w="5598" w:type="dxa"/>
          </w:tcPr>
          <w:p w14:paraId="4BD3B381" w14:textId="77777777" w:rsidR="00C06488" w:rsidRPr="00601E3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139A39AD" w14:textId="77777777" w:rsidR="00C06488" w:rsidRPr="00601E3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EA36536" w14:textId="77777777" w:rsidR="00C06488" w:rsidRPr="00601E3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D6E8767" w14:textId="77777777" w:rsidR="00C06488" w:rsidRPr="00601E3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06488" w:rsidRPr="00B0181B" w14:paraId="68C9B526" w14:textId="77777777" w:rsidTr="00C06488">
        <w:tc>
          <w:tcPr>
            <w:tcW w:w="5598" w:type="dxa"/>
          </w:tcPr>
          <w:p w14:paraId="7CA22947" w14:textId="4BF33A77" w:rsidR="00C06488" w:rsidRPr="00C63F36" w:rsidRDefault="00C06488" w:rsidP="00C06488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07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="00410A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0F07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710" w:type="dxa"/>
          </w:tcPr>
          <w:p w14:paraId="7416968E" w14:textId="77777777" w:rsidR="00C06488" w:rsidRPr="00493246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AB8E7" w14:textId="77777777" w:rsidR="00C06488" w:rsidRPr="00CF7C6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B43E60" w14:textId="77777777" w:rsidR="00C06488" w:rsidRPr="00493246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6488" w:rsidRPr="00B0181B" w14:paraId="2A3B2E3B" w14:textId="77777777" w:rsidTr="00C06488">
        <w:tc>
          <w:tcPr>
            <w:tcW w:w="5598" w:type="dxa"/>
          </w:tcPr>
          <w:p w14:paraId="1D376F90" w14:textId="77777777" w:rsidR="00C06488" w:rsidRPr="008F1332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   </w:t>
            </w:r>
          </w:p>
        </w:tc>
        <w:tc>
          <w:tcPr>
            <w:tcW w:w="1710" w:type="dxa"/>
          </w:tcPr>
          <w:p w14:paraId="72BFAB58" w14:textId="79C2B8B0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1,735</w:t>
            </w:r>
          </w:p>
        </w:tc>
        <w:tc>
          <w:tcPr>
            <w:tcW w:w="270" w:type="dxa"/>
          </w:tcPr>
          <w:p w14:paraId="3E1D4C79" w14:textId="77777777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50BA164" w14:textId="66D03BF7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067B">
              <w:rPr>
                <w:rFonts w:ascii="Angsana New" w:hAnsi="Angsana New"/>
                <w:sz w:val="30"/>
                <w:szCs w:val="30"/>
              </w:rPr>
              <w:t>1,741</w:t>
            </w:r>
          </w:p>
        </w:tc>
      </w:tr>
      <w:tr w:rsidR="00C06488" w:rsidRPr="00B0181B" w14:paraId="0CA6AEF1" w14:textId="77777777" w:rsidTr="00C06488">
        <w:tc>
          <w:tcPr>
            <w:tcW w:w="5598" w:type="dxa"/>
          </w:tcPr>
          <w:p w14:paraId="3B694A0D" w14:textId="77777777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14AAC8A" w14:textId="3E34288E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38C9FF7A" w14:textId="77777777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85AC0E4" w14:textId="60AA85B7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067B">
              <w:rPr>
                <w:rFonts w:ascii="Angsana New" w:hAnsi="Angsana New"/>
                <w:sz w:val="30"/>
                <w:szCs w:val="30"/>
              </w:rPr>
              <w:t>342</w:t>
            </w:r>
          </w:p>
        </w:tc>
      </w:tr>
      <w:tr w:rsidR="00C06488" w:rsidRPr="00B0181B" w14:paraId="0DD63A57" w14:textId="77777777" w:rsidTr="00C06488">
        <w:tc>
          <w:tcPr>
            <w:tcW w:w="5598" w:type="dxa"/>
          </w:tcPr>
          <w:p w14:paraId="71920B4B" w14:textId="77777777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AC841D9" w14:textId="7204A9B9" w:rsidR="00C06488" w:rsidRPr="0085220E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2,072</w:t>
            </w:r>
          </w:p>
        </w:tc>
        <w:tc>
          <w:tcPr>
            <w:tcW w:w="270" w:type="dxa"/>
          </w:tcPr>
          <w:p w14:paraId="3F92D037" w14:textId="77777777" w:rsidR="00C06488" w:rsidRPr="00CF7C6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E4A9229" w14:textId="77D31ABA" w:rsidR="00C06488" w:rsidRPr="0085220E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67B">
              <w:rPr>
                <w:rFonts w:ascii="Angsana New" w:hAnsi="Angsana New"/>
                <w:b/>
                <w:bCs/>
                <w:sz w:val="30"/>
                <w:szCs w:val="30"/>
              </w:rPr>
              <w:t>2,083</w:t>
            </w:r>
          </w:p>
        </w:tc>
      </w:tr>
      <w:tr w:rsidR="00C06488" w:rsidRPr="00B0181B" w14:paraId="45C5F67C" w14:textId="77777777" w:rsidTr="00C06488">
        <w:tc>
          <w:tcPr>
            <w:tcW w:w="5598" w:type="dxa"/>
          </w:tcPr>
          <w:p w14:paraId="6E88D06D" w14:textId="77777777" w:rsidR="00C06488" w:rsidRPr="00601E3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vAlign w:val="bottom"/>
          </w:tcPr>
          <w:p w14:paraId="11B0E7FA" w14:textId="77777777" w:rsidR="00C06488" w:rsidRPr="00601E3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AC01765" w14:textId="77777777" w:rsidR="00C06488" w:rsidRPr="00601E3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464E52A9" w14:textId="77777777" w:rsidR="00C06488" w:rsidRPr="00601E3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06488" w:rsidRPr="00B0181B" w14:paraId="49FB4A7D" w14:textId="77777777" w:rsidTr="00C06488">
        <w:tc>
          <w:tcPr>
            <w:tcW w:w="5598" w:type="dxa"/>
          </w:tcPr>
          <w:p w14:paraId="568DCBC3" w14:textId="77777777" w:rsidR="00C06488" w:rsidRPr="00601E3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CA06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18CED414" w14:textId="77777777" w:rsidR="00C06488" w:rsidRPr="00601E3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1AACDBE" w14:textId="77777777" w:rsidR="00C06488" w:rsidRPr="00601E3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20A3E0FF" w14:textId="77777777" w:rsidR="00C06488" w:rsidRPr="00601E3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06488" w:rsidRPr="00B0181B" w14:paraId="0C250C42" w14:textId="77777777" w:rsidTr="00C06488">
        <w:tc>
          <w:tcPr>
            <w:tcW w:w="5598" w:type="dxa"/>
          </w:tcPr>
          <w:p w14:paraId="48656B8F" w14:textId="2891365E" w:rsidR="00C06488" w:rsidRPr="00601E3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CA067B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</w:t>
            </w:r>
            <w:r w:rsidR="000D38A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CA067B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710" w:type="dxa"/>
            <w:vAlign w:val="bottom"/>
          </w:tcPr>
          <w:p w14:paraId="75DC3818" w14:textId="37F00BC1" w:rsidR="00C06488" w:rsidRPr="00CA067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60E72F" w14:textId="77777777" w:rsidR="00C06488" w:rsidRPr="00CA067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C91B04B" w14:textId="5C5FE982" w:rsidR="00C06488" w:rsidRPr="00601E3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CA067B"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  <w:tr w:rsidR="00C06488" w:rsidRPr="00B0181B" w14:paraId="375BB4EB" w14:textId="77777777" w:rsidTr="00C06488">
        <w:tc>
          <w:tcPr>
            <w:tcW w:w="5598" w:type="dxa"/>
          </w:tcPr>
          <w:p w14:paraId="0453FFBF" w14:textId="77777777" w:rsidR="00C06488" w:rsidRPr="00601E3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vAlign w:val="bottom"/>
          </w:tcPr>
          <w:p w14:paraId="2586E59B" w14:textId="77777777" w:rsidR="00C06488" w:rsidRPr="00601E3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3232D05" w14:textId="77777777" w:rsidR="00C06488" w:rsidRPr="00601E3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3782FE1F" w14:textId="77777777" w:rsidR="00C06488" w:rsidRPr="00601E3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06488" w:rsidRPr="00B0181B" w14:paraId="7D741248" w14:textId="77777777" w:rsidTr="00C06488">
        <w:tc>
          <w:tcPr>
            <w:tcW w:w="5598" w:type="dxa"/>
          </w:tcPr>
          <w:p w14:paraId="5438640D" w14:textId="21678E3B" w:rsidR="00C06488" w:rsidRPr="000F078E" w:rsidRDefault="00D60A4B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="00C06488" w:rsidRPr="000F07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10" w:type="dxa"/>
            <w:vAlign w:val="bottom"/>
          </w:tcPr>
          <w:p w14:paraId="126327E8" w14:textId="77777777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FEB951" w14:textId="77777777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717F739" w14:textId="77777777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6488" w:rsidRPr="00B0181B" w14:paraId="34350F09" w14:textId="77777777" w:rsidTr="00C06488">
        <w:tc>
          <w:tcPr>
            <w:tcW w:w="5598" w:type="dxa"/>
          </w:tcPr>
          <w:p w14:paraId="68EE51E2" w14:textId="77777777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9C84384" w14:textId="2899D8AD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(2,228)</w:t>
            </w:r>
          </w:p>
        </w:tc>
        <w:tc>
          <w:tcPr>
            <w:tcW w:w="270" w:type="dxa"/>
          </w:tcPr>
          <w:p w14:paraId="32D2CE75" w14:textId="77777777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C473E7C" w14:textId="739083E0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(2,218)</w:t>
            </w:r>
          </w:p>
        </w:tc>
      </w:tr>
      <w:tr w:rsidR="00C06488" w:rsidRPr="00B0181B" w14:paraId="3B796949" w14:textId="77777777" w:rsidTr="00C06488">
        <w:tc>
          <w:tcPr>
            <w:tcW w:w="5598" w:type="dxa"/>
          </w:tcPr>
          <w:p w14:paraId="728EAD00" w14:textId="77777777" w:rsidR="00C06488" w:rsidRPr="005C178C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68FC5F2" w14:textId="77777777" w:rsidR="00C06488" w:rsidRPr="005C178C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4A9B2F3" w14:textId="77777777" w:rsidR="00C06488" w:rsidRPr="005C178C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D42EC8A" w14:textId="77777777" w:rsidR="00C06488" w:rsidRPr="005C178C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06488" w:rsidRPr="00B0181B" w14:paraId="4457BD4D" w14:textId="77777777" w:rsidTr="00C06488">
        <w:tc>
          <w:tcPr>
            <w:tcW w:w="5598" w:type="dxa"/>
          </w:tcPr>
          <w:p w14:paraId="3BC8F8CD" w14:textId="3155D345" w:rsidR="00C06488" w:rsidRPr="00B0181B" w:rsidRDefault="00410AC0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 w:rsidR="00C06488" w:rsidRPr="00B018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FD9DCD" w14:textId="311A2C55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15,522</w:t>
            </w:r>
          </w:p>
        </w:tc>
        <w:tc>
          <w:tcPr>
            <w:tcW w:w="270" w:type="dxa"/>
          </w:tcPr>
          <w:p w14:paraId="479B8655" w14:textId="77777777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47D41F2" w14:textId="0BADEAF4" w:rsidR="00C06488" w:rsidRPr="00B0181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67B">
              <w:rPr>
                <w:rFonts w:ascii="Angsana New" w:hAnsi="Angsana New"/>
                <w:b/>
                <w:bCs/>
                <w:sz w:val="30"/>
                <w:szCs w:val="30"/>
              </w:rPr>
              <w:t>15,678</w:t>
            </w:r>
          </w:p>
        </w:tc>
      </w:tr>
    </w:tbl>
    <w:p w14:paraId="75060B63" w14:textId="44FF582E" w:rsidR="00670ECB" w:rsidRPr="007B3650" w:rsidRDefault="00670ECB" w:rsidP="00670EC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  <w:r w:rsidRPr="007B3650">
        <w:rPr>
          <w:rFonts w:ascii="Angsana New" w:eastAsia="Calibri" w:hAnsi="Angsana New"/>
          <w:sz w:val="30"/>
          <w:szCs w:val="30"/>
          <w:cs/>
        </w:rPr>
        <w:t>กำไร</w:t>
      </w:r>
      <w:r w:rsidRPr="007B3650">
        <w:rPr>
          <w:rFonts w:ascii="Angsana New" w:eastAsia="Calibri" w:hAnsi="Angsana New" w:hint="cs"/>
          <w:sz w:val="30"/>
          <w:szCs w:val="30"/>
          <w:cs/>
        </w:rPr>
        <w:t>และ</w:t>
      </w:r>
      <w:r w:rsidRPr="007B3650">
        <w:rPr>
          <w:rFonts w:ascii="Angsana New" w:eastAsia="Calibri" w:hAnsi="Angsana New"/>
          <w:sz w:val="30"/>
          <w:szCs w:val="30"/>
          <w:cs/>
        </w:rPr>
        <w:t>ขาดทุนจากการประมาณการตามหลักคณิตศาสตร์ประกันภัยที่</w:t>
      </w:r>
      <w:r w:rsidR="00D60A4B">
        <w:rPr>
          <w:rFonts w:ascii="Angsana New" w:eastAsia="Calibri" w:hAnsi="Angsana New"/>
          <w:sz w:val="30"/>
          <w:szCs w:val="30"/>
          <w:cs/>
        </w:rPr>
        <w:t>รับรู้ในกำไรขาดทุนเบ็ดเสร็จอื่น</w:t>
      </w:r>
      <w:r w:rsidRPr="007B3650">
        <w:rPr>
          <w:rFonts w:ascii="Angsana New" w:eastAsia="Calibri" w:hAnsi="Angsana New"/>
          <w:sz w:val="30"/>
          <w:szCs w:val="30"/>
          <w:cs/>
        </w:rPr>
        <w:t>เกิดขึ้นจาก</w:t>
      </w:r>
    </w:p>
    <w:p w14:paraId="03EFBBB2" w14:textId="77777777" w:rsidR="008F1332" w:rsidRPr="00954EAF" w:rsidRDefault="008F1332" w:rsidP="008F1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10"/>
        <w:gridCol w:w="270"/>
        <w:gridCol w:w="1809"/>
      </w:tblGrid>
      <w:tr w:rsidR="008F1332" w:rsidRPr="00CF7C61" w14:paraId="4E73EA8C" w14:textId="77777777" w:rsidTr="00D60A4B">
        <w:tc>
          <w:tcPr>
            <w:tcW w:w="5598" w:type="dxa"/>
          </w:tcPr>
          <w:p w14:paraId="1F005057" w14:textId="77777777" w:rsidR="008F1332" w:rsidRPr="00EC3022" w:rsidRDefault="008F1332" w:rsidP="005B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9" w:type="dxa"/>
            <w:gridSpan w:val="3"/>
          </w:tcPr>
          <w:p w14:paraId="6A16E7AE" w14:textId="77777777" w:rsidR="008F1332" w:rsidRPr="00CF7C61" w:rsidRDefault="008F1332" w:rsidP="005B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BC2E265" w14:textId="77777777" w:rsidR="008F1332" w:rsidRPr="00CF7C61" w:rsidRDefault="008F1332" w:rsidP="005B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5A5A90" w:rsidRPr="00CF7C61" w14:paraId="155546D5" w14:textId="77777777" w:rsidTr="00D60A4B">
        <w:tc>
          <w:tcPr>
            <w:tcW w:w="5598" w:type="dxa"/>
          </w:tcPr>
          <w:p w14:paraId="4FF9DCFE" w14:textId="77777777" w:rsidR="005A5A90" w:rsidRPr="00CF7C6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F9FD7D6" w14:textId="711638D2" w:rsidR="005A5A90" w:rsidRPr="00284595" w:rsidRDefault="005A5A90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8246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28053B" w14:textId="77777777" w:rsidR="005A5A90" w:rsidRPr="00284595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14:paraId="045D9622" w14:textId="5B099719" w:rsidR="005A5A90" w:rsidRPr="00284595" w:rsidRDefault="005A5A90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282469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A5A90" w:rsidRPr="00CF7C61" w14:paraId="2854C4A2" w14:textId="77777777" w:rsidTr="00D60A4B">
        <w:tc>
          <w:tcPr>
            <w:tcW w:w="5598" w:type="dxa"/>
          </w:tcPr>
          <w:p w14:paraId="038B20DD" w14:textId="77777777" w:rsidR="005A5A90" w:rsidRPr="00CF7C6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9" w:type="dxa"/>
            <w:gridSpan w:val="3"/>
          </w:tcPr>
          <w:p w14:paraId="0B787CB4" w14:textId="77777777" w:rsidR="005A5A90" w:rsidRPr="00CF7C6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0AC0" w:rsidRPr="00CF7C61" w14:paraId="666532B6" w14:textId="77777777" w:rsidTr="00D60A4B">
        <w:tc>
          <w:tcPr>
            <w:tcW w:w="5598" w:type="dxa"/>
          </w:tcPr>
          <w:p w14:paraId="5913C4DB" w14:textId="5F76EC87" w:rsidR="00410AC0" w:rsidRPr="007B3650" w:rsidRDefault="00410AC0" w:rsidP="0041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สมมติ</w:t>
            </w:r>
            <w:r w:rsidRPr="007B3650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10" w:type="dxa"/>
          </w:tcPr>
          <w:p w14:paraId="6673DD39" w14:textId="7EA57D9D" w:rsidR="00410AC0" w:rsidRDefault="00410AC0" w:rsidP="0041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FAC17B" w14:textId="77777777" w:rsidR="00410AC0" w:rsidRPr="00CF7C61" w:rsidRDefault="00410AC0" w:rsidP="0041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14:paraId="7FDD4321" w14:textId="63957535" w:rsidR="00410AC0" w:rsidRDefault="00F45B8D" w:rsidP="0041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Pr="00CA067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410AC0" w:rsidRPr="00CF7C61" w14:paraId="1D1B8ADE" w14:textId="77777777" w:rsidTr="00D60A4B">
        <w:tc>
          <w:tcPr>
            <w:tcW w:w="5598" w:type="dxa"/>
          </w:tcPr>
          <w:p w14:paraId="58C2084C" w14:textId="36194501" w:rsidR="00410AC0" w:rsidRPr="007B3650" w:rsidRDefault="00410AC0" w:rsidP="0041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65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710" w:type="dxa"/>
          </w:tcPr>
          <w:p w14:paraId="26C523F4" w14:textId="2DD0E5E6" w:rsidR="00410AC0" w:rsidRDefault="00410AC0" w:rsidP="0041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010108" w14:textId="77777777" w:rsidR="00410AC0" w:rsidRPr="00CF7C61" w:rsidRDefault="00410AC0" w:rsidP="0041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14:paraId="6591955A" w14:textId="1E92D623" w:rsidR="00410AC0" w:rsidRDefault="00F45B8D" w:rsidP="0041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(258)</w:t>
            </w:r>
          </w:p>
        </w:tc>
      </w:tr>
      <w:tr w:rsidR="00410AC0" w:rsidRPr="00CF7C61" w14:paraId="2FCFE9EC" w14:textId="77777777" w:rsidTr="00D60A4B">
        <w:tc>
          <w:tcPr>
            <w:tcW w:w="5598" w:type="dxa"/>
          </w:tcPr>
          <w:p w14:paraId="0F31F140" w14:textId="782B99DB" w:rsidR="00410AC0" w:rsidRPr="007B3650" w:rsidRDefault="00410AC0" w:rsidP="0041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สมมติ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</w:t>
            </w:r>
            <w:r w:rsidRPr="007B3650">
              <w:rPr>
                <w:rFonts w:ascii="Angsana New" w:hAnsi="Angsana New"/>
                <w:sz w:val="30"/>
                <w:szCs w:val="30"/>
                <w:cs/>
              </w:rPr>
              <w:t>ประชากร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00D4A8" w14:textId="421077C1" w:rsidR="00410AC0" w:rsidRPr="006843C2" w:rsidRDefault="00410AC0" w:rsidP="0041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EAF18B" w14:textId="77777777" w:rsidR="00410AC0" w:rsidRPr="00CF7C61" w:rsidRDefault="00410AC0" w:rsidP="0041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3C414A65" w14:textId="49AB3FD4" w:rsidR="00410AC0" w:rsidRPr="006843C2" w:rsidRDefault="00F45B8D" w:rsidP="0041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A067B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36)</w:t>
            </w:r>
          </w:p>
        </w:tc>
      </w:tr>
      <w:tr w:rsidR="00C06488" w:rsidRPr="00CF7C61" w14:paraId="0D609E28" w14:textId="77777777" w:rsidTr="00D60A4B">
        <w:tc>
          <w:tcPr>
            <w:tcW w:w="5598" w:type="dxa"/>
            <w:vAlign w:val="bottom"/>
          </w:tcPr>
          <w:p w14:paraId="564DC56B" w14:textId="77777777" w:rsidR="00C06488" w:rsidRPr="00CF7C61" w:rsidRDefault="00C06488" w:rsidP="00D6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09B8D0A" w14:textId="0CCF00BB" w:rsidR="00C06488" w:rsidRPr="006843C2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7E7313" w14:textId="77777777" w:rsidR="00C06488" w:rsidRPr="00CF7C61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14:paraId="101193D2" w14:textId="79DFD9D4" w:rsidR="00C06488" w:rsidRPr="00670ECB" w:rsidRDefault="00C06488" w:rsidP="00C0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162</w:t>
            </w:r>
          </w:p>
        </w:tc>
      </w:tr>
    </w:tbl>
    <w:p w14:paraId="4EA02738" w14:textId="77777777" w:rsidR="008F1332" w:rsidRPr="00CF7C61" w:rsidRDefault="008F1332" w:rsidP="00CB4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10D5C25" w14:textId="77777777" w:rsidR="00EC671B" w:rsidRPr="003B5B81" w:rsidRDefault="00EC671B" w:rsidP="003B5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B5B81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2894D840" w14:textId="77777777" w:rsidR="00EC671B" w:rsidRPr="00EC671B" w:rsidRDefault="00EC671B" w:rsidP="001E7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7138DCCC" w14:textId="7B4E0626" w:rsidR="00CB46BF" w:rsidRPr="00BE63B5" w:rsidRDefault="001E7CD5" w:rsidP="00BE6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Cordia New"/>
          <w:b/>
          <w:bCs/>
          <w:i/>
          <w:iCs/>
          <w:color w:val="0000FF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ข้อส</w:t>
      </w:r>
      <w:r w:rsidR="000D38A6">
        <w:rPr>
          <w:rFonts w:ascii="Angsana New" w:hAnsi="Angsana New"/>
          <w:sz w:val="30"/>
          <w:szCs w:val="30"/>
          <w:cs/>
        </w:rPr>
        <w:t>มมติหลักในการประมาณการตามหลัก</w:t>
      </w:r>
      <w:r w:rsidRPr="00CF7C61">
        <w:rPr>
          <w:rFonts w:ascii="Angsana New" w:hAnsi="Angsana New"/>
          <w:sz w:val="30"/>
          <w:szCs w:val="30"/>
          <w:cs/>
        </w:rPr>
        <w:t>คณิตศาสตร์ประกันภัย ณ วันที่</w:t>
      </w:r>
      <w:r w:rsidRPr="00BE63B5">
        <w:rPr>
          <w:rFonts w:ascii="Angsana New" w:hAnsi="Angsana New"/>
          <w:sz w:val="30"/>
          <w:szCs w:val="30"/>
          <w:cs/>
        </w:rPr>
        <w:t>รายงาน</w:t>
      </w:r>
      <w:r w:rsidR="00BE63B5" w:rsidRPr="00BE63B5">
        <w:rPr>
          <w:rFonts w:ascii="Angsana New" w:hAnsi="Angsana New"/>
          <w:sz w:val="30"/>
          <w:szCs w:val="30"/>
        </w:rPr>
        <w:t xml:space="preserve"> </w:t>
      </w:r>
      <w:r w:rsidR="00BE63B5" w:rsidRPr="00BE63B5">
        <w:rPr>
          <w:rFonts w:ascii="Angsana New" w:hAnsi="Angsana New"/>
          <w:sz w:val="30"/>
          <w:szCs w:val="30"/>
          <w:cs/>
        </w:rPr>
        <w:t>(แสดงโดยวิธีถัวเฉลี่ย</w:t>
      </w:r>
      <w:r w:rsidR="009A645A">
        <w:rPr>
          <w:rFonts w:ascii="Angsana New" w:hAnsi="Angsana New"/>
          <w:sz w:val="30"/>
          <w:szCs w:val="30"/>
        </w:rPr>
        <w:t xml:space="preserve">         </w:t>
      </w:r>
      <w:r w:rsidR="00BE63B5" w:rsidRPr="00BE63B5">
        <w:rPr>
          <w:rFonts w:ascii="Angsana New" w:hAnsi="Angsana New"/>
          <w:sz w:val="30"/>
          <w:szCs w:val="30"/>
          <w:cs/>
        </w:rPr>
        <w:t>ถ่วงน้ำหนัก) ได้แก่</w:t>
      </w:r>
    </w:p>
    <w:p w14:paraId="2D7B7E3D" w14:textId="77777777" w:rsidR="00BE63B5" w:rsidRPr="00BE63B5" w:rsidRDefault="00BE63B5" w:rsidP="00BE6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Cordia New"/>
          <w:b/>
          <w:bCs/>
          <w:i/>
          <w:iCs/>
          <w:color w:val="0000FF"/>
          <w:szCs w:val="30"/>
          <w:highlight w:val="cyan"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10"/>
        <w:gridCol w:w="270"/>
        <w:gridCol w:w="1809"/>
      </w:tblGrid>
      <w:tr w:rsidR="00CB46BF" w:rsidRPr="00CF7C61" w14:paraId="63F626C9" w14:textId="77777777" w:rsidTr="007B1FE9">
        <w:tc>
          <w:tcPr>
            <w:tcW w:w="5598" w:type="dxa"/>
          </w:tcPr>
          <w:p w14:paraId="75A6B503" w14:textId="77777777" w:rsidR="00CB46BF" w:rsidRPr="00EC3022" w:rsidRDefault="00CB46BF" w:rsidP="006A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9" w:type="dxa"/>
            <w:gridSpan w:val="3"/>
          </w:tcPr>
          <w:p w14:paraId="177B1F8A" w14:textId="77777777" w:rsidR="00CB46BF" w:rsidRPr="00CF7C61" w:rsidRDefault="00CB46BF" w:rsidP="006A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6975B6E4" w14:textId="77777777" w:rsidR="00CB46BF" w:rsidRPr="00CF7C61" w:rsidRDefault="00CB46BF" w:rsidP="006A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FF075F" w:rsidRPr="00CF7C61" w14:paraId="32E4E10A" w14:textId="77777777" w:rsidTr="007B1FE9">
        <w:tc>
          <w:tcPr>
            <w:tcW w:w="5598" w:type="dxa"/>
          </w:tcPr>
          <w:p w14:paraId="753AE4AD" w14:textId="77777777" w:rsidR="00FF075F" w:rsidRPr="00CF7C6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F63C41F" w14:textId="77777777" w:rsidR="00FF075F" w:rsidRPr="003B5B8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14:paraId="6167BC17" w14:textId="77777777" w:rsidR="00FF075F" w:rsidRPr="003B5B8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14:paraId="63A7AEAC" w14:textId="77777777" w:rsidR="00FF075F" w:rsidRPr="003B5B8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282469" w:rsidRPr="00CF7C61" w14:paraId="3924B39E" w14:textId="77777777" w:rsidTr="007B1FE9">
        <w:tc>
          <w:tcPr>
            <w:tcW w:w="5598" w:type="dxa"/>
          </w:tcPr>
          <w:p w14:paraId="119A0D55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DFE4168" w14:textId="21FE352A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E201037" w14:textId="77777777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14:paraId="2F1AFB3A" w14:textId="2DE3054B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82469" w:rsidRPr="00CF7C61" w14:paraId="3723941F" w14:textId="77777777" w:rsidTr="007B1FE9">
        <w:tc>
          <w:tcPr>
            <w:tcW w:w="5598" w:type="dxa"/>
          </w:tcPr>
          <w:p w14:paraId="500B7C2E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9" w:type="dxa"/>
            <w:gridSpan w:val="3"/>
          </w:tcPr>
          <w:p w14:paraId="63A7CAFF" w14:textId="77777777" w:rsidR="00282469" w:rsidRPr="00C56BAD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6B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282469" w:rsidRPr="00CF7C61" w14:paraId="1212C044" w14:textId="77777777" w:rsidTr="007B1FE9">
        <w:tc>
          <w:tcPr>
            <w:tcW w:w="5598" w:type="dxa"/>
          </w:tcPr>
          <w:p w14:paraId="6AF629EC" w14:textId="77777777" w:rsidR="00282469" w:rsidRPr="00CF7C61" w:rsidRDefault="00282469" w:rsidP="007B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00B33993" w14:textId="6A8B1172" w:rsidR="00282469" w:rsidRPr="006843C2" w:rsidRDefault="00FE4794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270" w:type="dxa"/>
          </w:tcPr>
          <w:p w14:paraId="76B4732C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14:paraId="03B356BA" w14:textId="14826EBF" w:rsidR="00282469" w:rsidRPr="006843C2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67B">
              <w:rPr>
                <w:rFonts w:ascii="Angsana New" w:hAnsi="Angsana New"/>
                <w:sz w:val="30"/>
                <w:szCs w:val="30"/>
              </w:rPr>
              <w:t>2.0</w:t>
            </w:r>
          </w:p>
        </w:tc>
      </w:tr>
      <w:tr w:rsidR="00282469" w:rsidRPr="00CF7C61" w14:paraId="21402BF7" w14:textId="77777777" w:rsidTr="007B1FE9">
        <w:tc>
          <w:tcPr>
            <w:tcW w:w="5598" w:type="dxa"/>
          </w:tcPr>
          <w:p w14:paraId="7466A7FF" w14:textId="77777777" w:rsidR="00282469" w:rsidRPr="00F24574" w:rsidRDefault="00282469" w:rsidP="007B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710" w:type="dxa"/>
          </w:tcPr>
          <w:p w14:paraId="2147E3CA" w14:textId="7C252304" w:rsidR="00282469" w:rsidRPr="006843C2" w:rsidRDefault="00FE4794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D60A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D60A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FA837D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14:paraId="6E933AB5" w14:textId="41302C81" w:rsidR="00282469" w:rsidRPr="006843C2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67B">
              <w:rPr>
                <w:rFonts w:ascii="Angsana New" w:hAnsi="Angsana New"/>
                <w:sz w:val="30"/>
                <w:szCs w:val="30"/>
              </w:rPr>
              <w:t>5</w:t>
            </w:r>
            <w:r w:rsidR="00D60A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067B">
              <w:rPr>
                <w:rFonts w:ascii="Angsana New" w:hAnsi="Angsana New"/>
                <w:sz w:val="30"/>
                <w:szCs w:val="30"/>
              </w:rPr>
              <w:t>-</w:t>
            </w:r>
            <w:r w:rsidR="00D60A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067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82469" w:rsidRPr="00CF7C61" w14:paraId="5AAEEF8B" w14:textId="77777777" w:rsidTr="007B1FE9">
        <w:tc>
          <w:tcPr>
            <w:tcW w:w="5598" w:type="dxa"/>
          </w:tcPr>
          <w:p w14:paraId="35E36019" w14:textId="77777777" w:rsidR="00282469" w:rsidRPr="00380A51" w:rsidRDefault="00282469" w:rsidP="007B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A5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710" w:type="dxa"/>
          </w:tcPr>
          <w:p w14:paraId="6EEA6FDA" w14:textId="7156B69C" w:rsidR="00282469" w:rsidRPr="006843C2" w:rsidRDefault="00FE4794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60A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D60A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2D1F70E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14:paraId="3BFFAD7A" w14:textId="4DD61426" w:rsidR="00282469" w:rsidRPr="006843C2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67B">
              <w:rPr>
                <w:rFonts w:ascii="Angsana New" w:hAnsi="Angsana New"/>
                <w:sz w:val="30"/>
                <w:szCs w:val="30"/>
              </w:rPr>
              <w:t>2</w:t>
            </w:r>
            <w:r w:rsidR="00D60A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067B">
              <w:rPr>
                <w:rFonts w:ascii="Angsana New" w:hAnsi="Angsana New"/>
                <w:sz w:val="30"/>
                <w:szCs w:val="30"/>
              </w:rPr>
              <w:t>-</w:t>
            </w:r>
            <w:r w:rsidR="00D60A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067B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282469" w:rsidRPr="00CF7C61" w14:paraId="1AC01377" w14:textId="77777777" w:rsidTr="007B1FE9">
        <w:tc>
          <w:tcPr>
            <w:tcW w:w="5598" w:type="dxa"/>
          </w:tcPr>
          <w:p w14:paraId="0428999E" w14:textId="77777777" w:rsidR="00282469" w:rsidRPr="00380A51" w:rsidRDefault="00282469" w:rsidP="007B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A51">
              <w:rPr>
                <w:rFonts w:ascii="Angsana New" w:hAnsi="Angsana New"/>
                <w:sz w:val="30"/>
                <w:szCs w:val="30"/>
                <w:cs/>
              </w:rPr>
              <w:t xml:space="preserve">อายุครบเกษียณ </w:t>
            </w:r>
            <w:r w:rsidRPr="00F245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710" w:type="dxa"/>
          </w:tcPr>
          <w:p w14:paraId="2499E804" w14:textId="24D0FA79" w:rsidR="00282469" w:rsidRPr="006843C2" w:rsidRDefault="00FE4794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D60A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D60A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3F669BF9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14:paraId="5E7A73FA" w14:textId="49912544" w:rsidR="00282469" w:rsidRPr="006843C2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67B">
              <w:rPr>
                <w:rFonts w:ascii="Angsana New" w:hAnsi="Angsana New"/>
                <w:sz w:val="30"/>
                <w:szCs w:val="30"/>
              </w:rPr>
              <w:t>55</w:t>
            </w:r>
            <w:r w:rsidR="00D60A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067B">
              <w:rPr>
                <w:rFonts w:ascii="Angsana New" w:hAnsi="Angsana New"/>
                <w:sz w:val="30"/>
                <w:szCs w:val="30"/>
              </w:rPr>
              <w:t>-</w:t>
            </w:r>
            <w:r w:rsidR="00D60A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067B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</w:tbl>
    <w:p w14:paraId="55B7874F" w14:textId="77777777" w:rsidR="002B49BF" w:rsidRPr="00986FAE" w:rsidRDefault="002B49BF" w:rsidP="002B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7CCEBBAF" w14:textId="78547EA9" w:rsidR="0025133B" w:rsidRDefault="00380B45" w:rsidP="00670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sz w:val="30"/>
          <w:szCs w:val="30"/>
        </w:rPr>
      </w:pPr>
      <w:r w:rsidRPr="00380A51">
        <w:rPr>
          <w:rFonts w:ascii="Angsana New" w:hAnsi="Angsana New" w:hint="cs"/>
          <w:sz w:val="30"/>
          <w:szCs w:val="30"/>
          <w:cs/>
        </w:rPr>
        <w:t>ข้</w:t>
      </w:r>
      <w:r w:rsidR="0000137C" w:rsidRPr="00380A51">
        <w:rPr>
          <w:rFonts w:ascii="Angsana New" w:hAnsi="Angsana New" w:hint="cs"/>
          <w:sz w:val="30"/>
          <w:szCs w:val="30"/>
          <w:cs/>
        </w:rPr>
        <w:t>อสมมติเกี่ยวกับอัตรา</w:t>
      </w:r>
      <w:r w:rsidR="008819AE" w:rsidRPr="00380A51">
        <w:rPr>
          <w:rFonts w:ascii="Angsana New" w:hAnsi="Angsana New" w:hint="cs"/>
          <w:sz w:val="30"/>
          <w:szCs w:val="30"/>
          <w:cs/>
        </w:rPr>
        <w:t>มรณะ</w:t>
      </w:r>
      <w:r w:rsidR="0000137C" w:rsidRPr="00380A51">
        <w:rPr>
          <w:rFonts w:ascii="Angsana New" w:hAnsi="Angsana New" w:hint="cs"/>
          <w:sz w:val="30"/>
          <w:szCs w:val="30"/>
          <w:cs/>
        </w:rPr>
        <w:t>ในอนาคต</w:t>
      </w:r>
      <w:r w:rsidR="008819AE" w:rsidRPr="00380A51">
        <w:rPr>
          <w:rFonts w:ascii="Angsana New" w:hAnsi="Angsana New" w:hint="cs"/>
          <w:sz w:val="30"/>
          <w:szCs w:val="30"/>
          <w:cs/>
        </w:rPr>
        <w:t>ถือตามข้อมูลทาง</w:t>
      </w:r>
      <w:r w:rsidR="0000137C" w:rsidRPr="00380A51">
        <w:rPr>
          <w:rFonts w:ascii="Angsana New" w:hAnsi="Angsana New" w:hint="cs"/>
          <w:sz w:val="30"/>
          <w:szCs w:val="30"/>
          <w:cs/>
        </w:rPr>
        <w:t>สถิติ</w:t>
      </w:r>
      <w:r w:rsidR="008819AE" w:rsidRPr="00380A51">
        <w:rPr>
          <w:rFonts w:ascii="Angsana New" w:hAnsi="Angsana New" w:hint="cs"/>
          <w:sz w:val="30"/>
          <w:szCs w:val="30"/>
          <w:cs/>
        </w:rPr>
        <w:t>ที่เผยแพร่</w:t>
      </w:r>
      <w:r w:rsidR="00631757" w:rsidRPr="00380A51">
        <w:rPr>
          <w:rFonts w:ascii="Angsana New" w:hAnsi="Angsana New" w:hint="cs"/>
          <w:sz w:val="30"/>
          <w:szCs w:val="30"/>
          <w:cs/>
        </w:rPr>
        <w:t>ทั่วไปและตาราง</w:t>
      </w:r>
      <w:r w:rsidR="008819AE" w:rsidRPr="00380A51">
        <w:rPr>
          <w:rFonts w:ascii="Angsana New" w:hAnsi="Angsana New" w:hint="cs"/>
          <w:sz w:val="30"/>
          <w:szCs w:val="30"/>
          <w:cs/>
        </w:rPr>
        <w:t>มรณะ</w:t>
      </w:r>
    </w:p>
    <w:p w14:paraId="22032E8C" w14:textId="77777777" w:rsidR="002B49BF" w:rsidRPr="005A532A" w:rsidRDefault="002B49BF" w:rsidP="001B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="Angsana New" w:hAnsi="Angsana New"/>
          <w:sz w:val="30"/>
          <w:szCs w:val="30"/>
        </w:rPr>
      </w:pPr>
    </w:p>
    <w:p w14:paraId="6F1D8201" w14:textId="77777777" w:rsidR="00431D68" w:rsidRPr="00C131AE" w:rsidRDefault="00431D68" w:rsidP="00370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 w:rsidR="00370E4A">
        <w:rPr>
          <w:rFonts w:ascii="Angsana New" w:hAnsi="Angsana New"/>
          <w:b/>
          <w:bCs/>
          <w:sz w:val="30"/>
          <w:szCs w:val="30"/>
        </w:rPr>
        <w:br w:type="page"/>
      </w:r>
      <w:r w:rsidR="00C131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5A1155B3" w14:textId="77777777" w:rsidR="00C131AE" w:rsidRPr="00D902E3" w:rsidRDefault="00C131AE" w:rsidP="002B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both"/>
        <w:rPr>
          <w:rFonts w:ascii="Angsana New" w:hAnsi="Angsana New"/>
          <w:sz w:val="20"/>
          <w:szCs w:val="20"/>
        </w:rPr>
      </w:pPr>
    </w:p>
    <w:p w14:paraId="66119F3F" w14:textId="10DE5856" w:rsidR="0025133B" w:rsidRDefault="00F24574" w:rsidP="00E11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25133B" w:rsidRPr="003B5B81">
        <w:rPr>
          <w:rFonts w:ascii="Angsana New" w:hAnsi="Angsana New"/>
          <w:sz w:val="30"/>
          <w:szCs w:val="30"/>
          <w:cs/>
        </w:rPr>
        <w:t>ที่เกี่ยวข้อง</w:t>
      </w:r>
      <w:r w:rsidR="0025133B" w:rsidRPr="003B5B81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D60A4B">
        <w:rPr>
          <w:rFonts w:ascii="Angsana New" w:hAnsi="Angsana New"/>
          <w:sz w:val="30"/>
          <w:szCs w:val="30"/>
          <w:cs/>
        </w:rPr>
        <w:t>อื่นๆ</w:t>
      </w:r>
      <w:r w:rsidR="004B7569">
        <w:rPr>
          <w:rFonts w:ascii="Angsana New" w:hAnsi="Angsana New"/>
          <w:sz w:val="30"/>
          <w:szCs w:val="30"/>
        </w:rPr>
        <w:t xml:space="preserve"> </w:t>
      </w:r>
      <w:r w:rsidR="0025133B" w:rsidRPr="003B5B81">
        <w:rPr>
          <w:rFonts w:ascii="Angsana New" w:hAnsi="Angsana New"/>
          <w:sz w:val="30"/>
          <w:szCs w:val="30"/>
          <w:cs/>
        </w:rPr>
        <w:t>คงที่ จะมีผลกระทบต่อภาระผูกพันผลประโยชน์ที่กำหนดไว้เป็นจำนวนเงินดังต่อไปนี้</w:t>
      </w:r>
    </w:p>
    <w:p w14:paraId="4D173151" w14:textId="77777777" w:rsidR="0025133B" w:rsidRPr="003D7D7F" w:rsidRDefault="0025133B" w:rsidP="00031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5868"/>
        <w:gridCol w:w="1658"/>
        <w:gridCol w:w="236"/>
        <w:gridCol w:w="1526"/>
      </w:tblGrid>
      <w:tr w:rsidR="0025133B" w:rsidRPr="001D2E3D" w14:paraId="0140A08D" w14:textId="77777777" w:rsidTr="00E11D8B">
        <w:tc>
          <w:tcPr>
            <w:tcW w:w="5868" w:type="dxa"/>
          </w:tcPr>
          <w:p w14:paraId="0DCBCCD1" w14:textId="77777777" w:rsidR="0025133B" w:rsidRPr="001D2E3D" w:rsidRDefault="0025133B" w:rsidP="00193E06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420" w:type="dxa"/>
            <w:gridSpan w:val="3"/>
          </w:tcPr>
          <w:p w14:paraId="5E7D1FFA" w14:textId="77777777" w:rsidR="0025133B" w:rsidRPr="00C0631D" w:rsidRDefault="003B5B81" w:rsidP="00C0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</w:t>
            </w: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0631D" w:rsidRPr="001D2E3D" w14:paraId="275D1448" w14:textId="77777777" w:rsidTr="00E11D8B">
        <w:tc>
          <w:tcPr>
            <w:tcW w:w="5868" w:type="dxa"/>
          </w:tcPr>
          <w:p w14:paraId="275BF5D3" w14:textId="77777777" w:rsidR="00C0631D" w:rsidRPr="001D2E3D" w:rsidRDefault="00C0631D" w:rsidP="00193E06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420" w:type="dxa"/>
            <w:gridSpan w:val="3"/>
          </w:tcPr>
          <w:p w14:paraId="0DF266C4" w14:textId="77777777" w:rsidR="00C0631D" w:rsidRDefault="00C0631D" w:rsidP="00C0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C0631D" w:rsidRPr="001D2E3D" w14:paraId="121AF568" w14:textId="77777777" w:rsidTr="00E11D8B">
        <w:tc>
          <w:tcPr>
            <w:tcW w:w="5868" w:type="dxa"/>
          </w:tcPr>
          <w:p w14:paraId="38DFCA49" w14:textId="77777777" w:rsidR="00C0631D" w:rsidRPr="00C0631D" w:rsidRDefault="00C0631D" w:rsidP="00193E06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420" w:type="dxa"/>
            <w:gridSpan w:val="3"/>
          </w:tcPr>
          <w:p w14:paraId="7C603695" w14:textId="77777777" w:rsidR="00C0631D" w:rsidRDefault="00C0631D" w:rsidP="00C0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B5B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5133B" w:rsidRPr="003B5B81" w14:paraId="7EE2B197" w14:textId="77777777" w:rsidTr="00E11D8B">
        <w:tc>
          <w:tcPr>
            <w:tcW w:w="5868" w:type="dxa"/>
          </w:tcPr>
          <w:p w14:paraId="11978822" w14:textId="550CCA3E" w:rsidR="0025133B" w:rsidRDefault="0025133B" w:rsidP="00E11D8B">
            <w:pPr>
              <w:tabs>
                <w:tab w:val="clear" w:pos="227"/>
                <w:tab w:val="left" w:pos="0"/>
              </w:tabs>
              <w:ind w:left="54" w:hanging="234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3B5B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3B5B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E249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3B5B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B5B8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A5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28246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658" w:type="dxa"/>
          </w:tcPr>
          <w:p w14:paraId="3CB6D739" w14:textId="77777777" w:rsidR="0025133B" w:rsidRPr="003B5B81" w:rsidRDefault="0025133B" w:rsidP="00E249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4D6B70DC" w14:textId="77777777" w:rsidR="0025133B" w:rsidRPr="003B5B81" w:rsidRDefault="0025133B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26" w:type="dxa"/>
          </w:tcPr>
          <w:p w14:paraId="73F0FB39" w14:textId="77777777" w:rsidR="0025133B" w:rsidRPr="003B5B81" w:rsidRDefault="0025133B" w:rsidP="00E249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5133B" w:rsidRPr="003B5B81" w14:paraId="7A1C7B4C" w14:textId="77777777" w:rsidTr="00E11D8B">
        <w:tc>
          <w:tcPr>
            <w:tcW w:w="5868" w:type="dxa"/>
          </w:tcPr>
          <w:p w14:paraId="59C3DFAC" w14:textId="77777777" w:rsidR="0025133B" w:rsidRPr="003B5B81" w:rsidRDefault="0025133B" w:rsidP="00193E0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3B5B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3B5B81">
              <w:rPr>
                <w:rFonts w:ascii="Angsana New" w:hAnsi="Angsana New"/>
                <w:sz w:val="30"/>
                <w:szCs w:val="30"/>
              </w:rPr>
              <w:t>1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  <w:vAlign w:val="center"/>
          </w:tcPr>
          <w:p w14:paraId="4A68A007" w14:textId="12B6272E" w:rsidR="0025133B" w:rsidRPr="003B5B81" w:rsidRDefault="005D7660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(22,712)</w:t>
            </w:r>
          </w:p>
        </w:tc>
        <w:tc>
          <w:tcPr>
            <w:tcW w:w="236" w:type="dxa"/>
            <w:vAlign w:val="center"/>
          </w:tcPr>
          <w:p w14:paraId="2ACFFE84" w14:textId="77777777" w:rsidR="0025133B" w:rsidRPr="003B5B81" w:rsidRDefault="0025133B" w:rsidP="0019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14:paraId="0863DCDB" w14:textId="66D3CCE6" w:rsidR="0025133B" w:rsidRPr="003B5B81" w:rsidRDefault="005D7660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26,094</w:t>
            </w:r>
          </w:p>
        </w:tc>
      </w:tr>
      <w:tr w:rsidR="0025133B" w:rsidRPr="003B5B81" w14:paraId="2BD754B9" w14:textId="77777777" w:rsidTr="00E11D8B">
        <w:tc>
          <w:tcPr>
            <w:tcW w:w="5868" w:type="dxa"/>
          </w:tcPr>
          <w:p w14:paraId="31B3063A" w14:textId="77777777" w:rsidR="0025133B" w:rsidRPr="003B5B81" w:rsidRDefault="0025133B" w:rsidP="00193E0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3B5B81">
              <w:rPr>
                <w:rFonts w:ascii="Angsana New" w:hAnsi="Angsana New"/>
                <w:sz w:val="30"/>
                <w:szCs w:val="30"/>
              </w:rPr>
              <w:t>1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</w:tcPr>
          <w:p w14:paraId="3C029D09" w14:textId="7109C3C9" w:rsidR="0025133B" w:rsidRPr="003B5B81" w:rsidRDefault="005D7660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33,764</w:t>
            </w:r>
          </w:p>
        </w:tc>
        <w:tc>
          <w:tcPr>
            <w:tcW w:w="236" w:type="dxa"/>
          </w:tcPr>
          <w:p w14:paraId="4B4F446D" w14:textId="77777777" w:rsidR="0025133B" w:rsidRPr="003B5B81" w:rsidRDefault="0025133B" w:rsidP="0019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26" w:type="dxa"/>
          </w:tcPr>
          <w:p w14:paraId="3B00E17D" w14:textId="6668879E" w:rsidR="0025133B" w:rsidRPr="003B5B81" w:rsidRDefault="005D7660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(29,154)</w:t>
            </w:r>
          </w:p>
        </w:tc>
      </w:tr>
      <w:tr w:rsidR="0025133B" w:rsidRPr="003B5B81" w14:paraId="6D558DF2" w14:textId="77777777" w:rsidTr="00E11D8B">
        <w:tc>
          <w:tcPr>
            <w:tcW w:w="5868" w:type="dxa"/>
          </w:tcPr>
          <w:p w14:paraId="7EDA0EA7" w14:textId="77777777" w:rsidR="0025133B" w:rsidRPr="003B5B81" w:rsidRDefault="001E0CBB" w:rsidP="00193E0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C6E16">
              <w:rPr>
                <w:rFonts w:ascii="Angsana New" w:hAnsi="Angsana New"/>
                <w:sz w:val="30"/>
                <w:szCs w:val="30"/>
              </w:rPr>
              <w:t>1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  <w:vAlign w:val="center"/>
          </w:tcPr>
          <w:p w14:paraId="0E710785" w14:textId="4E9C8CD6" w:rsidR="0025133B" w:rsidRPr="003B5B81" w:rsidRDefault="005D7660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(11,494)</w:t>
            </w:r>
          </w:p>
        </w:tc>
        <w:tc>
          <w:tcPr>
            <w:tcW w:w="236" w:type="dxa"/>
            <w:vAlign w:val="center"/>
          </w:tcPr>
          <w:p w14:paraId="213A2DB2" w14:textId="77777777" w:rsidR="0025133B" w:rsidRPr="003B5B81" w:rsidRDefault="0025133B" w:rsidP="0019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14:paraId="4FF7B7DE" w14:textId="5327A019" w:rsidR="0025133B" w:rsidRPr="003B5B81" w:rsidRDefault="005D7660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13,354</w:t>
            </w:r>
          </w:p>
        </w:tc>
      </w:tr>
      <w:tr w:rsidR="00E11D8B" w:rsidRPr="003B5B81" w14:paraId="25593986" w14:textId="77777777" w:rsidTr="00E11D8B">
        <w:tc>
          <w:tcPr>
            <w:tcW w:w="5868" w:type="dxa"/>
          </w:tcPr>
          <w:p w14:paraId="208C5BDB" w14:textId="77777777" w:rsidR="00E11D8B" w:rsidRPr="00D902E3" w:rsidRDefault="00E11D8B" w:rsidP="00193E06">
            <w:pPr>
              <w:ind w:left="234" w:hanging="23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58" w:type="dxa"/>
            <w:vAlign w:val="center"/>
          </w:tcPr>
          <w:p w14:paraId="43ACB106" w14:textId="77777777" w:rsidR="00E11D8B" w:rsidRPr="00D902E3" w:rsidRDefault="00E11D8B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531000EB" w14:textId="77777777" w:rsidR="00E11D8B" w:rsidRPr="00D902E3" w:rsidRDefault="00E11D8B" w:rsidP="0019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26" w:type="dxa"/>
            <w:vAlign w:val="center"/>
          </w:tcPr>
          <w:p w14:paraId="28000F57" w14:textId="77777777" w:rsidR="00E11D8B" w:rsidRPr="00D902E3" w:rsidRDefault="00E11D8B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1D8B" w:rsidRPr="003B5B81" w14:paraId="5CCAAD16" w14:textId="77777777" w:rsidTr="00E11D8B">
        <w:tc>
          <w:tcPr>
            <w:tcW w:w="5868" w:type="dxa"/>
          </w:tcPr>
          <w:p w14:paraId="709454F1" w14:textId="0D75F3F7" w:rsidR="00E11D8B" w:rsidRPr="003B5B81" w:rsidRDefault="00E11D8B" w:rsidP="00E11D8B">
            <w:pPr>
              <w:tabs>
                <w:tab w:val="clear" w:pos="227"/>
                <w:tab w:val="left" w:pos="0"/>
              </w:tabs>
              <w:ind w:left="5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3B5B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3B5B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B5B8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658" w:type="dxa"/>
            <w:vAlign w:val="center"/>
          </w:tcPr>
          <w:p w14:paraId="058B8476" w14:textId="77777777" w:rsidR="00E11D8B" w:rsidRPr="003B5B81" w:rsidRDefault="00E11D8B" w:rsidP="00E1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4654D5A" w14:textId="77777777" w:rsidR="00E11D8B" w:rsidRPr="003B5B81" w:rsidRDefault="00E11D8B" w:rsidP="00E1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14:paraId="4D554F29" w14:textId="77777777" w:rsidR="00E11D8B" w:rsidRPr="003B5B81" w:rsidRDefault="00E11D8B" w:rsidP="00E1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1D8B" w:rsidRPr="003B5B81" w14:paraId="4A4CBFC6" w14:textId="77777777" w:rsidTr="00E11D8B">
        <w:tc>
          <w:tcPr>
            <w:tcW w:w="5868" w:type="dxa"/>
          </w:tcPr>
          <w:p w14:paraId="7F8A9DAE" w14:textId="1BA67729" w:rsidR="00E11D8B" w:rsidRPr="003B5B81" w:rsidRDefault="00E11D8B" w:rsidP="00E11D8B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3B5B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3B5B81">
              <w:rPr>
                <w:rFonts w:ascii="Angsana New" w:hAnsi="Angsana New"/>
                <w:sz w:val="30"/>
                <w:szCs w:val="30"/>
              </w:rPr>
              <w:t>1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  <w:vAlign w:val="center"/>
          </w:tcPr>
          <w:p w14:paraId="03D02496" w14:textId="3235C7E8" w:rsidR="00E11D8B" w:rsidRPr="003B5B81" w:rsidRDefault="005D7660" w:rsidP="00E1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(22,451)</w:t>
            </w:r>
          </w:p>
        </w:tc>
        <w:tc>
          <w:tcPr>
            <w:tcW w:w="236" w:type="dxa"/>
            <w:vAlign w:val="center"/>
          </w:tcPr>
          <w:p w14:paraId="63183215" w14:textId="77777777" w:rsidR="00E11D8B" w:rsidRPr="003B5B81" w:rsidRDefault="00E11D8B" w:rsidP="00E1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14:paraId="3246342F" w14:textId="1CBF7D2C" w:rsidR="00E11D8B" w:rsidRPr="003B5B81" w:rsidRDefault="005D7660" w:rsidP="00E1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25,829</w:t>
            </w:r>
          </w:p>
        </w:tc>
      </w:tr>
      <w:tr w:rsidR="00E11D8B" w:rsidRPr="003B5B81" w14:paraId="1D9B612D" w14:textId="77777777" w:rsidTr="00E11D8B">
        <w:tc>
          <w:tcPr>
            <w:tcW w:w="5868" w:type="dxa"/>
          </w:tcPr>
          <w:p w14:paraId="383C2A47" w14:textId="5C361877" w:rsidR="00E11D8B" w:rsidRPr="003B5B81" w:rsidRDefault="00E11D8B" w:rsidP="00E11D8B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3B5B81">
              <w:rPr>
                <w:rFonts w:ascii="Angsana New" w:hAnsi="Angsana New"/>
                <w:sz w:val="30"/>
                <w:szCs w:val="30"/>
              </w:rPr>
              <w:t>1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  <w:vAlign w:val="center"/>
          </w:tcPr>
          <w:p w14:paraId="772EA4CE" w14:textId="5442ED8A" w:rsidR="00E11D8B" w:rsidRPr="003B5B81" w:rsidRDefault="005D7660" w:rsidP="00E1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30,228</w:t>
            </w:r>
          </w:p>
        </w:tc>
        <w:tc>
          <w:tcPr>
            <w:tcW w:w="236" w:type="dxa"/>
            <w:vAlign w:val="center"/>
          </w:tcPr>
          <w:p w14:paraId="537569D2" w14:textId="77777777" w:rsidR="00E11D8B" w:rsidRPr="003B5B81" w:rsidRDefault="00E11D8B" w:rsidP="00E1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14:paraId="5A698836" w14:textId="0423F630" w:rsidR="00E11D8B" w:rsidRPr="003B5B81" w:rsidRDefault="005D7660" w:rsidP="00E1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(26,210)</w:t>
            </w:r>
          </w:p>
        </w:tc>
      </w:tr>
      <w:tr w:rsidR="00E11D8B" w:rsidRPr="003B5B81" w14:paraId="7BB0ABE4" w14:textId="77777777" w:rsidTr="00E11D8B">
        <w:tc>
          <w:tcPr>
            <w:tcW w:w="5868" w:type="dxa"/>
          </w:tcPr>
          <w:p w14:paraId="45422D8C" w14:textId="22556C64" w:rsidR="00E11D8B" w:rsidRPr="003B5B81" w:rsidRDefault="00E11D8B" w:rsidP="00E11D8B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  <w:vAlign w:val="center"/>
          </w:tcPr>
          <w:p w14:paraId="16DA1D5E" w14:textId="57D4E0C3" w:rsidR="00E11D8B" w:rsidRPr="003B5B81" w:rsidRDefault="005D7660" w:rsidP="00E1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(9,851)</w:t>
            </w:r>
          </w:p>
        </w:tc>
        <w:tc>
          <w:tcPr>
            <w:tcW w:w="236" w:type="dxa"/>
            <w:vAlign w:val="center"/>
          </w:tcPr>
          <w:p w14:paraId="48A559E4" w14:textId="77777777" w:rsidR="00E11D8B" w:rsidRPr="003B5B81" w:rsidRDefault="00E11D8B" w:rsidP="00E1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14:paraId="0A766941" w14:textId="72A84575" w:rsidR="00E11D8B" w:rsidRPr="003B5B81" w:rsidRDefault="005D7660" w:rsidP="00E1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11,351</w:t>
            </w:r>
          </w:p>
        </w:tc>
      </w:tr>
    </w:tbl>
    <w:p w14:paraId="06337601" w14:textId="77777777" w:rsidR="00594475" w:rsidRPr="00986FAE" w:rsidRDefault="00594475" w:rsidP="005B6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sz w:val="20"/>
          <w:szCs w:val="20"/>
        </w:rPr>
      </w:pPr>
      <w:r w:rsidRPr="00986FAE">
        <w:rPr>
          <w:rFonts w:ascii="Angsana New" w:hAnsi="Angsana New"/>
          <w:sz w:val="20"/>
          <w:szCs w:val="20"/>
        </w:rPr>
        <w:t xml:space="preserve">                             </w:t>
      </w:r>
      <w:r w:rsidR="00CC2220" w:rsidRPr="00986FAE">
        <w:rPr>
          <w:rFonts w:ascii="Angsana New" w:hAnsi="Angsana New" w:hint="cs"/>
          <w:sz w:val="20"/>
          <w:szCs w:val="20"/>
          <w:cs/>
        </w:rPr>
        <w:t xml:space="preserve">                                   </w:t>
      </w:r>
      <w:r w:rsidRPr="00986FAE">
        <w:rPr>
          <w:rFonts w:ascii="Angsana New" w:hAnsi="Angsana New"/>
          <w:sz w:val="20"/>
          <w:szCs w:val="20"/>
        </w:rPr>
        <w:t xml:space="preserve">                              </w:t>
      </w:r>
    </w:p>
    <w:p w14:paraId="7F42A5DA" w14:textId="01FBED17" w:rsidR="00594C47" w:rsidRDefault="00594C47" w:rsidP="0078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B5B81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3B5B81">
        <w:rPr>
          <w:rFonts w:ascii="Angsana New" w:hAnsi="Angsana New" w:hint="cs"/>
          <w:sz w:val="30"/>
          <w:szCs w:val="30"/>
          <w:cs/>
        </w:rPr>
        <w:t>แสดง</w:t>
      </w:r>
      <w:r w:rsidRPr="003B5B81">
        <w:rPr>
          <w:rFonts w:ascii="Angsana New" w:hAnsi="Angsana New"/>
          <w:sz w:val="30"/>
          <w:szCs w:val="30"/>
          <w:cs/>
        </w:rPr>
        <w:t>ประมาณการ</w:t>
      </w:r>
      <w:r w:rsidR="00F24574">
        <w:rPr>
          <w:rFonts w:ascii="Angsana New" w:hAnsi="Angsana New"/>
          <w:sz w:val="30"/>
          <w:szCs w:val="30"/>
          <w:cs/>
        </w:rPr>
        <w:t>ความอ่อนไหวของข้อสมมติ</w:t>
      </w:r>
      <w:r w:rsidRPr="003B5B81">
        <w:rPr>
          <w:rFonts w:ascii="Angsana New" w:hAnsi="Angsana New"/>
          <w:sz w:val="30"/>
          <w:szCs w:val="30"/>
          <w:cs/>
        </w:rPr>
        <w:t>ต่าง</w:t>
      </w:r>
      <w:r w:rsidR="007847F9">
        <w:rPr>
          <w:rFonts w:ascii="Angsana New" w:hAnsi="Angsana New" w:hint="cs"/>
          <w:sz w:val="30"/>
          <w:szCs w:val="30"/>
          <w:cs/>
        </w:rPr>
        <w:t>ๆ</w:t>
      </w:r>
    </w:p>
    <w:p w14:paraId="3AE1A3D1" w14:textId="77777777" w:rsidR="00E65A12" w:rsidRPr="00D902E3" w:rsidRDefault="00E65A12" w:rsidP="001E7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sz w:val="20"/>
          <w:szCs w:val="20"/>
        </w:rPr>
      </w:pPr>
    </w:p>
    <w:p w14:paraId="7D565A12" w14:textId="2212C3A1" w:rsidR="001E7CD5" w:rsidRDefault="003614CC" w:rsidP="001E7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1A077B">
        <w:rPr>
          <w:rFonts w:ascii="Angsana New" w:hAnsi="Angsana New"/>
          <w:b/>
          <w:bCs/>
          <w:sz w:val="30"/>
          <w:szCs w:val="30"/>
        </w:rPr>
        <w:t>8</w:t>
      </w:r>
      <w:r w:rsidR="001E7CD5" w:rsidRPr="00CF7C61">
        <w:rPr>
          <w:rFonts w:ascii="Angsana New" w:hAnsi="Angsana New"/>
          <w:b/>
          <w:bCs/>
          <w:sz w:val="30"/>
          <w:szCs w:val="30"/>
        </w:rPr>
        <w:tab/>
      </w:r>
      <w:r w:rsidR="001E7CD5" w:rsidRPr="00852D4F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74CA59E0" w14:textId="77777777" w:rsidR="002B49BF" w:rsidRPr="00986FAE" w:rsidRDefault="002B49BF" w:rsidP="002B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both"/>
        <w:rPr>
          <w:rFonts w:ascii="Angsana New" w:hAnsi="Angsana New"/>
          <w:sz w:val="20"/>
          <w:szCs w:val="20"/>
        </w:rPr>
      </w:pPr>
    </w:p>
    <w:tbl>
      <w:tblPr>
        <w:tblW w:w="924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0"/>
        <w:gridCol w:w="810"/>
        <w:gridCol w:w="90"/>
        <w:gridCol w:w="898"/>
        <w:gridCol w:w="90"/>
        <w:gridCol w:w="180"/>
        <w:gridCol w:w="90"/>
        <w:gridCol w:w="1008"/>
        <w:gridCol w:w="90"/>
        <w:gridCol w:w="146"/>
        <w:gridCol w:w="90"/>
        <w:gridCol w:w="889"/>
        <w:gridCol w:w="90"/>
        <w:gridCol w:w="180"/>
        <w:gridCol w:w="90"/>
        <w:gridCol w:w="990"/>
        <w:gridCol w:w="90"/>
      </w:tblGrid>
      <w:tr w:rsidR="005A5A90" w:rsidRPr="00857391" w14:paraId="629E0D9B" w14:textId="77777777" w:rsidTr="00986FAE">
        <w:trPr>
          <w:gridAfter w:val="1"/>
          <w:wAfter w:w="90" w:type="dxa"/>
          <w:cantSplit/>
        </w:trPr>
        <w:tc>
          <w:tcPr>
            <w:tcW w:w="3330" w:type="dxa"/>
          </w:tcPr>
          <w:p w14:paraId="11E6D19A" w14:textId="77777777" w:rsidR="005A5A90" w:rsidRPr="00857391" w:rsidRDefault="005A5A90" w:rsidP="00C7187D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5F03B1B9" w14:textId="77777777" w:rsidR="005A5A90" w:rsidRPr="00857391" w:rsidRDefault="005A5A90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21" w:type="dxa"/>
            <w:gridSpan w:val="14"/>
          </w:tcPr>
          <w:p w14:paraId="2BC5E990" w14:textId="77777777" w:rsidR="005A5A90" w:rsidRPr="00857391" w:rsidRDefault="005A5A90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73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739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5A5A90" w:rsidRPr="00857391" w14:paraId="72F8613B" w14:textId="77777777" w:rsidTr="00986FAE">
        <w:trPr>
          <w:gridAfter w:val="1"/>
          <w:wAfter w:w="90" w:type="dxa"/>
          <w:cantSplit/>
        </w:trPr>
        <w:tc>
          <w:tcPr>
            <w:tcW w:w="3330" w:type="dxa"/>
          </w:tcPr>
          <w:p w14:paraId="647CDA68" w14:textId="77777777" w:rsidR="005A5A90" w:rsidRPr="00857391" w:rsidRDefault="005A5A90" w:rsidP="00C7187D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24D3C596" w14:textId="77777777" w:rsidR="005A5A90" w:rsidRPr="00857391" w:rsidRDefault="005A5A90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21" w:type="dxa"/>
            <w:gridSpan w:val="14"/>
          </w:tcPr>
          <w:p w14:paraId="6B4FE45B" w14:textId="77777777" w:rsidR="005A5A90" w:rsidRPr="00857391" w:rsidRDefault="005A5A90" w:rsidP="00C7187D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739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A5A90" w:rsidRPr="00857391" w14:paraId="15FE8AA8" w14:textId="77777777" w:rsidTr="00986FAE">
        <w:trPr>
          <w:gridAfter w:val="1"/>
          <w:wAfter w:w="90" w:type="dxa"/>
          <w:cantSplit/>
        </w:trPr>
        <w:tc>
          <w:tcPr>
            <w:tcW w:w="3330" w:type="dxa"/>
          </w:tcPr>
          <w:p w14:paraId="3DB6FD1C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3018EB92" w14:textId="77777777" w:rsidR="005A5A90" w:rsidRPr="004B7569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569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56" w:type="dxa"/>
            <w:gridSpan w:val="6"/>
          </w:tcPr>
          <w:p w14:paraId="4712160E" w14:textId="0B2E8CE7" w:rsidR="005A5A90" w:rsidRPr="00284595" w:rsidRDefault="005A5A90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8246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14:paraId="1BE50502" w14:textId="77777777" w:rsidR="005A5A90" w:rsidRPr="00284595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gridSpan w:val="6"/>
          </w:tcPr>
          <w:p w14:paraId="3BFDE31C" w14:textId="37FD2C11" w:rsidR="005A5A90" w:rsidRPr="00284595" w:rsidRDefault="005A5A90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282469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A5A90" w:rsidRPr="00857391" w14:paraId="05A056B3" w14:textId="77777777" w:rsidTr="00986FAE">
        <w:trPr>
          <w:gridAfter w:val="1"/>
          <w:wAfter w:w="90" w:type="dxa"/>
          <w:cantSplit/>
        </w:trPr>
        <w:tc>
          <w:tcPr>
            <w:tcW w:w="3330" w:type="dxa"/>
          </w:tcPr>
          <w:p w14:paraId="611A0E92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3FADD214" w14:textId="77777777" w:rsidR="005A5A90" w:rsidRPr="004B7569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569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88" w:type="dxa"/>
            <w:gridSpan w:val="2"/>
          </w:tcPr>
          <w:p w14:paraId="0A611758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gridSpan w:val="2"/>
          </w:tcPr>
          <w:p w14:paraId="49C948C9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49FA1B3D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  <w:gridSpan w:val="2"/>
          </w:tcPr>
          <w:p w14:paraId="1AF3D34C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gridSpan w:val="2"/>
          </w:tcPr>
          <w:p w14:paraId="16FDBFD0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gridSpan w:val="2"/>
          </w:tcPr>
          <w:p w14:paraId="1FB440B1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61228DA1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5A5A90" w:rsidRPr="00857391" w14:paraId="59D4F850" w14:textId="77777777" w:rsidTr="00986FAE">
        <w:trPr>
          <w:gridAfter w:val="1"/>
          <w:wAfter w:w="90" w:type="dxa"/>
          <w:cantSplit/>
        </w:trPr>
        <w:tc>
          <w:tcPr>
            <w:tcW w:w="3330" w:type="dxa"/>
          </w:tcPr>
          <w:p w14:paraId="732AB225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48011A38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5739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4921" w:type="dxa"/>
            <w:gridSpan w:val="14"/>
          </w:tcPr>
          <w:p w14:paraId="6D57BC05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5739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85739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พันหุ้น / </w:t>
            </w:r>
            <w:r w:rsidRPr="008573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5739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A5A90" w:rsidRPr="00857391" w14:paraId="5ABA476D" w14:textId="77777777" w:rsidTr="00986FAE">
        <w:trPr>
          <w:gridAfter w:val="1"/>
          <w:wAfter w:w="90" w:type="dxa"/>
          <w:cantSplit/>
        </w:trPr>
        <w:tc>
          <w:tcPr>
            <w:tcW w:w="3330" w:type="dxa"/>
          </w:tcPr>
          <w:p w14:paraId="5A46EF80" w14:textId="77777777" w:rsidR="005A5A90" w:rsidRPr="00857391" w:rsidRDefault="005A5A90" w:rsidP="005A5A90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73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  <w:gridSpan w:val="2"/>
          </w:tcPr>
          <w:p w14:paraId="6E5EE48D" w14:textId="77777777" w:rsidR="005A5A90" w:rsidRPr="0085739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gridSpan w:val="2"/>
          </w:tcPr>
          <w:p w14:paraId="4972FA5F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AFBDFCF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0BC5E51D" w14:textId="77777777" w:rsidR="005A5A90" w:rsidRPr="0085739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1F34601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gridSpan w:val="2"/>
          </w:tcPr>
          <w:p w14:paraId="2CD15E3E" w14:textId="77777777" w:rsidR="005A5A90" w:rsidRPr="0085739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7194E1B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0D65CFE" w14:textId="77777777" w:rsidR="005A5A90" w:rsidRPr="0085739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5A90" w:rsidRPr="00857391" w14:paraId="141C4170" w14:textId="77777777" w:rsidTr="00986FAE">
        <w:trPr>
          <w:gridAfter w:val="1"/>
          <w:wAfter w:w="90" w:type="dxa"/>
          <w:cantSplit/>
        </w:trPr>
        <w:tc>
          <w:tcPr>
            <w:tcW w:w="3330" w:type="dxa"/>
          </w:tcPr>
          <w:p w14:paraId="3753018E" w14:textId="18D6F772" w:rsidR="005A5A90" w:rsidRPr="00857391" w:rsidRDefault="004B7569" w:rsidP="005D7660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900" w:type="dxa"/>
            <w:gridSpan w:val="2"/>
          </w:tcPr>
          <w:p w14:paraId="066F8014" w14:textId="77777777" w:rsidR="005A5A90" w:rsidRPr="0085739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gridSpan w:val="2"/>
          </w:tcPr>
          <w:p w14:paraId="7E912A6C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215630D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2985C044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B2DC2AE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gridSpan w:val="2"/>
          </w:tcPr>
          <w:p w14:paraId="759235BF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524C47F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E92E306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2469" w:rsidRPr="00857391" w14:paraId="0F3DF806" w14:textId="77777777" w:rsidTr="00986FAE">
        <w:trPr>
          <w:gridAfter w:val="1"/>
          <w:wAfter w:w="90" w:type="dxa"/>
          <w:cantSplit/>
        </w:trPr>
        <w:tc>
          <w:tcPr>
            <w:tcW w:w="3330" w:type="dxa"/>
          </w:tcPr>
          <w:p w14:paraId="1B071AAA" w14:textId="77777777" w:rsidR="00282469" w:rsidRPr="00857391" w:rsidRDefault="00282469" w:rsidP="00282469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  <w:gridSpan w:val="2"/>
          </w:tcPr>
          <w:p w14:paraId="7A96AF57" w14:textId="77777777" w:rsidR="00282469" w:rsidRPr="0085739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39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88" w:type="dxa"/>
            <w:gridSpan w:val="2"/>
          </w:tcPr>
          <w:p w14:paraId="01D196AB" w14:textId="4F491C59" w:rsidR="00282469" w:rsidRPr="00857391" w:rsidRDefault="00D902E3" w:rsidP="00282469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51,840</w:t>
            </w:r>
          </w:p>
        </w:tc>
        <w:tc>
          <w:tcPr>
            <w:tcW w:w="270" w:type="dxa"/>
            <w:gridSpan w:val="2"/>
          </w:tcPr>
          <w:p w14:paraId="608DCD8D" w14:textId="77777777" w:rsidR="00282469" w:rsidRPr="0085739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3B13733E" w14:textId="42D16324" w:rsidR="00282469" w:rsidRPr="00857391" w:rsidRDefault="00D902E3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518,400 </w:t>
            </w:r>
          </w:p>
        </w:tc>
        <w:tc>
          <w:tcPr>
            <w:tcW w:w="236" w:type="dxa"/>
            <w:gridSpan w:val="2"/>
          </w:tcPr>
          <w:p w14:paraId="7438D3E8" w14:textId="77777777" w:rsidR="00282469" w:rsidRPr="0085739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gridSpan w:val="2"/>
          </w:tcPr>
          <w:p w14:paraId="432668F0" w14:textId="566D304F" w:rsidR="00282469" w:rsidRPr="00857391" w:rsidRDefault="00282469" w:rsidP="00282469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  <w:lang w:val="en-US"/>
              </w:rPr>
              <w:t>51</w:t>
            </w:r>
            <w:r w:rsidRPr="00857391">
              <w:rPr>
                <w:rFonts w:ascii="Angsana New" w:hAnsi="Angsana New"/>
                <w:sz w:val="30"/>
                <w:szCs w:val="30"/>
                <w:lang w:val="en-US"/>
              </w:rPr>
              <w:t>,840</w:t>
            </w:r>
          </w:p>
        </w:tc>
        <w:tc>
          <w:tcPr>
            <w:tcW w:w="270" w:type="dxa"/>
            <w:gridSpan w:val="2"/>
          </w:tcPr>
          <w:p w14:paraId="33948A31" w14:textId="77777777" w:rsidR="00282469" w:rsidRPr="0085739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64864CD2" w14:textId="67B44529" w:rsidR="00282469" w:rsidRPr="0085739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7391">
              <w:rPr>
                <w:rFonts w:ascii="Angsana New" w:hAnsi="Angsana New"/>
                <w:sz w:val="30"/>
                <w:szCs w:val="30"/>
                <w:lang w:val="en-US"/>
              </w:rPr>
              <w:t>518,400</w:t>
            </w:r>
          </w:p>
        </w:tc>
      </w:tr>
      <w:tr w:rsidR="00282469" w:rsidRPr="00857391" w14:paraId="17252E2F" w14:textId="77777777" w:rsidTr="00986FAE">
        <w:trPr>
          <w:gridAfter w:val="1"/>
          <w:wAfter w:w="90" w:type="dxa"/>
          <w:cantSplit/>
        </w:trPr>
        <w:tc>
          <w:tcPr>
            <w:tcW w:w="3330" w:type="dxa"/>
          </w:tcPr>
          <w:p w14:paraId="5760A897" w14:textId="4E11061D" w:rsidR="00282469" w:rsidRPr="00857391" w:rsidRDefault="004B7569" w:rsidP="00282469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 w:rsidR="00282469" w:rsidRPr="008573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  <w:gridSpan w:val="2"/>
          </w:tcPr>
          <w:p w14:paraId="32307B5A" w14:textId="77777777" w:rsidR="00282469" w:rsidRPr="0085739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</w:tcPr>
          <w:p w14:paraId="08F90503" w14:textId="77777777" w:rsidR="00282469" w:rsidRPr="00857391" w:rsidRDefault="00282469" w:rsidP="00282469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4420B59" w14:textId="77777777" w:rsidR="00282469" w:rsidRPr="0085739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04BA2536" w14:textId="77777777" w:rsidR="00282469" w:rsidRPr="0085739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4322DDB" w14:textId="77777777" w:rsidR="00282469" w:rsidRPr="0085739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</w:tcBorders>
          </w:tcPr>
          <w:p w14:paraId="44160EF6" w14:textId="77777777" w:rsidR="00282469" w:rsidRPr="00857391" w:rsidRDefault="00282469" w:rsidP="00282469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D48DC7E" w14:textId="77777777" w:rsidR="00282469" w:rsidRPr="0085739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F3FA18C" w14:textId="77777777" w:rsidR="00282469" w:rsidRPr="0085739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2469" w:rsidRPr="00857391" w14:paraId="0640BD47" w14:textId="77777777" w:rsidTr="00986FAE">
        <w:trPr>
          <w:gridAfter w:val="1"/>
          <w:wAfter w:w="90" w:type="dxa"/>
          <w:cantSplit/>
        </w:trPr>
        <w:tc>
          <w:tcPr>
            <w:tcW w:w="3330" w:type="dxa"/>
          </w:tcPr>
          <w:p w14:paraId="08698F01" w14:textId="77777777" w:rsidR="00282469" w:rsidRPr="00857391" w:rsidRDefault="00282469" w:rsidP="00282469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73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  <w:gridSpan w:val="2"/>
          </w:tcPr>
          <w:p w14:paraId="549FC93E" w14:textId="77777777" w:rsidR="00282469" w:rsidRPr="0085739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</w:tcPr>
          <w:p w14:paraId="10F82BFD" w14:textId="75D529A0" w:rsidR="00282469" w:rsidRPr="00857391" w:rsidRDefault="00D902E3" w:rsidP="00282469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51,840</w:t>
            </w:r>
          </w:p>
        </w:tc>
        <w:tc>
          <w:tcPr>
            <w:tcW w:w="270" w:type="dxa"/>
            <w:gridSpan w:val="2"/>
          </w:tcPr>
          <w:p w14:paraId="1BBC41EF" w14:textId="77777777" w:rsidR="00282469" w:rsidRPr="0085739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</w:tcPr>
          <w:p w14:paraId="203A2A12" w14:textId="6F438B77" w:rsidR="00282469" w:rsidRPr="00857391" w:rsidRDefault="00D902E3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518,400</w:t>
            </w:r>
          </w:p>
        </w:tc>
        <w:tc>
          <w:tcPr>
            <w:tcW w:w="236" w:type="dxa"/>
            <w:gridSpan w:val="2"/>
          </w:tcPr>
          <w:p w14:paraId="726CA983" w14:textId="77777777" w:rsidR="00282469" w:rsidRPr="0085739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9" w:type="dxa"/>
            <w:gridSpan w:val="2"/>
            <w:tcBorders>
              <w:bottom w:val="double" w:sz="4" w:space="0" w:color="auto"/>
            </w:tcBorders>
          </w:tcPr>
          <w:p w14:paraId="4DAFF08A" w14:textId="462F3811" w:rsidR="00282469" w:rsidRPr="00857391" w:rsidRDefault="00282469" w:rsidP="00282469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73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51,840</w:t>
            </w:r>
          </w:p>
        </w:tc>
        <w:tc>
          <w:tcPr>
            <w:tcW w:w="270" w:type="dxa"/>
            <w:gridSpan w:val="2"/>
          </w:tcPr>
          <w:p w14:paraId="71ABB1FA" w14:textId="77777777" w:rsidR="00282469" w:rsidRPr="0085739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62D7A779" w14:textId="769C437C" w:rsidR="00282469" w:rsidRPr="0085739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73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518,400</w:t>
            </w:r>
          </w:p>
        </w:tc>
      </w:tr>
      <w:tr w:rsidR="005A5A90" w:rsidRPr="00CF7C61" w14:paraId="63D75359" w14:textId="77777777" w:rsidTr="00986FAE">
        <w:trPr>
          <w:cantSplit/>
        </w:trPr>
        <w:tc>
          <w:tcPr>
            <w:tcW w:w="3420" w:type="dxa"/>
            <w:gridSpan w:val="2"/>
          </w:tcPr>
          <w:p w14:paraId="5FB64C70" w14:textId="77777777" w:rsidR="005A5A90" w:rsidRPr="00CF7C61" w:rsidRDefault="00EE2623" w:rsidP="006A4ED0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cs="Times New Roman"/>
                <w:cs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/>
              </w:rPr>
              <w:br w:type="page"/>
            </w:r>
            <w:r w:rsidR="00CF3C5D">
              <w:rPr>
                <w:rFonts w:ascii="Arial" w:hAnsi="Arial"/>
                <w:sz w:val="18"/>
                <w:szCs w:val="18"/>
                <w:lang w:val="en-US"/>
              </w:rPr>
              <w:br w:type="page"/>
            </w:r>
          </w:p>
        </w:tc>
        <w:tc>
          <w:tcPr>
            <w:tcW w:w="900" w:type="dxa"/>
            <w:gridSpan w:val="2"/>
          </w:tcPr>
          <w:p w14:paraId="6F9F58F9" w14:textId="77777777" w:rsidR="005A5A90" w:rsidRPr="00CF7C61" w:rsidRDefault="005A5A90" w:rsidP="006A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21" w:type="dxa"/>
            <w:gridSpan w:val="14"/>
          </w:tcPr>
          <w:p w14:paraId="4F254510" w14:textId="77777777" w:rsidR="005A5A90" w:rsidRPr="00CF7C61" w:rsidRDefault="005A5A90" w:rsidP="006A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CF7C6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5A5A90" w:rsidRPr="00CF7C61" w14:paraId="438EA152" w14:textId="77777777" w:rsidTr="00986FAE">
        <w:trPr>
          <w:cantSplit/>
        </w:trPr>
        <w:tc>
          <w:tcPr>
            <w:tcW w:w="3420" w:type="dxa"/>
            <w:gridSpan w:val="2"/>
          </w:tcPr>
          <w:p w14:paraId="56A563AF" w14:textId="77777777" w:rsidR="005A5A90" w:rsidRPr="00CF7C61" w:rsidRDefault="005A5A90" w:rsidP="006A4ED0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21EE0F10" w14:textId="77777777" w:rsidR="005A5A90" w:rsidRPr="00CF7C61" w:rsidRDefault="005A5A90" w:rsidP="006A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21" w:type="dxa"/>
            <w:gridSpan w:val="14"/>
          </w:tcPr>
          <w:p w14:paraId="44C48E29" w14:textId="77777777" w:rsidR="005A5A90" w:rsidRPr="00CF7C61" w:rsidRDefault="005A5A90" w:rsidP="006A4ED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82469" w:rsidRPr="00CF7C61" w14:paraId="78E2688D" w14:textId="77777777" w:rsidTr="00986FAE">
        <w:trPr>
          <w:cantSplit/>
        </w:trPr>
        <w:tc>
          <w:tcPr>
            <w:tcW w:w="3420" w:type="dxa"/>
            <w:gridSpan w:val="2"/>
          </w:tcPr>
          <w:p w14:paraId="51CFAC3E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270F9E1E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56" w:type="dxa"/>
            <w:gridSpan w:val="6"/>
          </w:tcPr>
          <w:p w14:paraId="1D31A557" w14:textId="055CDA54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14:paraId="14A0B62D" w14:textId="77777777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gridSpan w:val="6"/>
          </w:tcPr>
          <w:p w14:paraId="74799F55" w14:textId="1C091CD9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82469" w:rsidRPr="00CF7C61" w14:paraId="27D348CC" w14:textId="77777777" w:rsidTr="00986FAE">
        <w:trPr>
          <w:cantSplit/>
        </w:trPr>
        <w:tc>
          <w:tcPr>
            <w:tcW w:w="3420" w:type="dxa"/>
            <w:gridSpan w:val="2"/>
          </w:tcPr>
          <w:p w14:paraId="20D1DFFC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2E8A9CA4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88" w:type="dxa"/>
            <w:gridSpan w:val="2"/>
          </w:tcPr>
          <w:p w14:paraId="16A80E1B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7C6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gridSpan w:val="2"/>
          </w:tcPr>
          <w:p w14:paraId="4831E312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3CE10B65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7C6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  <w:gridSpan w:val="2"/>
          </w:tcPr>
          <w:p w14:paraId="207F0413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gridSpan w:val="2"/>
          </w:tcPr>
          <w:p w14:paraId="43CC1356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F7C6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gridSpan w:val="2"/>
          </w:tcPr>
          <w:p w14:paraId="070E9A32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563E1C5F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F7C6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282469" w:rsidRPr="00CF7C61" w14:paraId="45CAE9C7" w14:textId="77777777" w:rsidTr="00986FAE">
        <w:trPr>
          <w:cantSplit/>
        </w:trPr>
        <w:tc>
          <w:tcPr>
            <w:tcW w:w="3420" w:type="dxa"/>
            <w:gridSpan w:val="2"/>
          </w:tcPr>
          <w:p w14:paraId="6F9C7D3E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617DAA22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F7C6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4921" w:type="dxa"/>
            <w:gridSpan w:val="14"/>
          </w:tcPr>
          <w:p w14:paraId="2CF4C8DF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F7C6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CF7C6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พันหุ้น / </w:t>
            </w:r>
            <w:r w:rsidRPr="00CF7C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F7C6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82469" w:rsidRPr="00CF7C61" w14:paraId="3A2E86E4" w14:textId="77777777" w:rsidTr="00986FAE">
        <w:trPr>
          <w:cantSplit/>
        </w:trPr>
        <w:tc>
          <w:tcPr>
            <w:tcW w:w="3420" w:type="dxa"/>
            <w:gridSpan w:val="2"/>
          </w:tcPr>
          <w:p w14:paraId="14775E2C" w14:textId="36C9B1FC" w:rsidR="00282469" w:rsidRPr="00CF7C61" w:rsidRDefault="00282469" w:rsidP="00282469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</w:t>
            </w:r>
            <w:r w:rsidRPr="00CF7C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นที่ออกและชำระแล้ว</w:t>
            </w:r>
          </w:p>
        </w:tc>
        <w:tc>
          <w:tcPr>
            <w:tcW w:w="900" w:type="dxa"/>
            <w:gridSpan w:val="2"/>
          </w:tcPr>
          <w:p w14:paraId="42648085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gridSpan w:val="2"/>
          </w:tcPr>
          <w:p w14:paraId="24A3538C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8C8E48C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3DF49BA9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C048333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gridSpan w:val="2"/>
          </w:tcPr>
          <w:p w14:paraId="042A2F72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16ADBE3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5B828B80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2469" w:rsidRPr="00CF7C61" w14:paraId="090F7B89" w14:textId="77777777" w:rsidTr="00986FAE">
        <w:trPr>
          <w:cantSplit/>
        </w:trPr>
        <w:tc>
          <w:tcPr>
            <w:tcW w:w="3420" w:type="dxa"/>
            <w:gridSpan w:val="2"/>
          </w:tcPr>
          <w:p w14:paraId="25F9A70E" w14:textId="6B022761" w:rsidR="00282469" w:rsidRPr="007847F9" w:rsidRDefault="004B7569" w:rsidP="007B1FE9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900" w:type="dxa"/>
            <w:gridSpan w:val="2"/>
          </w:tcPr>
          <w:p w14:paraId="758A8FD6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  <w:gridSpan w:val="2"/>
          </w:tcPr>
          <w:p w14:paraId="5FBCF715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F5FC1A9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479552DA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69842BF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gridSpan w:val="2"/>
          </w:tcPr>
          <w:p w14:paraId="5A457326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55F69DF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286D6D86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2469" w:rsidRPr="00CF7C61" w14:paraId="5B857E67" w14:textId="77777777" w:rsidTr="00986FAE">
        <w:trPr>
          <w:cantSplit/>
        </w:trPr>
        <w:tc>
          <w:tcPr>
            <w:tcW w:w="3420" w:type="dxa"/>
            <w:gridSpan w:val="2"/>
          </w:tcPr>
          <w:p w14:paraId="3202DFAE" w14:textId="77777777" w:rsidR="00282469" w:rsidRPr="00CF7C61" w:rsidRDefault="00282469" w:rsidP="00282469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  <w:gridSpan w:val="2"/>
          </w:tcPr>
          <w:p w14:paraId="334BF6CB" w14:textId="77777777" w:rsidR="00282469" w:rsidRPr="00C93DC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DC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88" w:type="dxa"/>
            <w:gridSpan w:val="2"/>
          </w:tcPr>
          <w:p w14:paraId="0447A8C2" w14:textId="06921C6A" w:rsidR="00282469" w:rsidRPr="00CF7C61" w:rsidRDefault="00F066C9" w:rsidP="00282469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51,840</w:t>
            </w:r>
          </w:p>
        </w:tc>
        <w:tc>
          <w:tcPr>
            <w:tcW w:w="270" w:type="dxa"/>
            <w:gridSpan w:val="2"/>
          </w:tcPr>
          <w:p w14:paraId="4C21DA3D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49BE461A" w14:textId="4789AD9D" w:rsidR="00282469" w:rsidRPr="00CF7C61" w:rsidRDefault="00F066C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518,400</w:t>
            </w:r>
          </w:p>
        </w:tc>
        <w:tc>
          <w:tcPr>
            <w:tcW w:w="236" w:type="dxa"/>
            <w:gridSpan w:val="2"/>
          </w:tcPr>
          <w:p w14:paraId="23943B86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gridSpan w:val="2"/>
          </w:tcPr>
          <w:p w14:paraId="08BC42A0" w14:textId="00864709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7C61">
              <w:rPr>
                <w:rFonts w:ascii="Angsana New" w:hAnsi="Angsana New"/>
                <w:sz w:val="30"/>
                <w:szCs w:val="30"/>
                <w:cs/>
                <w:lang w:val="en-US"/>
              </w:rPr>
              <w:t>51</w:t>
            </w:r>
            <w:r w:rsidRPr="00CF7C61">
              <w:rPr>
                <w:rFonts w:ascii="Angsana New" w:hAnsi="Angsana New"/>
                <w:sz w:val="30"/>
                <w:szCs w:val="30"/>
                <w:lang w:val="en-US"/>
              </w:rPr>
              <w:t>,840</w:t>
            </w:r>
          </w:p>
        </w:tc>
        <w:tc>
          <w:tcPr>
            <w:tcW w:w="270" w:type="dxa"/>
            <w:gridSpan w:val="2"/>
          </w:tcPr>
          <w:p w14:paraId="3954976B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7D41AC8C" w14:textId="0B855950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7C61">
              <w:rPr>
                <w:rFonts w:ascii="Angsana New" w:hAnsi="Angsana New"/>
                <w:sz w:val="30"/>
                <w:szCs w:val="30"/>
                <w:lang w:val="en-US"/>
              </w:rPr>
              <w:t>518,400</w:t>
            </w:r>
          </w:p>
        </w:tc>
      </w:tr>
      <w:tr w:rsidR="00282469" w:rsidRPr="00CF7C61" w14:paraId="62B9E389" w14:textId="77777777" w:rsidTr="00986FAE">
        <w:trPr>
          <w:cantSplit/>
        </w:trPr>
        <w:tc>
          <w:tcPr>
            <w:tcW w:w="3420" w:type="dxa"/>
            <w:gridSpan w:val="2"/>
          </w:tcPr>
          <w:p w14:paraId="2B4F25E3" w14:textId="4967F49B" w:rsidR="00282469" w:rsidRPr="00CF7C61" w:rsidRDefault="004B7569" w:rsidP="00282469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900" w:type="dxa"/>
            <w:gridSpan w:val="2"/>
          </w:tcPr>
          <w:p w14:paraId="166D4198" w14:textId="77777777" w:rsidR="00282469" w:rsidRPr="00C93DC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</w:tcPr>
          <w:p w14:paraId="787A2CAC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210B521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5601632B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E463A99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</w:tcBorders>
          </w:tcPr>
          <w:p w14:paraId="3742BF1F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6AAE34D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34DECF0D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2469" w:rsidRPr="00CF7C61" w14:paraId="50FEC49A" w14:textId="77777777" w:rsidTr="00986FAE">
        <w:trPr>
          <w:cantSplit/>
        </w:trPr>
        <w:tc>
          <w:tcPr>
            <w:tcW w:w="3420" w:type="dxa"/>
            <w:gridSpan w:val="2"/>
          </w:tcPr>
          <w:p w14:paraId="105AF95B" w14:textId="77777777" w:rsidR="00282469" w:rsidRPr="00CF7C61" w:rsidRDefault="00282469" w:rsidP="00282469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  <w:gridSpan w:val="2"/>
          </w:tcPr>
          <w:p w14:paraId="0D1CD1D5" w14:textId="77777777" w:rsidR="00282469" w:rsidRPr="00C93DC0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DC0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</w:tcPr>
          <w:p w14:paraId="25AA8D94" w14:textId="1DA69744" w:rsidR="00282469" w:rsidRPr="00CF7C61" w:rsidRDefault="00F066C9" w:rsidP="00282469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51,840</w:t>
            </w:r>
          </w:p>
        </w:tc>
        <w:tc>
          <w:tcPr>
            <w:tcW w:w="270" w:type="dxa"/>
            <w:gridSpan w:val="2"/>
          </w:tcPr>
          <w:p w14:paraId="1B063F42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</w:tcPr>
          <w:p w14:paraId="59B58E4F" w14:textId="07D6420C" w:rsidR="00282469" w:rsidRPr="00CF7C61" w:rsidRDefault="00F066C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518,400</w:t>
            </w:r>
          </w:p>
        </w:tc>
        <w:tc>
          <w:tcPr>
            <w:tcW w:w="236" w:type="dxa"/>
            <w:gridSpan w:val="2"/>
          </w:tcPr>
          <w:p w14:paraId="2521438B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9" w:type="dxa"/>
            <w:gridSpan w:val="2"/>
            <w:tcBorders>
              <w:bottom w:val="double" w:sz="4" w:space="0" w:color="auto"/>
            </w:tcBorders>
          </w:tcPr>
          <w:p w14:paraId="0828F2FB" w14:textId="00F7E3F3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51,840</w:t>
            </w:r>
          </w:p>
        </w:tc>
        <w:tc>
          <w:tcPr>
            <w:tcW w:w="270" w:type="dxa"/>
            <w:gridSpan w:val="2"/>
          </w:tcPr>
          <w:p w14:paraId="25FE459A" w14:textId="77777777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26C0E430" w14:textId="67E0C949" w:rsidR="00282469" w:rsidRPr="00CF7C61" w:rsidRDefault="00282469" w:rsidP="00282469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7C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518,400</w:t>
            </w:r>
          </w:p>
        </w:tc>
      </w:tr>
    </w:tbl>
    <w:p w14:paraId="58C92681" w14:textId="77777777" w:rsidR="00C131AE" w:rsidRPr="004B7569" w:rsidRDefault="00C131AE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37D7058B" w14:textId="77777777" w:rsidR="00150B4B" w:rsidRPr="00670ECB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0EC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ส่วนเกินมูลค่าหุ้น </w:t>
      </w:r>
    </w:p>
    <w:p w14:paraId="4EFC87CD" w14:textId="77777777" w:rsidR="00150B4B" w:rsidRPr="004B7569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48F2A94D" w14:textId="77777777" w:rsidR="0000346A" w:rsidRDefault="00150B4B" w:rsidP="0000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F7C61">
        <w:rPr>
          <w:rFonts w:ascii="Angsana New" w:hAnsi="Angsana New"/>
          <w:sz w:val="30"/>
          <w:szCs w:val="30"/>
        </w:rPr>
        <w:t>2535</w:t>
      </w:r>
      <w:r w:rsidRPr="00CF7C61">
        <w:rPr>
          <w:rFonts w:ascii="Angsana New" w:hAnsi="Angsana New"/>
          <w:sz w:val="30"/>
          <w:szCs w:val="30"/>
          <w:cs/>
        </w:rPr>
        <w:t xml:space="preserve"> มาตรา </w:t>
      </w:r>
      <w:r w:rsidRPr="00CF7C61">
        <w:rPr>
          <w:rFonts w:ascii="Angsana New" w:hAnsi="Angsana New"/>
          <w:sz w:val="30"/>
          <w:szCs w:val="30"/>
        </w:rPr>
        <w:t>51</w:t>
      </w:r>
      <w:r w:rsidRPr="00CF7C61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CF7C61">
        <w:rPr>
          <w:rFonts w:ascii="Angsana New" w:hAnsi="Angsana New"/>
          <w:sz w:val="30"/>
          <w:szCs w:val="30"/>
        </w:rPr>
        <w:t>“</w:t>
      </w:r>
      <w:r w:rsidRPr="00CF7C61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CF7C61">
        <w:rPr>
          <w:rFonts w:ascii="Angsana New" w:hAnsi="Angsana New"/>
          <w:sz w:val="30"/>
          <w:szCs w:val="30"/>
        </w:rPr>
        <w:t>”</w:t>
      </w:r>
      <w:r w:rsidRPr="00CF7C61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055C30B" w14:textId="77777777" w:rsidR="0000346A" w:rsidRPr="004B7569" w:rsidRDefault="0000346A" w:rsidP="0000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5284F32" w14:textId="00DA1F84" w:rsidR="00150B4B" w:rsidRPr="00CF7C61" w:rsidRDefault="001A077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150B4B" w:rsidRPr="00CF7C61">
        <w:rPr>
          <w:rFonts w:ascii="Angsana New" w:hAnsi="Angsana New"/>
          <w:b/>
          <w:bCs/>
          <w:sz w:val="30"/>
          <w:szCs w:val="30"/>
        </w:rPr>
        <w:tab/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4672EE9B" w14:textId="77777777" w:rsidR="00150B4B" w:rsidRPr="004B7569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26"/>
          <w:szCs w:val="26"/>
        </w:rPr>
      </w:pPr>
    </w:p>
    <w:p w14:paraId="4238880D" w14:textId="77777777" w:rsidR="00150B4B" w:rsidRPr="00CF7C61" w:rsidRDefault="00150B4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F7C61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0DC8291A" w14:textId="77777777" w:rsidR="00150B4B" w:rsidRPr="004B7569" w:rsidRDefault="00150B4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6"/>
          <w:szCs w:val="26"/>
        </w:rPr>
      </w:pPr>
    </w:p>
    <w:p w14:paraId="52DD7DC5" w14:textId="3F64216D" w:rsidR="00150B4B" w:rsidRPr="00CF7C61" w:rsidRDefault="00150B4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F7C61">
        <w:rPr>
          <w:rFonts w:ascii="Angsana New" w:hAnsi="Angsana New"/>
          <w:sz w:val="30"/>
          <w:szCs w:val="30"/>
        </w:rPr>
        <w:t>2535</w:t>
      </w:r>
      <w:r w:rsidRPr="00CF7C61">
        <w:rPr>
          <w:rFonts w:ascii="Angsana New" w:hAnsi="Angsana New"/>
          <w:sz w:val="30"/>
          <w:szCs w:val="30"/>
          <w:cs/>
        </w:rPr>
        <w:t xml:space="preserve"> มาตรา </w:t>
      </w:r>
      <w:r w:rsidRPr="00CF7C61">
        <w:rPr>
          <w:rFonts w:ascii="Angsana New" w:hAnsi="Angsana New"/>
          <w:sz w:val="30"/>
          <w:szCs w:val="30"/>
        </w:rPr>
        <w:t>116</w:t>
      </w:r>
      <w:r w:rsidRPr="00CF7C61">
        <w:rPr>
          <w:rFonts w:ascii="Angsana New" w:hAnsi="Angsana New"/>
          <w:sz w:val="30"/>
          <w:szCs w:val="30"/>
          <w:cs/>
        </w:rPr>
        <w:t xml:space="preserve"> บริษัท</w:t>
      </w:r>
      <w:r w:rsidR="004B7569">
        <w:rPr>
          <w:rFonts w:ascii="Angsana New" w:hAnsi="Angsana New" w:hint="cs"/>
          <w:sz w:val="30"/>
          <w:szCs w:val="30"/>
          <w:cs/>
        </w:rPr>
        <w:t>มหาชน</w:t>
      </w:r>
      <w:r w:rsidRPr="00CF7C61">
        <w:rPr>
          <w:rFonts w:ascii="Angsana New" w:hAnsi="Angsana New"/>
          <w:sz w:val="30"/>
          <w:szCs w:val="30"/>
          <w:cs/>
        </w:rPr>
        <w:t>จะต้องจัดสรรทุนสำรอง (</w:t>
      </w:r>
      <w:r w:rsidRPr="00CF7C61">
        <w:rPr>
          <w:rFonts w:ascii="Angsana New" w:hAnsi="Angsana New"/>
          <w:sz w:val="30"/>
          <w:szCs w:val="30"/>
        </w:rPr>
        <w:t>“</w:t>
      </w:r>
      <w:r w:rsidRPr="00CF7C61">
        <w:rPr>
          <w:rFonts w:ascii="Angsana New" w:hAnsi="Angsana New"/>
          <w:sz w:val="30"/>
          <w:szCs w:val="30"/>
          <w:cs/>
        </w:rPr>
        <w:t>สำรองตามกฎหมาย</w:t>
      </w:r>
      <w:r w:rsidRPr="00CF7C61">
        <w:rPr>
          <w:rFonts w:ascii="Angsana New" w:hAnsi="Angsana New"/>
          <w:sz w:val="30"/>
          <w:szCs w:val="30"/>
        </w:rPr>
        <w:t>”</w:t>
      </w:r>
      <w:r w:rsidRPr="00CF7C61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CF7C61">
        <w:rPr>
          <w:rFonts w:ascii="Angsana New" w:hAnsi="Angsana New"/>
          <w:sz w:val="30"/>
          <w:szCs w:val="30"/>
        </w:rPr>
        <w:t xml:space="preserve">5 </w:t>
      </w:r>
      <w:r w:rsidRPr="00CF7C61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 w:rsidR="004B7569">
        <w:rPr>
          <w:rFonts w:ascii="Angsana New" w:hAnsi="Angsana New" w:hint="cs"/>
          <w:sz w:val="30"/>
          <w:szCs w:val="30"/>
          <w:cs/>
        </w:rPr>
        <w:t>ทุน</w:t>
      </w:r>
      <w:r w:rsidRPr="00CF7C61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CF7C61">
        <w:rPr>
          <w:rFonts w:ascii="Angsana New" w:hAnsi="Angsana New"/>
          <w:sz w:val="30"/>
          <w:szCs w:val="30"/>
        </w:rPr>
        <w:t xml:space="preserve">10 </w:t>
      </w:r>
      <w:r w:rsidRPr="00CF7C61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62ED8AB" w14:textId="77777777" w:rsidR="004C1BB9" w:rsidRPr="004B7569" w:rsidRDefault="004C1BB9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1E3AD364" w14:textId="77777777" w:rsidR="00150B4B" w:rsidRP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F7C61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1CC70CE" w14:textId="77777777" w:rsidR="00150B4B" w:rsidRPr="004B7569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2B1061A2" w14:textId="77777777" w:rsidR="00150B4B" w:rsidRPr="00670ECB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670ECB">
        <w:rPr>
          <w:rFonts w:ascii="Angsana New" w:hAnsi="Angsana New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2E7E52AD" w14:textId="77777777" w:rsidR="00150B4B" w:rsidRPr="004B7569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F3693FC" w14:textId="77777777" w:rsidR="002B49BF" w:rsidRDefault="00150B4B" w:rsidP="002B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ผลต่างจากการแปลงค่างบการเงินที่บันทึกในส่วนของผู้ถือหุ้นประกอบด้วย ผลต่างจากอัตราแลกเปลี่ยนเงินตราต่างประเทศที่เกิดจากการแปลงค่างบการเงินของกิจการในต่างประเทศให้เป็นเงินบาทเพื่อนำไปบันทึกเงินลงทุนตามวิธีส่วนได้เสียในงบการเงินที่แสดงเงินลงทุนตามวิธีส่วนได้เสีย</w:t>
      </w:r>
    </w:p>
    <w:p w14:paraId="2BD7FBEC" w14:textId="77777777" w:rsidR="00B330B5" w:rsidRPr="00670ECB" w:rsidRDefault="004F3929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670ECB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330B5" w:rsidRPr="00670ECB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14:paraId="17E84A41" w14:textId="77777777" w:rsidR="00B330B5" w:rsidRPr="006A4ED0" w:rsidRDefault="00B330B5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457557F6" w14:textId="77777777" w:rsidR="00B330B5" w:rsidRPr="006A4ED0" w:rsidRDefault="00B330B5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4ED0">
        <w:rPr>
          <w:rFonts w:ascii="Angsana New" w:hAnsi="Angsana New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</w:t>
      </w:r>
      <w:r w:rsidR="00BC7CF0">
        <w:rPr>
          <w:rFonts w:ascii="Angsana New" w:hAnsi="Angsana New" w:hint="cs"/>
          <w:sz w:val="30"/>
          <w:szCs w:val="30"/>
          <w:cs/>
        </w:rPr>
        <w:t xml:space="preserve">  </w:t>
      </w:r>
      <w:r w:rsidRPr="006A4ED0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14:paraId="41BC429F" w14:textId="77777777" w:rsidR="00150B4B" w:rsidRP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54A7D3" w14:textId="77777777" w:rsidR="00150B4B" w:rsidRPr="00670ECB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670ECB">
        <w:rPr>
          <w:rFonts w:ascii="Angsana New" w:hAnsi="Angsana New"/>
          <w:b/>
          <w:bCs/>
          <w:sz w:val="30"/>
          <w:szCs w:val="30"/>
          <w:cs/>
        </w:rPr>
        <w:t>การเคลื่อนไหวในทุนสำรอง</w:t>
      </w:r>
    </w:p>
    <w:p w14:paraId="40B7303B" w14:textId="77777777" w:rsidR="00150B4B" w:rsidRP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EC21489" w14:textId="77777777" w:rsidR="00150B4B" w:rsidRP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CF7C61">
        <w:rPr>
          <w:rFonts w:ascii="Angsana New" w:hAnsi="Angsana New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069AA217" w14:textId="77777777" w:rsidR="00A53A4C" w:rsidRDefault="00A53A4C" w:rsidP="00187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549096B" w14:textId="1DCFCDF2" w:rsidR="00150B4B" w:rsidRPr="00CF7C61" w:rsidRDefault="003614CC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1A077B">
        <w:rPr>
          <w:rFonts w:ascii="Angsana New" w:hAnsi="Angsana New"/>
          <w:b/>
          <w:bCs/>
          <w:sz w:val="30"/>
          <w:szCs w:val="30"/>
        </w:rPr>
        <w:t>0</w:t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</w:t>
      </w:r>
    </w:p>
    <w:p w14:paraId="0DFB4F80" w14:textId="77777777" w:rsidR="00150B4B" w:rsidRP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259E43" w14:textId="77777777" w:rsidR="00150B4B" w:rsidRPr="00CF7C61" w:rsidRDefault="00150B4B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 xml:space="preserve">บริษัทมี 2 ส่วนงานที่รายงาน ดังรายละเอียดข้างล่าง ซึ่งเป็นหน่วยงานธุรกิจที่สำคัญของบริษัท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 </w:t>
      </w:r>
    </w:p>
    <w:p w14:paraId="27357C75" w14:textId="77777777" w:rsidR="00150B4B" w:rsidRPr="00CF7C61" w:rsidRDefault="00150B4B" w:rsidP="00150B4B">
      <w:pPr>
        <w:spacing w:line="240" w:lineRule="auto"/>
        <w:ind w:left="518"/>
        <w:jc w:val="thaiDistribute"/>
        <w:rPr>
          <w:rFonts w:ascii="Angsana New" w:hAnsi="Angsana New"/>
          <w:b/>
          <w:bCs/>
          <w:sz w:val="30"/>
          <w:szCs w:val="30"/>
          <w:lang w:bidi="ar-SA"/>
        </w:rPr>
      </w:pPr>
    </w:p>
    <w:p w14:paraId="49F461C1" w14:textId="77777777"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3F570D5E" w14:textId="77777777"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09A8AA57" w14:textId="77777777" w:rsidR="00150B4B" w:rsidRP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sz w:val="30"/>
          <w:szCs w:val="30"/>
        </w:rPr>
      </w:pPr>
    </w:p>
    <w:p w14:paraId="269B8142" w14:textId="77777777" w:rsidR="00150B4B" w:rsidRP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F7C6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6BA768D" w14:textId="77777777" w:rsidR="00CF7C61" w:rsidRDefault="002535F9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6" w:firstLine="374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150B4B" w:rsidRPr="00CF7C61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2A62D431" w14:textId="77777777" w:rsidR="004F3929" w:rsidRPr="004F3929" w:rsidRDefault="004F3929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6" w:firstLine="374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72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64"/>
        <w:gridCol w:w="1048"/>
        <w:gridCol w:w="243"/>
        <w:gridCol w:w="977"/>
        <w:gridCol w:w="236"/>
        <w:gridCol w:w="952"/>
        <w:gridCol w:w="241"/>
        <w:gridCol w:w="1017"/>
        <w:gridCol w:w="236"/>
        <w:gridCol w:w="1080"/>
        <w:gridCol w:w="270"/>
        <w:gridCol w:w="11"/>
        <w:gridCol w:w="1049"/>
      </w:tblGrid>
      <w:tr w:rsidR="00655849" w:rsidRPr="00D47FE8" w14:paraId="357F9BBC" w14:textId="77777777" w:rsidTr="00655849">
        <w:tc>
          <w:tcPr>
            <w:tcW w:w="2364" w:type="dxa"/>
          </w:tcPr>
          <w:p w14:paraId="2C7334E4" w14:textId="77777777" w:rsidR="00655849" w:rsidRPr="00D47FE8" w:rsidRDefault="00655849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60" w:type="dxa"/>
            <w:gridSpan w:val="12"/>
          </w:tcPr>
          <w:p w14:paraId="5AC0E78B" w14:textId="77777777" w:rsidR="00655849" w:rsidRPr="00D47FE8" w:rsidRDefault="00655849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655849" w:rsidRPr="00D47FE8" w14:paraId="774FC05E" w14:textId="77777777" w:rsidTr="00655849">
        <w:tc>
          <w:tcPr>
            <w:tcW w:w="2364" w:type="dxa"/>
          </w:tcPr>
          <w:p w14:paraId="7B8645C6" w14:textId="77777777" w:rsidR="00655849" w:rsidRPr="00D47FE8" w:rsidRDefault="00655849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692FABE5" w14:textId="77777777" w:rsidR="00655849" w:rsidRPr="00D47FE8" w:rsidRDefault="00655849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64E270D7" w14:textId="77777777" w:rsidR="00655849" w:rsidRPr="00D47FE8" w:rsidRDefault="00655849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0" w:type="dxa"/>
            <w:gridSpan w:val="3"/>
          </w:tcPr>
          <w:p w14:paraId="5E0FE396" w14:textId="77777777" w:rsidR="00655849" w:rsidRPr="00D47FE8" w:rsidRDefault="00655849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229AD885" w14:textId="77777777" w:rsidR="00655849" w:rsidRPr="00D47FE8" w:rsidRDefault="00655849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0" w:type="dxa"/>
            <w:gridSpan w:val="4"/>
          </w:tcPr>
          <w:p w14:paraId="297136CB" w14:textId="77777777" w:rsidR="00655849" w:rsidRPr="00D47FE8" w:rsidRDefault="00655849" w:rsidP="002E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967896" w:rsidRPr="006C7560" w14:paraId="716333A8" w14:textId="77777777" w:rsidTr="00655849">
        <w:tc>
          <w:tcPr>
            <w:tcW w:w="2364" w:type="dxa"/>
          </w:tcPr>
          <w:p w14:paraId="4993BFF2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8" w:type="dxa"/>
          </w:tcPr>
          <w:p w14:paraId="44379309" w14:textId="56F22E47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3" w:type="dxa"/>
          </w:tcPr>
          <w:p w14:paraId="23109E3B" w14:textId="77777777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</w:tcPr>
          <w:p w14:paraId="4F930EBB" w14:textId="69E79190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</w:tcPr>
          <w:p w14:paraId="57A8F8D8" w14:textId="77777777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085F594E" w14:textId="1554D118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1" w:type="dxa"/>
          </w:tcPr>
          <w:p w14:paraId="4CF1A8DA" w14:textId="77777777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DE790C7" w14:textId="2BF2D962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</w:tcPr>
          <w:p w14:paraId="67AA1D79" w14:textId="77777777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399C7A" w14:textId="6DD8C87B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134AEEA" w14:textId="77777777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gridSpan w:val="2"/>
          </w:tcPr>
          <w:p w14:paraId="4D27227F" w14:textId="22E71471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967896" w:rsidRPr="00D47FE8" w14:paraId="4CF2D0D9" w14:textId="77777777" w:rsidTr="00655849">
        <w:tc>
          <w:tcPr>
            <w:tcW w:w="2364" w:type="dxa"/>
          </w:tcPr>
          <w:p w14:paraId="05C1A5DA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60" w:type="dxa"/>
            <w:gridSpan w:val="12"/>
          </w:tcPr>
          <w:p w14:paraId="71044C5F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967896" w:rsidRPr="00C96298" w14:paraId="3594407F" w14:textId="77777777" w:rsidTr="00655849">
        <w:tc>
          <w:tcPr>
            <w:tcW w:w="2364" w:type="dxa"/>
          </w:tcPr>
          <w:p w14:paraId="1A42E3E2" w14:textId="0995FB4D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048" w:type="dxa"/>
            <w:vAlign w:val="bottom"/>
          </w:tcPr>
          <w:p w14:paraId="132D20C8" w14:textId="41B069F3" w:rsidR="00967896" w:rsidRPr="006968C1" w:rsidRDefault="00F066C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4,687,013</w:t>
            </w:r>
          </w:p>
        </w:tc>
        <w:tc>
          <w:tcPr>
            <w:tcW w:w="243" w:type="dxa"/>
          </w:tcPr>
          <w:p w14:paraId="454F5DAA" w14:textId="77777777" w:rsidR="00967896" w:rsidRPr="006968C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10C927C4" w14:textId="5E667A3F" w:rsidR="00967896" w:rsidRPr="006968C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CA067B">
              <w:rPr>
                <w:rFonts w:ascii="Angsana New" w:hAnsi="Angsana New"/>
                <w:sz w:val="26"/>
                <w:szCs w:val="26"/>
              </w:rPr>
              <w:t>5,021,737</w:t>
            </w:r>
          </w:p>
        </w:tc>
        <w:tc>
          <w:tcPr>
            <w:tcW w:w="236" w:type="dxa"/>
            <w:vAlign w:val="bottom"/>
          </w:tcPr>
          <w:p w14:paraId="100737FD" w14:textId="77777777" w:rsidR="00967896" w:rsidRPr="00C9629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FFB97B5" w14:textId="600BAD8C" w:rsidR="00967896" w:rsidRPr="00C96298" w:rsidRDefault="00F066C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4,003,748</w:t>
            </w:r>
          </w:p>
        </w:tc>
        <w:tc>
          <w:tcPr>
            <w:tcW w:w="241" w:type="dxa"/>
            <w:vAlign w:val="bottom"/>
          </w:tcPr>
          <w:p w14:paraId="71F800CC" w14:textId="77777777" w:rsidR="00967896" w:rsidRPr="00C9629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524390AA" w14:textId="234A2640" w:rsidR="00967896" w:rsidRPr="00C9629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2C0913">
              <w:rPr>
                <w:rFonts w:ascii="Angsana New" w:hAnsi="Angsana New"/>
                <w:sz w:val="26"/>
                <w:szCs w:val="26"/>
              </w:rPr>
              <w:t>4,177,513</w:t>
            </w:r>
          </w:p>
        </w:tc>
        <w:tc>
          <w:tcPr>
            <w:tcW w:w="236" w:type="dxa"/>
            <w:vAlign w:val="bottom"/>
          </w:tcPr>
          <w:p w14:paraId="05119BA9" w14:textId="77777777" w:rsidR="00967896" w:rsidRPr="00C9629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F8D43F7" w14:textId="0F2C97AE" w:rsidR="00967896" w:rsidRPr="00C96298" w:rsidRDefault="00F066C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8,690,761</w:t>
            </w:r>
          </w:p>
        </w:tc>
        <w:tc>
          <w:tcPr>
            <w:tcW w:w="281" w:type="dxa"/>
            <w:gridSpan w:val="2"/>
            <w:vAlign w:val="bottom"/>
          </w:tcPr>
          <w:p w14:paraId="39751C98" w14:textId="77777777" w:rsidR="00967896" w:rsidRPr="00C9629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vAlign w:val="bottom"/>
          </w:tcPr>
          <w:p w14:paraId="5CD6C018" w14:textId="57C7C7DD" w:rsidR="00967896" w:rsidRPr="00C9629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2C0913">
              <w:rPr>
                <w:rFonts w:ascii="Angsana New" w:hAnsi="Angsana New"/>
                <w:sz w:val="26"/>
                <w:szCs w:val="26"/>
              </w:rPr>
              <w:t>9,199,250</w:t>
            </w:r>
          </w:p>
        </w:tc>
      </w:tr>
      <w:tr w:rsidR="00967896" w:rsidRPr="00C96298" w14:paraId="3EA1FB51" w14:textId="77777777" w:rsidTr="00655849">
        <w:tc>
          <w:tcPr>
            <w:tcW w:w="2364" w:type="dxa"/>
          </w:tcPr>
          <w:p w14:paraId="137B1192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735DC1D0" w14:textId="27DD73D5" w:rsidR="00967896" w:rsidRPr="006968C1" w:rsidRDefault="00F066C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(4,161,358)</w:t>
            </w:r>
          </w:p>
        </w:tc>
        <w:tc>
          <w:tcPr>
            <w:tcW w:w="243" w:type="dxa"/>
          </w:tcPr>
          <w:p w14:paraId="6EE1361B" w14:textId="77777777" w:rsidR="00967896" w:rsidRPr="006968C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50E5993A" w14:textId="0DBF9D81" w:rsidR="00967896" w:rsidRPr="006968C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CA067B">
              <w:rPr>
                <w:rFonts w:ascii="Angsana New" w:hAnsi="Angsana New"/>
                <w:sz w:val="26"/>
                <w:szCs w:val="26"/>
              </w:rPr>
              <w:t>(4,581,004)</w:t>
            </w:r>
          </w:p>
        </w:tc>
        <w:tc>
          <w:tcPr>
            <w:tcW w:w="236" w:type="dxa"/>
            <w:vAlign w:val="bottom"/>
          </w:tcPr>
          <w:p w14:paraId="133423CF" w14:textId="77777777" w:rsidR="00967896" w:rsidRPr="00C9629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524E7897" w14:textId="3B0DC214" w:rsidR="00967896" w:rsidRPr="00C96298" w:rsidRDefault="00F066C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(3,603,341)</w:t>
            </w:r>
          </w:p>
        </w:tc>
        <w:tc>
          <w:tcPr>
            <w:tcW w:w="241" w:type="dxa"/>
            <w:vAlign w:val="bottom"/>
          </w:tcPr>
          <w:p w14:paraId="27752222" w14:textId="77777777" w:rsidR="00967896" w:rsidRPr="00C9629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3AB2DB2" w14:textId="0F1602A6" w:rsidR="00967896" w:rsidRPr="00C9629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2C0913">
              <w:rPr>
                <w:rFonts w:ascii="Angsana New" w:hAnsi="Angsana New"/>
                <w:sz w:val="26"/>
                <w:szCs w:val="26"/>
              </w:rPr>
              <w:t>(3,746,167)</w:t>
            </w:r>
          </w:p>
        </w:tc>
        <w:tc>
          <w:tcPr>
            <w:tcW w:w="236" w:type="dxa"/>
            <w:vAlign w:val="bottom"/>
          </w:tcPr>
          <w:p w14:paraId="6904DA1B" w14:textId="77777777" w:rsidR="00967896" w:rsidRPr="00C9629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3032D8" w14:textId="3CC3AF40" w:rsidR="00967896" w:rsidRPr="00C96298" w:rsidRDefault="00F066C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(7,764,699)</w:t>
            </w:r>
          </w:p>
        </w:tc>
        <w:tc>
          <w:tcPr>
            <w:tcW w:w="281" w:type="dxa"/>
            <w:gridSpan w:val="2"/>
            <w:vAlign w:val="bottom"/>
          </w:tcPr>
          <w:p w14:paraId="261B7E08" w14:textId="77777777" w:rsidR="00967896" w:rsidRPr="00C9629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07BED299" w14:textId="316C0803" w:rsidR="00967896" w:rsidRPr="00C9629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2C0913">
              <w:rPr>
                <w:rFonts w:ascii="Angsana New" w:hAnsi="Angsana New"/>
                <w:sz w:val="26"/>
                <w:szCs w:val="26"/>
              </w:rPr>
              <w:t>(8,327,171)</w:t>
            </w:r>
          </w:p>
        </w:tc>
      </w:tr>
      <w:tr w:rsidR="00967896" w:rsidRPr="00C96298" w14:paraId="291CA3B3" w14:textId="77777777" w:rsidTr="00655849">
        <w:tc>
          <w:tcPr>
            <w:tcW w:w="2364" w:type="dxa"/>
          </w:tcPr>
          <w:p w14:paraId="6733340E" w14:textId="77777777" w:rsidR="00967896" w:rsidRPr="0089032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903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0F0ED" w14:textId="75B18313" w:rsidR="00967896" w:rsidRPr="0089032A" w:rsidRDefault="00F066C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032A">
              <w:rPr>
                <w:rFonts w:ascii="Angsana New" w:hAnsi="Angsana New"/>
                <w:b/>
                <w:bCs/>
                <w:sz w:val="26"/>
                <w:szCs w:val="26"/>
              </w:rPr>
              <w:t>525,655</w:t>
            </w:r>
          </w:p>
        </w:tc>
        <w:tc>
          <w:tcPr>
            <w:tcW w:w="243" w:type="dxa"/>
          </w:tcPr>
          <w:p w14:paraId="4C0786E5" w14:textId="77777777" w:rsidR="00967896" w:rsidRPr="0089032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ECE04" w14:textId="1D72FAD4" w:rsidR="00967896" w:rsidRPr="0089032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032A">
              <w:rPr>
                <w:rFonts w:ascii="Angsana New" w:hAnsi="Angsana New"/>
                <w:b/>
                <w:bCs/>
                <w:sz w:val="26"/>
                <w:szCs w:val="26"/>
              </w:rPr>
              <w:t>440,733</w:t>
            </w:r>
          </w:p>
        </w:tc>
        <w:tc>
          <w:tcPr>
            <w:tcW w:w="236" w:type="dxa"/>
            <w:vAlign w:val="bottom"/>
          </w:tcPr>
          <w:p w14:paraId="33C24C97" w14:textId="77777777" w:rsidR="00967896" w:rsidRPr="0089032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10E3A" w14:textId="19DB5A86" w:rsidR="00967896" w:rsidRPr="0089032A" w:rsidRDefault="00F066C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032A">
              <w:rPr>
                <w:rFonts w:ascii="Angsana New" w:hAnsi="Angsana New"/>
                <w:b/>
                <w:bCs/>
                <w:sz w:val="26"/>
                <w:szCs w:val="26"/>
              </w:rPr>
              <w:t>400,407</w:t>
            </w:r>
          </w:p>
        </w:tc>
        <w:tc>
          <w:tcPr>
            <w:tcW w:w="241" w:type="dxa"/>
            <w:vAlign w:val="bottom"/>
          </w:tcPr>
          <w:p w14:paraId="038BAAF4" w14:textId="77777777" w:rsidR="00967896" w:rsidRPr="0089032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A0AFD" w14:textId="2455E172" w:rsidR="00967896" w:rsidRPr="0089032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032A">
              <w:rPr>
                <w:rFonts w:ascii="Angsana New" w:hAnsi="Angsana New"/>
                <w:b/>
                <w:bCs/>
                <w:sz w:val="26"/>
                <w:szCs w:val="26"/>
              </w:rPr>
              <w:t>431,346</w:t>
            </w:r>
          </w:p>
        </w:tc>
        <w:tc>
          <w:tcPr>
            <w:tcW w:w="236" w:type="dxa"/>
            <w:vAlign w:val="bottom"/>
          </w:tcPr>
          <w:p w14:paraId="07F4562B" w14:textId="77777777" w:rsidR="00967896" w:rsidRPr="0089032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A6352" w14:textId="3A26F734" w:rsidR="00967896" w:rsidRPr="0089032A" w:rsidRDefault="00F066C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032A">
              <w:rPr>
                <w:rFonts w:ascii="Angsana New" w:hAnsi="Angsana New"/>
                <w:b/>
                <w:bCs/>
                <w:sz w:val="26"/>
                <w:szCs w:val="26"/>
              </w:rPr>
              <w:t>926,062</w:t>
            </w:r>
          </w:p>
        </w:tc>
        <w:tc>
          <w:tcPr>
            <w:tcW w:w="281" w:type="dxa"/>
            <w:gridSpan w:val="2"/>
            <w:vAlign w:val="bottom"/>
          </w:tcPr>
          <w:p w14:paraId="14E1275E" w14:textId="77777777" w:rsidR="00967896" w:rsidRPr="0089032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00E2D" w14:textId="6EC84E7C" w:rsidR="00967896" w:rsidRPr="0089032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032A">
              <w:rPr>
                <w:rFonts w:ascii="Angsana New" w:hAnsi="Angsana New"/>
                <w:b/>
                <w:bCs/>
                <w:sz w:val="26"/>
                <w:szCs w:val="26"/>
              </w:rPr>
              <w:t>872,079</w:t>
            </w:r>
          </w:p>
        </w:tc>
      </w:tr>
      <w:tr w:rsidR="00967896" w:rsidRPr="00D47FE8" w14:paraId="36610EF1" w14:textId="77777777" w:rsidTr="00655849">
        <w:tc>
          <w:tcPr>
            <w:tcW w:w="2364" w:type="dxa"/>
          </w:tcPr>
          <w:p w14:paraId="4AC0CB37" w14:textId="77777777" w:rsidR="00967896" w:rsidRPr="00E47403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6140D7DE" w14:textId="77777777" w:rsidR="00967896" w:rsidRPr="00E47403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0FA64627" w14:textId="77777777" w:rsidR="00967896" w:rsidRPr="00E47403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78DE0C39" w14:textId="77777777" w:rsidR="00967896" w:rsidRPr="00E47403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987E08A" w14:textId="77777777" w:rsidR="00967896" w:rsidRPr="00E47403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6CBDF575" w14:textId="77777777" w:rsidR="00967896" w:rsidRPr="00E47403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E7E75ED" w14:textId="77777777" w:rsidR="00967896" w:rsidRPr="00E47403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647ED8A4" w14:textId="77777777" w:rsidR="00967896" w:rsidRPr="00E47403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149F9B8" w14:textId="77777777" w:rsidR="00967896" w:rsidRPr="00E47403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FE087F" w14:textId="77777777" w:rsidR="00967896" w:rsidRPr="00E47403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1" w:type="dxa"/>
            <w:gridSpan w:val="2"/>
          </w:tcPr>
          <w:p w14:paraId="5598C554" w14:textId="77777777" w:rsidR="00967896" w:rsidRPr="00E47403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60D71582" w14:textId="77777777" w:rsidR="00967896" w:rsidRPr="00E47403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967896" w:rsidRPr="00D47FE8" w14:paraId="1251F7F1" w14:textId="77777777" w:rsidTr="00655849">
        <w:tc>
          <w:tcPr>
            <w:tcW w:w="2364" w:type="dxa"/>
          </w:tcPr>
          <w:p w14:paraId="448710E9" w14:textId="5468AE64" w:rsidR="00967896" w:rsidRPr="00D47FE8" w:rsidRDefault="00E63555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48" w:type="dxa"/>
          </w:tcPr>
          <w:p w14:paraId="0CA0A0ED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94A5541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03B55816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F0103AE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44F7132F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5A7DE45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2406E1FF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718C0D0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A9C8D9" w14:textId="4EF703ED" w:rsidR="00967896" w:rsidRPr="00E63555" w:rsidRDefault="00E63555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(201,845)</w:t>
            </w:r>
          </w:p>
        </w:tc>
        <w:tc>
          <w:tcPr>
            <w:tcW w:w="281" w:type="dxa"/>
            <w:gridSpan w:val="2"/>
          </w:tcPr>
          <w:p w14:paraId="4B8B0C24" w14:textId="77777777" w:rsidR="00967896" w:rsidRPr="00660FE2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305D9CB7" w14:textId="34076DE4" w:rsidR="00967896" w:rsidRPr="00660FE2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2C0913">
              <w:rPr>
                <w:rFonts w:ascii="Angsana New" w:hAnsi="Angsana New"/>
                <w:sz w:val="26"/>
                <w:szCs w:val="26"/>
              </w:rPr>
              <w:t>(376,139)</w:t>
            </w:r>
          </w:p>
        </w:tc>
      </w:tr>
      <w:tr w:rsidR="00967896" w:rsidRPr="00D47FE8" w14:paraId="63F37B55" w14:textId="77777777" w:rsidTr="00655849">
        <w:tc>
          <w:tcPr>
            <w:tcW w:w="2364" w:type="dxa"/>
          </w:tcPr>
          <w:p w14:paraId="6DA19BC2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48" w:type="dxa"/>
          </w:tcPr>
          <w:p w14:paraId="6BE15F0E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0088669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22193A65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CE1FCC6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44AB07BA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0545591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6E638433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AD38159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163808" w14:textId="755E6D84" w:rsidR="00967896" w:rsidRPr="00660FE2" w:rsidRDefault="00E63555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(202,226)</w:t>
            </w:r>
          </w:p>
        </w:tc>
        <w:tc>
          <w:tcPr>
            <w:tcW w:w="281" w:type="dxa"/>
            <w:gridSpan w:val="2"/>
          </w:tcPr>
          <w:p w14:paraId="327058C2" w14:textId="77777777" w:rsidR="00967896" w:rsidRPr="00660FE2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B09D9C1" w14:textId="1F318E82" w:rsidR="00967896" w:rsidRPr="00660FE2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(241,875</w:t>
            </w:r>
            <w:r w:rsidRPr="002C091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67896" w:rsidRPr="00D47FE8" w14:paraId="285CA0A8" w14:textId="77777777" w:rsidTr="00655849">
        <w:tc>
          <w:tcPr>
            <w:tcW w:w="2364" w:type="dxa"/>
          </w:tcPr>
          <w:p w14:paraId="0ECF4AE4" w14:textId="03289A37" w:rsidR="00967896" w:rsidRPr="00D47FE8" w:rsidRDefault="00E63555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48" w:type="dxa"/>
          </w:tcPr>
          <w:p w14:paraId="4178CC98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524DACCC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08EAF630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8F34E61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6912A8E4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BE621E0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6AE4932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73ACD32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DEBC52" w14:textId="088D350D" w:rsidR="00967896" w:rsidRPr="00660FE2" w:rsidRDefault="008E52CB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(56,910)</w:t>
            </w:r>
          </w:p>
        </w:tc>
        <w:tc>
          <w:tcPr>
            <w:tcW w:w="281" w:type="dxa"/>
            <w:gridSpan w:val="2"/>
          </w:tcPr>
          <w:p w14:paraId="2CEB88BB" w14:textId="77777777" w:rsidR="00967896" w:rsidRPr="00660FE2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2E939D6" w14:textId="46EBAB34" w:rsidR="00967896" w:rsidRPr="00660FE2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2C0913">
              <w:rPr>
                <w:rFonts w:ascii="Angsana New" w:hAnsi="Angsana New"/>
                <w:sz w:val="26"/>
                <w:szCs w:val="26"/>
              </w:rPr>
              <w:t>(56,142)</w:t>
            </w:r>
          </w:p>
        </w:tc>
      </w:tr>
      <w:tr w:rsidR="00967896" w:rsidRPr="00D47FE8" w14:paraId="696DFD32" w14:textId="77777777" w:rsidTr="00655849">
        <w:tc>
          <w:tcPr>
            <w:tcW w:w="2364" w:type="dxa"/>
          </w:tcPr>
          <w:p w14:paraId="048C25AD" w14:textId="77777777" w:rsidR="00967896" w:rsidRPr="00F935F5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F935F5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48" w:type="dxa"/>
          </w:tcPr>
          <w:p w14:paraId="0F8E0CC2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578C16B6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345032B6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3B64DDB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03D586F4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31A7018E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6EF35FED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9B401E9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B9F008" w14:textId="2C38DFC8" w:rsidR="00967896" w:rsidRPr="00660FE2" w:rsidRDefault="008E52CB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77,634</w:t>
            </w:r>
          </w:p>
        </w:tc>
        <w:tc>
          <w:tcPr>
            <w:tcW w:w="281" w:type="dxa"/>
            <w:gridSpan w:val="2"/>
          </w:tcPr>
          <w:p w14:paraId="4D3A3913" w14:textId="77777777" w:rsidR="00967896" w:rsidRPr="00660FE2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DAC6365" w14:textId="42C7546D" w:rsidR="00967896" w:rsidRPr="00660FE2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136,999</w:t>
            </w:r>
          </w:p>
        </w:tc>
      </w:tr>
      <w:tr w:rsidR="00967896" w:rsidRPr="00D47FE8" w14:paraId="0F022C44" w14:textId="77777777" w:rsidTr="00655849">
        <w:tc>
          <w:tcPr>
            <w:tcW w:w="2364" w:type="dxa"/>
          </w:tcPr>
          <w:p w14:paraId="3B974965" w14:textId="77777777" w:rsidR="00967896" w:rsidRPr="00F935F5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F935F5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048" w:type="dxa"/>
          </w:tcPr>
          <w:p w14:paraId="35E7868D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E21A76B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3C205F54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0F600D8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388B2474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D0242A4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6AC378E0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8010768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861F6A" w14:textId="77777777" w:rsidR="00967896" w:rsidRPr="00660FE2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gridSpan w:val="2"/>
          </w:tcPr>
          <w:p w14:paraId="566FD7EF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BBBCF08" w14:textId="77777777" w:rsidR="00967896" w:rsidRPr="00660FE2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7896" w:rsidRPr="00D47FE8" w14:paraId="4FD7038A" w14:textId="77777777" w:rsidTr="00655849">
        <w:tc>
          <w:tcPr>
            <w:tcW w:w="2364" w:type="dxa"/>
          </w:tcPr>
          <w:p w14:paraId="6168F5AE" w14:textId="577B4ACE" w:rsidR="00967896" w:rsidRPr="00F935F5" w:rsidRDefault="00967896" w:rsidP="008E5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F935F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8E52CB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48" w:type="dxa"/>
          </w:tcPr>
          <w:p w14:paraId="12A61145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7F13D9D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4CD576B1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4374928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47FE49BD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15FB912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04BA01C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04A3156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53630B" w14:textId="05CDD6A3" w:rsidR="00967896" w:rsidRPr="00660FE2" w:rsidRDefault="006362B4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579</w:t>
            </w:r>
          </w:p>
        </w:tc>
        <w:tc>
          <w:tcPr>
            <w:tcW w:w="281" w:type="dxa"/>
            <w:gridSpan w:val="2"/>
          </w:tcPr>
          <w:p w14:paraId="4F0B7CAE" w14:textId="77777777" w:rsidR="00967896" w:rsidRPr="00660FE2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06BB05B7" w14:textId="0C310D22" w:rsidR="00967896" w:rsidRPr="00660FE2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109,020</w:t>
            </w:r>
          </w:p>
        </w:tc>
      </w:tr>
      <w:tr w:rsidR="00967896" w:rsidRPr="00D47FE8" w14:paraId="16F8AEE1" w14:textId="77777777" w:rsidTr="00655849">
        <w:tc>
          <w:tcPr>
            <w:tcW w:w="2364" w:type="dxa"/>
          </w:tcPr>
          <w:p w14:paraId="06AF989B" w14:textId="77777777" w:rsidR="00967896" w:rsidRPr="00F935F5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F935F5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48" w:type="dxa"/>
          </w:tcPr>
          <w:p w14:paraId="197E3320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97C0AAD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46B23D3A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E3C49E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42FAC67A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99D116F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09B2A45F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5588A35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BAE7D9" w14:textId="44AFE582" w:rsidR="00967896" w:rsidRPr="00660FE2" w:rsidRDefault="006362B4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645,294</w:t>
            </w:r>
          </w:p>
        </w:tc>
        <w:tc>
          <w:tcPr>
            <w:tcW w:w="281" w:type="dxa"/>
            <w:gridSpan w:val="2"/>
          </w:tcPr>
          <w:p w14:paraId="2D5D4C72" w14:textId="77777777" w:rsidR="00967896" w:rsidRPr="00660FE2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6F4A785E" w14:textId="0F889A36" w:rsidR="00967896" w:rsidRPr="00660FE2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443,942</w:t>
            </w:r>
          </w:p>
        </w:tc>
      </w:tr>
      <w:tr w:rsidR="00967896" w:rsidRPr="00D47FE8" w14:paraId="2E3558E4" w14:textId="77777777" w:rsidTr="002404BF">
        <w:tc>
          <w:tcPr>
            <w:tcW w:w="2364" w:type="dxa"/>
          </w:tcPr>
          <w:p w14:paraId="5D59A39C" w14:textId="13EE20C9" w:rsidR="00967896" w:rsidRPr="00F935F5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="00967896" w:rsidRPr="00F935F5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48" w:type="dxa"/>
          </w:tcPr>
          <w:p w14:paraId="52E68883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710FF88E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0CBF602B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4D8F969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32E4F5EE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14BB7B90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777FFD74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42B498C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B143D3" w14:textId="2B049235" w:rsidR="00967896" w:rsidRPr="00660FE2" w:rsidRDefault="006362B4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(102,870)</w:t>
            </w:r>
          </w:p>
        </w:tc>
        <w:tc>
          <w:tcPr>
            <w:tcW w:w="281" w:type="dxa"/>
            <w:gridSpan w:val="2"/>
          </w:tcPr>
          <w:p w14:paraId="2A839F77" w14:textId="77777777" w:rsidR="00967896" w:rsidRPr="00660FE2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16895959" w14:textId="7900DB68" w:rsidR="00967896" w:rsidRPr="00660FE2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(66,112)</w:t>
            </w:r>
          </w:p>
        </w:tc>
      </w:tr>
      <w:tr w:rsidR="00967896" w:rsidRPr="00D47FE8" w14:paraId="34C8ADBD" w14:textId="77777777" w:rsidTr="002404BF">
        <w:tc>
          <w:tcPr>
            <w:tcW w:w="2364" w:type="dxa"/>
          </w:tcPr>
          <w:p w14:paraId="4F9FE716" w14:textId="4E913B48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48" w:type="dxa"/>
          </w:tcPr>
          <w:p w14:paraId="4471230A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35A0DA0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70C9888A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E881907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46352E55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13F5869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762F6C56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45C284A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826671" w14:textId="6969B6E5" w:rsidR="00967896" w:rsidRPr="00660FE2" w:rsidRDefault="006362B4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542,424</w:t>
            </w:r>
          </w:p>
        </w:tc>
        <w:tc>
          <w:tcPr>
            <w:tcW w:w="281" w:type="dxa"/>
            <w:gridSpan w:val="2"/>
          </w:tcPr>
          <w:p w14:paraId="5BA0C26F" w14:textId="77777777" w:rsidR="00967896" w:rsidRPr="00660FE2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414FFDCE" w14:textId="39084093" w:rsidR="00967896" w:rsidRPr="00660FE2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377,830</w:t>
            </w:r>
          </w:p>
        </w:tc>
      </w:tr>
      <w:tr w:rsidR="0089032A" w:rsidRPr="00D47FE8" w14:paraId="557A0354" w14:textId="77777777" w:rsidTr="002404BF">
        <w:trPr>
          <w:trHeight w:val="134"/>
        </w:trPr>
        <w:tc>
          <w:tcPr>
            <w:tcW w:w="2364" w:type="dxa"/>
          </w:tcPr>
          <w:p w14:paraId="0B00D8BA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48" w:type="dxa"/>
          </w:tcPr>
          <w:p w14:paraId="3A870221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43" w:type="dxa"/>
          </w:tcPr>
          <w:p w14:paraId="68698C6B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77" w:type="dxa"/>
          </w:tcPr>
          <w:p w14:paraId="343CDC4F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</w:tcPr>
          <w:p w14:paraId="1DDC8AB5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52" w:type="dxa"/>
          </w:tcPr>
          <w:p w14:paraId="30C20A96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41" w:type="dxa"/>
          </w:tcPr>
          <w:p w14:paraId="1F1CE540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17" w:type="dxa"/>
          </w:tcPr>
          <w:p w14:paraId="32938A0A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</w:tcPr>
          <w:p w14:paraId="6123678A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80" w:type="dxa"/>
            <w:vMerge w:val="restart"/>
            <w:tcBorders>
              <w:top w:val="double" w:sz="4" w:space="0" w:color="auto"/>
            </w:tcBorders>
          </w:tcPr>
          <w:p w14:paraId="26480508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81" w:type="dxa"/>
            <w:gridSpan w:val="2"/>
          </w:tcPr>
          <w:p w14:paraId="33F5CCF6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49" w:type="dxa"/>
            <w:vMerge w:val="restart"/>
            <w:tcBorders>
              <w:top w:val="double" w:sz="4" w:space="0" w:color="auto"/>
            </w:tcBorders>
          </w:tcPr>
          <w:p w14:paraId="77C4D706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89032A" w:rsidRPr="00D47FE8" w14:paraId="4B14560E" w14:textId="77777777" w:rsidTr="00D369A2">
        <w:trPr>
          <w:trHeight w:val="134"/>
        </w:trPr>
        <w:tc>
          <w:tcPr>
            <w:tcW w:w="2364" w:type="dxa"/>
          </w:tcPr>
          <w:p w14:paraId="3DF24BA4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48" w:type="dxa"/>
          </w:tcPr>
          <w:p w14:paraId="134CB483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43" w:type="dxa"/>
          </w:tcPr>
          <w:p w14:paraId="00B5C894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77" w:type="dxa"/>
          </w:tcPr>
          <w:p w14:paraId="58DC9813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</w:tcPr>
          <w:p w14:paraId="21C30798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52" w:type="dxa"/>
          </w:tcPr>
          <w:p w14:paraId="5207065E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41" w:type="dxa"/>
          </w:tcPr>
          <w:p w14:paraId="728C2E2B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17" w:type="dxa"/>
          </w:tcPr>
          <w:p w14:paraId="06D428A7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</w:tcPr>
          <w:p w14:paraId="14283A0E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80" w:type="dxa"/>
            <w:vMerge/>
          </w:tcPr>
          <w:p w14:paraId="6647E514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81" w:type="dxa"/>
            <w:gridSpan w:val="2"/>
          </w:tcPr>
          <w:p w14:paraId="6F2C20BB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49" w:type="dxa"/>
            <w:vMerge/>
          </w:tcPr>
          <w:p w14:paraId="0AF0986D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89032A" w:rsidRPr="00D47FE8" w14:paraId="47ADA5F3" w14:textId="77777777" w:rsidTr="00D369A2">
        <w:trPr>
          <w:trHeight w:val="134"/>
        </w:trPr>
        <w:tc>
          <w:tcPr>
            <w:tcW w:w="2364" w:type="dxa"/>
          </w:tcPr>
          <w:p w14:paraId="7D49CDE8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48" w:type="dxa"/>
          </w:tcPr>
          <w:p w14:paraId="136D279C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43" w:type="dxa"/>
          </w:tcPr>
          <w:p w14:paraId="5D95358E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77" w:type="dxa"/>
          </w:tcPr>
          <w:p w14:paraId="40347708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</w:tcPr>
          <w:p w14:paraId="37C73DB5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52" w:type="dxa"/>
          </w:tcPr>
          <w:p w14:paraId="71970D63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41" w:type="dxa"/>
          </w:tcPr>
          <w:p w14:paraId="4AE9777D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17" w:type="dxa"/>
          </w:tcPr>
          <w:p w14:paraId="7999DF3B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</w:tcPr>
          <w:p w14:paraId="1F15DF0F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80" w:type="dxa"/>
            <w:vMerge/>
          </w:tcPr>
          <w:p w14:paraId="251B0969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81" w:type="dxa"/>
            <w:gridSpan w:val="2"/>
          </w:tcPr>
          <w:p w14:paraId="1944B526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49" w:type="dxa"/>
            <w:vMerge/>
          </w:tcPr>
          <w:p w14:paraId="7BE62886" w14:textId="77777777" w:rsidR="0089032A" w:rsidRPr="002404BF" w:rsidRDefault="0089032A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967896" w:rsidRPr="00D47FE8" w14:paraId="7663F09F" w14:textId="77777777" w:rsidTr="002404BF">
        <w:tc>
          <w:tcPr>
            <w:tcW w:w="2364" w:type="dxa"/>
          </w:tcPr>
          <w:p w14:paraId="11BE06B4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60745A58" w14:textId="79533F0A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6ABAC219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10" w:type="dxa"/>
            <w:gridSpan w:val="3"/>
          </w:tcPr>
          <w:p w14:paraId="6333EFAC" w14:textId="09A668D5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A7E96B0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gridSpan w:val="4"/>
          </w:tcPr>
          <w:p w14:paraId="6ADB33ED" w14:textId="50107324" w:rsidR="00967896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7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67896" w:rsidRPr="006C7560" w14:paraId="75C72652" w14:textId="77777777" w:rsidTr="00655849">
        <w:tc>
          <w:tcPr>
            <w:tcW w:w="2364" w:type="dxa"/>
            <w:shd w:val="clear" w:color="auto" w:fill="auto"/>
          </w:tcPr>
          <w:p w14:paraId="731308C2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3C43E433" w14:textId="3572C004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13965DC2" w14:textId="77777777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0A979E2B" w14:textId="5ACEEDF9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759B7E0E" w14:textId="77777777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693FE641" w14:textId="52D08E59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53713F87" w14:textId="77777777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A9EF7CF" w14:textId="4B5CE8D7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7F958AE6" w14:textId="77777777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6FE9D6E" w14:textId="06E5E3DD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10EA52D1" w14:textId="77777777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14:paraId="0877C4D7" w14:textId="4A3B57DF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967896" w:rsidRPr="006C7560" w14:paraId="606073D5" w14:textId="77777777" w:rsidTr="00655849">
        <w:tc>
          <w:tcPr>
            <w:tcW w:w="2364" w:type="dxa"/>
            <w:shd w:val="clear" w:color="auto" w:fill="auto"/>
          </w:tcPr>
          <w:p w14:paraId="74161D29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60" w:type="dxa"/>
            <w:gridSpan w:val="12"/>
            <w:shd w:val="clear" w:color="auto" w:fill="auto"/>
          </w:tcPr>
          <w:p w14:paraId="0F699406" w14:textId="77777777" w:rsidR="00967896" w:rsidRPr="006C7560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967896" w:rsidRPr="00D47FE8" w14:paraId="3CE72B93" w14:textId="77777777" w:rsidTr="00655849">
        <w:tc>
          <w:tcPr>
            <w:tcW w:w="7078" w:type="dxa"/>
            <w:gridSpan w:val="8"/>
            <w:shd w:val="clear" w:color="auto" w:fill="auto"/>
          </w:tcPr>
          <w:p w14:paraId="6F48A16C" w14:textId="77777777" w:rsidR="00967896" w:rsidRPr="002F243E" w:rsidRDefault="00967896" w:rsidP="00890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24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36" w:type="dxa"/>
            <w:shd w:val="clear" w:color="auto" w:fill="auto"/>
          </w:tcPr>
          <w:p w14:paraId="50658D6A" w14:textId="77777777" w:rsidR="00967896" w:rsidRPr="00D47FE8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2EF0BF9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14:paraId="07AB41F4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14:paraId="500DCFBB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7896" w:rsidRPr="00D87B1A" w14:paraId="77DCD325" w14:textId="77777777" w:rsidTr="00655849">
        <w:tc>
          <w:tcPr>
            <w:tcW w:w="2364" w:type="dxa"/>
            <w:shd w:val="clear" w:color="auto" w:fill="auto"/>
          </w:tcPr>
          <w:p w14:paraId="0B7F7CCC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48" w:type="dxa"/>
            <w:shd w:val="clear" w:color="auto" w:fill="auto"/>
          </w:tcPr>
          <w:p w14:paraId="34E36225" w14:textId="222888EE" w:rsidR="00967896" w:rsidRPr="002F243E" w:rsidRDefault="005E4444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458,362</w:t>
            </w:r>
          </w:p>
        </w:tc>
        <w:tc>
          <w:tcPr>
            <w:tcW w:w="243" w:type="dxa"/>
            <w:shd w:val="clear" w:color="auto" w:fill="auto"/>
          </w:tcPr>
          <w:p w14:paraId="1238FC96" w14:textId="77777777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2F3EC37C" w14:textId="60AB7A9B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0913">
              <w:rPr>
                <w:rFonts w:ascii="Angsana New" w:hAnsi="Angsana New"/>
                <w:sz w:val="26"/>
                <w:szCs w:val="26"/>
              </w:rPr>
              <w:t>640,931</w:t>
            </w:r>
          </w:p>
        </w:tc>
        <w:tc>
          <w:tcPr>
            <w:tcW w:w="236" w:type="dxa"/>
            <w:shd w:val="clear" w:color="auto" w:fill="auto"/>
          </w:tcPr>
          <w:p w14:paraId="15DE4058" w14:textId="77777777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0A5730B6" w14:textId="0819D959" w:rsidR="00967896" w:rsidRPr="002F243E" w:rsidRDefault="005E4444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907,516</w:t>
            </w:r>
          </w:p>
        </w:tc>
        <w:tc>
          <w:tcPr>
            <w:tcW w:w="241" w:type="dxa"/>
            <w:shd w:val="clear" w:color="auto" w:fill="auto"/>
          </w:tcPr>
          <w:p w14:paraId="4DF46732" w14:textId="77777777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427C208" w14:textId="179B2D7C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0913">
              <w:rPr>
                <w:rFonts w:ascii="Angsana New" w:hAnsi="Angsana New"/>
                <w:sz w:val="26"/>
                <w:szCs w:val="26"/>
              </w:rPr>
              <w:t>1,033,976</w:t>
            </w:r>
          </w:p>
        </w:tc>
        <w:tc>
          <w:tcPr>
            <w:tcW w:w="236" w:type="dxa"/>
            <w:shd w:val="clear" w:color="auto" w:fill="auto"/>
          </w:tcPr>
          <w:p w14:paraId="744B70B7" w14:textId="77777777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D300515" w14:textId="62B3D85D" w:rsidR="00967896" w:rsidRPr="002F243E" w:rsidRDefault="005E4444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1,365,878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063FBFFD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14:paraId="56B4F9B7" w14:textId="0E6F1E4C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0913">
              <w:rPr>
                <w:rFonts w:ascii="Angsana New" w:hAnsi="Angsana New"/>
                <w:sz w:val="26"/>
                <w:szCs w:val="26"/>
              </w:rPr>
              <w:t>1,674,907</w:t>
            </w:r>
          </w:p>
        </w:tc>
      </w:tr>
      <w:tr w:rsidR="004B7569" w:rsidRPr="00D87B1A" w14:paraId="6B22E512" w14:textId="77777777" w:rsidTr="00655849">
        <w:tc>
          <w:tcPr>
            <w:tcW w:w="2364" w:type="dxa"/>
            <w:shd w:val="clear" w:color="auto" w:fill="auto"/>
          </w:tcPr>
          <w:p w14:paraId="740FB5A1" w14:textId="1842279B" w:rsidR="004B7569" w:rsidRPr="00D47FE8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048" w:type="dxa"/>
            <w:shd w:val="clear" w:color="auto" w:fill="auto"/>
          </w:tcPr>
          <w:p w14:paraId="19B7C572" w14:textId="77777777" w:rsidR="004B7569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A1E65E1" w14:textId="77777777" w:rsidR="004B7569" w:rsidRPr="002F243E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3B373CCF" w14:textId="77777777" w:rsidR="004B7569" w:rsidRPr="002C0913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24A365" w14:textId="77777777" w:rsidR="004B7569" w:rsidRPr="002F243E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059D3D80" w14:textId="77777777" w:rsidR="004B7569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7C4D08E0" w14:textId="77777777" w:rsidR="004B7569" w:rsidRPr="002F243E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25A6E1D" w14:textId="77777777" w:rsidR="004B7569" w:rsidRPr="002C0913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23F2860" w14:textId="77777777" w:rsidR="004B7569" w:rsidRPr="002F243E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BFCBC8C" w14:textId="77777777" w:rsidR="004B7569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14:paraId="09DA2041" w14:textId="77777777" w:rsidR="004B7569" w:rsidRPr="00D47FE8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14:paraId="1014057A" w14:textId="77777777" w:rsidR="004B7569" w:rsidRPr="002C0913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7569" w:rsidRPr="00D87B1A" w14:paraId="09202DCA" w14:textId="77777777" w:rsidTr="004B7569">
        <w:tc>
          <w:tcPr>
            <w:tcW w:w="2364" w:type="dxa"/>
            <w:shd w:val="clear" w:color="auto" w:fill="auto"/>
          </w:tcPr>
          <w:p w14:paraId="3B3ED490" w14:textId="3CF626DF" w:rsidR="004B7569" w:rsidRPr="00D47FE8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48" w:type="dxa"/>
            <w:shd w:val="clear" w:color="auto" w:fill="auto"/>
          </w:tcPr>
          <w:p w14:paraId="746D645D" w14:textId="4A3E1061" w:rsidR="004B7569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713,975</w:t>
            </w:r>
          </w:p>
        </w:tc>
        <w:tc>
          <w:tcPr>
            <w:tcW w:w="243" w:type="dxa"/>
            <w:shd w:val="clear" w:color="auto" w:fill="auto"/>
          </w:tcPr>
          <w:p w14:paraId="23B02BA3" w14:textId="77777777" w:rsidR="004B7569" w:rsidRPr="002F243E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3886DCC3" w14:textId="4A072B22" w:rsidR="004B7569" w:rsidRPr="002C0913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0913">
              <w:rPr>
                <w:rFonts w:ascii="Angsana New" w:hAnsi="Angsana New"/>
                <w:bCs/>
                <w:sz w:val="26"/>
                <w:szCs w:val="26"/>
              </w:rPr>
              <w:t>956,458</w:t>
            </w:r>
          </w:p>
        </w:tc>
        <w:tc>
          <w:tcPr>
            <w:tcW w:w="236" w:type="dxa"/>
            <w:shd w:val="clear" w:color="auto" w:fill="auto"/>
          </w:tcPr>
          <w:p w14:paraId="28D008CC" w14:textId="77777777" w:rsidR="004B7569" w:rsidRPr="002F243E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4FEE396C" w14:textId="100EA5A6" w:rsidR="004B7569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C3847">
              <w:rPr>
                <w:rFonts w:ascii="Angsana New" w:hAnsi="Angsana New"/>
                <w:bCs/>
                <w:sz w:val="26"/>
                <w:szCs w:val="26"/>
              </w:rPr>
              <w:t>328,903</w:t>
            </w:r>
          </w:p>
        </w:tc>
        <w:tc>
          <w:tcPr>
            <w:tcW w:w="241" w:type="dxa"/>
            <w:shd w:val="clear" w:color="auto" w:fill="auto"/>
          </w:tcPr>
          <w:p w14:paraId="011DD0BC" w14:textId="77777777" w:rsidR="004B7569" w:rsidRPr="002F243E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6FDD705F" w14:textId="1CF5932B" w:rsidR="004B7569" w:rsidRPr="002C0913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0913">
              <w:rPr>
                <w:rFonts w:ascii="Angsana New" w:hAnsi="Angsana New"/>
                <w:bCs/>
                <w:sz w:val="26"/>
                <w:szCs w:val="26"/>
              </w:rPr>
              <w:t>244,642</w:t>
            </w:r>
          </w:p>
        </w:tc>
        <w:tc>
          <w:tcPr>
            <w:tcW w:w="236" w:type="dxa"/>
            <w:shd w:val="clear" w:color="auto" w:fill="auto"/>
          </w:tcPr>
          <w:p w14:paraId="1D2CCF92" w14:textId="77777777" w:rsidR="004B7569" w:rsidRPr="002F243E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B23D7FF" w14:textId="141BA580" w:rsidR="004B7569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1,042,878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0922482D" w14:textId="77777777" w:rsidR="004B7569" w:rsidRPr="00D47FE8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14:paraId="0337A777" w14:textId="03A8E0EB" w:rsidR="004B7569" w:rsidRPr="002C0913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0913">
              <w:rPr>
                <w:rFonts w:ascii="Angsana New" w:hAnsi="Angsana New"/>
                <w:bCs/>
                <w:sz w:val="26"/>
                <w:szCs w:val="26"/>
              </w:rPr>
              <w:t>1,201,100</w:t>
            </w:r>
          </w:p>
        </w:tc>
      </w:tr>
      <w:tr w:rsidR="004B7569" w:rsidRPr="00D87B1A" w14:paraId="611DCCD7" w14:textId="77777777" w:rsidTr="004B7569">
        <w:tc>
          <w:tcPr>
            <w:tcW w:w="2364" w:type="dxa"/>
            <w:shd w:val="clear" w:color="auto" w:fill="auto"/>
          </w:tcPr>
          <w:p w14:paraId="05F08BBC" w14:textId="00C93A71" w:rsidR="004B7569" w:rsidRPr="00D47FE8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48" w:type="dxa"/>
            <w:shd w:val="clear" w:color="auto" w:fill="auto"/>
          </w:tcPr>
          <w:p w14:paraId="782D5D6C" w14:textId="7149E6AC" w:rsidR="004B7569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F65E5ED" w14:textId="77777777" w:rsidR="004B7569" w:rsidRPr="002F243E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0332B24F" w14:textId="51CE7FCA" w:rsidR="004B7569" w:rsidRPr="002C0913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b/>
                <w:sz w:val="26"/>
                <w:szCs w:val="26"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</w:tcPr>
          <w:p w14:paraId="4AEF21E4" w14:textId="77777777" w:rsidR="004B7569" w:rsidRPr="002F243E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52F41394" w14:textId="51C264EB" w:rsidR="004B7569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89FE6E2" w14:textId="77777777" w:rsidR="004B7569" w:rsidRPr="002F243E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29696F4D" w14:textId="725439F4" w:rsidR="004B7569" w:rsidRPr="002C0913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b/>
                <w:sz w:val="26"/>
                <w:szCs w:val="26"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</w:tcPr>
          <w:p w14:paraId="4CDFB8E9" w14:textId="77777777" w:rsidR="004B7569" w:rsidRPr="002F243E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C5979D" w14:textId="5BC5A8A9" w:rsidR="004B7569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170,611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60563B20" w14:textId="77777777" w:rsidR="004B7569" w:rsidRPr="00D47FE8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67271357" w14:textId="48E434A2" w:rsidR="004B7569" w:rsidRPr="002C0913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0913">
              <w:rPr>
                <w:rFonts w:ascii="Angsana New" w:hAnsi="Angsana New"/>
                <w:bCs/>
                <w:sz w:val="26"/>
                <w:szCs w:val="26"/>
              </w:rPr>
              <w:t>195,583</w:t>
            </w:r>
          </w:p>
        </w:tc>
      </w:tr>
      <w:tr w:rsidR="004B7569" w:rsidRPr="00D87B1A" w14:paraId="6D2E5086" w14:textId="77777777" w:rsidTr="004B7569">
        <w:tc>
          <w:tcPr>
            <w:tcW w:w="2364" w:type="dxa"/>
            <w:shd w:val="clear" w:color="auto" w:fill="auto"/>
          </w:tcPr>
          <w:p w14:paraId="25FF8407" w14:textId="75C41180" w:rsidR="004B7569" w:rsidRPr="00D47FE8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shd w:val="clear" w:color="auto" w:fill="auto"/>
          </w:tcPr>
          <w:p w14:paraId="5678D43D" w14:textId="77777777" w:rsidR="004B7569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472FDE0" w14:textId="77777777" w:rsidR="004B7569" w:rsidRPr="002F243E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7A8272C8" w14:textId="77777777" w:rsidR="004B7569" w:rsidRPr="002C0913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7A5EF6" w14:textId="77777777" w:rsidR="004B7569" w:rsidRPr="002F243E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6699EA64" w14:textId="77777777" w:rsidR="004B7569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39C1F53D" w14:textId="77777777" w:rsidR="004B7569" w:rsidRPr="002F243E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60EA091D" w14:textId="77777777" w:rsidR="004B7569" w:rsidRPr="002C0913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D6C8337" w14:textId="77777777" w:rsidR="004B7569" w:rsidRPr="002F243E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29B1E" w14:textId="7DE055DB" w:rsidR="004B7569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1,213,489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743581F9" w14:textId="77777777" w:rsidR="004B7569" w:rsidRPr="00D47FE8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C81083" w14:textId="224AA43A" w:rsidR="004B7569" w:rsidRPr="002C0913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0913">
              <w:rPr>
                <w:rFonts w:ascii="Angsana New" w:hAnsi="Angsana New"/>
                <w:bCs/>
                <w:sz w:val="26"/>
                <w:szCs w:val="26"/>
              </w:rPr>
              <w:t>1,396,683</w:t>
            </w:r>
          </w:p>
        </w:tc>
      </w:tr>
      <w:tr w:rsidR="00967896" w:rsidRPr="00D87B1A" w14:paraId="253CB0B6" w14:textId="77777777" w:rsidTr="004B7569">
        <w:tc>
          <w:tcPr>
            <w:tcW w:w="2364" w:type="dxa"/>
            <w:shd w:val="clear" w:color="auto" w:fill="auto"/>
          </w:tcPr>
          <w:p w14:paraId="6D9D2155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ที่ดิน อาคาร และ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อุปกรณ์ </w:t>
            </w:r>
            <w:r w:rsidRPr="00D47FE8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48" w:type="dxa"/>
            <w:shd w:val="clear" w:color="auto" w:fill="auto"/>
          </w:tcPr>
          <w:p w14:paraId="4014B37D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53694C1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49F5A1DB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F4F1E34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4946B451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388051FB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2DD5D9C2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0FBD93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E85890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14:paraId="4A9A73F0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225EADC2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967896" w:rsidRPr="00D87B1A" w14:paraId="4E22B2C8" w14:textId="77777777" w:rsidTr="00655849">
        <w:tc>
          <w:tcPr>
            <w:tcW w:w="2364" w:type="dxa"/>
            <w:shd w:val="clear" w:color="auto" w:fill="auto"/>
          </w:tcPr>
          <w:p w14:paraId="245409AA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703868A" w14:textId="4CCCE662" w:rsidR="00967896" w:rsidRPr="002F243E" w:rsidRDefault="00FC3847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3,262,226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D4D366B" w14:textId="77777777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462DA25A" w14:textId="5A69F3FD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2C0913">
              <w:rPr>
                <w:rFonts w:ascii="Angsana New" w:hAnsi="Angsana New"/>
                <w:bCs/>
                <w:sz w:val="26"/>
                <w:szCs w:val="26"/>
              </w:rPr>
              <w:t>3,594,712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BA3DB8" w14:textId="77777777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6DEB2AF" w14:textId="6BAF1CC2" w:rsidR="00967896" w:rsidRPr="002F243E" w:rsidRDefault="00FC3847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912,870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28799A33" w14:textId="77777777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5C1D59F6" w14:textId="4A849214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2C0913">
              <w:rPr>
                <w:rFonts w:ascii="Angsana New" w:hAnsi="Angsana New"/>
                <w:bCs/>
                <w:sz w:val="26"/>
                <w:szCs w:val="26"/>
              </w:rPr>
              <w:t>1,033,379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111E7C" w14:textId="77777777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CB7F5F" w14:textId="37EF328B" w:rsidR="00967896" w:rsidRPr="002F243E" w:rsidRDefault="00FC3847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4,175,096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4DE230F5" w14:textId="77777777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797D11D9" w14:textId="4676C879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C0913">
              <w:rPr>
                <w:rFonts w:ascii="Angsana New" w:hAnsi="Angsana New"/>
                <w:sz w:val="26"/>
                <w:szCs w:val="26"/>
              </w:rPr>
              <w:t>4,628,091</w:t>
            </w:r>
          </w:p>
        </w:tc>
      </w:tr>
      <w:tr w:rsidR="00967896" w:rsidRPr="00D87B1A" w14:paraId="11B9EBA2" w14:textId="77777777" w:rsidTr="00655849">
        <w:tc>
          <w:tcPr>
            <w:tcW w:w="2364" w:type="dxa"/>
            <w:shd w:val="clear" w:color="auto" w:fill="auto"/>
          </w:tcPr>
          <w:p w14:paraId="243193BA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48" w:type="dxa"/>
            <w:shd w:val="clear" w:color="auto" w:fill="auto"/>
          </w:tcPr>
          <w:p w14:paraId="1CFCFDB8" w14:textId="0D8880DF" w:rsidR="00967896" w:rsidRPr="00D47FE8" w:rsidRDefault="00E338A3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09E49B2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437E00F0" w14:textId="0AFD5894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  <w:r w:rsidRPr="00D47FE8">
              <w:rPr>
                <w:rFonts w:ascii="Angsana New" w:hAnsi="Angsana New"/>
                <w:b/>
                <w:sz w:val="26"/>
                <w:szCs w:val="26"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</w:tcPr>
          <w:p w14:paraId="53F6D7C5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3FC07F93" w14:textId="3B9640D9" w:rsidR="00967896" w:rsidRPr="00D47FE8" w:rsidRDefault="00E338A3" w:rsidP="00E33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6EB1087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2E5FAFD" w14:textId="1A427079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  <w:r w:rsidRPr="00D47FE8">
              <w:rPr>
                <w:rFonts w:ascii="Angsana New" w:hAnsi="Angsana New"/>
                <w:b/>
                <w:sz w:val="26"/>
                <w:szCs w:val="26"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</w:tcPr>
          <w:p w14:paraId="1BDA7DA0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22211" w14:textId="6E72BFE8" w:rsidR="00967896" w:rsidRPr="002F243E" w:rsidRDefault="00FC3847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165,282</w:t>
            </w:r>
          </w:p>
        </w:tc>
        <w:tc>
          <w:tcPr>
            <w:tcW w:w="281" w:type="dxa"/>
            <w:gridSpan w:val="2"/>
            <w:tcBorders>
              <w:left w:val="nil"/>
            </w:tcBorders>
            <w:shd w:val="clear" w:color="auto" w:fill="auto"/>
          </w:tcPr>
          <w:p w14:paraId="5AB1AFD4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3470F" w14:textId="4E6DFA31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2C0913">
              <w:rPr>
                <w:rFonts w:ascii="Angsana New" w:hAnsi="Angsana New"/>
                <w:bCs/>
                <w:sz w:val="26"/>
                <w:szCs w:val="26"/>
              </w:rPr>
              <w:t>195,015</w:t>
            </w:r>
          </w:p>
        </w:tc>
      </w:tr>
      <w:tr w:rsidR="00967896" w:rsidRPr="00D87B1A" w14:paraId="6F84F523" w14:textId="77777777" w:rsidTr="00655849">
        <w:tc>
          <w:tcPr>
            <w:tcW w:w="2364" w:type="dxa"/>
            <w:shd w:val="clear" w:color="auto" w:fill="auto"/>
          </w:tcPr>
          <w:p w14:paraId="24916FF5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shd w:val="clear" w:color="auto" w:fill="auto"/>
          </w:tcPr>
          <w:p w14:paraId="7A80D621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BA39ECF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0F10378E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C2FF994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5786AF68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6504005F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658F2350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F4A95FF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91AA0" w14:textId="43391713" w:rsidR="00967896" w:rsidRPr="002F243E" w:rsidRDefault="00FC3847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4,340,378</w:t>
            </w:r>
          </w:p>
        </w:tc>
        <w:tc>
          <w:tcPr>
            <w:tcW w:w="281" w:type="dxa"/>
            <w:gridSpan w:val="2"/>
            <w:tcBorders>
              <w:left w:val="nil"/>
            </w:tcBorders>
            <w:shd w:val="clear" w:color="auto" w:fill="auto"/>
          </w:tcPr>
          <w:p w14:paraId="7A2F2E6F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54F02" w14:textId="3C33C1AF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2C0913">
              <w:rPr>
                <w:rFonts w:ascii="Angsana New" w:hAnsi="Angsana New"/>
                <w:bCs/>
                <w:sz w:val="26"/>
                <w:szCs w:val="26"/>
              </w:rPr>
              <w:t>4,823,106</w:t>
            </w:r>
          </w:p>
        </w:tc>
      </w:tr>
      <w:tr w:rsidR="00967896" w:rsidRPr="00D87B1A" w14:paraId="0154C4E1" w14:textId="77777777" w:rsidTr="00655849">
        <w:tc>
          <w:tcPr>
            <w:tcW w:w="3412" w:type="dxa"/>
            <w:gridSpan w:val="2"/>
            <w:shd w:val="clear" w:color="auto" w:fill="auto"/>
          </w:tcPr>
          <w:p w14:paraId="046BF6AF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F935F5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สินทรัพย์อื่นไม่สามารถปันส่วนได้</w:t>
            </w:r>
          </w:p>
        </w:tc>
        <w:tc>
          <w:tcPr>
            <w:tcW w:w="243" w:type="dxa"/>
            <w:shd w:val="clear" w:color="auto" w:fill="auto"/>
          </w:tcPr>
          <w:p w14:paraId="3CE34954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7680E65E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A128F98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451BA657" w14:textId="77777777" w:rsidR="00967896" w:rsidRPr="00B734D6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50C93591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218CCF9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7C495F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177DFA" w14:textId="5DA2E77F" w:rsidR="00967896" w:rsidRPr="002F243E" w:rsidRDefault="00FC3847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1,841,421</w:t>
            </w:r>
          </w:p>
        </w:tc>
        <w:tc>
          <w:tcPr>
            <w:tcW w:w="281" w:type="dxa"/>
            <w:gridSpan w:val="2"/>
            <w:tcBorders>
              <w:left w:val="nil"/>
            </w:tcBorders>
            <w:shd w:val="clear" w:color="auto" w:fill="auto"/>
          </w:tcPr>
          <w:p w14:paraId="0B48D011" w14:textId="77777777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62D367" w14:textId="0985BBA1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1,703,628</w:t>
            </w:r>
          </w:p>
        </w:tc>
      </w:tr>
      <w:tr w:rsidR="00967896" w:rsidRPr="00D87B1A" w14:paraId="59F6BFD6" w14:textId="77777777" w:rsidTr="00A4217E">
        <w:trPr>
          <w:trHeight w:val="379"/>
        </w:trPr>
        <w:tc>
          <w:tcPr>
            <w:tcW w:w="2364" w:type="dxa"/>
          </w:tcPr>
          <w:p w14:paraId="2C119088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935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48" w:type="dxa"/>
          </w:tcPr>
          <w:p w14:paraId="38E26C01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615622FD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4089241E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83B756D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4C14D154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5AF7196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6A55AD0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099B6CD" w14:textId="77777777" w:rsidR="00967896" w:rsidRPr="00D47FE8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06BD20" w14:textId="4D97EA46" w:rsidR="00967896" w:rsidRPr="002F243E" w:rsidRDefault="00FC3847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8,761,166</w:t>
            </w:r>
          </w:p>
        </w:tc>
        <w:tc>
          <w:tcPr>
            <w:tcW w:w="281" w:type="dxa"/>
            <w:gridSpan w:val="2"/>
            <w:vAlign w:val="center"/>
          </w:tcPr>
          <w:p w14:paraId="019248A0" w14:textId="77777777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F8C6FD" w14:textId="23F867D3" w:rsidR="00967896" w:rsidRPr="002F243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9,598,324</w:t>
            </w:r>
          </w:p>
        </w:tc>
      </w:tr>
    </w:tbl>
    <w:p w14:paraId="6A2A5792" w14:textId="77777777" w:rsidR="00E31849" w:rsidRPr="00C52C41" w:rsidRDefault="00655849" w:rsidP="00C77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E31849"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756E6C47" w14:textId="77777777" w:rsidR="00E31849" w:rsidRPr="00C52C41" w:rsidRDefault="00E31849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83CE3BE" w14:textId="77777777" w:rsidR="00E31849" w:rsidRPr="00C52C41" w:rsidRDefault="00E31849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บริษัทมีการจำหน่ายทั่วโลกแต่มีการผลิตและสำนักงานภายในประเทศไทย</w:t>
      </w:r>
    </w:p>
    <w:p w14:paraId="42F9C4EB" w14:textId="77777777" w:rsidR="00E31849" w:rsidRPr="00C52C41" w:rsidRDefault="00E31849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03043D7F" w14:textId="77777777" w:rsidR="00E31849" w:rsidRDefault="00E31849" w:rsidP="00AE77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52C41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54B7E79C" w14:textId="77777777" w:rsidR="00670ECB" w:rsidRDefault="00670ECB" w:rsidP="00AE77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E3D278A" w14:textId="77777777" w:rsidR="00670ECB" w:rsidRDefault="00670ECB" w:rsidP="00AE77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7B2297C5" w14:textId="77777777" w:rsidR="00D47FE8" w:rsidRDefault="00D47FE8" w:rsidP="00E318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01"/>
        <w:gridCol w:w="279"/>
        <w:gridCol w:w="1800"/>
      </w:tblGrid>
      <w:tr w:rsidR="00D47FE8" w:rsidRPr="000D7E98" w14:paraId="5BB568CE" w14:textId="77777777" w:rsidTr="005D7953">
        <w:tc>
          <w:tcPr>
            <w:tcW w:w="5598" w:type="dxa"/>
          </w:tcPr>
          <w:p w14:paraId="79255B12" w14:textId="77777777" w:rsidR="00D47FE8" w:rsidRPr="000D7E98" w:rsidRDefault="00D47FE8" w:rsidP="00D4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2923C125" w14:textId="77777777" w:rsidR="00D47FE8" w:rsidRPr="000D7E98" w:rsidRDefault="00D47FE8" w:rsidP="00D4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E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D47FE8" w:rsidRPr="000D7E98" w14:paraId="4E7E8211" w14:textId="77777777" w:rsidTr="005D7953">
        <w:tc>
          <w:tcPr>
            <w:tcW w:w="5598" w:type="dxa"/>
          </w:tcPr>
          <w:p w14:paraId="598281CC" w14:textId="77777777" w:rsidR="00D47FE8" w:rsidRPr="000D7E98" w:rsidRDefault="00D47FE8" w:rsidP="00D4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7EBA5C93" w14:textId="44FD2E0D" w:rsidR="00D47FE8" w:rsidRPr="000D7E98" w:rsidRDefault="00D47FE8" w:rsidP="00D4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E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0D7E9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D7E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65D" w:rsidRPr="000D7E98" w14:paraId="68C54071" w14:textId="77777777" w:rsidTr="005D7953">
        <w:tc>
          <w:tcPr>
            <w:tcW w:w="5598" w:type="dxa"/>
          </w:tcPr>
          <w:p w14:paraId="66509A05" w14:textId="77777777" w:rsidR="00DE565D" w:rsidRPr="000D7E98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D319579" w14:textId="0C2E8CD9" w:rsidR="00DE565D" w:rsidRPr="00CF7C61" w:rsidRDefault="005A5A90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6789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32400CC3" w14:textId="77777777" w:rsidR="00DE565D" w:rsidRPr="00CF7C61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366B75" w14:textId="2A58F290" w:rsidR="00DE565D" w:rsidRPr="00CF7C61" w:rsidRDefault="005A5A90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96789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E565D" w:rsidRPr="000D7E98" w14:paraId="51087FF6" w14:textId="77777777" w:rsidTr="005D7953">
        <w:tc>
          <w:tcPr>
            <w:tcW w:w="5598" w:type="dxa"/>
          </w:tcPr>
          <w:p w14:paraId="72462031" w14:textId="77777777" w:rsidR="00DE565D" w:rsidRPr="000D7E98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3"/>
          </w:tcPr>
          <w:p w14:paraId="074DDC49" w14:textId="77777777" w:rsidR="00DE565D" w:rsidRPr="000D7E98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D7E9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7E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E565D" w:rsidRPr="00BB507E" w14:paraId="44DEB11B" w14:textId="77777777" w:rsidTr="005D7953">
        <w:tc>
          <w:tcPr>
            <w:tcW w:w="5598" w:type="dxa"/>
          </w:tcPr>
          <w:p w14:paraId="4E21D6FC" w14:textId="77777777" w:rsidR="00DE565D" w:rsidRPr="00BB507E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0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701" w:type="dxa"/>
          </w:tcPr>
          <w:p w14:paraId="03415A7E" w14:textId="77777777" w:rsidR="00DE565D" w:rsidRPr="00BB507E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D39382F" w14:textId="77777777" w:rsidR="00DE565D" w:rsidRPr="00BB507E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72D6DEC" w14:textId="77777777" w:rsidR="00DE565D" w:rsidRPr="00BB507E" w:rsidRDefault="00DE565D" w:rsidP="00DE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896" w:rsidRPr="00D57D69" w14:paraId="0FF33C65" w14:textId="77777777" w:rsidTr="005D7953">
        <w:tc>
          <w:tcPr>
            <w:tcW w:w="5598" w:type="dxa"/>
          </w:tcPr>
          <w:p w14:paraId="2E3D1F64" w14:textId="77777777" w:rsidR="00967896" w:rsidRPr="00BB507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701" w:type="dxa"/>
          </w:tcPr>
          <w:p w14:paraId="79EA1D36" w14:textId="562C2249" w:rsidR="00967896" w:rsidRPr="00D57D69" w:rsidRDefault="00E338A3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4,883,223</w:t>
            </w:r>
          </w:p>
        </w:tc>
        <w:tc>
          <w:tcPr>
            <w:tcW w:w="279" w:type="dxa"/>
          </w:tcPr>
          <w:p w14:paraId="256F9150" w14:textId="77777777" w:rsidR="00967896" w:rsidRPr="00D57D69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42664BB" w14:textId="47B70C2B" w:rsidR="00967896" w:rsidRPr="00D57D69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913">
              <w:rPr>
                <w:rFonts w:ascii="Angsana New" w:hAnsi="Angsana New"/>
                <w:sz w:val="30"/>
                <w:szCs w:val="30"/>
              </w:rPr>
              <w:t>4,702,851</w:t>
            </w:r>
          </w:p>
        </w:tc>
      </w:tr>
      <w:tr w:rsidR="00967896" w:rsidRPr="00D57D69" w14:paraId="39C9E581" w14:textId="77777777" w:rsidTr="005D7953">
        <w:tc>
          <w:tcPr>
            <w:tcW w:w="5598" w:type="dxa"/>
          </w:tcPr>
          <w:p w14:paraId="016095BC" w14:textId="77777777" w:rsidR="00967896" w:rsidRPr="00BB507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701" w:type="dxa"/>
          </w:tcPr>
          <w:p w14:paraId="715CF2C2" w14:textId="5CF990E2" w:rsidR="00967896" w:rsidRPr="00D57D69" w:rsidRDefault="00E338A3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1,581,406</w:t>
            </w:r>
          </w:p>
        </w:tc>
        <w:tc>
          <w:tcPr>
            <w:tcW w:w="279" w:type="dxa"/>
          </w:tcPr>
          <w:p w14:paraId="15D9F5CA" w14:textId="77777777" w:rsidR="00967896" w:rsidRPr="00D57D69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5B70865" w14:textId="34CBAC0F" w:rsidR="00967896" w:rsidRPr="00D57D69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0913">
              <w:rPr>
                <w:rFonts w:ascii="Angsana New" w:hAnsi="Angsana New"/>
                <w:sz w:val="30"/>
                <w:szCs w:val="30"/>
              </w:rPr>
              <w:t>1,957,484</w:t>
            </w:r>
          </w:p>
        </w:tc>
      </w:tr>
      <w:tr w:rsidR="00967896" w:rsidRPr="00D57D69" w14:paraId="2AB9CCB2" w14:textId="77777777" w:rsidTr="005D7953">
        <w:tc>
          <w:tcPr>
            <w:tcW w:w="5598" w:type="dxa"/>
          </w:tcPr>
          <w:p w14:paraId="11766566" w14:textId="77777777" w:rsidR="00967896" w:rsidRPr="00BB507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701" w:type="dxa"/>
          </w:tcPr>
          <w:p w14:paraId="061CC43D" w14:textId="180842EB" w:rsidR="00967896" w:rsidRPr="00D57D69" w:rsidRDefault="00E338A3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423,950</w:t>
            </w:r>
          </w:p>
        </w:tc>
        <w:tc>
          <w:tcPr>
            <w:tcW w:w="279" w:type="dxa"/>
          </w:tcPr>
          <w:p w14:paraId="18A104E5" w14:textId="77777777" w:rsidR="00967896" w:rsidRPr="00D57D69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4458986" w14:textId="4FD77018" w:rsidR="00967896" w:rsidRPr="00D57D69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913">
              <w:rPr>
                <w:rFonts w:ascii="Angsana New" w:hAnsi="Angsana New"/>
                <w:sz w:val="30"/>
                <w:szCs w:val="30"/>
              </w:rPr>
              <w:t>612,713</w:t>
            </w:r>
          </w:p>
        </w:tc>
      </w:tr>
      <w:tr w:rsidR="00967896" w:rsidRPr="00D57D69" w14:paraId="215B7B12" w14:textId="77777777" w:rsidTr="005D7953">
        <w:tc>
          <w:tcPr>
            <w:tcW w:w="5598" w:type="dxa"/>
          </w:tcPr>
          <w:p w14:paraId="34EE9B9C" w14:textId="77777777" w:rsidR="00967896" w:rsidRPr="002B49BF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49BF">
              <w:rPr>
                <w:rFonts w:ascii="Angsana New" w:hAnsi="Angsana New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1701" w:type="dxa"/>
          </w:tcPr>
          <w:p w14:paraId="40D48C6F" w14:textId="0E70FAB6" w:rsidR="00967896" w:rsidRPr="00D57D69" w:rsidRDefault="00E338A3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250,411</w:t>
            </w:r>
          </w:p>
        </w:tc>
        <w:tc>
          <w:tcPr>
            <w:tcW w:w="279" w:type="dxa"/>
          </w:tcPr>
          <w:p w14:paraId="351C5338" w14:textId="77777777" w:rsidR="00967896" w:rsidRPr="00D57D69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B15D78" w14:textId="2EDE999F" w:rsidR="00967896" w:rsidRPr="00D57D69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913">
              <w:rPr>
                <w:rFonts w:ascii="Angsana New" w:hAnsi="Angsana New"/>
                <w:sz w:val="30"/>
                <w:szCs w:val="30"/>
              </w:rPr>
              <w:t>357,939</w:t>
            </w:r>
          </w:p>
        </w:tc>
      </w:tr>
      <w:tr w:rsidR="00967896" w:rsidRPr="00D57D69" w14:paraId="696DC9ED" w14:textId="77777777" w:rsidTr="005D7953">
        <w:tc>
          <w:tcPr>
            <w:tcW w:w="5598" w:type="dxa"/>
          </w:tcPr>
          <w:p w14:paraId="4D8D170A" w14:textId="41F75D32" w:rsidR="00967896" w:rsidRPr="00D57D69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7D6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B9A8A2" w14:textId="1F4ED9D5" w:rsidR="00967896" w:rsidRPr="00D57D69" w:rsidRDefault="00E338A3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1,551,771</w:t>
            </w:r>
          </w:p>
        </w:tc>
        <w:tc>
          <w:tcPr>
            <w:tcW w:w="279" w:type="dxa"/>
          </w:tcPr>
          <w:p w14:paraId="45872C10" w14:textId="77777777" w:rsidR="00967896" w:rsidRPr="00D57D69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DB23A27" w14:textId="33CEA065" w:rsidR="00967896" w:rsidRPr="00D57D69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913">
              <w:rPr>
                <w:rFonts w:ascii="Angsana New" w:hAnsi="Angsana New"/>
                <w:sz w:val="30"/>
                <w:szCs w:val="30"/>
              </w:rPr>
              <w:t>1,568,263</w:t>
            </w:r>
          </w:p>
        </w:tc>
      </w:tr>
      <w:tr w:rsidR="00967896" w:rsidRPr="00BB507E" w14:paraId="341B1713" w14:textId="77777777" w:rsidTr="005D7953">
        <w:tc>
          <w:tcPr>
            <w:tcW w:w="5598" w:type="dxa"/>
          </w:tcPr>
          <w:p w14:paraId="33E86855" w14:textId="77777777" w:rsidR="00967896" w:rsidRPr="00BB507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50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5F7598B" w14:textId="2F077F52" w:rsidR="00967896" w:rsidRPr="00BB507E" w:rsidRDefault="00E338A3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8,690,761</w:t>
            </w:r>
          </w:p>
        </w:tc>
        <w:tc>
          <w:tcPr>
            <w:tcW w:w="279" w:type="dxa"/>
          </w:tcPr>
          <w:p w14:paraId="2D333371" w14:textId="77777777" w:rsidR="00967896" w:rsidRPr="00BB507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04938F7" w14:textId="32F2F764" w:rsidR="00967896" w:rsidRPr="00BB507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913">
              <w:rPr>
                <w:rFonts w:ascii="Angsana New" w:hAnsi="Angsana New"/>
                <w:b/>
                <w:bCs/>
                <w:sz w:val="30"/>
                <w:szCs w:val="30"/>
              </w:rPr>
              <w:t>9,199,250</w:t>
            </w:r>
          </w:p>
        </w:tc>
      </w:tr>
    </w:tbl>
    <w:p w14:paraId="0E51085A" w14:textId="77777777" w:rsidR="00D47FE8" w:rsidRDefault="00D47FE8" w:rsidP="00E31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BA0D01" w14:textId="77777777" w:rsidR="00E31849" w:rsidRPr="00C52C41" w:rsidRDefault="00E31849" w:rsidP="00E31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5D91D4ED" w14:textId="77777777" w:rsidR="00E31849" w:rsidRPr="00C52C41" w:rsidRDefault="00E31849" w:rsidP="00E31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3EA261B6" w14:textId="77777777" w:rsidR="00E31849" w:rsidRPr="00C52C41" w:rsidRDefault="00E31849" w:rsidP="00E31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52C41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768B663F" w14:textId="77777777" w:rsidR="00E31849" w:rsidRPr="00C52C41" w:rsidRDefault="00E31849" w:rsidP="00E31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CDE64A3" w14:textId="77777777" w:rsidR="00E31849" w:rsidRPr="00C52C41" w:rsidRDefault="00E31849" w:rsidP="00E31849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C52C4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5AC7B4D4" w14:textId="77777777" w:rsidR="00E31849" w:rsidRPr="00C52C41" w:rsidRDefault="00E31849" w:rsidP="00E31849">
      <w:pPr>
        <w:ind w:left="540"/>
        <w:rPr>
          <w:rFonts w:ascii="Angsana New" w:hAnsi="Angsana New"/>
          <w:sz w:val="30"/>
          <w:szCs w:val="30"/>
        </w:rPr>
      </w:pPr>
    </w:p>
    <w:p w14:paraId="3A710D45" w14:textId="15DD2058" w:rsidR="00E31849" w:rsidRPr="00C52C41" w:rsidRDefault="00E31849" w:rsidP="00E3184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C52C41">
        <w:rPr>
          <w:rFonts w:ascii="Angsana New" w:hAnsi="Angsana New"/>
          <w:sz w:val="30"/>
          <w:szCs w:val="30"/>
        </w:rPr>
        <w:t xml:space="preserve">1 </w:t>
      </w:r>
      <w:r w:rsidRPr="00C52C41">
        <w:rPr>
          <w:rFonts w:ascii="Angsana New" w:hAnsi="Angsana New"/>
          <w:sz w:val="30"/>
          <w:szCs w:val="30"/>
          <w:cs/>
        </w:rPr>
        <w:t xml:space="preserve">และ </w:t>
      </w:r>
      <w:r w:rsidRPr="00C52C41">
        <w:rPr>
          <w:rFonts w:ascii="Angsana New" w:hAnsi="Angsana New"/>
          <w:sz w:val="30"/>
          <w:szCs w:val="30"/>
        </w:rPr>
        <w:t xml:space="preserve">2 </w:t>
      </w:r>
      <w:r w:rsidR="008653CB">
        <w:rPr>
          <w:rFonts w:ascii="Angsana New" w:hAnsi="Angsana New"/>
          <w:sz w:val="30"/>
          <w:szCs w:val="30"/>
          <w:cs/>
        </w:rPr>
        <w:t>ของบริษัทเป็นเงินประมาณ</w:t>
      </w:r>
      <w:r w:rsidR="00450C54">
        <w:rPr>
          <w:rFonts w:ascii="Angsana New" w:hAnsi="Angsana New" w:hint="cs"/>
          <w:sz w:val="30"/>
          <w:szCs w:val="30"/>
          <w:cs/>
        </w:rPr>
        <w:t xml:space="preserve"> </w:t>
      </w:r>
      <w:r w:rsidR="00F16C06">
        <w:rPr>
          <w:rFonts w:ascii="Angsana New" w:hAnsi="Angsana New"/>
          <w:sz w:val="30"/>
          <w:szCs w:val="30"/>
        </w:rPr>
        <w:t>1,163</w:t>
      </w:r>
      <w:r w:rsidR="002C0913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ล้านบาท</w:t>
      </w:r>
      <w:r w:rsidRPr="00C52C41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FF075F">
        <w:rPr>
          <w:rFonts w:ascii="Angsana New" w:hAnsi="Angsana New" w:hint="cs"/>
          <w:i/>
          <w:iCs/>
          <w:sz w:val="30"/>
          <w:szCs w:val="30"/>
          <w:cs/>
        </w:rPr>
        <w:t>25</w:t>
      </w:r>
      <w:r w:rsidR="00967896">
        <w:rPr>
          <w:rFonts w:ascii="Angsana New" w:hAnsi="Angsana New"/>
          <w:i/>
          <w:iCs/>
          <w:sz w:val="30"/>
          <w:szCs w:val="30"/>
        </w:rPr>
        <w:t>60</w:t>
      </w:r>
      <w:r w:rsidRPr="00C52C41">
        <w:rPr>
          <w:rFonts w:ascii="Angsana New" w:hAnsi="Angsana New"/>
          <w:i/>
          <w:iCs/>
          <w:sz w:val="30"/>
          <w:szCs w:val="30"/>
        </w:rPr>
        <w:t>:</w:t>
      </w:r>
      <w:r w:rsidR="00FF075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A5A90">
        <w:rPr>
          <w:rFonts w:ascii="Angsana New" w:hAnsi="Angsana New"/>
          <w:i/>
          <w:iCs/>
          <w:sz w:val="30"/>
          <w:szCs w:val="30"/>
        </w:rPr>
        <w:t>1,</w:t>
      </w:r>
      <w:r w:rsidR="00967896">
        <w:rPr>
          <w:rFonts w:ascii="Angsana New" w:hAnsi="Angsana New"/>
          <w:i/>
          <w:iCs/>
          <w:sz w:val="30"/>
          <w:szCs w:val="30"/>
        </w:rPr>
        <w:t>485</w:t>
      </w:r>
      <w:r w:rsidR="005A5A90">
        <w:rPr>
          <w:rFonts w:ascii="Angsana New" w:hAnsi="Angsana New"/>
          <w:i/>
          <w:iCs/>
          <w:sz w:val="30"/>
          <w:szCs w:val="30"/>
        </w:rPr>
        <w:t xml:space="preserve"> </w:t>
      </w:r>
      <w:r w:rsidRPr="00C52C41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C52C41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</w:p>
    <w:p w14:paraId="1E16EB42" w14:textId="094978E3" w:rsidR="00751DAA" w:rsidRDefault="00D47FE8" w:rsidP="00B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751DAA" w:rsidRPr="00D47FE8">
        <w:rPr>
          <w:rFonts w:ascii="Angsana New" w:hAnsi="Angsana New"/>
          <w:b/>
          <w:bCs/>
          <w:sz w:val="30"/>
          <w:szCs w:val="30"/>
        </w:rPr>
        <w:t>2</w:t>
      </w:r>
      <w:r w:rsidR="001A077B">
        <w:rPr>
          <w:rFonts w:ascii="Angsana New" w:hAnsi="Angsana New"/>
          <w:b/>
          <w:bCs/>
          <w:sz w:val="30"/>
          <w:szCs w:val="30"/>
        </w:rPr>
        <w:t>1</w:t>
      </w:r>
      <w:r w:rsidR="00751DAA" w:rsidRPr="00B0181B">
        <w:rPr>
          <w:rFonts w:ascii="Angsana New" w:hAnsi="Angsana New"/>
          <w:b/>
          <w:bCs/>
          <w:sz w:val="30"/>
          <w:szCs w:val="30"/>
          <w:cs/>
        </w:rPr>
        <w:tab/>
      </w:r>
      <w:r w:rsidR="0024084F">
        <w:rPr>
          <w:rFonts w:ascii="Angsana New" w:hAnsi="Angsana New" w:hint="cs"/>
          <w:b/>
          <w:bCs/>
          <w:sz w:val="30"/>
          <w:szCs w:val="30"/>
          <w:cs/>
        </w:rPr>
        <w:t>ต้นทุนในการจัดจำหน่าย</w:t>
      </w:r>
    </w:p>
    <w:p w14:paraId="54CAC36B" w14:textId="77777777" w:rsidR="00C56428" w:rsidRPr="00C56428" w:rsidRDefault="00C56428" w:rsidP="00B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704BF89F" w14:textId="77777777" w:rsidR="00751DAA" w:rsidRPr="000F3EB2" w:rsidRDefault="00751DAA" w:rsidP="00B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10"/>
        <w:gridCol w:w="252"/>
        <w:gridCol w:w="1818"/>
      </w:tblGrid>
      <w:tr w:rsidR="00751DAA" w:rsidRPr="00B0181B" w14:paraId="757FFEFD" w14:textId="77777777" w:rsidTr="004519E1">
        <w:trPr>
          <w:trHeight w:val="722"/>
        </w:trPr>
        <w:tc>
          <w:tcPr>
            <w:tcW w:w="5598" w:type="dxa"/>
          </w:tcPr>
          <w:p w14:paraId="2D8DEE10" w14:textId="77777777" w:rsidR="00751DAA" w:rsidRPr="00B0181B" w:rsidRDefault="00751DAA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38F2B0DB" w14:textId="77777777" w:rsidR="00751DAA" w:rsidRPr="00B0181B" w:rsidRDefault="00751DAA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5177A19E" w14:textId="77777777" w:rsidR="00751DAA" w:rsidRPr="00B0181B" w:rsidRDefault="00751DAA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7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5A90" w:rsidRPr="00B0181B" w14:paraId="3A7C6207" w14:textId="77777777" w:rsidTr="004519E1">
        <w:tc>
          <w:tcPr>
            <w:tcW w:w="5598" w:type="dxa"/>
          </w:tcPr>
          <w:p w14:paraId="4A6632E2" w14:textId="77777777" w:rsidR="005A5A90" w:rsidRPr="00B0181B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DBAF56C" w14:textId="5AEE0C87" w:rsidR="005A5A90" w:rsidRPr="00CF7C61" w:rsidRDefault="005A5A90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6789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18660A9A" w14:textId="77777777" w:rsidR="005A5A90" w:rsidRPr="00CF7C6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</w:tcPr>
          <w:p w14:paraId="1DB16BAC" w14:textId="58826B34" w:rsidR="005A5A90" w:rsidRPr="00CF7C61" w:rsidRDefault="005A5A90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96789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A5A90" w:rsidRPr="00B0181B" w14:paraId="09EF10F1" w14:textId="77777777" w:rsidTr="004519E1">
        <w:trPr>
          <w:trHeight w:val="344"/>
        </w:trPr>
        <w:tc>
          <w:tcPr>
            <w:tcW w:w="5598" w:type="dxa"/>
          </w:tcPr>
          <w:p w14:paraId="50C97764" w14:textId="77777777" w:rsidR="005A5A90" w:rsidRPr="00B0181B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5BF610CB" w14:textId="77777777" w:rsidR="005A5A90" w:rsidRPr="00B0181B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7896" w:rsidRPr="00B0181B" w14:paraId="5CC2A46A" w14:textId="77777777" w:rsidTr="004519E1">
        <w:tc>
          <w:tcPr>
            <w:tcW w:w="5598" w:type="dxa"/>
          </w:tcPr>
          <w:p w14:paraId="3369B52F" w14:textId="77777777" w:rsidR="00967896" w:rsidRPr="00B0181B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710" w:type="dxa"/>
          </w:tcPr>
          <w:p w14:paraId="7958986C" w14:textId="156E85D0" w:rsidR="00967896" w:rsidRPr="00B0181B" w:rsidRDefault="005D7953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642</w:t>
            </w:r>
          </w:p>
        </w:tc>
        <w:tc>
          <w:tcPr>
            <w:tcW w:w="252" w:type="dxa"/>
          </w:tcPr>
          <w:p w14:paraId="56DC6AF5" w14:textId="77777777" w:rsidR="00967896" w:rsidRPr="00B0181B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</w:tcPr>
          <w:p w14:paraId="61001F6E" w14:textId="743E0591" w:rsidR="00967896" w:rsidRPr="00B0181B" w:rsidRDefault="00967896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913">
              <w:rPr>
                <w:rFonts w:ascii="Angsana New" w:hAnsi="Angsana New"/>
                <w:sz w:val="30"/>
                <w:szCs w:val="30"/>
              </w:rPr>
              <w:t>130,219</w:t>
            </w:r>
          </w:p>
        </w:tc>
      </w:tr>
      <w:tr w:rsidR="00967896" w:rsidRPr="00B0181B" w14:paraId="63FA7949" w14:textId="77777777" w:rsidTr="004519E1">
        <w:tc>
          <w:tcPr>
            <w:tcW w:w="5598" w:type="dxa"/>
          </w:tcPr>
          <w:p w14:paraId="322A4E1A" w14:textId="77777777" w:rsidR="00967896" w:rsidRPr="00B0181B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ค่าระวางขนส่ง</w:t>
            </w:r>
          </w:p>
        </w:tc>
        <w:tc>
          <w:tcPr>
            <w:tcW w:w="1710" w:type="dxa"/>
          </w:tcPr>
          <w:p w14:paraId="1C02FBE3" w14:textId="4C102ACB" w:rsidR="00967896" w:rsidRPr="00B0181B" w:rsidRDefault="005D7953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76,266</w:t>
            </w:r>
          </w:p>
        </w:tc>
        <w:tc>
          <w:tcPr>
            <w:tcW w:w="252" w:type="dxa"/>
          </w:tcPr>
          <w:p w14:paraId="3985EF09" w14:textId="77777777" w:rsidR="00967896" w:rsidRPr="00B0181B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</w:tcPr>
          <w:p w14:paraId="622FEF41" w14:textId="65D9BEEE" w:rsidR="00967896" w:rsidRPr="00B0181B" w:rsidRDefault="00967896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913">
              <w:rPr>
                <w:rFonts w:ascii="Angsana New" w:hAnsi="Angsana New"/>
                <w:sz w:val="30"/>
                <w:szCs w:val="30"/>
              </w:rPr>
              <w:t>101,6</w:t>
            </w: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5D7953" w:rsidRPr="00B0181B" w14:paraId="725FD047" w14:textId="77777777" w:rsidTr="004519E1">
        <w:tc>
          <w:tcPr>
            <w:tcW w:w="5598" w:type="dxa"/>
          </w:tcPr>
          <w:p w14:paraId="10757AD1" w14:textId="3FDC89C1" w:rsidR="005D7953" w:rsidRPr="00B0181B" w:rsidRDefault="005D7953" w:rsidP="005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0913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="0089032A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2C0913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10" w:type="dxa"/>
          </w:tcPr>
          <w:p w14:paraId="05F54E6A" w14:textId="49066E0A" w:rsidR="005D7953" w:rsidRDefault="005D7953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40,266</w:t>
            </w:r>
          </w:p>
        </w:tc>
        <w:tc>
          <w:tcPr>
            <w:tcW w:w="252" w:type="dxa"/>
          </w:tcPr>
          <w:p w14:paraId="2ECDEB9C" w14:textId="77777777" w:rsidR="005D7953" w:rsidRPr="00B0181B" w:rsidRDefault="005D7953" w:rsidP="005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</w:tcPr>
          <w:p w14:paraId="2CD494DE" w14:textId="6B73801B" w:rsidR="005D7953" w:rsidRPr="002C0913" w:rsidRDefault="005D7953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913">
              <w:rPr>
                <w:rFonts w:ascii="Angsana New" w:hAnsi="Angsana New"/>
                <w:sz w:val="30"/>
                <w:szCs w:val="30"/>
              </w:rPr>
              <w:t>46,845</w:t>
            </w:r>
          </w:p>
        </w:tc>
      </w:tr>
      <w:tr w:rsidR="005D7953" w:rsidRPr="00B0181B" w14:paraId="7BC0E1C5" w14:textId="77777777" w:rsidTr="004519E1">
        <w:tc>
          <w:tcPr>
            <w:tcW w:w="5598" w:type="dxa"/>
          </w:tcPr>
          <w:p w14:paraId="1B201494" w14:textId="6ACE2707" w:rsidR="005D7953" w:rsidRPr="002C0913" w:rsidRDefault="005D7953" w:rsidP="005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710" w:type="dxa"/>
          </w:tcPr>
          <w:p w14:paraId="38C229AA" w14:textId="2C9C6D2B" w:rsidR="005D7953" w:rsidRDefault="005D7953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10,787</w:t>
            </w:r>
          </w:p>
        </w:tc>
        <w:tc>
          <w:tcPr>
            <w:tcW w:w="252" w:type="dxa"/>
          </w:tcPr>
          <w:p w14:paraId="0BC52592" w14:textId="77777777" w:rsidR="005D7953" w:rsidRPr="00B0181B" w:rsidRDefault="005D7953" w:rsidP="005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</w:tcPr>
          <w:p w14:paraId="253EF81B" w14:textId="01BC3726" w:rsidR="005D7953" w:rsidRPr="002C0913" w:rsidRDefault="005D7953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913">
              <w:rPr>
                <w:rFonts w:ascii="Angsana New" w:hAnsi="Angsana New"/>
                <w:sz w:val="30"/>
                <w:szCs w:val="30"/>
              </w:rPr>
              <w:t>13,035</w:t>
            </w:r>
          </w:p>
        </w:tc>
      </w:tr>
      <w:tr w:rsidR="005D7953" w:rsidRPr="00B0181B" w14:paraId="4C35D8FF" w14:textId="77777777" w:rsidTr="004519E1">
        <w:tc>
          <w:tcPr>
            <w:tcW w:w="5598" w:type="dxa"/>
          </w:tcPr>
          <w:p w14:paraId="52FF19D1" w14:textId="44EB0B4B" w:rsidR="005D7953" w:rsidRPr="00B0181B" w:rsidRDefault="005D7953" w:rsidP="005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ค่าเดินทางและค่าเช่ารถยนต์</w:t>
            </w:r>
          </w:p>
        </w:tc>
        <w:tc>
          <w:tcPr>
            <w:tcW w:w="1710" w:type="dxa"/>
          </w:tcPr>
          <w:p w14:paraId="1F8E5021" w14:textId="5DA8E9E3" w:rsidR="005D7953" w:rsidRDefault="005D7953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4,666</w:t>
            </w:r>
          </w:p>
        </w:tc>
        <w:tc>
          <w:tcPr>
            <w:tcW w:w="252" w:type="dxa"/>
          </w:tcPr>
          <w:p w14:paraId="31A4B65D" w14:textId="77777777" w:rsidR="005D7953" w:rsidRPr="00B0181B" w:rsidRDefault="005D7953" w:rsidP="005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</w:tcPr>
          <w:p w14:paraId="16F4E65A" w14:textId="081D0DD9" w:rsidR="005D7953" w:rsidRPr="002C0913" w:rsidRDefault="005D7953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913">
              <w:rPr>
                <w:rFonts w:ascii="Angsana New" w:hAnsi="Angsana New"/>
                <w:sz w:val="30"/>
                <w:szCs w:val="30"/>
              </w:rPr>
              <w:t>8,066</w:t>
            </w:r>
          </w:p>
        </w:tc>
      </w:tr>
      <w:tr w:rsidR="005D7953" w:rsidRPr="00B0181B" w14:paraId="204D71DF" w14:textId="77777777" w:rsidTr="004519E1">
        <w:tc>
          <w:tcPr>
            <w:tcW w:w="5598" w:type="dxa"/>
          </w:tcPr>
          <w:p w14:paraId="1B0BDC35" w14:textId="4E817C66" w:rsidR="00564B6C" w:rsidRPr="00B0181B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5D7953" w:rsidRPr="002C0913">
              <w:rPr>
                <w:rFonts w:ascii="Angsana New" w:hAnsi="Angsana New"/>
                <w:sz w:val="30"/>
                <w:szCs w:val="30"/>
                <w:cs/>
              </w:rPr>
              <w:t>ค่าชดเชยความเสียหาย</w:t>
            </w:r>
            <w:r w:rsidR="00564B6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</w:tcPr>
          <w:p w14:paraId="310BAC4E" w14:textId="3421A22D" w:rsidR="005D7953" w:rsidRPr="00B0181B" w:rsidRDefault="005D7953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(37,818)</w:t>
            </w:r>
          </w:p>
        </w:tc>
        <w:tc>
          <w:tcPr>
            <w:tcW w:w="252" w:type="dxa"/>
          </w:tcPr>
          <w:p w14:paraId="27DDF804" w14:textId="77777777" w:rsidR="005D7953" w:rsidRPr="00B0181B" w:rsidRDefault="005D7953" w:rsidP="005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</w:tcPr>
          <w:p w14:paraId="09807677" w14:textId="2FED5FB3" w:rsidR="005D7953" w:rsidRPr="00B0181B" w:rsidRDefault="005D7953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913">
              <w:rPr>
                <w:rFonts w:ascii="Angsana New" w:hAnsi="Angsana New"/>
                <w:sz w:val="30"/>
                <w:szCs w:val="30"/>
              </w:rPr>
              <w:t>66,447</w:t>
            </w:r>
          </w:p>
        </w:tc>
      </w:tr>
      <w:tr w:rsidR="005D7953" w:rsidRPr="00B0181B" w14:paraId="42D81193" w14:textId="77777777" w:rsidTr="004519E1">
        <w:trPr>
          <w:trHeight w:val="80"/>
        </w:trPr>
        <w:tc>
          <w:tcPr>
            <w:tcW w:w="5598" w:type="dxa"/>
          </w:tcPr>
          <w:p w14:paraId="7FE8B0AD" w14:textId="5A331570" w:rsidR="005D7953" w:rsidRPr="00B0181B" w:rsidRDefault="0089032A" w:rsidP="005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5D7953" w:rsidRPr="00B0181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CCEE645" w14:textId="095763BB" w:rsidR="005D7953" w:rsidRPr="00B0181B" w:rsidRDefault="005D7953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5,036</w:t>
            </w:r>
          </w:p>
        </w:tc>
        <w:tc>
          <w:tcPr>
            <w:tcW w:w="252" w:type="dxa"/>
          </w:tcPr>
          <w:p w14:paraId="48649DA3" w14:textId="77777777" w:rsidR="005D7953" w:rsidRPr="00B0181B" w:rsidRDefault="005D7953" w:rsidP="005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700555F" w14:textId="01007954" w:rsidR="005D7953" w:rsidRPr="00B0181B" w:rsidRDefault="005D7953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913">
              <w:rPr>
                <w:rFonts w:ascii="Angsana New" w:hAnsi="Angsana New"/>
                <w:sz w:val="30"/>
                <w:szCs w:val="30"/>
              </w:rPr>
              <w:t>9,84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5D7953" w:rsidRPr="00B0181B" w14:paraId="3C33EE9F" w14:textId="77777777" w:rsidTr="004519E1">
        <w:tc>
          <w:tcPr>
            <w:tcW w:w="5598" w:type="dxa"/>
          </w:tcPr>
          <w:p w14:paraId="76271C1A" w14:textId="77777777" w:rsidR="005D7953" w:rsidRPr="00B0181B" w:rsidRDefault="005D7953" w:rsidP="005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56DFA45" w14:textId="7899A611" w:rsidR="005D7953" w:rsidRPr="00B0181B" w:rsidRDefault="005D7953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201,845</w:t>
            </w:r>
          </w:p>
        </w:tc>
        <w:tc>
          <w:tcPr>
            <w:tcW w:w="252" w:type="dxa"/>
          </w:tcPr>
          <w:p w14:paraId="77270766" w14:textId="77777777" w:rsidR="005D7953" w:rsidRPr="00B0181B" w:rsidRDefault="005D7953" w:rsidP="005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2F53C832" w14:textId="1D28F0BE" w:rsidR="005D7953" w:rsidRPr="00B0181B" w:rsidRDefault="005D7953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0913">
              <w:rPr>
                <w:rFonts w:ascii="Angsana New" w:hAnsi="Angsana New"/>
                <w:b/>
                <w:bCs/>
                <w:sz w:val="30"/>
                <w:szCs w:val="30"/>
              </w:rPr>
              <w:t>376,139</w:t>
            </w:r>
          </w:p>
        </w:tc>
      </w:tr>
    </w:tbl>
    <w:p w14:paraId="2F56160A" w14:textId="77777777" w:rsidR="00D47FE8" w:rsidRPr="000F3EB2" w:rsidRDefault="00D47FE8" w:rsidP="00B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14:paraId="14985407" w14:textId="77777777" w:rsidR="00FF3519" w:rsidRPr="00C56428" w:rsidRDefault="00FF3519" w:rsidP="00B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32DC5494" w14:textId="7B8377BE" w:rsidR="00AB6CEB" w:rsidRDefault="00AB6CEB" w:rsidP="00B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0181B">
        <w:rPr>
          <w:rFonts w:ascii="Angsana New" w:hAnsi="Angsana New"/>
          <w:b/>
          <w:bCs/>
          <w:sz w:val="30"/>
          <w:szCs w:val="30"/>
          <w:cs/>
        </w:rPr>
        <w:t>2</w:t>
      </w:r>
      <w:r w:rsidR="001A077B">
        <w:rPr>
          <w:rFonts w:ascii="Angsana New" w:hAnsi="Angsana New"/>
          <w:b/>
          <w:bCs/>
          <w:sz w:val="30"/>
          <w:szCs w:val="30"/>
        </w:rPr>
        <w:t>2</w:t>
      </w:r>
      <w:r w:rsidRPr="00B0181B">
        <w:rPr>
          <w:rFonts w:ascii="Angsana New" w:hAnsi="Angsana New"/>
          <w:b/>
          <w:bCs/>
          <w:sz w:val="30"/>
          <w:szCs w:val="30"/>
        </w:rPr>
        <w:tab/>
      </w:r>
      <w:r w:rsidRPr="00B0181B">
        <w:rPr>
          <w:rFonts w:ascii="Angsana New" w:hAnsi="Angsana New"/>
          <w:b/>
          <w:bCs/>
          <w:sz w:val="30"/>
          <w:szCs w:val="30"/>
          <w:cs/>
        </w:rPr>
        <w:t>ค่าใช้จ่ายในการบริหาร</w:t>
      </w:r>
    </w:p>
    <w:p w14:paraId="15B17B10" w14:textId="77777777" w:rsidR="00C56428" w:rsidRPr="00C56428" w:rsidRDefault="00C56428" w:rsidP="00B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49A588E8" w14:textId="77777777" w:rsidR="00AB6CEB" w:rsidRPr="000F3EB2" w:rsidRDefault="00AB6CEB" w:rsidP="00B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710"/>
        <w:gridCol w:w="270"/>
        <w:gridCol w:w="1800"/>
      </w:tblGrid>
      <w:tr w:rsidR="004B7569" w:rsidRPr="00B0181B" w14:paraId="35EB3BD4" w14:textId="77777777" w:rsidTr="004B7569">
        <w:tc>
          <w:tcPr>
            <w:tcW w:w="4410" w:type="dxa"/>
          </w:tcPr>
          <w:p w14:paraId="6E820FA2" w14:textId="77777777" w:rsidR="004B7569" w:rsidRPr="00B0181B" w:rsidRDefault="004B7569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52B3AA" w14:textId="77777777" w:rsidR="004B7569" w:rsidRDefault="004B7569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95F4892" w14:textId="67EFE5E0" w:rsidR="004B7569" w:rsidRPr="004B7569" w:rsidRDefault="004B7569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75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80" w:type="dxa"/>
            <w:gridSpan w:val="3"/>
          </w:tcPr>
          <w:p w14:paraId="0E9EB483" w14:textId="5331D257" w:rsidR="004B7569" w:rsidRPr="00B0181B" w:rsidRDefault="004B7569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97FC666" w14:textId="77777777" w:rsidR="004B7569" w:rsidRPr="00B0181B" w:rsidRDefault="004B7569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7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7569" w:rsidRPr="00B0181B" w14:paraId="15EC8667" w14:textId="77777777" w:rsidTr="004B7569">
        <w:tc>
          <w:tcPr>
            <w:tcW w:w="4410" w:type="dxa"/>
          </w:tcPr>
          <w:p w14:paraId="1C6308C3" w14:textId="77777777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BC21CD" w14:textId="77777777" w:rsidR="004B7569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E53E507" w14:textId="176FD146" w:rsidR="004B7569" w:rsidRPr="00CF7C61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385FC43" w14:textId="77777777" w:rsidR="004B7569" w:rsidRPr="00CF7C61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2B4B18" w14:textId="617F0CBB" w:rsidR="004B7569" w:rsidRPr="00CF7C61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B7569" w:rsidRPr="00B0181B" w14:paraId="4FACF699" w14:textId="77777777" w:rsidTr="004B7569">
        <w:tc>
          <w:tcPr>
            <w:tcW w:w="4410" w:type="dxa"/>
          </w:tcPr>
          <w:p w14:paraId="2DECD71D" w14:textId="77777777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901D258" w14:textId="77777777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72054820" w14:textId="4769983A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7569" w:rsidRPr="00B0181B" w14:paraId="28690BCF" w14:textId="77777777" w:rsidTr="004B7569">
        <w:tc>
          <w:tcPr>
            <w:tcW w:w="4410" w:type="dxa"/>
          </w:tcPr>
          <w:p w14:paraId="397D38E7" w14:textId="38167D5D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60" w:type="dxa"/>
          </w:tcPr>
          <w:p w14:paraId="1A9CD04B" w14:textId="77777777" w:rsidR="004B7569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3FCD049" w14:textId="15EF5BAE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81,109</w:t>
            </w:r>
          </w:p>
        </w:tc>
        <w:tc>
          <w:tcPr>
            <w:tcW w:w="270" w:type="dxa"/>
          </w:tcPr>
          <w:p w14:paraId="64CF363E" w14:textId="77777777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C60CB6D" w14:textId="40CF21B3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0913">
              <w:rPr>
                <w:rFonts w:ascii="Angsana New" w:hAnsi="Angsana New"/>
                <w:sz w:val="30"/>
                <w:szCs w:val="30"/>
              </w:rPr>
              <w:t>81,797</w:t>
            </w:r>
          </w:p>
        </w:tc>
      </w:tr>
      <w:tr w:rsidR="004B7569" w:rsidRPr="00B0181B" w14:paraId="38F51D42" w14:textId="77777777" w:rsidTr="004B7569">
        <w:tc>
          <w:tcPr>
            <w:tcW w:w="4410" w:type="dxa"/>
          </w:tcPr>
          <w:p w14:paraId="60F6DDBD" w14:textId="77777777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260" w:type="dxa"/>
          </w:tcPr>
          <w:p w14:paraId="5F3D7BEF" w14:textId="77777777" w:rsidR="004B7569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A577D2" w14:textId="0CEF9BED" w:rsidR="004B7569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27,696</w:t>
            </w:r>
          </w:p>
        </w:tc>
        <w:tc>
          <w:tcPr>
            <w:tcW w:w="270" w:type="dxa"/>
          </w:tcPr>
          <w:p w14:paraId="5BF29D29" w14:textId="77777777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842110" w14:textId="4B56B8B7" w:rsidR="004B7569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70D5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8070D5">
              <w:rPr>
                <w:rFonts w:ascii="Angsana New" w:hAnsi="Angsana New"/>
                <w:sz w:val="30"/>
                <w:szCs w:val="30"/>
              </w:rPr>
              <w:t>,</w:t>
            </w:r>
            <w:r w:rsidRPr="008070D5">
              <w:rPr>
                <w:rFonts w:ascii="Angsana New" w:hAnsi="Angsana New"/>
                <w:sz w:val="30"/>
                <w:szCs w:val="30"/>
                <w:cs/>
              </w:rPr>
              <w:t>635</w:t>
            </w:r>
          </w:p>
        </w:tc>
      </w:tr>
      <w:tr w:rsidR="004B7569" w:rsidRPr="00B0181B" w14:paraId="52123DD0" w14:textId="77777777" w:rsidTr="004B7569">
        <w:tc>
          <w:tcPr>
            <w:tcW w:w="4410" w:type="dxa"/>
          </w:tcPr>
          <w:p w14:paraId="2E703A87" w14:textId="77777777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ค่าบำรุงรักษาและค่าธรรมเนียมเทคนิค</w:t>
            </w:r>
          </w:p>
        </w:tc>
        <w:tc>
          <w:tcPr>
            <w:tcW w:w="1260" w:type="dxa"/>
          </w:tcPr>
          <w:p w14:paraId="251C00D2" w14:textId="77777777" w:rsidR="004B7569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28226CF" w14:textId="54C85970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20,180</w:t>
            </w:r>
          </w:p>
        </w:tc>
        <w:tc>
          <w:tcPr>
            <w:tcW w:w="270" w:type="dxa"/>
          </w:tcPr>
          <w:p w14:paraId="76179DE6" w14:textId="77777777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311846F" w14:textId="6AD30184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70D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8070D5">
              <w:rPr>
                <w:rFonts w:ascii="Angsana New" w:hAnsi="Angsana New"/>
                <w:sz w:val="30"/>
                <w:szCs w:val="30"/>
              </w:rPr>
              <w:t>,</w:t>
            </w:r>
            <w:r w:rsidRPr="008070D5">
              <w:rPr>
                <w:rFonts w:ascii="Angsana New" w:hAnsi="Angsana New"/>
                <w:sz w:val="30"/>
                <w:szCs w:val="30"/>
                <w:cs/>
              </w:rPr>
              <w:t>182</w:t>
            </w:r>
          </w:p>
        </w:tc>
      </w:tr>
      <w:tr w:rsidR="004D18AC" w:rsidRPr="00B0181B" w14:paraId="317010E1" w14:textId="77777777" w:rsidTr="004B7569">
        <w:tc>
          <w:tcPr>
            <w:tcW w:w="4410" w:type="dxa"/>
          </w:tcPr>
          <w:p w14:paraId="20DA23D7" w14:textId="68957679" w:rsidR="004D18AC" w:rsidRPr="00B0181B" w:rsidRDefault="004D18AC" w:rsidP="004D1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ค่าเดินทางและค่าเช่ารถยนต์</w:t>
            </w:r>
          </w:p>
        </w:tc>
        <w:tc>
          <w:tcPr>
            <w:tcW w:w="1260" w:type="dxa"/>
          </w:tcPr>
          <w:p w14:paraId="595CDB50" w14:textId="77777777" w:rsidR="004D18AC" w:rsidRDefault="004D18AC" w:rsidP="004D1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9DC053" w14:textId="3E5837AE" w:rsidR="004D18AC" w:rsidRPr="00B0181B" w:rsidRDefault="004D18AC" w:rsidP="004D1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8,697</w:t>
            </w:r>
          </w:p>
        </w:tc>
        <w:tc>
          <w:tcPr>
            <w:tcW w:w="270" w:type="dxa"/>
          </w:tcPr>
          <w:p w14:paraId="1DE82C76" w14:textId="77777777" w:rsidR="004D18AC" w:rsidRPr="00B0181B" w:rsidRDefault="004D18AC" w:rsidP="004D1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FE6B87" w14:textId="36F24549" w:rsidR="004D18AC" w:rsidRPr="00B0181B" w:rsidRDefault="004D18AC" w:rsidP="004D1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70D5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8070D5">
              <w:rPr>
                <w:rFonts w:ascii="Angsana New" w:hAnsi="Angsana New"/>
                <w:sz w:val="30"/>
                <w:szCs w:val="30"/>
              </w:rPr>
              <w:t>,</w:t>
            </w:r>
            <w:r w:rsidRPr="008070D5">
              <w:rPr>
                <w:rFonts w:ascii="Angsana New" w:hAnsi="Angsana New"/>
                <w:sz w:val="30"/>
                <w:szCs w:val="30"/>
                <w:cs/>
              </w:rPr>
              <w:t>248</w:t>
            </w:r>
          </w:p>
        </w:tc>
      </w:tr>
      <w:tr w:rsidR="004B7569" w:rsidRPr="00B0181B" w14:paraId="7E8F88C2" w14:textId="77777777" w:rsidTr="004B7569">
        <w:tc>
          <w:tcPr>
            <w:tcW w:w="4410" w:type="dxa"/>
          </w:tcPr>
          <w:p w14:paraId="334464E0" w14:textId="77777777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ค่าประกันภัย</w:t>
            </w:r>
          </w:p>
        </w:tc>
        <w:tc>
          <w:tcPr>
            <w:tcW w:w="1260" w:type="dxa"/>
          </w:tcPr>
          <w:p w14:paraId="3F0906AB" w14:textId="77777777" w:rsidR="004B7569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DEB6BF" w14:textId="5A566261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8,444</w:t>
            </w:r>
          </w:p>
        </w:tc>
        <w:tc>
          <w:tcPr>
            <w:tcW w:w="270" w:type="dxa"/>
          </w:tcPr>
          <w:p w14:paraId="3815A144" w14:textId="77777777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D88C6A" w14:textId="76A7CCCE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70D5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8070D5">
              <w:rPr>
                <w:rFonts w:ascii="Angsana New" w:hAnsi="Angsana New"/>
                <w:sz w:val="30"/>
                <w:szCs w:val="30"/>
              </w:rPr>
              <w:t>,</w:t>
            </w:r>
            <w:r w:rsidRPr="008070D5">
              <w:rPr>
                <w:rFonts w:ascii="Angsana New" w:hAnsi="Angsana New"/>
                <w:sz w:val="30"/>
                <w:szCs w:val="30"/>
                <w:cs/>
              </w:rPr>
              <w:t>543</w:t>
            </w:r>
          </w:p>
        </w:tc>
      </w:tr>
      <w:tr w:rsidR="004B7569" w:rsidRPr="00B0181B" w14:paraId="552D9F44" w14:textId="77777777" w:rsidTr="004B7569">
        <w:tc>
          <w:tcPr>
            <w:tcW w:w="4410" w:type="dxa"/>
          </w:tcPr>
          <w:p w14:paraId="637E7AE7" w14:textId="77777777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4FDBF795" w14:textId="77777777" w:rsidR="004B7569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3DD6A6" w14:textId="5851A962" w:rsidR="004B7569" w:rsidRPr="008070D5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7,251</w:t>
            </w:r>
          </w:p>
        </w:tc>
        <w:tc>
          <w:tcPr>
            <w:tcW w:w="270" w:type="dxa"/>
          </w:tcPr>
          <w:p w14:paraId="0D6052E8" w14:textId="77777777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595563" w14:textId="3DDAD024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70D5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8070D5">
              <w:rPr>
                <w:rFonts w:ascii="Angsana New" w:hAnsi="Angsana New"/>
                <w:sz w:val="30"/>
                <w:szCs w:val="30"/>
              </w:rPr>
              <w:t>,</w:t>
            </w:r>
            <w:r w:rsidRPr="008070D5">
              <w:rPr>
                <w:rFonts w:ascii="Angsana New" w:hAnsi="Angsana New"/>
                <w:sz w:val="30"/>
                <w:szCs w:val="30"/>
                <w:cs/>
              </w:rPr>
              <w:t>943</w:t>
            </w:r>
          </w:p>
        </w:tc>
      </w:tr>
      <w:tr w:rsidR="004B7569" w:rsidRPr="00B0181B" w14:paraId="7DFEBCA8" w14:textId="77777777" w:rsidTr="004B7569">
        <w:tc>
          <w:tcPr>
            <w:tcW w:w="4410" w:type="dxa"/>
          </w:tcPr>
          <w:p w14:paraId="5243C78C" w14:textId="51D42CDB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ขาดทุนจากการด้อยค่าของอุปกรณ์</w:t>
            </w:r>
          </w:p>
        </w:tc>
        <w:tc>
          <w:tcPr>
            <w:tcW w:w="1260" w:type="dxa"/>
          </w:tcPr>
          <w:p w14:paraId="1169A743" w14:textId="74C3732C" w:rsidR="004B7569" w:rsidRPr="004B7569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569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710" w:type="dxa"/>
          </w:tcPr>
          <w:p w14:paraId="0D4B2984" w14:textId="44B5E6F2" w:rsidR="004B7569" w:rsidRPr="00B0181B" w:rsidRDefault="004B7569" w:rsidP="005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,026</w:t>
            </w:r>
          </w:p>
        </w:tc>
        <w:tc>
          <w:tcPr>
            <w:tcW w:w="270" w:type="dxa"/>
          </w:tcPr>
          <w:p w14:paraId="178476C3" w14:textId="77777777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CCC718" w14:textId="6FDB1C23" w:rsidR="004B7569" w:rsidRPr="00B0181B" w:rsidRDefault="004B7569" w:rsidP="005D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7569" w:rsidRPr="00B0181B" w14:paraId="5D65F3EB" w14:textId="77777777" w:rsidTr="004B7569">
        <w:tc>
          <w:tcPr>
            <w:tcW w:w="4410" w:type="dxa"/>
          </w:tcPr>
          <w:p w14:paraId="30986A2D" w14:textId="174E5B6E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</w:tcPr>
          <w:p w14:paraId="171812F9" w14:textId="77777777" w:rsidR="004B7569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22DFE9C" w14:textId="1D42648C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41,823</w:t>
            </w:r>
          </w:p>
        </w:tc>
        <w:tc>
          <w:tcPr>
            <w:tcW w:w="270" w:type="dxa"/>
          </w:tcPr>
          <w:p w14:paraId="198DA4B4" w14:textId="77777777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9F454CC" w14:textId="21A26092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70D5">
              <w:rPr>
                <w:rFonts w:ascii="Angsana New" w:hAnsi="Angsana New"/>
                <w:sz w:val="30"/>
                <w:szCs w:val="30"/>
                <w:cs/>
              </w:rPr>
              <w:t>71</w:t>
            </w:r>
            <w:r w:rsidRPr="008070D5">
              <w:rPr>
                <w:rFonts w:ascii="Angsana New" w:hAnsi="Angsana New"/>
                <w:sz w:val="30"/>
                <w:szCs w:val="30"/>
              </w:rPr>
              <w:t>,</w:t>
            </w:r>
            <w:r w:rsidRPr="008070D5">
              <w:rPr>
                <w:rFonts w:ascii="Angsana New" w:hAnsi="Angsana New"/>
                <w:sz w:val="30"/>
                <w:szCs w:val="30"/>
                <w:cs/>
              </w:rPr>
              <w:t>528</w:t>
            </w:r>
          </w:p>
        </w:tc>
      </w:tr>
      <w:tr w:rsidR="004B7569" w:rsidRPr="00B0181B" w14:paraId="78476702" w14:textId="77777777" w:rsidTr="004B7569">
        <w:tc>
          <w:tcPr>
            <w:tcW w:w="4410" w:type="dxa"/>
          </w:tcPr>
          <w:p w14:paraId="2B4B6819" w14:textId="77777777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EA1B420" w14:textId="77777777" w:rsidR="004B7569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E545E0" w14:textId="119C9235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202,226</w:t>
            </w:r>
          </w:p>
        </w:tc>
        <w:tc>
          <w:tcPr>
            <w:tcW w:w="270" w:type="dxa"/>
          </w:tcPr>
          <w:p w14:paraId="24B65E18" w14:textId="77777777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3448FA5" w14:textId="03AC4A9E" w:rsidR="004B7569" w:rsidRPr="00B0181B" w:rsidRDefault="004B7569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0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241</w:t>
            </w:r>
            <w:r w:rsidRPr="008070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70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876</w:t>
            </w:r>
          </w:p>
        </w:tc>
      </w:tr>
    </w:tbl>
    <w:p w14:paraId="6647AF2A" w14:textId="74D673E1" w:rsidR="00AB6CEB" w:rsidRPr="00B0181B" w:rsidRDefault="00D47FE8" w:rsidP="0045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B6CEB" w:rsidRPr="00B0181B">
        <w:rPr>
          <w:rFonts w:ascii="Angsana New" w:hAnsi="Angsana New"/>
          <w:b/>
          <w:bCs/>
          <w:sz w:val="30"/>
          <w:szCs w:val="30"/>
          <w:cs/>
        </w:rPr>
        <w:t>2</w:t>
      </w:r>
      <w:r w:rsidR="001A077B">
        <w:rPr>
          <w:rFonts w:ascii="Angsana New" w:hAnsi="Angsana New"/>
          <w:b/>
          <w:bCs/>
          <w:sz w:val="30"/>
          <w:szCs w:val="30"/>
        </w:rPr>
        <w:t>3</w:t>
      </w:r>
      <w:r w:rsidR="00AB6CEB" w:rsidRPr="00B0181B">
        <w:rPr>
          <w:rFonts w:ascii="Angsana New" w:hAnsi="Angsana New"/>
          <w:b/>
          <w:bCs/>
          <w:sz w:val="30"/>
          <w:szCs w:val="30"/>
          <w:cs/>
        </w:rPr>
        <w:tab/>
        <w:t>ค่าใช้จ่ายผลประโยชน์</w:t>
      </w:r>
      <w:r w:rsidR="004519E1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="00AB6CEB" w:rsidRPr="00B0181B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6717BD57" w14:textId="77777777" w:rsidR="00AB6CEB" w:rsidRPr="00B0181B" w:rsidRDefault="00AB6CEB" w:rsidP="0045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710"/>
        <w:gridCol w:w="270"/>
        <w:gridCol w:w="1800"/>
      </w:tblGrid>
      <w:tr w:rsidR="004B7569" w:rsidRPr="00B0181B" w14:paraId="0D5E8DF1" w14:textId="77777777" w:rsidTr="004B7569">
        <w:tc>
          <w:tcPr>
            <w:tcW w:w="3960" w:type="dxa"/>
          </w:tcPr>
          <w:p w14:paraId="14C79FB4" w14:textId="77777777" w:rsidR="004B7569" w:rsidRPr="00B0181B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F6BCA1B" w14:textId="77777777" w:rsidR="004B7569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1F001A3" w14:textId="65356864" w:rsidR="004B7569" w:rsidRPr="00B0181B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5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80" w:type="dxa"/>
            <w:gridSpan w:val="3"/>
          </w:tcPr>
          <w:p w14:paraId="494681D9" w14:textId="20943CDF" w:rsidR="004B7569" w:rsidRPr="00B0181B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0F04A49" w14:textId="77777777" w:rsidR="004B7569" w:rsidRPr="00B0181B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7569" w:rsidRPr="00B0181B" w14:paraId="6335640D" w14:textId="77777777" w:rsidTr="004B7569">
        <w:tc>
          <w:tcPr>
            <w:tcW w:w="3960" w:type="dxa"/>
          </w:tcPr>
          <w:p w14:paraId="7F780B99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A92C24E" w14:textId="77777777" w:rsidR="004B7569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B61DD80" w14:textId="1F7BC71F" w:rsidR="004B7569" w:rsidRPr="00CF7C61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47B4726" w14:textId="77777777" w:rsidR="004B7569" w:rsidRPr="00CF7C61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86559DD" w14:textId="7BE73EBB" w:rsidR="004B7569" w:rsidRPr="00CF7C61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B7569" w:rsidRPr="00B0181B" w14:paraId="5B570529" w14:textId="77777777" w:rsidTr="004B7569">
        <w:tc>
          <w:tcPr>
            <w:tcW w:w="3960" w:type="dxa"/>
          </w:tcPr>
          <w:p w14:paraId="124C2ECD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11568A8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0FAC2D6A" w14:textId="1B352692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7569" w:rsidRPr="00B0181B" w14:paraId="65DDA09B" w14:textId="77777777" w:rsidTr="004B7569">
        <w:tc>
          <w:tcPr>
            <w:tcW w:w="3960" w:type="dxa"/>
          </w:tcPr>
          <w:p w14:paraId="346DE4F0" w14:textId="1190F9D6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</w:tc>
        <w:tc>
          <w:tcPr>
            <w:tcW w:w="1440" w:type="dxa"/>
          </w:tcPr>
          <w:p w14:paraId="4064458D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F4AC5E" w14:textId="0D5CE906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5828B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EDD3A7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569" w:rsidRPr="00B0181B" w14:paraId="3895E663" w14:textId="77777777" w:rsidTr="004B7569">
        <w:tc>
          <w:tcPr>
            <w:tcW w:w="3960" w:type="dxa"/>
          </w:tcPr>
          <w:p w14:paraId="02674C94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440" w:type="dxa"/>
          </w:tcPr>
          <w:p w14:paraId="0F71D4B9" w14:textId="77777777" w:rsidR="004B7569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F17D51" w14:textId="61CCF8CE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47,247</w:t>
            </w:r>
          </w:p>
        </w:tc>
        <w:tc>
          <w:tcPr>
            <w:tcW w:w="270" w:type="dxa"/>
          </w:tcPr>
          <w:p w14:paraId="7E616511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6F2972" w14:textId="38D5AFC6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40,051</w:t>
            </w:r>
          </w:p>
        </w:tc>
      </w:tr>
      <w:tr w:rsidR="004B7569" w:rsidRPr="00B0181B" w14:paraId="046B47E9" w14:textId="77777777" w:rsidTr="004B7569">
        <w:tc>
          <w:tcPr>
            <w:tcW w:w="3960" w:type="dxa"/>
          </w:tcPr>
          <w:p w14:paraId="69B43410" w14:textId="7638EF65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โบนัสและผลประโยชน์อื่น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</w:tcPr>
          <w:p w14:paraId="522E73CD" w14:textId="77777777" w:rsidR="004B7569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3E2A52" w14:textId="1CFA878A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2,235</w:t>
            </w:r>
          </w:p>
        </w:tc>
        <w:tc>
          <w:tcPr>
            <w:tcW w:w="270" w:type="dxa"/>
          </w:tcPr>
          <w:p w14:paraId="08EA63D5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304A644" w14:textId="3B7F58CF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4,689</w:t>
            </w:r>
          </w:p>
        </w:tc>
      </w:tr>
      <w:tr w:rsidR="004B7569" w:rsidRPr="00B0181B" w14:paraId="7A8EFC88" w14:textId="77777777" w:rsidTr="004B7569">
        <w:tc>
          <w:tcPr>
            <w:tcW w:w="3960" w:type="dxa"/>
          </w:tcPr>
          <w:p w14:paraId="22B27AE1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142B4DD" w14:textId="77777777" w:rsidR="004B7569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420DD49" w14:textId="5B1D61ED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49,482</w:t>
            </w:r>
          </w:p>
        </w:tc>
        <w:tc>
          <w:tcPr>
            <w:tcW w:w="270" w:type="dxa"/>
          </w:tcPr>
          <w:p w14:paraId="6BD6014C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BFCC144" w14:textId="5FB07071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0D5">
              <w:rPr>
                <w:rFonts w:ascii="Angsana New" w:hAnsi="Angsana New"/>
                <w:b/>
                <w:bCs/>
                <w:sz w:val="30"/>
                <w:szCs w:val="30"/>
              </w:rPr>
              <w:t>44,740</w:t>
            </w:r>
          </w:p>
        </w:tc>
      </w:tr>
      <w:tr w:rsidR="004B7569" w:rsidRPr="00B0181B" w14:paraId="4B1DA064" w14:textId="77777777" w:rsidTr="004B7569">
        <w:tc>
          <w:tcPr>
            <w:tcW w:w="3960" w:type="dxa"/>
          </w:tcPr>
          <w:p w14:paraId="5A7ADB66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440" w:type="dxa"/>
          </w:tcPr>
          <w:p w14:paraId="63BE817B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63FCAC5" w14:textId="47214E1D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2C4ED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A599E60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569" w:rsidRPr="00B0181B" w14:paraId="7649E252" w14:textId="77777777" w:rsidTr="004B7569">
        <w:tc>
          <w:tcPr>
            <w:tcW w:w="3960" w:type="dxa"/>
          </w:tcPr>
          <w:p w14:paraId="4A9EFC29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440" w:type="dxa"/>
          </w:tcPr>
          <w:p w14:paraId="4F6E724F" w14:textId="77777777" w:rsidR="004B7569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03C96F2" w14:textId="1E7A2872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550,178</w:t>
            </w:r>
          </w:p>
        </w:tc>
        <w:tc>
          <w:tcPr>
            <w:tcW w:w="270" w:type="dxa"/>
          </w:tcPr>
          <w:p w14:paraId="3F77AAE4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CE3B2A9" w14:textId="575B384E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592,665</w:t>
            </w:r>
          </w:p>
        </w:tc>
      </w:tr>
      <w:tr w:rsidR="004B7569" w:rsidRPr="00B0181B" w14:paraId="059C1D48" w14:textId="77777777" w:rsidTr="004B7569">
        <w:tc>
          <w:tcPr>
            <w:tcW w:w="3960" w:type="dxa"/>
          </w:tcPr>
          <w:p w14:paraId="0B7C5768" w14:textId="4CC84D74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โบนัสและผลประโยชน์อื่น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</w:tcPr>
          <w:p w14:paraId="11F2DF21" w14:textId="77777777" w:rsidR="004B7569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31EEBF" w14:textId="5B2412D2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148,068</w:t>
            </w:r>
          </w:p>
        </w:tc>
        <w:tc>
          <w:tcPr>
            <w:tcW w:w="270" w:type="dxa"/>
          </w:tcPr>
          <w:p w14:paraId="62A0F78A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7"/>
              </w:tabs>
              <w:spacing w:line="240" w:lineRule="auto"/>
              <w:ind w:left="72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4456763" w14:textId="51B80441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207,674</w:t>
            </w:r>
          </w:p>
        </w:tc>
      </w:tr>
      <w:tr w:rsidR="004B7569" w:rsidRPr="00B0181B" w14:paraId="0DC2ADA2" w14:textId="77777777" w:rsidTr="004B7569">
        <w:tc>
          <w:tcPr>
            <w:tcW w:w="3960" w:type="dxa"/>
          </w:tcPr>
          <w:p w14:paraId="511BFE3D" w14:textId="5BEBC5AE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440" w:type="dxa"/>
          </w:tcPr>
          <w:p w14:paraId="56A74B69" w14:textId="4E369F78" w:rsidR="004B7569" w:rsidRPr="004B7569" w:rsidRDefault="004B7569" w:rsidP="004B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7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569">
              <w:rPr>
                <w:rFonts w:ascii="Angsana New" w:hAnsi="Angsana New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1710" w:type="dxa"/>
          </w:tcPr>
          <w:p w14:paraId="39F55502" w14:textId="2D66AA7D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26,869</w:t>
            </w:r>
          </w:p>
        </w:tc>
        <w:tc>
          <w:tcPr>
            <w:tcW w:w="270" w:type="dxa"/>
          </w:tcPr>
          <w:p w14:paraId="13CB0851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7"/>
              </w:tabs>
              <w:spacing w:line="240" w:lineRule="auto"/>
              <w:ind w:left="72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F0AD60D" w14:textId="50BE49B0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8070D5">
              <w:rPr>
                <w:rFonts w:ascii="Angsana New" w:hAnsi="Angsana New"/>
                <w:sz w:val="30"/>
                <w:szCs w:val="30"/>
              </w:rPr>
              <w:t>27,476</w:t>
            </w:r>
          </w:p>
        </w:tc>
      </w:tr>
      <w:tr w:rsidR="004B7569" w:rsidRPr="00B0181B" w14:paraId="1964600E" w14:textId="77777777" w:rsidTr="004B7569">
        <w:trPr>
          <w:trHeight w:val="389"/>
        </w:trPr>
        <w:tc>
          <w:tcPr>
            <w:tcW w:w="3960" w:type="dxa"/>
          </w:tcPr>
          <w:p w14:paraId="008BCB8A" w14:textId="7F0B8B3C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440" w:type="dxa"/>
          </w:tcPr>
          <w:p w14:paraId="33ECF366" w14:textId="77777777" w:rsidR="004B7569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E0C1CA4" w14:textId="6B04D85A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9,312</w:t>
            </w:r>
          </w:p>
        </w:tc>
        <w:tc>
          <w:tcPr>
            <w:tcW w:w="270" w:type="dxa"/>
          </w:tcPr>
          <w:p w14:paraId="01B37934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7"/>
              </w:tabs>
              <w:spacing w:line="240" w:lineRule="auto"/>
              <w:ind w:left="72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D3D72A7" w14:textId="222FB559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8070D5">
              <w:rPr>
                <w:rFonts w:ascii="Angsana New" w:hAnsi="Angsana New"/>
                <w:sz w:val="30"/>
                <w:szCs w:val="30"/>
              </w:rPr>
              <w:t>10,011</w:t>
            </w:r>
          </w:p>
        </w:tc>
      </w:tr>
      <w:tr w:rsidR="004B7569" w:rsidRPr="00B0181B" w14:paraId="6AB2658E" w14:textId="77777777" w:rsidTr="004B7569">
        <w:tc>
          <w:tcPr>
            <w:tcW w:w="3960" w:type="dxa"/>
          </w:tcPr>
          <w:p w14:paraId="3AC5B0AF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CB3D85" w14:textId="77777777" w:rsidR="004B7569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D17FADF" w14:textId="24426FE4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734,427</w:t>
            </w:r>
          </w:p>
        </w:tc>
        <w:tc>
          <w:tcPr>
            <w:tcW w:w="270" w:type="dxa"/>
          </w:tcPr>
          <w:p w14:paraId="2C0019ED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AEF5591" w14:textId="6E96DBA4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0D5">
              <w:rPr>
                <w:rFonts w:ascii="Angsana New" w:hAnsi="Angsana New"/>
                <w:b/>
                <w:bCs/>
                <w:sz w:val="30"/>
                <w:szCs w:val="30"/>
              </w:rPr>
              <w:t>837,826</w:t>
            </w:r>
          </w:p>
        </w:tc>
      </w:tr>
      <w:tr w:rsidR="004B7569" w:rsidRPr="00B0181B" w14:paraId="59820522" w14:textId="77777777" w:rsidTr="004B7569">
        <w:tc>
          <w:tcPr>
            <w:tcW w:w="3960" w:type="dxa"/>
          </w:tcPr>
          <w:p w14:paraId="58EED62C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9CC454A" w14:textId="77777777" w:rsidR="004B7569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D9B2ACD" w14:textId="4703D9ED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783,909</w:t>
            </w:r>
          </w:p>
        </w:tc>
        <w:tc>
          <w:tcPr>
            <w:tcW w:w="270" w:type="dxa"/>
          </w:tcPr>
          <w:p w14:paraId="24C5EBFE" w14:textId="77777777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7FB29DE" w14:textId="231AB78C" w:rsidR="004B7569" w:rsidRPr="00B0181B" w:rsidRDefault="004B7569" w:rsidP="0045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0D5">
              <w:rPr>
                <w:rFonts w:ascii="Angsana New" w:hAnsi="Angsana New"/>
                <w:b/>
                <w:bCs/>
                <w:sz w:val="30"/>
                <w:szCs w:val="30"/>
              </w:rPr>
              <w:t>882,566</w:t>
            </w:r>
          </w:p>
        </w:tc>
      </w:tr>
    </w:tbl>
    <w:p w14:paraId="6C0BE13C" w14:textId="77777777" w:rsidR="00D47FE8" w:rsidRPr="00B0181B" w:rsidRDefault="00D47FE8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60C322" w14:textId="77777777" w:rsidR="00AB6CEB" w:rsidRPr="00B0181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  <w:r w:rsidRPr="00B0181B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0E2A9D49" w14:textId="77777777" w:rsidR="00AB6CEB" w:rsidRPr="00B0181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</w:p>
    <w:p w14:paraId="13E0BA43" w14:textId="2BBDC963" w:rsidR="00AB6CEB" w:rsidRPr="00B0181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</w:rPr>
        <w:t>บริษัทได้จัดตั้งกองทุ</w:t>
      </w:r>
      <w:r w:rsidR="003C7537">
        <w:rPr>
          <w:rFonts w:ascii="Angsana New" w:hAnsi="Angsana New"/>
          <w:sz w:val="30"/>
          <w:szCs w:val="30"/>
          <w:cs/>
        </w:rPr>
        <w:t>นสำรองเลี้ยงชีพสำหรับพนักงานของ</w:t>
      </w:r>
      <w:r w:rsidRPr="00B0181B">
        <w:rPr>
          <w:rFonts w:ascii="Angsana New" w:hAnsi="Angsana New"/>
          <w:sz w:val="30"/>
          <w:szCs w:val="30"/>
          <w:cs/>
        </w:rPr>
        <w:t xml:space="preserve">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B0181B">
        <w:rPr>
          <w:rFonts w:ascii="Angsana New" w:hAnsi="Angsana New"/>
          <w:sz w:val="30"/>
          <w:szCs w:val="30"/>
        </w:rPr>
        <w:t>3</w:t>
      </w:r>
      <w:r w:rsidR="004C648F">
        <w:rPr>
          <w:rFonts w:ascii="Angsana New" w:hAnsi="Angsana New"/>
          <w:sz w:val="30"/>
          <w:szCs w:val="30"/>
          <w:cs/>
        </w:rPr>
        <w:t xml:space="preserve"> ถึง</w:t>
      </w:r>
      <w:r w:rsidRPr="00B0181B">
        <w:rPr>
          <w:rFonts w:ascii="Angsana New" w:hAnsi="Angsana New"/>
          <w:sz w:val="30"/>
          <w:szCs w:val="30"/>
          <w:cs/>
        </w:rPr>
        <w:t xml:space="preserve">อัตราร้อยละ </w:t>
      </w:r>
      <w:r w:rsidRPr="00B0181B">
        <w:rPr>
          <w:rFonts w:ascii="Angsana New" w:hAnsi="Angsana New"/>
          <w:sz w:val="30"/>
          <w:szCs w:val="30"/>
        </w:rPr>
        <w:t>5</w:t>
      </w:r>
      <w:r w:rsidRPr="00B0181B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Pr="00B0181B">
        <w:rPr>
          <w:rFonts w:ascii="Angsana New" w:hAnsi="Angsana New"/>
          <w:sz w:val="30"/>
          <w:szCs w:val="30"/>
        </w:rPr>
        <w:t>3</w:t>
      </w:r>
      <w:r w:rsidR="004C648F">
        <w:rPr>
          <w:rFonts w:ascii="Angsana New" w:hAnsi="Angsana New"/>
          <w:sz w:val="30"/>
          <w:szCs w:val="30"/>
          <w:cs/>
        </w:rPr>
        <w:t xml:space="preserve"> ถึง</w:t>
      </w:r>
      <w:r w:rsidRPr="00B0181B">
        <w:rPr>
          <w:rFonts w:ascii="Angsana New" w:hAnsi="Angsana New"/>
          <w:sz w:val="30"/>
          <w:szCs w:val="30"/>
          <w:cs/>
        </w:rPr>
        <w:t xml:space="preserve">อัตราร้อยละ </w:t>
      </w:r>
      <w:r w:rsidRPr="00B0181B">
        <w:rPr>
          <w:rFonts w:ascii="Angsana New" w:hAnsi="Angsana New"/>
          <w:sz w:val="30"/>
          <w:szCs w:val="30"/>
        </w:rPr>
        <w:t>5</w:t>
      </w:r>
      <w:r w:rsidRPr="00B0181B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F564D6B" w14:textId="4416D244" w:rsidR="00AB6CEB" w:rsidRPr="00D47FE8" w:rsidRDefault="00D47FE8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3F2C41">
        <w:rPr>
          <w:rFonts w:ascii="Angsana New" w:hAnsi="Angsana New"/>
          <w:b/>
          <w:bCs/>
          <w:sz w:val="30"/>
          <w:szCs w:val="30"/>
        </w:rPr>
        <w:t>2</w:t>
      </w:r>
      <w:r w:rsidR="001A077B">
        <w:rPr>
          <w:rFonts w:ascii="Angsana New" w:hAnsi="Angsana New"/>
          <w:b/>
          <w:bCs/>
          <w:sz w:val="30"/>
          <w:szCs w:val="30"/>
        </w:rPr>
        <w:t>4</w:t>
      </w:r>
      <w:r w:rsidR="00AB6CEB" w:rsidRPr="00D47FE8">
        <w:rPr>
          <w:rFonts w:ascii="Angsana New" w:hAnsi="Angsana New"/>
          <w:b/>
          <w:bCs/>
          <w:sz w:val="30"/>
          <w:szCs w:val="30"/>
        </w:rPr>
        <w:tab/>
      </w:r>
      <w:r w:rsidR="00AB6CEB" w:rsidRPr="00D47FE8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1CE4DABD" w14:textId="77777777" w:rsidR="00AB6CEB" w:rsidRPr="00D47FE8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2A84879" w14:textId="7FCFC52B" w:rsidR="00AB6CEB" w:rsidRPr="00D47FE8" w:rsidRDefault="00AB6CE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D47FE8">
        <w:rPr>
          <w:rFonts w:ascii="Angsana New" w:hAnsi="Angsana New"/>
          <w:sz w:val="30"/>
          <w:szCs w:val="30"/>
          <w:cs/>
        </w:rPr>
        <w:t>งบ</w:t>
      </w:r>
      <w:r w:rsidR="00031529">
        <w:rPr>
          <w:rFonts w:ascii="Angsana New" w:hAnsi="Angsana New" w:hint="cs"/>
          <w:sz w:val="30"/>
          <w:szCs w:val="30"/>
          <w:cs/>
        </w:rPr>
        <w:t>กำไรขาดทุน</w:t>
      </w:r>
      <w:r w:rsidRPr="00D47FE8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</w:t>
      </w:r>
      <w:r w:rsidR="004519E1">
        <w:rPr>
          <w:rFonts w:ascii="Angsana New" w:hAnsi="Angsana New"/>
          <w:sz w:val="30"/>
          <w:szCs w:val="30"/>
          <w:cs/>
        </w:rPr>
        <w:t>รฐานการรายงานทางการเงินฉบับต่าง</w:t>
      </w:r>
      <w:r w:rsidRPr="00D47FE8">
        <w:rPr>
          <w:rFonts w:ascii="Angsana New" w:hAnsi="Angsana New"/>
          <w:sz w:val="30"/>
          <w:szCs w:val="30"/>
          <w:cs/>
        </w:rPr>
        <w:t>ๆ ดังนี้</w:t>
      </w:r>
    </w:p>
    <w:p w14:paraId="5CF10C31" w14:textId="77777777" w:rsidR="00AB6CEB" w:rsidRPr="00C52C41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80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5500"/>
        <w:gridCol w:w="1710"/>
        <w:gridCol w:w="270"/>
        <w:gridCol w:w="1800"/>
      </w:tblGrid>
      <w:tr w:rsidR="00AB6CEB" w:rsidRPr="00C52C41" w14:paraId="5E309B02" w14:textId="77777777" w:rsidTr="00AB76CB">
        <w:trPr>
          <w:trHeight w:val="70"/>
          <w:tblHeader/>
        </w:trPr>
        <w:tc>
          <w:tcPr>
            <w:tcW w:w="5500" w:type="dxa"/>
            <w:vAlign w:val="bottom"/>
          </w:tcPr>
          <w:p w14:paraId="266DA385" w14:textId="77777777" w:rsidR="00AB6CEB" w:rsidRPr="00C52C41" w:rsidRDefault="00AB6CEB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5726F87C" w14:textId="77777777" w:rsidR="00AB6CEB" w:rsidRPr="00C52C41" w:rsidRDefault="00AB6CEB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D179EB7" w14:textId="77777777" w:rsidR="00AB6CEB" w:rsidRPr="00C52C41" w:rsidRDefault="00AB6CEB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896" w:rsidRPr="00C52C41" w14:paraId="6C6D5587" w14:textId="77777777" w:rsidTr="00AB76CB">
        <w:trPr>
          <w:cantSplit/>
          <w:tblHeader/>
        </w:trPr>
        <w:tc>
          <w:tcPr>
            <w:tcW w:w="5500" w:type="dxa"/>
          </w:tcPr>
          <w:p w14:paraId="09B79557" w14:textId="77777777" w:rsidR="00967896" w:rsidRPr="00C52C41" w:rsidRDefault="00967896" w:rsidP="00967896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2E8D683" w14:textId="274C8759" w:rsidR="00967896" w:rsidRPr="00CF7C6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97A4A5E" w14:textId="77777777" w:rsidR="00967896" w:rsidRPr="00CF7C6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383A569" w14:textId="69D9BFC4" w:rsidR="00967896" w:rsidRPr="00CF7C6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67896" w:rsidRPr="00C52C41" w14:paraId="16C0B871" w14:textId="77777777" w:rsidTr="00AB76CB">
        <w:trPr>
          <w:cantSplit/>
          <w:tblHeader/>
        </w:trPr>
        <w:tc>
          <w:tcPr>
            <w:tcW w:w="5500" w:type="dxa"/>
          </w:tcPr>
          <w:p w14:paraId="39771893" w14:textId="77777777" w:rsidR="00967896" w:rsidRPr="00C52C41" w:rsidRDefault="00967896" w:rsidP="00967896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28F6950C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67896" w:rsidRPr="00C52C41" w14:paraId="211656CD" w14:textId="77777777" w:rsidTr="00AB76CB">
        <w:trPr>
          <w:cantSplit/>
        </w:trPr>
        <w:tc>
          <w:tcPr>
            <w:tcW w:w="5500" w:type="dxa"/>
          </w:tcPr>
          <w:p w14:paraId="7A707AAC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710" w:type="dxa"/>
          </w:tcPr>
          <w:p w14:paraId="481F1E75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03FA6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F6B8A4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896" w:rsidRPr="00C52C41" w14:paraId="33891A82" w14:textId="77777777" w:rsidTr="00AB76CB">
        <w:trPr>
          <w:cantSplit/>
        </w:trPr>
        <w:tc>
          <w:tcPr>
            <w:tcW w:w="5500" w:type="dxa"/>
          </w:tcPr>
          <w:p w14:paraId="710CCD9D" w14:textId="77777777" w:rsidR="00967896" w:rsidRPr="00C52C41" w:rsidRDefault="00967896" w:rsidP="009678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710" w:type="dxa"/>
          </w:tcPr>
          <w:p w14:paraId="1338E365" w14:textId="165A9039" w:rsidR="00967896" w:rsidRPr="008D07EE" w:rsidRDefault="0038235D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189,185</w:t>
            </w:r>
          </w:p>
        </w:tc>
        <w:tc>
          <w:tcPr>
            <w:tcW w:w="270" w:type="dxa"/>
          </w:tcPr>
          <w:p w14:paraId="087847C7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966459C" w14:textId="7669E754" w:rsidR="00967896" w:rsidRPr="008D07E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 w:rsidRPr="008070D5">
              <w:rPr>
                <w:rFonts w:ascii="Angsana New" w:hAnsi="Angsana New"/>
                <w:sz w:val="30"/>
                <w:szCs w:val="30"/>
              </w:rPr>
              <w:t>276,515</w:t>
            </w:r>
          </w:p>
        </w:tc>
      </w:tr>
      <w:tr w:rsidR="00967896" w:rsidRPr="00C52C41" w14:paraId="07B62479" w14:textId="77777777" w:rsidTr="00AB76CB">
        <w:trPr>
          <w:cantSplit/>
        </w:trPr>
        <w:tc>
          <w:tcPr>
            <w:tcW w:w="5500" w:type="dxa"/>
          </w:tcPr>
          <w:p w14:paraId="2DCAC6D8" w14:textId="77777777" w:rsidR="00967896" w:rsidRPr="00C52C41" w:rsidRDefault="00967896" w:rsidP="009678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10" w:type="dxa"/>
          </w:tcPr>
          <w:p w14:paraId="573B093C" w14:textId="2B5BA1F7" w:rsidR="00967896" w:rsidRPr="008D07EE" w:rsidRDefault="0038235D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5,137,012</w:t>
            </w:r>
          </w:p>
        </w:tc>
        <w:tc>
          <w:tcPr>
            <w:tcW w:w="270" w:type="dxa"/>
          </w:tcPr>
          <w:p w14:paraId="0EDE288E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C67652" w14:textId="3FD3F3E7" w:rsidR="00967896" w:rsidRPr="008D07E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 w:rsidRPr="008070D5">
              <w:rPr>
                <w:rFonts w:ascii="Angsana New" w:hAnsi="Angsana New"/>
                <w:sz w:val="30"/>
                <w:szCs w:val="30"/>
              </w:rPr>
              <w:t>5,449,625</w:t>
            </w:r>
          </w:p>
        </w:tc>
      </w:tr>
      <w:tr w:rsidR="002D057F" w:rsidRPr="00C52C41" w14:paraId="5788F009" w14:textId="77777777" w:rsidTr="00AB76CB">
        <w:trPr>
          <w:cantSplit/>
        </w:trPr>
        <w:tc>
          <w:tcPr>
            <w:tcW w:w="5500" w:type="dxa"/>
          </w:tcPr>
          <w:p w14:paraId="3A43CF7C" w14:textId="33E90351" w:rsidR="002D057F" w:rsidRPr="00C52C41" w:rsidRDefault="002D057F" w:rsidP="002D057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710" w:type="dxa"/>
          </w:tcPr>
          <w:p w14:paraId="567B972C" w14:textId="0D31183D" w:rsidR="002D057F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787,991</w:t>
            </w:r>
          </w:p>
        </w:tc>
        <w:tc>
          <w:tcPr>
            <w:tcW w:w="270" w:type="dxa"/>
          </w:tcPr>
          <w:p w14:paraId="5E6345A1" w14:textId="77777777" w:rsidR="002D057F" w:rsidRPr="00C52C41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17318BE" w14:textId="2F7B9F86" w:rsidR="002D057F" w:rsidRPr="008070D5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 w:rsidRPr="008070D5">
              <w:rPr>
                <w:rFonts w:ascii="Angsana New" w:hAnsi="Angsana New"/>
                <w:sz w:val="30"/>
                <w:szCs w:val="30"/>
              </w:rPr>
              <w:t>732,002</w:t>
            </w:r>
          </w:p>
        </w:tc>
      </w:tr>
      <w:tr w:rsidR="002D057F" w:rsidRPr="00C52C41" w14:paraId="65612886" w14:textId="77777777" w:rsidTr="00AB76CB">
        <w:trPr>
          <w:cantSplit/>
        </w:trPr>
        <w:tc>
          <w:tcPr>
            <w:tcW w:w="5500" w:type="dxa"/>
          </w:tcPr>
          <w:p w14:paraId="2AC67949" w14:textId="60CBEC91" w:rsidR="002D057F" w:rsidRPr="00C52C41" w:rsidRDefault="002D057F" w:rsidP="002D057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10" w:type="dxa"/>
          </w:tcPr>
          <w:p w14:paraId="1B27A7C2" w14:textId="7561509A" w:rsidR="002D057F" w:rsidRPr="008070D5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662,534</w:t>
            </w:r>
          </w:p>
        </w:tc>
        <w:tc>
          <w:tcPr>
            <w:tcW w:w="270" w:type="dxa"/>
          </w:tcPr>
          <w:p w14:paraId="5B5B86D4" w14:textId="77777777" w:rsidR="002D057F" w:rsidRPr="00C52C41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506C8C" w14:textId="69002B62" w:rsidR="002D057F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753,924</w:t>
            </w:r>
          </w:p>
        </w:tc>
      </w:tr>
      <w:tr w:rsidR="002D057F" w:rsidRPr="00C52C41" w14:paraId="1DE68EBB" w14:textId="77777777" w:rsidTr="00AB76CB">
        <w:trPr>
          <w:cantSplit/>
        </w:trPr>
        <w:tc>
          <w:tcPr>
            <w:tcW w:w="5500" w:type="dxa"/>
          </w:tcPr>
          <w:p w14:paraId="78211315" w14:textId="77777777" w:rsidR="002D057F" w:rsidRPr="00C52C41" w:rsidRDefault="002D057F" w:rsidP="002D057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14:paraId="27E616CC" w14:textId="017B7021" w:rsidR="002D057F" w:rsidRPr="008D07EE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646,614</w:t>
            </w:r>
          </w:p>
        </w:tc>
        <w:tc>
          <w:tcPr>
            <w:tcW w:w="270" w:type="dxa"/>
          </w:tcPr>
          <w:p w14:paraId="410567DA" w14:textId="77777777" w:rsidR="002D057F" w:rsidRPr="00C52C41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6DE493" w14:textId="0D95DBA8" w:rsidR="002D057F" w:rsidRPr="008D07EE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 w:rsidRPr="008070D5">
              <w:rPr>
                <w:rFonts w:ascii="Angsana New" w:hAnsi="Angsana New"/>
                <w:sz w:val="30"/>
                <w:szCs w:val="30"/>
              </w:rPr>
              <w:t>640,391</w:t>
            </w:r>
          </w:p>
        </w:tc>
      </w:tr>
      <w:tr w:rsidR="002D057F" w:rsidRPr="00C52C41" w14:paraId="09DCF17F" w14:textId="77777777" w:rsidTr="00AB76CB">
        <w:trPr>
          <w:cantSplit/>
        </w:trPr>
        <w:tc>
          <w:tcPr>
            <w:tcW w:w="5500" w:type="dxa"/>
          </w:tcPr>
          <w:p w14:paraId="30FE5FAC" w14:textId="77777777" w:rsidR="002D057F" w:rsidRPr="00C52C41" w:rsidRDefault="002D057F" w:rsidP="002D057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ค่าน้ำมันและก๊าซธรรมชาติ</w:t>
            </w:r>
          </w:p>
        </w:tc>
        <w:tc>
          <w:tcPr>
            <w:tcW w:w="1710" w:type="dxa"/>
          </w:tcPr>
          <w:p w14:paraId="29A904C1" w14:textId="7789455A" w:rsidR="002D057F" w:rsidRPr="008D07EE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125,032</w:t>
            </w:r>
          </w:p>
        </w:tc>
        <w:tc>
          <w:tcPr>
            <w:tcW w:w="270" w:type="dxa"/>
          </w:tcPr>
          <w:p w14:paraId="54282D97" w14:textId="77777777" w:rsidR="002D057F" w:rsidRPr="00C52C41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69CCA7" w14:textId="47611815" w:rsidR="002D057F" w:rsidRPr="008D07EE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 w:rsidRPr="008070D5">
              <w:rPr>
                <w:rFonts w:ascii="Angsana New" w:hAnsi="Angsana New"/>
                <w:sz w:val="30"/>
                <w:szCs w:val="30"/>
              </w:rPr>
              <w:t>225,085</w:t>
            </w:r>
          </w:p>
        </w:tc>
      </w:tr>
      <w:tr w:rsidR="002D057F" w:rsidRPr="00C52C41" w14:paraId="34919A0B" w14:textId="77777777" w:rsidTr="00AB76CB">
        <w:trPr>
          <w:cantSplit/>
        </w:trPr>
        <w:tc>
          <w:tcPr>
            <w:tcW w:w="5500" w:type="dxa"/>
          </w:tcPr>
          <w:p w14:paraId="7C294BE8" w14:textId="3EDA71C2" w:rsidR="002D057F" w:rsidRPr="00C6686E" w:rsidRDefault="002D057F" w:rsidP="002D057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710" w:type="dxa"/>
          </w:tcPr>
          <w:p w14:paraId="5751FB04" w14:textId="683683B5" w:rsidR="002D057F" w:rsidRPr="008D07EE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(11,900)</w:t>
            </w:r>
          </w:p>
        </w:tc>
        <w:tc>
          <w:tcPr>
            <w:tcW w:w="270" w:type="dxa"/>
          </w:tcPr>
          <w:p w14:paraId="7F17AC7B" w14:textId="77777777" w:rsidR="002D057F" w:rsidRPr="00C52C41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A40D754" w14:textId="722C6338" w:rsidR="002D057F" w:rsidRPr="008D07EE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 w:rsidRPr="008070D5">
              <w:rPr>
                <w:rFonts w:ascii="Angsana New" w:hAnsi="Angsana New"/>
                <w:sz w:val="30"/>
                <w:szCs w:val="30"/>
              </w:rPr>
              <w:t>(68,929)</w:t>
            </w:r>
          </w:p>
        </w:tc>
      </w:tr>
      <w:tr w:rsidR="002D057F" w:rsidRPr="00C52C41" w14:paraId="2B9605EA" w14:textId="77777777" w:rsidTr="00AB76CB">
        <w:trPr>
          <w:cantSplit/>
        </w:trPr>
        <w:tc>
          <w:tcPr>
            <w:tcW w:w="5500" w:type="dxa"/>
          </w:tcPr>
          <w:p w14:paraId="50CF5A62" w14:textId="77777777" w:rsidR="002D057F" w:rsidRPr="00FF3519" w:rsidRDefault="002D057F" w:rsidP="002D057F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3DCB38E5" w14:textId="77777777" w:rsidR="002D057F" w:rsidRPr="00FF3519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852741F" w14:textId="77777777" w:rsidR="002D057F" w:rsidRPr="00FF3519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6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E3D9550" w14:textId="77777777" w:rsidR="002D057F" w:rsidRPr="00FF3519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D057F" w:rsidRPr="00C52C41" w14:paraId="61F4F95D" w14:textId="77777777" w:rsidTr="00AB76CB">
        <w:trPr>
          <w:cantSplit/>
        </w:trPr>
        <w:tc>
          <w:tcPr>
            <w:tcW w:w="5500" w:type="dxa"/>
          </w:tcPr>
          <w:p w14:paraId="356DB268" w14:textId="595595DE" w:rsidR="002D057F" w:rsidRPr="00C52C41" w:rsidRDefault="002D057F" w:rsidP="002D057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710" w:type="dxa"/>
          </w:tcPr>
          <w:p w14:paraId="4C6215CC" w14:textId="77777777" w:rsidR="002D057F" w:rsidRPr="00C52C41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B2107" w14:textId="77777777" w:rsidR="002D057F" w:rsidRPr="00C52C41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C5EF549" w14:textId="77777777" w:rsidR="002D057F" w:rsidRPr="00C52C41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057F" w:rsidRPr="00C52C41" w14:paraId="12C3F8F9" w14:textId="77777777" w:rsidTr="00AB76CB">
        <w:trPr>
          <w:cantSplit/>
        </w:trPr>
        <w:tc>
          <w:tcPr>
            <w:tcW w:w="5500" w:type="dxa"/>
          </w:tcPr>
          <w:p w14:paraId="0E0F4AC4" w14:textId="77777777" w:rsidR="002D057F" w:rsidRPr="00C52C41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710" w:type="dxa"/>
          </w:tcPr>
          <w:p w14:paraId="7BB3FCD8" w14:textId="0E679F6F" w:rsidR="002D057F" w:rsidRPr="008D07EE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102,642</w:t>
            </w:r>
          </w:p>
        </w:tc>
        <w:tc>
          <w:tcPr>
            <w:tcW w:w="270" w:type="dxa"/>
          </w:tcPr>
          <w:p w14:paraId="42F7DAC9" w14:textId="77777777" w:rsidR="002D057F" w:rsidRPr="00C52C41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spacing w:line="240" w:lineRule="auto"/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9135A6" w14:textId="648AA8CC" w:rsidR="002D057F" w:rsidRPr="008D07EE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 w:rsidRPr="008070D5">
              <w:rPr>
                <w:rFonts w:ascii="Angsana New" w:hAnsi="Angsana New"/>
                <w:sz w:val="30"/>
                <w:szCs w:val="30"/>
              </w:rPr>
              <w:t>130,219</w:t>
            </w:r>
          </w:p>
        </w:tc>
      </w:tr>
      <w:tr w:rsidR="002D057F" w:rsidRPr="00C52C41" w14:paraId="113D8646" w14:textId="77777777" w:rsidTr="00AB76CB">
        <w:trPr>
          <w:cantSplit/>
        </w:trPr>
        <w:tc>
          <w:tcPr>
            <w:tcW w:w="5500" w:type="dxa"/>
          </w:tcPr>
          <w:p w14:paraId="03332FDE" w14:textId="77777777" w:rsidR="002D057F" w:rsidRPr="00C52C41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ค่าระวางขนส่ง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10" w:type="dxa"/>
          </w:tcPr>
          <w:p w14:paraId="5DC00F18" w14:textId="385C0F49" w:rsidR="002D057F" w:rsidRPr="008D07EE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76,266</w:t>
            </w:r>
          </w:p>
        </w:tc>
        <w:tc>
          <w:tcPr>
            <w:tcW w:w="270" w:type="dxa"/>
          </w:tcPr>
          <w:p w14:paraId="2C0FF572" w14:textId="77777777" w:rsidR="002D057F" w:rsidRPr="00C52C41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47EC34" w14:textId="1379DA8C" w:rsidR="002D057F" w:rsidRPr="008D07EE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 w:rsidRPr="008070D5">
              <w:rPr>
                <w:rFonts w:ascii="Angsana New" w:hAnsi="Angsana New"/>
                <w:sz w:val="30"/>
                <w:szCs w:val="30"/>
              </w:rPr>
              <w:t>101,68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D057F" w:rsidRPr="00C52C41" w14:paraId="54B6C658" w14:textId="77777777" w:rsidTr="00AB76CB">
        <w:trPr>
          <w:cantSplit/>
        </w:trPr>
        <w:tc>
          <w:tcPr>
            <w:tcW w:w="5500" w:type="dxa"/>
          </w:tcPr>
          <w:p w14:paraId="12FBE2E7" w14:textId="436356CA" w:rsidR="002D057F" w:rsidRPr="00C52C41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10" w:type="dxa"/>
          </w:tcPr>
          <w:p w14:paraId="643C6326" w14:textId="2A7045AC" w:rsidR="002D057F" w:rsidRPr="008D07EE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40,266</w:t>
            </w:r>
          </w:p>
        </w:tc>
        <w:tc>
          <w:tcPr>
            <w:tcW w:w="270" w:type="dxa"/>
          </w:tcPr>
          <w:p w14:paraId="7BB4A196" w14:textId="77777777" w:rsidR="002D057F" w:rsidRPr="00C52C41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BA7F033" w14:textId="1E00BDE4" w:rsidR="002D057F" w:rsidRPr="008D07EE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 w:rsidRPr="008070D5">
              <w:rPr>
                <w:rFonts w:ascii="Angsana New" w:hAnsi="Angsana New"/>
                <w:sz w:val="30"/>
                <w:szCs w:val="30"/>
              </w:rPr>
              <w:t>46,845</w:t>
            </w:r>
          </w:p>
        </w:tc>
      </w:tr>
      <w:tr w:rsidR="002D057F" w:rsidRPr="00C52C41" w14:paraId="04EA3AC3" w14:textId="77777777" w:rsidTr="00AB76CB">
        <w:trPr>
          <w:cantSplit/>
        </w:trPr>
        <w:tc>
          <w:tcPr>
            <w:tcW w:w="5500" w:type="dxa"/>
          </w:tcPr>
          <w:p w14:paraId="52C4BDFB" w14:textId="28DD0B34" w:rsidR="002D057F" w:rsidRPr="00C52C41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14:paraId="60B93168" w14:textId="302DB0A6" w:rsidR="002D057F" w:rsidRPr="008070D5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70" w:type="dxa"/>
          </w:tcPr>
          <w:p w14:paraId="3BA939D9" w14:textId="77777777" w:rsidR="002D057F" w:rsidRPr="00C52C41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61D1637" w14:textId="0F3E9558" w:rsidR="002D057F" w:rsidRDefault="002D057F" w:rsidP="002D0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729</w:t>
            </w:r>
          </w:p>
        </w:tc>
      </w:tr>
      <w:tr w:rsidR="00DB7D93" w:rsidRPr="00C52C41" w14:paraId="5F246D45" w14:textId="77777777" w:rsidTr="00AB76CB">
        <w:trPr>
          <w:cantSplit/>
        </w:trPr>
        <w:tc>
          <w:tcPr>
            <w:tcW w:w="5500" w:type="dxa"/>
          </w:tcPr>
          <w:p w14:paraId="42017C70" w14:textId="4410E02F" w:rsidR="00DB7D93" w:rsidRDefault="004C648F" w:rsidP="004C6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ชดเชย</w:t>
            </w:r>
            <w:r w:rsidR="00DB7D93" w:rsidRPr="00C52C41">
              <w:rPr>
                <w:rFonts w:ascii="Angsana New" w:hAnsi="Angsana New"/>
                <w:sz w:val="30"/>
                <w:szCs w:val="30"/>
                <w:cs/>
              </w:rPr>
              <w:t>ความเสียหาย</w:t>
            </w:r>
            <w:r w:rsidR="00DB7D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4E0FB4D2" w14:textId="5CC4A2DF" w:rsidR="00DB7D93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(37,818)</w:t>
            </w:r>
          </w:p>
        </w:tc>
        <w:tc>
          <w:tcPr>
            <w:tcW w:w="270" w:type="dxa"/>
          </w:tcPr>
          <w:p w14:paraId="4B98B7DA" w14:textId="77777777" w:rsidR="00DB7D93" w:rsidRPr="00C52C41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CD1FEB0" w14:textId="7EA91EB3" w:rsidR="00DB7D93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 w:rsidRPr="008070D5">
              <w:rPr>
                <w:rFonts w:ascii="Angsana New" w:hAnsi="Angsana New"/>
                <w:sz w:val="30"/>
                <w:szCs w:val="30"/>
              </w:rPr>
              <w:t>66,447</w:t>
            </w:r>
          </w:p>
        </w:tc>
      </w:tr>
      <w:tr w:rsidR="00DB7D93" w:rsidRPr="00C52C41" w14:paraId="57B56455" w14:textId="77777777" w:rsidTr="00AB76CB">
        <w:trPr>
          <w:cantSplit/>
        </w:trPr>
        <w:tc>
          <w:tcPr>
            <w:tcW w:w="5500" w:type="dxa"/>
          </w:tcPr>
          <w:p w14:paraId="02E3F471" w14:textId="77777777" w:rsidR="00DB7D93" w:rsidRPr="00FF3519" w:rsidRDefault="00DB7D93" w:rsidP="00DB7D93">
            <w:pPr>
              <w:rPr>
                <w:rFonts w:ascii="Angsana New" w:hAnsi="Angsana New"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7E2537B0" w14:textId="77777777" w:rsidR="00DB7D93" w:rsidRPr="00FF3519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4D65452" w14:textId="77777777" w:rsidR="00DB7D93" w:rsidRPr="00FF3519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D6DC898" w14:textId="77777777" w:rsidR="00DB7D93" w:rsidRPr="00FF3519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7D93" w:rsidRPr="00C52C41" w14:paraId="1A70BDD7" w14:textId="77777777" w:rsidTr="00AB76CB">
        <w:trPr>
          <w:cantSplit/>
        </w:trPr>
        <w:tc>
          <w:tcPr>
            <w:tcW w:w="5500" w:type="dxa"/>
          </w:tcPr>
          <w:p w14:paraId="64D6E70B" w14:textId="77777777" w:rsidR="00DB7D93" w:rsidRPr="00C52C41" w:rsidRDefault="00DB7D93" w:rsidP="00DB7D93">
            <w:pP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710" w:type="dxa"/>
          </w:tcPr>
          <w:p w14:paraId="236A8CDB" w14:textId="77777777" w:rsidR="00DB7D93" w:rsidRPr="00C52C41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A6AB3" w14:textId="77777777" w:rsidR="00DB7D93" w:rsidRPr="00C52C41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9CC3743" w14:textId="77777777" w:rsidR="00DB7D93" w:rsidRPr="00C52C41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7D93" w:rsidRPr="00C52C41" w14:paraId="41420D3A" w14:textId="77777777" w:rsidTr="00AB76CB">
        <w:trPr>
          <w:cantSplit/>
        </w:trPr>
        <w:tc>
          <w:tcPr>
            <w:tcW w:w="5500" w:type="dxa"/>
          </w:tcPr>
          <w:p w14:paraId="722F92EE" w14:textId="550567DC" w:rsidR="00DB7D93" w:rsidRPr="00C52C41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ค่าใช้จ่ายผลประโยชน์ของพนักงาน</w:t>
            </w:r>
          </w:p>
        </w:tc>
        <w:tc>
          <w:tcPr>
            <w:tcW w:w="1710" w:type="dxa"/>
          </w:tcPr>
          <w:p w14:paraId="2624ACA6" w14:textId="63DEAFFC" w:rsidR="00DB7D93" w:rsidRPr="008D07EE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81,109</w:t>
            </w:r>
          </w:p>
        </w:tc>
        <w:tc>
          <w:tcPr>
            <w:tcW w:w="270" w:type="dxa"/>
          </w:tcPr>
          <w:p w14:paraId="68001D44" w14:textId="77777777" w:rsidR="00DB7D93" w:rsidRPr="00C52C41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76FA60C" w14:textId="2441253B" w:rsidR="00DB7D93" w:rsidRPr="008D07EE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 w:rsidRPr="008070D5">
              <w:rPr>
                <w:rFonts w:ascii="Angsana New" w:hAnsi="Angsana New"/>
                <w:sz w:val="30"/>
                <w:szCs w:val="30"/>
                <w:cs/>
              </w:rPr>
              <w:t>81</w:t>
            </w:r>
            <w:r w:rsidRPr="008070D5">
              <w:rPr>
                <w:rFonts w:ascii="Angsana New" w:hAnsi="Angsana New"/>
                <w:sz w:val="30"/>
                <w:szCs w:val="30"/>
              </w:rPr>
              <w:t>,</w:t>
            </w:r>
            <w:r w:rsidRPr="008070D5">
              <w:rPr>
                <w:rFonts w:ascii="Angsana New" w:hAnsi="Angsana New"/>
                <w:sz w:val="30"/>
                <w:szCs w:val="30"/>
                <w:cs/>
              </w:rPr>
              <w:t>797</w:t>
            </w:r>
          </w:p>
        </w:tc>
      </w:tr>
      <w:tr w:rsidR="00DB7D93" w:rsidRPr="00C52C41" w14:paraId="19D5C6F9" w14:textId="77777777" w:rsidTr="00AB76CB">
        <w:trPr>
          <w:cantSplit/>
        </w:trPr>
        <w:tc>
          <w:tcPr>
            <w:tcW w:w="5500" w:type="dxa"/>
          </w:tcPr>
          <w:p w14:paraId="1E022F02" w14:textId="77777777" w:rsidR="00DB7D93" w:rsidRPr="00FF3519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710" w:type="dxa"/>
          </w:tcPr>
          <w:p w14:paraId="54D21766" w14:textId="71125506" w:rsidR="00DB7D93" w:rsidRPr="00FF3519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27,696</w:t>
            </w:r>
          </w:p>
        </w:tc>
        <w:tc>
          <w:tcPr>
            <w:tcW w:w="270" w:type="dxa"/>
          </w:tcPr>
          <w:p w14:paraId="1AD87C53" w14:textId="77777777" w:rsidR="00DB7D93" w:rsidRPr="00FF3519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262E93" w14:textId="53C433F7" w:rsidR="00DB7D93" w:rsidRPr="00FF3519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 w:rsidRPr="009B2E0F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9B2E0F">
              <w:rPr>
                <w:rFonts w:ascii="Angsana New" w:hAnsi="Angsana New"/>
                <w:sz w:val="30"/>
                <w:szCs w:val="30"/>
              </w:rPr>
              <w:t>,</w:t>
            </w:r>
            <w:r w:rsidRPr="009B2E0F">
              <w:rPr>
                <w:rFonts w:ascii="Angsana New" w:hAnsi="Angsana New"/>
                <w:sz w:val="30"/>
                <w:szCs w:val="30"/>
                <w:cs/>
              </w:rPr>
              <w:t>635</w:t>
            </w:r>
          </w:p>
        </w:tc>
      </w:tr>
      <w:tr w:rsidR="00DB7D93" w:rsidRPr="00C52C41" w14:paraId="53C2FCCE" w14:textId="77777777" w:rsidTr="00AB76CB">
        <w:trPr>
          <w:cantSplit/>
        </w:trPr>
        <w:tc>
          <w:tcPr>
            <w:tcW w:w="5500" w:type="dxa"/>
          </w:tcPr>
          <w:p w14:paraId="393F04D1" w14:textId="77777777" w:rsidR="00DB7D93" w:rsidRPr="00C52C41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ค่าบำรุงรักษาและค่าธรรมเนียมเทคนิค</w:t>
            </w:r>
          </w:p>
        </w:tc>
        <w:tc>
          <w:tcPr>
            <w:tcW w:w="1710" w:type="dxa"/>
          </w:tcPr>
          <w:p w14:paraId="41A88EE8" w14:textId="6754B865" w:rsidR="00DB7D93" w:rsidRPr="008D07EE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20,180</w:t>
            </w:r>
          </w:p>
        </w:tc>
        <w:tc>
          <w:tcPr>
            <w:tcW w:w="270" w:type="dxa"/>
          </w:tcPr>
          <w:p w14:paraId="7A7F30F8" w14:textId="77777777" w:rsidR="00DB7D93" w:rsidRPr="008070D5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C86A05D" w14:textId="0ED805AE" w:rsidR="00DB7D93" w:rsidRPr="008D07EE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 w:rsidRPr="009B2E0F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B2E0F">
              <w:rPr>
                <w:rFonts w:ascii="Angsana New" w:hAnsi="Angsana New"/>
                <w:sz w:val="30"/>
                <w:szCs w:val="30"/>
              </w:rPr>
              <w:t>,</w:t>
            </w:r>
            <w:r w:rsidRPr="009B2E0F">
              <w:rPr>
                <w:rFonts w:ascii="Angsana New" w:hAnsi="Angsana New"/>
                <w:sz w:val="30"/>
                <w:szCs w:val="30"/>
                <w:cs/>
              </w:rPr>
              <w:t>182</w:t>
            </w:r>
          </w:p>
        </w:tc>
      </w:tr>
      <w:tr w:rsidR="00DB7D93" w:rsidRPr="00C52C41" w14:paraId="40905154" w14:textId="77777777" w:rsidTr="00AB76CB">
        <w:trPr>
          <w:cantSplit/>
        </w:trPr>
        <w:tc>
          <w:tcPr>
            <w:tcW w:w="5500" w:type="dxa"/>
          </w:tcPr>
          <w:p w14:paraId="7A694FC3" w14:textId="77777777" w:rsidR="00DB7D93" w:rsidRPr="00C52C41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ค่าเดินทางและค่าเช่ารถยนต์</w:t>
            </w:r>
          </w:p>
        </w:tc>
        <w:tc>
          <w:tcPr>
            <w:tcW w:w="1710" w:type="dxa"/>
          </w:tcPr>
          <w:p w14:paraId="3525DF61" w14:textId="3832E637" w:rsidR="00DB7D93" w:rsidRPr="008D07EE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8,697</w:t>
            </w:r>
          </w:p>
        </w:tc>
        <w:tc>
          <w:tcPr>
            <w:tcW w:w="270" w:type="dxa"/>
          </w:tcPr>
          <w:p w14:paraId="08F769AD" w14:textId="77777777" w:rsidR="00DB7D93" w:rsidRPr="00C52C41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9DD8BC" w14:textId="18ABC414" w:rsidR="00DB7D93" w:rsidRPr="008D07EE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 w:rsidRPr="009B2E0F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9B2E0F">
              <w:rPr>
                <w:rFonts w:ascii="Angsana New" w:hAnsi="Angsana New"/>
                <w:sz w:val="30"/>
                <w:szCs w:val="30"/>
              </w:rPr>
              <w:t>,</w:t>
            </w:r>
            <w:r w:rsidRPr="009B2E0F">
              <w:rPr>
                <w:rFonts w:ascii="Angsana New" w:hAnsi="Angsana New"/>
                <w:sz w:val="30"/>
                <w:szCs w:val="30"/>
                <w:cs/>
              </w:rPr>
              <w:t>248</w:t>
            </w:r>
          </w:p>
        </w:tc>
      </w:tr>
      <w:tr w:rsidR="00DB7D93" w:rsidRPr="00C52C41" w14:paraId="65AA752F" w14:textId="77777777" w:rsidTr="00AB76CB">
        <w:trPr>
          <w:cantSplit/>
        </w:trPr>
        <w:tc>
          <w:tcPr>
            <w:tcW w:w="5500" w:type="dxa"/>
          </w:tcPr>
          <w:p w14:paraId="02403B7E" w14:textId="575E6769" w:rsidR="00DB7D93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ค่าประกันภัย</w:t>
            </w:r>
          </w:p>
        </w:tc>
        <w:tc>
          <w:tcPr>
            <w:tcW w:w="1710" w:type="dxa"/>
          </w:tcPr>
          <w:p w14:paraId="753708BE" w14:textId="5BB21117" w:rsidR="00DB7D93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8,444</w:t>
            </w:r>
          </w:p>
        </w:tc>
        <w:tc>
          <w:tcPr>
            <w:tcW w:w="270" w:type="dxa"/>
          </w:tcPr>
          <w:p w14:paraId="5B57552A" w14:textId="77777777" w:rsidR="00DB7D93" w:rsidRPr="00C52C41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06B0BA4" w14:textId="5946996A" w:rsidR="00DB7D93" w:rsidRPr="009B2E0F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10,543</w:t>
            </w:r>
          </w:p>
        </w:tc>
      </w:tr>
      <w:tr w:rsidR="00DB7D93" w:rsidRPr="00C52C41" w14:paraId="2DF28F3F" w14:textId="77777777" w:rsidTr="00AB76CB">
        <w:trPr>
          <w:cantSplit/>
        </w:trPr>
        <w:tc>
          <w:tcPr>
            <w:tcW w:w="5500" w:type="dxa"/>
          </w:tcPr>
          <w:p w14:paraId="7B8CE3B8" w14:textId="77777777" w:rsidR="00DB7D93" w:rsidRPr="00C52C41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14:paraId="670912BC" w14:textId="13B6988F" w:rsidR="00DB7D93" w:rsidRPr="008D07EE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7,251</w:t>
            </w:r>
          </w:p>
        </w:tc>
        <w:tc>
          <w:tcPr>
            <w:tcW w:w="270" w:type="dxa"/>
          </w:tcPr>
          <w:p w14:paraId="6220B11A" w14:textId="77777777" w:rsidR="00DB7D93" w:rsidRPr="00C52C41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B37277C" w14:textId="2E445F6C" w:rsidR="00DB7D93" w:rsidRPr="008D07EE" w:rsidRDefault="00DB7D93" w:rsidP="00D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 w:rsidRPr="009B2E0F">
              <w:rPr>
                <w:rFonts w:ascii="Angsana New" w:hAnsi="Angsana New"/>
                <w:sz w:val="30"/>
                <w:szCs w:val="30"/>
              </w:rPr>
              <w:t>7,943</w:t>
            </w:r>
          </w:p>
        </w:tc>
      </w:tr>
    </w:tbl>
    <w:p w14:paraId="0EC389BE" w14:textId="21BB316D" w:rsidR="00D47FE8" w:rsidRDefault="00D47FE8" w:rsidP="0021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E880337" w14:textId="5C473AC7" w:rsidR="00AB6CEB" w:rsidRPr="00C52C41" w:rsidRDefault="003F2C41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1A077B">
        <w:rPr>
          <w:rFonts w:ascii="Angsana New" w:hAnsi="Angsana New"/>
          <w:b/>
          <w:bCs/>
          <w:sz w:val="30"/>
          <w:szCs w:val="30"/>
        </w:rPr>
        <w:t>5</w:t>
      </w:r>
      <w:r w:rsidR="00AB6CEB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AA3672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AB6CEB" w:rsidRPr="00C52C41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42F05E96" w14:textId="77777777" w:rsidR="00AB6CEB" w:rsidRPr="00C56428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1A697DA1" w14:textId="77777777" w:rsidR="00AB6CE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ภาษีเงินได้ที่รับรู้ในกำไรหรือขาดทุน</w:t>
      </w:r>
    </w:p>
    <w:p w14:paraId="013BEB79" w14:textId="77777777" w:rsidR="003A4268" w:rsidRPr="00C56428" w:rsidRDefault="003A4268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80" w:type="dxa"/>
        <w:tblInd w:w="360" w:type="dxa"/>
        <w:tblLook w:val="0000" w:firstRow="0" w:lastRow="0" w:firstColumn="0" w:lastColumn="0" w:noHBand="0" w:noVBand="0"/>
      </w:tblPr>
      <w:tblGrid>
        <w:gridCol w:w="4870"/>
        <w:gridCol w:w="810"/>
        <w:gridCol w:w="1530"/>
        <w:gridCol w:w="270"/>
        <w:gridCol w:w="1800"/>
      </w:tblGrid>
      <w:tr w:rsidR="005A0BD1" w:rsidRPr="00C52C41" w14:paraId="73322194" w14:textId="77777777" w:rsidTr="00AA3672">
        <w:trPr>
          <w:trHeight w:val="70"/>
        </w:trPr>
        <w:tc>
          <w:tcPr>
            <w:tcW w:w="4870" w:type="dxa"/>
            <w:vAlign w:val="bottom"/>
          </w:tcPr>
          <w:p w14:paraId="5C055ADC" w14:textId="77777777" w:rsidR="005A0BD1" w:rsidRPr="00C52C41" w:rsidRDefault="005A0BD1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47B8DCD" w14:textId="77777777" w:rsidR="005A0BD1" w:rsidRPr="00C52C41" w:rsidRDefault="005A0BD1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22FBD02F" w14:textId="77777777" w:rsidR="005A0BD1" w:rsidRPr="00C52C41" w:rsidRDefault="005A0BD1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16E6554" w14:textId="77777777" w:rsidR="005A0BD1" w:rsidRPr="00C52C41" w:rsidRDefault="005A0BD1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896" w:rsidRPr="00C52C41" w14:paraId="76F851F6" w14:textId="77777777" w:rsidTr="00AA3672">
        <w:trPr>
          <w:trHeight w:val="70"/>
        </w:trPr>
        <w:tc>
          <w:tcPr>
            <w:tcW w:w="4870" w:type="dxa"/>
            <w:vAlign w:val="bottom"/>
          </w:tcPr>
          <w:p w14:paraId="653F1157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F892A12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</w:tcPr>
          <w:p w14:paraId="0C1FCADC" w14:textId="295185F1" w:rsidR="00967896" w:rsidRPr="00CF7C6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AB616FD" w14:textId="77777777" w:rsidR="00967896" w:rsidRPr="00CF7C6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69CC32B" w14:textId="19E1EB9A" w:rsidR="00967896" w:rsidRPr="00CF7C6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67896" w:rsidRPr="00C52C41" w14:paraId="0C6E0513" w14:textId="77777777" w:rsidTr="00AA3672">
        <w:tc>
          <w:tcPr>
            <w:tcW w:w="4870" w:type="dxa"/>
            <w:vAlign w:val="bottom"/>
          </w:tcPr>
          <w:p w14:paraId="2F6D489F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87D827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C7C0239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7896" w:rsidRPr="00C52C41" w14:paraId="44282971" w14:textId="77777777" w:rsidTr="00AA3672">
        <w:tc>
          <w:tcPr>
            <w:tcW w:w="4870" w:type="dxa"/>
          </w:tcPr>
          <w:p w14:paraId="73C55E80" w14:textId="60E07169" w:rsidR="00967896" w:rsidRPr="00C52C41" w:rsidRDefault="00967896" w:rsidP="00AA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="006F33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10" w:type="dxa"/>
          </w:tcPr>
          <w:p w14:paraId="75C741F8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83AAF77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6A697A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35D7A42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896" w:rsidRPr="00C52C41" w14:paraId="11E4187C" w14:textId="77777777" w:rsidTr="00AA3672">
        <w:tc>
          <w:tcPr>
            <w:tcW w:w="4870" w:type="dxa"/>
          </w:tcPr>
          <w:p w14:paraId="53CAAA5E" w14:textId="77777777" w:rsidR="00967896" w:rsidRPr="00C52C41" w:rsidRDefault="00967896" w:rsidP="00AA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810" w:type="dxa"/>
          </w:tcPr>
          <w:p w14:paraId="20F6BB95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86F808" w14:textId="23E52BBA" w:rsidR="00967896" w:rsidRPr="00B2408A" w:rsidRDefault="003A426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134,02</w:t>
            </w:r>
            <w:r w:rsidR="00D065F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8E60786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BBB777E" w14:textId="5B69F0B4" w:rsidR="00967896" w:rsidRPr="00B2408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E0F">
              <w:rPr>
                <w:rFonts w:ascii="Angsana New" w:hAnsi="Angsana New"/>
                <w:sz w:val="30"/>
                <w:szCs w:val="30"/>
              </w:rPr>
              <w:t>57,813</w:t>
            </w:r>
          </w:p>
        </w:tc>
      </w:tr>
      <w:tr w:rsidR="00AA3672" w:rsidRPr="00C52C41" w14:paraId="7D48313F" w14:textId="77777777" w:rsidTr="00AA3672">
        <w:tc>
          <w:tcPr>
            <w:tcW w:w="4870" w:type="dxa"/>
          </w:tcPr>
          <w:p w14:paraId="689658EB" w14:textId="77777777" w:rsidR="00AA3672" w:rsidRPr="00C52C41" w:rsidRDefault="00AA3672" w:rsidP="00AA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ADE1652" w14:textId="77777777" w:rsidR="00AA3672" w:rsidRPr="00C52C41" w:rsidRDefault="00AA3672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0B37A8" w14:textId="77777777" w:rsidR="00AA3672" w:rsidRDefault="00AA3672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630936" w14:textId="77777777" w:rsidR="00AA3672" w:rsidRPr="00C52C41" w:rsidRDefault="00AA3672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4654D02" w14:textId="77777777" w:rsidR="00AA3672" w:rsidRPr="009B2E0F" w:rsidRDefault="00AA3672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896" w:rsidRPr="00C52C41" w14:paraId="6CEF4098" w14:textId="77777777" w:rsidTr="00AA3672">
        <w:tc>
          <w:tcPr>
            <w:tcW w:w="4870" w:type="dxa"/>
          </w:tcPr>
          <w:p w14:paraId="768BFC53" w14:textId="77777777" w:rsidR="00967896" w:rsidRPr="00C52C41" w:rsidRDefault="00967896" w:rsidP="00AA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735BED97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B6BA5C" w14:textId="77777777" w:rsidR="00967896" w:rsidRPr="00B2408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1822AF" w14:textId="77777777" w:rsidR="00967896" w:rsidRPr="00B2408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9F73D17" w14:textId="77777777" w:rsidR="00967896" w:rsidRPr="00B2408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896" w:rsidRPr="00C52C41" w14:paraId="16840D93" w14:textId="77777777" w:rsidTr="00AA3672">
        <w:tc>
          <w:tcPr>
            <w:tcW w:w="4870" w:type="dxa"/>
          </w:tcPr>
          <w:p w14:paraId="318DEBA0" w14:textId="77777777" w:rsidR="00967896" w:rsidRPr="00C52C41" w:rsidRDefault="00967896" w:rsidP="00AA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810" w:type="dxa"/>
          </w:tcPr>
          <w:p w14:paraId="2C951BE3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F5BA73B" w14:textId="734EA7E6" w:rsidR="00967896" w:rsidRPr="00B2408A" w:rsidRDefault="00D065FE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(31,158</w:t>
            </w:r>
            <w:r w:rsidR="003A426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A2B857C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2ACB40C" w14:textId="72810EF5" w:rsidR="00967896" w:rsidRPr="00B2408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E0F">
              <w:rPr>
                <w:rFonts w:ascii="Angsana New" w:hAnsi="Angsana New"/>
                <w:sz w:val="30"/>
                <w:szCs w:val="30"/>
              </w:rPr>
              <w:t>8,299</w:t>
            </w:r>
          </w:p>
        </w:tc>
      </w:tr>
      <w:tr w:rsidR="00967896" w:rsidRPr="00C52C41" w14:paraId="286CA812" w14:textId="77777777" w:rsidTr="00AA3672">
        <w:tc>
          <w:tcPr>
            <w:tcW w:w="4870" w:type="dxa"/>
          </w:tcPr>
          <w:p w14:paraId="63097261" w14:textId="77777777" w:rsidR="00967896" w:rsidRPr="00C52C41" w:rsidRDefault="00967896" w:rsidP="00AA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C75D2FE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F2C5FB8" w14:textId="2FBBE86E" w:rsidR="00967896" w:rsidRPr="00B2408A" w:rsidRDefault="003A426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102,870</w:t>
            </w:r>
          </w:p>
        </w:tc>
        <w:tc>
          <w:tcPr>
            <w:tcW w:w="270" w:type="dxa"/>
            <w:vAlign w:val="bottom"/>
          </w:tcPr>
          <w:p w14:paraId="74610303" w14:textId="77777777" w:rsidR="00967896" w:rsidRPr="00B2408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8BD7CE1" w14:textId="7EEF70E0" w:rsidR="00967896" w:rsidRPr="00B2408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E0F">
              <w:rPr>
                <w:rFonts w:ascii="Angsana New" w:hAnsi="Angsana New"/>
                <w:b/>
                <w:bCs/>
                <w:sz w:val="30"/>
                <w:szCs w:val="30"/>
              </w:rPr>
              <w:t>66,112</w:t>
            </w:r>
          </w:p>
        </w:tc>
      </w:tr>
    </w:tbl>
    <w:p w14:paraId="4EADEBCD" w14:textId="77777777" w:rsidR="003A4268" w:rsidRPr="00C56428" w:rsidRDefault="003A4268" w:rsidP="00F7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B787654" w14:textId="1048D138" w:rsidR="00F74941" w:rsidRPr="00C52C41" w:rsidRDefault="00F74941" w:rsidP="00F7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076072C6" w14:textId="77777777" w:rsidR="00F74941" w:rsidRPr="00C56428" w:rsidRDefault="00F74941" w:rsidP="00F74941">
      <w:pPr>
        <w:rPr>
          <w:rFonts w:ascii="Angsana New" w:hAnsi="Angsana New"/>
          <w:sz w:val="24"/>
          <w:szCs w:val="24"/>
        </w:rPr>
      </w:pPr>
    </w:p>
    <w:tbl>
      <w:tblPr>
        <w:tblW w:w="918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F74941" w:rsidRPr="00C52C41" w14:paraId="426D87D0" w14:textId="77777777" w:rsidTr="003E1654">
        <w:tc>
          <w:tcPr>
            <w:tcW w:w="2431" w:type="dxa"/>
          </w:tcPr>
          <w:p w14:paraId="1A1FCBF5" w14:textId="77777777" w:rsidR="00F74941" w:rsidRPr="00C52C41" w:rsidRDefault="00F74941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</w:tcPr>
          <w:p w14:paraId="50E0280E" w14:textId="77777777" w:rsidR="00F74941" w:rsidRPr="00C52C41" w:rsidRDefault="00F74941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075F" w:rsidRPr="00C52C41" w14:paraId="100E2C37" w14:textId="77777777" w:rsidTr="003E1654">
        <w:tc>
          <w:tcPr>
            <w:tcW w:w="2431" w:type="dxa"/>
          </w:tcPr>
          <w:p w14:paraId="7F001186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</w:tcPr>
          <w:p w14:paraId="40AD2F26" w14:textId="63DE00F6" w:rsidR="00FF075F" w:rsidRPr="00C52C41" w:rsidRDefault="00FF075F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5A5A90">
              <w:rPr>
                <w:rFonts w:ascii="Angsana New" w:hAnsi="Angsana New"/>
                <w:sz w:val="26"/>
                <w:szCs w:val="26"/>
              </w:rPr>
              <w:t>6</w:t>
            </w:r>
            <w:r w:rsidR="0096789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EF6AD2E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5"/>
          </w:tcPr>
          <w:p w14:paraId="685E9886" w14:textId="7C58F29C" w:rsidR="00FF075F" w:rsidRPr="00C52C41" w:rsidRDefault="00FF075F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967896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3A4268" w:rsidRPr="00C52C41" w14:paraId="49C4DFD0" w14:textId="77777777" w:rsidTr="003E1654">
        <w:tblPrEx>
          <w:tblBorders>
            <w:bottom w:val="single" w:sz="4" w:space="0" w:color="auto"/>
          </w:tblBorders>
        </w:tblPrEx>
        <w:tc>
          <w:tcPr>
            <w:tcW w:w="2431" w:type="dxa"/>
          </w:tcPr>
          <w:p w14:paraId="0AC3042A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6836BFD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D2B39C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0413452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10812707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5C2E71F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297736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ECF427D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0367027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3797199" w14:textId="229E0186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65079D7F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03203B3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4268" w:rsidRPr="00C52C41" w14:paraId="06C18E90" w14:textId="77777777" w:rsidTr="003E1654">
        <w:tblPrEx>
          <w:tblBorders>
            <w:bottom w:val="single" w:sz="4" w:space="0" w:color="auto"/>
          </w:tblBorders>
        </w:tblPrEx>
        <w:tc>
          <w:tcPr>
            <w:tcW w:w="2431" w:type="dxa"/>
          </w:tcPr>
          <w:p w14:paraId="20CB1D15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B278566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14:paraId="26355A92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7E05593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43FCDA2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EC0828A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  <w:tc>
          <w:tcPr>
            <w:tcW w:w="270" w:type="dxa"/>
            <w:tcBorders>
              <w:bottom w:val="nil"/>
            </w:tcBorders>
          </w:tcPr>
          <w:p w14:paraId="7A5CB4EE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19615A1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14:paraId="05C8B568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FE40A2E" w14:textId="6BD84EC3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A6777C7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E6AEAE1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</w:tr>
      <w:tr w:rsidR="003A4268" w:rsidRPr="00C52C41" w14:paraId="579435FD" w14:textId="77777777" w:rsidTr="00A27699">
        <w:tblPrEx>
          <w:tblBorders>
            <w:bottom w:val="single" w:sz="4" w:space="0" w:color="auto"/>
          </w:tblBorders>
        </w:tblPrEx>
        <w:trPr>
          <w:trHeight w:val="362"/>
        </w:trPr>
        <w:tc>
          <w:tcPr>
            <w:tcW w:w="2431" w:type="dxa"/>
            <w:tcBorders>
              <w:bottom w:val="nil"/>
            </w:tcBorders>
            <w:shd w:val="clear" w:color="auto" w:fill="auto"/>
          </w:tcPr>
          <w:p w14:paraId="4A86CF1A" w14:textId="77777777" w:rsidR="003A4268" w:rsidRPr="005A0BD1" w:rsidRDefault="003A4268" w:rsidP="003A426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0C3F967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6943BFE7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725F8CD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14:paraId="36C6C24A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218675B" w14:textId="77777777" w:rsidR="003A4268" w:rsidRPr="005A0BD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7D41B2B2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C71500D" w14:textId="77777777" w:rsidR="003A4268" w:rsidRPr="005A0BD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0218D72C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E035B4D" w14:textId="4ED06489" w:rsidR="003A4268" w:rsidRPr="005A0BD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14:paraId="31D241D0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A3392D0" w14:textId="77777777" w:rsidR="003A4268" w:rsidRPr="005A0BD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3D5384" w:rsidRPr="00C52C41" w14:paraId="60845909" w14:textId="77777777" w:rsidTr="00C6686E">
        <w:tblPrEx>
          <w:tblBorders>
            <w:bottom w:val="single" w:sz="4" w:space="0" w:color="auto"/>
          </w:tblBorders>
        </w:tblPrEx>
        <w:trPr>
          <w:trHeight w:val="182"/>
        </w:trPr>
        <w:tc>
          <w:tcPr>
            <w:tcW w:w="2431" w:type="dxa"/>
            <w:tcBorders>
              <w:bottom w:val="nil"/>
            </w:tcBorders>
            <w:shd w:val="clear" w:color="auto" w:fill="auto"/>
          </w:tcPr>
          <w:p w14:paraId="6BE8117C" w14:textId="77777777" w:rsidR="003D5384" w:rsidRDefault="003D5384" w:rsidP="003D538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  <w:tcBorders>
              <w:bottom w:val="nil"/>
            </w:tcBorders>
            <w:shd w:val="clear" w:color="auto" w:fill="auto"/>
          </w:tcPr>
          <w:p w14:paraId="40F3B570" w14:textId="77777777" w:rsidR="003D5384" w:rsidRPr="00C52C41" w:rsidRDefault="003D5384" w:rsidP="003D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C458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C458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FC458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967896" w:rsidRPr="00C52C41" w14:paraId="14709369" w14:textId="77777777" w:rsidTr="00C6686E">
        <w:tblPrEx>
          <w:tblBorders>
            <w:bottom w:val="single" w:sz="4" w:space="0" w:color="auto"/>
          </w:tblBorders>
        </w:tblPrEx>
        <w:tc>
          <w:tcPr>
            <w:tcW w:w="2431" w:type="dxa"/>
            <w:shd w:val="clear" w:color="auto" w:fill="auto"/>
          </w:tcPr>
          <w:p w14:paraId="7143192D" w14:textId="77777777" w:rsidR="00D065FE" w:rsidRDefault="00967896" w:rsidP="00D065FE">
            <w:pPr>
              <w:tabs>
                <w:tab w:val="clear" w:pos="227"/>
              </w:tabs>
              <w:ind w:left="253" w:hanging="253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</w:t>
            </w:r>
          </w:p>
          <w:p w14:paraId="505895D2" w14:textId="3629B488" w:rsidR="00967896" w:rsidRPr="00C52C41" w:rsidRDefault="00967896" w:rsidP="00D065FE">
            <w:pPr>
              <w:tabs>
                <w:tab w:val="clear" w:pos="227"/>
                <w:tab w:val="clear" w:pos="454"/>
              </w:tabs>
              <w:ind w:left="145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ยุติธรรมของเงินลงทุน</w:t>
            </w:r>
          </w:p>
          <w:p w14:paraId="7178742D" w14:textId="77777777" w:rsidR="00967896" w:rsidRPr="00C52C41" w:rsidRDefault="00967896" w:rsidP="00D065FE">
            <w:pPr>
              <w:tabs>
                <w:tab w:val="clear" w:pos="227"/>
                <w:tab w:val="left" w:pos="145"/>
                <w:tab w:val="left" w:pos="2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</w:rPr>
              <w:tab/>
            </w:r>
            <w:r w:rsidRPr="00C52C41">
              <w:rPr>
                <w:rFonts w:ascii="Angsana New" w:hAnsi="Angsana New"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0DC8DA" w14:textId="0F176E30" w:rsidR="00967896" w:rsidRPr="00C6686E" w:rsidRDefault="003A426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DF1940" w14:textId="77777777" w:rsidR="00967896" w:rsidRPr="00C6686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D8A615" w14:textId="10EAD66C" w:rsidR="00967896" w:rsidRPr="00C6686E" w:rsidRDefault="003A426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(1,525)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3685AF5" w14:textId="77777777" w:rsidR="00967896" w:rsidRPr="00C6686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762EFC" w14:textId="1C309C71" w:rsidR="00967896" w:rsidRPr="00C6686E" w:rsidRDefault="003A426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F56C69" w14:textId="77777777" w:rsidR="00967896" w:rsidRPr="00C6686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4CE384" w14:textId="7D67AFCF" w:rsidR="00967896" w:rsidRPr="00C6686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C6686E">
              <w:rPr>
                <w:rFonts w:ascii="Angsana New" w:hAnsi="Angsana New"/>
                <w:sz w:val="26"/>
                <w:szCs w:val="26"/>
              </w:rPr>
              <w:t>6,305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3C123F5" w14:textId="77777777" w:rsidR="00967896" w:rsidRPr="00C6686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D4226" w14:textId="15CCC0AB" w:rsidR="00967896" w:rsidRPr="00C6686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C6686E">
              <w:rPr>
                <w:rFonts w:ascii="Angsana New" w:hAnsi="Angsana New"/>
                <w:sz w:val="26"/>
                <w:szCs w:val="26"/>
              </w:rPr>
              <w:t>(1,261)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D2F84F8" w14:textId="77777777" w:rsidR="00967896" w:rsidRPr="00C6686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CFDC7" w14:textId="3231EBBE" w:rsidR="00967896" w:rsidRPr="00C6686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C6686E">
              <w:rPr>
                <w:rFonts w:ascii="Angsana New" w:hAnsi="Angsana New"/>
                <w:sz w:val="26"/>
                <w:szCs w:val="26"/>
              </w:rPr>
              <w:t>5,044</w:t>
            </w:r>
          </w:p>
        </w:tc>
      </w:tr>
      <w:tr w:rsidR="00967896" w:rsidRPr="00C52C41" w14:paraId="2DF805B9" w14:textId="77777777" w:rsidTr="00211E91">
        <w:tblPrEx>
          <w:tblBorders>
            <w:bottom w:val="single" w:sz="4" w:space="0" w:color="auto"/>
          </w:tblBorders>
        </w:tblPrEx>
        <w:tc>
          <w:tcPr>
            <w:tcW w:w="2431" w:type="dxa"/>
            <w:shd w:val="clear" w:color="auto" w:fill="auto"/>
          </w:tcPr>
          <w:p w14:paraId="2783C0BB" w14:textId="39A3191A" w:rsidR="00D065FE" w:rsidRDefault="00D065FE" w:rsidP="00D065FE">
            <w:pPr>
              <w:tabs>
                <w:tab w:val="clear" w:pos="2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967896" w:rsidRPr="00C6686E">
              <w:rPr>
                <w:rFonts w:ascii="Angsana New" w:hAnsi="Angsana New" w:hint="cs"/>
                <w:sz w:val="26"/>
                <w:szCs w:val="26"/>
                <w:cs/>
              </w:rPr>
              <w:t>จากการ</w:t>
            </w:r>
          </w:p>
          <w:p w14:paraId="100DFD21" w14:textId="0C2EC390" w:rsidR="00D065FE" w:rsidRDefault="00967896" w:rsidP="00D065FE">
            <w:pPr>
              <w:tabs>
                <w:tab w:val="clear" w:pos="227"/>
              </w:tabs>
              <w:ind w:left="145" w:hanging="18"/>
              <w:rPr>
                <w:rFonts w:ascii="Angsana New" w:hAnsi="Angsana New"/>
                <w:sz w:val="26"/>
                <w:szCs w:val="26"/>
              </w:rPr>
            </w:pPr>
            <w:r w:rsidRPr="00C6686E">
              <w:rPr>
                <w:rFonts w:ascii="Angsana New" w:hAnsi="Angsana New" w:hint="cs"/>
                <w:sz w:val="26"/>
                <w:szCs w:val="26"/>
                <w:cs/>
              </w:rPr>
              <w:t>ประมาณ</w:t>
            </w:r>
            <w:r w:rsidR="004D18AC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C6686E">
              <w:rPr>
                <w:rFonts w:ascii="Angsana New" w:hAnsi="Angsana New" w:hint="cs"/>
                <w:sz w:val="26"/>
                <w:szCs w:val="26"/>
                <w:cs/>
              </w:rPr>
              <w:t>ตามหลัก</w:t>
            </w:r>
          </w:p>
          <w:p w14:paraId="3DD3EE00" w14:textId="03B49882" w:rsidR="00967896" w:rsidRPr="006D32E8" w:rsidRDefault="00967896" w:rsidP="00D065FE">
            <w:pPr>
              <w:tabs>
                <w:tab w:val="clear" w:pos="227"/>
              </w:tabs>
              <w:ind w:left="145" w:hanging="18"/>
              <w:rPr>
                <w:rFonts w:ascii="Angsana New" w:hAnsi="Angsana New"/>
                <w:sz w:val="30"/>
                <w:szCs w:val="30"/>
              </w:rPr>
            </w:pPr>
            <w:r w:rsidRPr="00C6686E">
              <w:rPr>
                <w:rFonts w:ascii="Angsana New" w:hAnsi="Angsana New" w:hint="cs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5E3B16" w14:textId="2BADB622" w:rsidR="00967896" w:rsidRPr="00C6686E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0D8099" w14:textId="77777777" w:rsidR="00967896" w:rsidRPr="00C6686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0B63F7" w14:textId="42311270" w:rsidR="00967896" w:rsidRPr="00C6686E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506FAA1" w14:textId="77777777" w:rsidR="00967896" w:rsidRPr="00C6686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C9F504" w14:textId="6F9D3597" w:rsidR="00967896" w:rsidRPr="00C6686E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C95E1E" w14:textId="77777777" w:rsidR="00967896" w:rsidRPr="00C6686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2C5934" w14:textId="33DF3F07" w:rsidR="00967896" w:rsidRPr="00C6686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</w:t>
            </w:r>
            <w:r w:rsidRPr="00C6686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935)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66CB1F" w14:textId="77777777" w:rsidR="00967896" w:rsidRPr="00C6686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78B5D0B" w14:textId="0A6859AD" w:rsidR="00967896" w:rsidRPr="00C6686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C6686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7D67B5" w14:textId="77777777" w:rsidR="00967896" w:rsidRPr="00C6686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005635" w14:textId="5119BC19" w:rsidR="00967896" w:rsidRPr="00C6686E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</w:t>
            </w:r>
            <w:r w:rsidRPr="00C6686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C6686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8)</w:t>
            </w:r>
          </w:p>
        </w:tc>
      </w:tr>
      <w:tr w:rsidR="00967896" w:rsidRPr="00C52C41" w14:paraId="6E97CC29" w14:textId="77777777" w:rsidTr="00211E91">
        <w:tblPrEx>
          <w:tblBorders>
            <w:bottom w:val="single" w:sz="4" w:space="0" w:color="auto"/>
          </w:tblBorders>
        </w:tblPrEx>
        <w:tc>
          <w:tcPr>
            <w:tcW w:w="2431" w:type="dxa"/>
            <w:tcBorders>
              <w:bottom w:val="nil"/>
            </w:tcBorders>
            <w:shd w:val="clear" w:color="auto" w:fill="auto"/>
          </w:tcPr>
          <w:p w14:paraId="1F005536" w14:textId="77777777" w:rsidR="00967896" w:rsidRPr="00211E9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1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1CBA3" w14:textId="482E4C14" w:rsidR="00967896" w:rsidRPr="00211E91" w:rsidRDefault="003A426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7,627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7E0FF3" w14:textId="77777777" w:rsidR="00967896" w:rsidRPr="00211E9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687C3" w14:textId="332987D6" w:rsidR="00967896" w:rsidRPr="00211E91" w:rsidRDefault="003A426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(1,525)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F031D4E" w14:textId="77777777" w:rsidR="00967896" w:rsidRPr="00211E9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880E87" w14:textId="5B4CFE26" w:rsidR="00967896" w:rsidRPr="00211E91" w:rsidRDefault="003A426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6,102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23F09" w14:textId="77777777" w:rsidR="00967896" w:rsidRPr="00211E9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592EFB" w14:textId="5A1828C4" w:rsidR="00967896" w:rsidRPr="00211E9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211E91">
              <w:rPr>
                <w:rFonts w:ascii="Angsana New" w:hAnsi="Angsana New"/>
                <w:b/>
                <w:bCs/>
                <w:sz w:val="26"/>
                <w:szCs w:val="26"/>
              </w:rPr>
              <w:t>28,630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6C56E8" w14:textId="77777777" w:rsidR="00967896" w:rsidRPr="00211E9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4EE8B5" w14:textId="278B9DFB" w:rsidR="00967896" w:rsidRPr="00211E9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5,72</w:t>
            </w:r>
            <w:r w:rsidRPr="00211E9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7424D48" w14:textId="77777777" w:rsidR="00967896" w:rsidRPr="00211E9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BA1B6" w14:textId="3B01C9F5" w:rsidR="00967896" w:rsidRPr="00211E9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1E91">
              <w:rPr>
                <w:rFonts w:ascii="Angsana New" w:hAnsi="Angsana New"/>
                <w:b/>
                <w:bCs/>
                <w:sz w:val="26"/>
                <w:szCs w:val="26"/>
              </w:rPr>
              <w:t>(22,904)</w:t>
            </w:r>
          </w:p>
        </w:tc>
      </w:tr>
    </w:tbl>
    <w:p w14:paraId="01B7B8F7" w14:textId="5FE1011F" w:rsidR="00C56428" w:rsidRDefault="00C56428" w:rsidP="00D47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F4FE44" w14:textId="77777777" w:rsidR="00C56428" w:rsidRDefault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5ED6214D" w14:textId="77777777" w:rsidR="00F74941" w:rsidRDefault="00D47FE8" w:rsidP="00D47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F74941" w:rsidRPr="00F935F5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การกระทบยอดเพื่อหาอัตราภาษีเงินได้ที่แท้จริง</w:t>
      </w:r>
    </w:p>
    <w:p w14:paraId="57C85DE3" w14:textId="77777777" w:rsidR="00FD6141" w:rsidRPr="00C56428" w:rsidRDefault="00FD6141" w:rsidP="00D47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12"/>
          <w:szCs w:val="12"/>
        </w:rPr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36"/>
        <w:gridCol w:w="1242"/>
        <w:gridCol w:w="236"/>
        <w:gridCol w:w="1076"/>
        <w:gridCol w:w="236"/>
        <w:gridCol w:w="1339"/>
      </w:tblGrid>
      <w:tr w:rsidR="00F74941" w:rsidRPr="00C52C41" w14:paraId="238967C2" w14:textId="77777777" w:rsidTr="002131AC">
        <w:tc>
          <w:tcPr>
            <w:tcW w:w="3780" w:type="dxa"/>
          </w:tcPr>
          <w:p w14:paraId="3CC6C247" w14:textId="77777777" w:rsidR="00F74941" w:rsidRPr="00C52C41" w:rsidRDefault="00F74941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535" w:type="dxa"/>
            <w:gridSpan w:val="7"/>
          </w:tcPr>
          <w:p w14:paraId="3017FE74" w14:textId="77777777" w:rsidR="00F74941" w:rsidRPr="00C52C41" w:rsidRDefault="00F74941" w:rsidP="00C7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F075F" w:rsidRPr="00C52C41" w14:paraId="56E8251F" w14:textId="77777777" w:rsidTr="002131AC">
        <w:tc>
          <w:tcPr>
            <w:tcW w:w="3780" w:type="dxa"/>
          </w:tcPr>
          <w:p w14:paraId="695E391E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48" w:type="dxa"/>
            <w:gridSpan w:val="3"/>
          </w:tcPr>
          <w:p w14:paraId="5EC22437" w14:textId="07211D70" w:rsidR="00FF075F" w:rsidRPr="00C52C41" w:rsidRDefault="00FF075F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A5A90">
              <w:rPr>
                <w:rFonts w:ascii="Angsana New" w:hAnsi="Angsana New"/>
                <w:sz w:val="30"/>
                <w:szCs w:val="30"/>
              </w:rPr>
              <w:t>6</w:t>
            </w:r>
            <w:r w:rsidR="0096789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8F4368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3"/>
          </w:tcPr>
          <w:p w14:paraId="2BDCF678" w14:textId="13F0A3D3" w:rsidR="00FF075F" w:rsidRPr="00C52C41" w:rsidRDefault="00FF075F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96789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F075F" w:rsidRPr="00C52C41" w14:paraId="179D9EDB" w14:textId="77777777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14:paraId="22E4F3B3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65E0E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13721E0B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F745D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3F2BA2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2A79E096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20A9A25A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26C61197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F075F" w:rsidRPr="00C52C41" w14:paraId="5B04D4BD" w14:textId="77777777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14:paraId="14E3F89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C4D28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01CD9A2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479F8F7A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4F5015D6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E628D6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35D7A061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nil"/>
            </w:tcBorders>
          </w:tcPr>
          <w:p w14:paraId="2C307BA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7896" w:rsidRPr="00C52C41" w14:paraId="069A75CE" w14:textId="77777777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14:paraId="63624866" w14:textId="36CDDB89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กำไรก่อนภาษี</w:t>
            </w:r>
            <w:r w:rsidR="006F3357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170" w:type="dxa"/>
          </w:tcPr>
          <w:p w14:paraId="4C8066EB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F9147E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2941EC9" w14:textId="33BED6BD" w:rsidR="00967896" w:rsidRPr="00C52C41" w:rsidRDefault="003A426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645,294</w:t>
            </w:r>
          </w:p>
        </w:tc>
        <w:tc>
          <w:tcPr>
            <w:tcW w:w="236" w:type="dxa"/>
          </w:tcPr>
          <w:p w14:paraId="576DC5FB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9511A88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739FE9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19CA7295" w14:textId="01D1B97A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443,942</w:t>
            </w:r>
          </w:p>
        </w:tc>
      </w:tr>
      <w:tr w:rsidR="00967896" w:rsidRPr="00C52C41" w14:paraId="4F74930B" w14:textId="77777777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14:paraId="6EA611BC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</w:tcPr>
          <w:p w14:paraId="74035873" w14:textId="453D18FD" w:rsidR="00967896" w:rsidRPr="00F9458A" w:rsidRDefault="003A426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3F65170F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nil"/>
            </w:tcBorders>
          </w:tcPr>
          <w:p w14:paraId="243267DA" w14:textId="3B40EFD2" w:rsidR="00967896" w:rsidRPr="00F9458A" w:rsidRDefault="003A426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129,059</w:t>
            </w:r>
          </w:p>
        </w:tc>
        <w:tc>
          <w:tcPr>
            <w:tcW w:w="236" w:type="dxa"/>
            <w:tcBorders>
              <w:bottom w:val="nil"/>
            </w:tcBorders>
          </w:tcPr>
          <w:p w14:paraId="3CC6E206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34D9D320" w14:textId="5A07871C" w:rsidR="00967896" w:rsidRPr="00F9458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23854F63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double" w:sz="4" w:space="0" w:color="auto"/>
              <w:bottom w:val="nil"/>
            </w:tcBorders>
          </w:tcPr>
          <w:p w14:paraId="4C435DDC" w14:textId="6FF3BBC0" w:rsidR="00967896" w:rsidRPr="00F9458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88,788</w:t>
            </w:r>
          </w:p>
        </w:tc>
      </w:tr>
      <w:tr w:rsidR="00967896" w:rsidRPr="00C52C41" w14:paraId="6C2648CB" w14:textId="77777777" w:rsidTr="002131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780" w:type="dxa"/>
          </w:tcPr>
          <w:p w14:paraId="4639E9D5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</w:tcPr>
          <w:p w14:paraId="36CC6C3E" w14:textId="67500E7F" w:rsidR="00967896" w:rsidRPr="00F9458A" w:rsidRDefault="003A426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36" w:type="dxa"/>
          </w:tcPr>
          <w:p w14:paraId="5B615486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F475E4" w14:textId="53F4899C" w:rsidR="00967896" w:rsidRPr="00F9458A" w:rsidRDefault="003A426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(20,516)</w:t>
            </w:r>
          </w:p>
        </w:tc>
        <w:tc>
          <w:tcPr>
            <w:tcW w:w="236" w:type="dxa"/>
          </w:tcPr>
          <w:p w14:paraId="205B842C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1EA4560" w14:textId="07149CE5" w:rsidR="00967896" w:rsidRPr="00F9458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36" w:type="dxa"/>
          </w:tcPr>
          <w:p w14:paraId="43747953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65F2BF5" w14:textId="1F642AD9" w:rsidR="00967896" w:rsidRPr="00F9458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(21,804)</w:t>
            </w:r>
          </w:p>
        </w:tc>
      </w:tr>
      <w:tr w:rsidR="00967896" w:rsidRPr="00C52C41" w14:paraId="216C9875" w14:textId="77777777" w:rsidTr="002131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780" w:type="dxa"/>
          </w:tcPr>
          <w:p w14:paraId="13C37814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</w:tcPr>
          <w:p w14:paraId="4CE25322" w14:textId="2AF339B7" w:rsidR="00967896" w:rsidRPr="00C52C41" w:rsidRDefault="003A426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9C1E37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D3FD5CE" w14:textId="0548FC67" w:rsidR="00967896" w:rsidRPr="00F9458A" w:rsidRDefault="003A426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(609)</w:t>
            </w:r>
          </w:p>
        </w:tc>
        <w:tc>
          <w:tcPr>
            <w:tcW w:w="236" w:type="dxa"/>
          </w:tcPr>
          <w:p w14:paraId="14FA3806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E43FF24" w14:textId="226858C0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9FF46C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070C61A" w14:textId="5657CBDD" w:rsidR="00967896" w:rsidRPr="00F9458A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(603)</w:t>
            </w:r>
          </w:p>
        </w:tc>
      </w:tr>
      <w:tr w:rsidR="003A4268" w:rsidRPr="00C52C41" w14:paraId="40453D3B" w14:textId="77777777" w:rsidTr="002131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780" w:type="dxa"/>
          </w:tcPr>
          <w:p w14:paraId="5E217F24" w14:textId="37514191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14:paraId="46178296" w14:textId="1CAFDEDF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F98DA9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6BC45B8" w14:textId="5C079BDC" w:rsidR="003A4268" w:rsidRPr="00F9458A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1,558</w:t>
            </w:r>
          </w:p>
        </w:tc>
        <w:tc>
          <w:tcPr>
            <w:tcW w:w="236" w:type="dxa"/>
          </w:tcPr>
          <w:p w14:paraId="4FCB5598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69F996F" w14:textId="5D0927D1" w:rsidR="003A4268" w:rsidRPr="00F9458A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3CE22C5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618CB8A" w14:textId="6EE0425B" w:rsidR="003A4268" w:rsidRPr="00F9458A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2,265</w:t>
            </w:r>
          </w:p>
        </w:tc>
      </w:tr>
      <w:tr w:rsidR="00967896" w:rsidRPr="00C52C41" w14:paraId="5AA28F6E" w14:textId="77777777" w:rsidTr="002131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780" w:type="dxa"/>
          </w:tcPr>
          <w:p w14:paraId="7FAA075D" w14:textId="2965649A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ค่าใช้จ่ายที่หักได้เพิ่ม</w:t>
            </w:r>
          </w:p>
        </w:tc>
        <w:tc>
          <w:tcPr>
            <w:tcW w:w="1170" w:type="dxa"/>
          </w:tcPr>
          <w:p w14:paraId="38E96D20" w14:textId="2AFD62D0" w:rsidR="00967896" w:rsidRDefault="003A426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14:paraId="6E0C45A8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7D9207C" w14:textId="4A2C9282" w:rsidR="00967896" w:rsidRDefault="003A4268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(4,227)</w:t>
            </w:r>
          </w:p>
        </w:tc>
        <w:tc>
          <w:tcPr>
            <w:tcW w:w="236" w:type="dxa"/>
          </w:tcPr>
          <w:p w14:paraId="0FC028F7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9F03F21" w14:textId="418AEA21" w:rsidR="00967896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14:paraId="70B2C60D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564E499" w14:textId="2E8DBBB7" w:rsidR="00967896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(2,534)</w:t>
            </w:r>
          </w:p>
        </w:tc>
      </w:tr>
      <w:tr w:rsidR="00FC664C" w:rsidRPr="00C52C41" w14:paraId="6EF50E25" w14:textId="77777777" w:rsidTr="002131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780" w:type="dxa"/>
          </w:tcPr>
          <w:p w14:paraId="094FBCC9" w14:textId="0B1E80E0" w:rsidR="00FC664C" w:rsidRDefault="006F3357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530A0E89" w14:textId="10EF17C5" w:rsidR="00FC664C" w:rsidRDefault="00FC664C" w:rsidP="00F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DC7B5B" w14:textId="77777777" w:rsidR="00FC664C" w:rsidRPr="00C52C41" w:rsidRDefault="00FC664C" w:rsidP="00F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C7526E0" w14:textId="13D66EA4" w:rsidR="00FC664C" w:rsidRDefault="00FC664C" w:rsidP="00F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(2,395)</w:t>
            </w:r>
          </w:p>
        </w:tc>
        <w:tc>
          <w:tcPr>
            <w:tcW w:w="236" w:type="dxa"/>
          </w:tcPr>
          <w:p w14:paraId="356150E4" w14:textId="77777777" w:rsidR="00FC664C" w:rsidRPr="00C52C41" w:rsidRDefault="00FC664C" w:rsidP="00F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1691BDC" w14:textId="1E18A070" w:rsidR="00FC664C" w:rsidRDefault="00FC664C" w:rsidP="00F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5EA960" w14:textId="77777777" w:rsidR="00FC664C" w:rsidRPr="00C52C41" w:rsidRDefault="00FC664C" w:rsidP="00F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294BBCB" w14:textId="1144F3FB" w:rsidR="00FC664C" w:rsidRDefault="00FC664C" w:rsidP="00F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664C" w:rsidRPr="00C52C41" w14:paraId="23316859" w14:textId="77777777" w:rsidTr="002131AC">
        <w:tblPrEx>
          <w:tblBorders>
            <w:bottom w:val="sing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14:paraId="3B4AE0F1" w14:textId="77777777" w:rsidR="00FC664C" w:rsidRPr="00C52C41" w:rsidRDefault="00FC664C" w:rsidP="00F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A45597" w14:textId="245F37D0" w:rsidR="00FC664C" w:rsidRPr="008C0D0D" w:rsidRDefault="00FC664C" w:rsidP="00F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36" w:type="dxa"/>
            <w:tcBorders>
              <w:bottom w:val="nil"/>
            </w:tcBorders>
          </w:tcPr>
          <w:p w14:paraId="35746C1B" w14:textId="77777777" w:rsidR="00FC664C" w:rsidRPr="00F9458A" w:rsidRDefault="00FC664C" w:rsidP="00F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E641103" w14:textId="73ECDCCF" w:rsidR="00FC664C" w:rsidRPr="00F9458A" w:rsidRDefault="00FC664C" w:rsidP="00C5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102,870</w:t>
            </w:r>
          </w:p>
        </w:tc>
        <w:tc>
          <w:tcPr>
            <w:tcW w:w="236" w:type="dxa"/>
            <w:tcBorders>
              <w:bottom w:val="nil"/>
            </w:tcBorders>
          </w:tcPr>
          <w:p w14:paraId="6FED8BAF" w14:textId="77777777" w:rsidR="00FC664C" w:rsidRPr="00F9458A" w:rsidRDefault="00FC664C" w:rsidP="00F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714B27D" w14:textId="2855BDE3" w:rsidR="00FC664C" w:rsidRPr="008C0D0D" w:rsidRDefault="00FC664C" w:rsidP="00F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36" w:type="dxa"/>
            <w:tcBorders>
              <w:bottom w:val="nil"/>
            </w:tcBorders>
          </w:tcPr>
          <w:p w14:paraId="401006E7" w14:textId="77777777" w:rsidR="00FC664C" w:rsidRPr="00F9458A" w:rsidRDefault="00FC664C" w:rsidP="00F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1E5AD2D" w14:textId="6627E3F8" w:rsidR="00FC664C" w:rsidRPr="00F9458A" w:rsidRDefault="00FC664C" w:rsidP="00FC6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66,112</w:t>
            </w:r>
          </w:p>
        </w:tc>
      </w:tr>
    </w:tbl>
    <w:p w14:paraId="50E49B8C" w14:textId="77777777" w:rsidR="00C56428" w:rsidRPr="00C56428" w:rsidRDefault="00C56428" w:rsidP="00D47FE8">
      <w:pPr>
        <w:spacing w:line="240" w:lineRule="auto"/>
        <w:rPr>
          <w:rFonts w:ascii="Angsana New" w:hAnsi="Angsana New"/>
          <w:sz w:val="12"/>
          <w:szCs w:val="12"/>
        </w:rPr>
      </w:pPr>
    </w:p>
    <w:tbl>
      <w:tblPr>
        <w:tblW w:w="93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43"/>
        <w:gridCol w:w="1224"/>
        <w:gridCol w:w="252"/>
        <w:gridCol w:w="1067"/>
        <w:gridCol w:w="236"/>
        <w:gridCol w:w="1348"/>
      </w:tblGrid>
      <w:tr w:rsidR="00932FBB" w:rsidRPr="00C52C41" w14:paraId="7018C157" w14:textId="77777777" w:rsidTr="002131AC">
        <w:tc>
          <w:tcPr>
            <w:tcW w:w="3780" w:type="dxa"/>
          </w:tcPr>
          <w:p w14:paraId="06920C78" w14:textId="77777777" w:rsidR="00932FBB" w:rsidRPr="00C52C41" w:rsidRDefault="00932FBB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40" w:type="dxa"/>
            <w:gridSpan w:val="7"/>
          </w:tcPr>
          <w:p w14:paraId="2BF4F99D" w14:textId="77777777" w:rsidR="00932FBB" w:rsidRPr="00C52C41" w:rsidRDefault="00932FBB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075F" w:rsidRPr="00C52C41" w14:paraId="23F0152A" w14:textId="77777777" w:rsidTr="002131AC">
        <w:tc>
          <w:tcPr>
            <w:tcW w:w="3780" w:type="dxa"/>
          </w:tcPr>
          <w:p w14:paraId="00BE277C" w14:textId="77777777"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19FD83B6" w14:textId="716A89D1"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A5A90">
              <w:rPr>
                <w:rFonts w:ascii="Angsana New" w:hAnsi="Angsana New"/>
                <w:sz w:val="30"/>
                <w:szCs w:val="30"/>
              </w:rPr>
              <w:t>6</w:t>
            </w:r>
            <w:r w:rsidR="0096789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2DB2916B" w14:textId="77777777"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3"/>
          </w:tcPr>
          <w:p w14:paraId="368192F8" w14:textId="04185476"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96789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F075F" w:rsidRPr="00C52C41" w14:paraId="3E4C2B6E" w14:textId="77777777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14:paraId="4C68BEFA" w14:textId="77777777"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736B0A" w14:textId="77777777"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43" w:type="dxa"/>
          </w:tcPr>
          <w:p w14:paraId="0BDE3FE5" w14:textId="77777777"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6845DED3" w14:textId="77777777"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B822C0D" w14:textId="77777777"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2BE0E20A" w14:textId="77777777"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6D4C6203" w14:textId="77777777"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2658F8C4" w14:textId="77777777"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F075F" w:rsidRPr="00C52C41" w14:paraId="3D7CE248" w14:textId="77777777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14:paraId="0B2AE598" w14:textId="77777777"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B6A867" w14:textId="77777777"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14:paraId="05672308" w14:textId="77777777"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60B79271" w14:textId="77777777"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52" w:type="dxa"/>
          </w:tcPr>
          <w:p w14:paraId="7D79DD27" w14:textId="77777777"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472614C8" w14:textId="77777777"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1AF820FD" w14:textId="77777777"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</w:tcPr>
          <w:p w14:paraId="3C1645B4" w14:textId="77777777" w:rsidR="00FF075F" w:rsidRPr="00C52C41" w:rsidRDefault="00FF075F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7896" w:rsidRPr="00C52C41" w14:paraId="5027C947" w14:textId="77777777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14:paraId="7B01C077" w14:textId="126BF748" w:rsidR="00967896" w:rsidRPr="00C52C41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กำไรก่อนภาษี</w:t>
            </w:r>
            <w:r w:rsidR="006F3357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170" w:type="dxa"/>
          </w:tcPr>
          <w:p w14:paraId="0D418D0B" w14:textId="77777777" w:rsidR="00967896" w:rsidRPr="00C52C41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6CCA38F" w14:textId="77777777" w:rsidR="00967896" w:rsidRPr="00C52C41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13AB6025" w14:textId="33E3BDCA" w:rsidR="00967896" w:rsidRPr="00F9458A" w:rsidRDefault="006D2A31" w:rsidP="00C5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598,182</w:t>
            </w:r>
          </w:p>
        </w:tc>
        <w:tc>
          <w:tcPr>
            <w:tcW w:w="252" w:type="dxa"/>
          </w:tcPr>
          <w:p w14:paraId="309431F3" w14:textId="77777777" w:rsidR="00967896" w:rsidRPr="00F9458A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14:paraId="404D0E32" w14:textId="77777777" w:rsidR="00967896" w:rsidRPr="00C52C41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26629D" w14:textId="77777777" w:rsidR="00967896" w:rsidRPr="00C52C41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46A201B1" w14:textId="2B9A03B4" w:rsidR="00967896" w:rsidRPr="00F9458A" w:rsidRDefault="00967896" w:rsidP="00C5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B2E0F">
              <w:rPr>
                <w:rFonts w:ascii="Angsana New" w:hAnsi="Angsana New"/>
                <w:sz w:val="30"/>
                <w:szCs w:val="30"/>
              </w:rPr>
              <w:t>364,070</w:t>
            </w:r>
          </w:p>
        </w:tc>
      </w:tr>
      <w:tr w:rsidR="00967896" w:rsidRPr="00C52C41" w14:paraId="1A767446" w14:textId="77777777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14:paraId="21618ACD" w14:textId="77777777" w:rsidR="00967896" w:rsidRPr="00C52C41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</w:tcPr>
          <w:p w14:paraId="3616A46E" w14:textId="44DFD6CD" w:rsidR="00967896" w:rsidRPr="00F9458A" w:rsidRDefault="006D2A31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3" w:type="dxa"/>
          </w:tcPr>
          <w:p w14:paraId="1DAECE27" w14:textId="77777777" w:rsidR="00967896" w:rsidRPr="00F9458A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</w:tcPr>
          <w:p w14:paraId="56277EDD" w14:textId="42F4D017" w:rsidR="00967896" w:rsidRPr="00F9458A" w:rsidRDefault="006D2A31" w:rsidP="00C5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119,636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43AD62D" w14:textId="77777777" w:rsidR="00967896" w:rsidRPr="00F9458A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</w:tcPr>
          <w:p w14:paraId="203759C9" w14:textId="0B1A581D" w:rsidR="00967896" w:rsidRPr="00F9458A" w:rsidRDefault="00967896" w:rsidP="00C5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E0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7C3AE8" w14:textId="77777777" w:rsidR="00967896" w:rsidRPr="00F9458A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nil"/>
            </w:tcBorders>
          </w:tcPr>
          <w:p w14:paraId="66EC8350" w14:textId="4CCFE030" w:rsidR="00967896" w:rsidRPr="00F9458A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B2E0F">
              <w:rPr>
                <w:rFonts w:ascii="Angsana New" w:hAnsi="Angsana New"/>
                <w:sz w:val="30"/>
                <w:szCs w:val="30"/>
              </w:rPr>
              <w:t>72,814</w:t>
            </w:r>
          </w:p>
        </w:tc>
      </w:tr>
      <w:tr w:rsidR="00967896" w:rsidRPr="00C52C41" w14:paraId="6BA75B27" w14:textId="77777777" w:rsidTr="002131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780" w:type="dxa"/>
          </w:tcPr>
          <w:p w14:paraId="4D575D99" w14:textId="77777777" w:rsidR="00967896" w:rsidRPr="00C52C41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tcBorders>
              <w:bottom w:val="nil"/>
            </w:tcBorders>
          </w:tcPr>
          <w:p w14:paraId="2BAE8AF4" w14:textId="5A404525" w:rsidR="00967896" w:rsidRPr="00F9458A" w:rsidRDefault="006D2A31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43" w:type="dxa"/>
            <w:tcBorders>
              <w:bottom w:val="nil"/>
            </w:tcBorders>
          </w:tcPr>
          <w:p w14:paraId="62157A58" w14:textId="77777777" w:rsidR="00967896" w:rsidRPr="00F9458A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6D037BA6" w14:textId="6EA99200" w:rsidR="00967896" w:rsidRPr="00F9458A" w:rsidRDefault="006D2A31" w:rsidP="004D1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(11,702)</w:t>
            </w:r>
          </w:p>
        </w:tc>
        <w:tc>
          <w:tcPr>
            <w:tcW w:w="252" w:type="dxa"/>
            <w:tcBorders>
              <w:bottom w:val="nil"/>
            </w:tcBorders>
          </w:tcPr>
          <w:p w14:paraId="39AB8EE9" w14:textId="77777777" w:rsidR="00967896" w:rsidRPr="00F9458A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14:paraId="05964103" w14:textId="55EB2E2F" w:rsidR="00967896" w:rsidRPr="00F9458A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E0F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36" w:type="dxa"/>
            <w:tcBorders>
              <w:bottom w:val="nil"/>
            </w:tcBorders>
          </w:tcPr>
          <w:p w14:paraId="7048C4B0" w14:textId="77777777" w:rsidR="00967896" w:rsidRPr="00F9458A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</w:tcPr>
          <w:p w14:paraId="32AE8169" w14:textId="4EF88801" w:rsidR="00967896" w:rsidRPr="00F9458A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B2E0F">
              <w:rPr>
                <w:rFonts w:ascii="Angsana New" w:hAnsi="Angsana New"/>
                <w:sz w:val="30"/>
                <w:szCs w:val="30"/>
              </w:rPr>
              <w:t>(6,433)</w:t>
            </w:r>
          </w:p>
        </w:tc>
      </w:tr>
      <w:tr w:rsidR="00967896" w:rsidRPr="00C52C41" w14:paraId="69F31A9D" w14:textId="77777777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14:paraId="0E60E859" w14:textId="31C8498C" w:rsidR="00967896" w:rsidRPr="00C52C41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tcBorders>
              <w:bottom w:val="nil"/>
            </w:tcBorders>
          </w:tcPr>
          <w:p w14:paraId="36BE5781" w14:textId="5EB29EF3" w:rsidR="00967896" w:rsidRPr="00F9458A" w:rsidRDefault="006D2A31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14:paraId="3F2FBA0B" w14:textId="77777777" w:rsidR="00967896" w:rsidRPr="00F9458A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25010B18" w14:textId="7A5309F9" w:rsidR="00967896" w:rsidRPr="00F9458A" w:rsidRDefault="006D2A31" w:rsidP="00C5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1,558</w:t>
            </w:r>
          </w:p>
        </w:tc>
        <w:tc>
          <w:tcPr>
            <w:tcW w:w="252" w:type="dxa"/>
            <w:tcBorders>
              <w:bottom w:val="nil"/>
            </w:tcBorders>
          </w:tcPr>
          <w:p w14:paraId="34135C0E" w14:textId="77777777" w:rsidR="00967896" w:rsidRPr="00F9458A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14:paraId="65BF51BC" w14:textId="54FEC60A" w:rsidR="00967896" w:rsidRPr="00F9458A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</w:tcPr>
          <w:p w14:paraId="77AF9287" w14:textId="77777777" w:rsidR="00967896" w:rsidRPr="00F9458A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</w:tcPr>
          <w:p w14:paraId="25954133" w14:textId="226BD479" w:rsidR="00967896" w:rsidRPr="00F9458A" w:rsidRDefault="00967896" w:rsidP="00C5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2,265</w:t>
            </w:r>
          </w:p>
        </w:tc>
      </w:tr>
      <w:tr w:rsidR="00967896" w:rsidRPr="00C52C41" w14:paraId="134D4482" w14:textId="77777777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14:paraId="5BB21144" w14:textId="3ED7F199" w:rsidR="00967896" w:rsidRPr="00C52C41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ค่าใช้จ่ายที่หักได้เพิ่ม</w:t>
            </w:r>
          </w:p>
        </w:tc>
        <w:tc>
          <w:tcPr>
            <w:tcW w:w="1170" w:type="dxa"/>
            <w:tcBorders>
              <w:bottom w:val="nil"/>
            </w:tcBorders>
          </w:tcPr>
          <w:p w14:paraId="594D457A" w14:textId="0FFEB22A" w:rsidR="00967896" w:rsidRDefault="006D2A31" w:rsidP="00C5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43" w:type="dxa"/>
            <w:tcBorders>
              <w:bottom w:val="nil"/>
            </w:tcBorders>
          </w:tcPr>
          <w:p w14:paraId="046F491E" w14:textId="77777777" w:rsidR="00967896" w:rsidRPr="00F9458A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3C54B7AD" w14:textId="76EA279D" w:rsidR="00967896" w:rsidRPr="009B2E0F" w:rsidRDefault="006D2A31" w:rsidP="00C5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(4,227)</w:t>
            </w:r>
          </w:p>
        </w:tc>
        <w:tc>
          <w:tcPr>
            <w:tcW w:w="252" w:type="dxa"/>
            <w:tcBorders>
              <w:bottom w:val="nil"/>
            </w:tcBorders>
          </w:tcPr>
          <w:p w14:paraId="19172F08" w14:textId="77777777" w:rsidR="00967896" w:rsidRPr="00F9458A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14:paraId="29740ED0" w14:textId="56EE4B10" w:rsidR="00967896" w:rsidRDefault="00967896" w:rsidP="00C5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6" w:type="dxa"/>
            <w:tcBorders>
              <w:bottom w:val="nil"/>
            </w:tcBorders>
          </w:tcPr>
          <w:p w14:paraId="64691149" w14:textId="77777777" w:rsidR="00967896" w:rsidRPr="00F9458A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</w:tcPr>
          <w:p w14:paraId="2DC9018D" w14:textId="5A922F86" w:rsidR="00967896" w:rsidRDefault="00967896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(2,534)</w:t>
            </w:r>
          </w:p>
        </w:tc>
      </w:tr>
      <w:tr w:rsidR="00C56428" w:rsidRPr="00C52C41" w14:paraId="4F135654" w14:textId="77777777" w:rsidTr="002131AC">
        <w:tblPrEx>
          <w:tblBorders>
            <w:bottom w:val="single" w:sz="4" w:space="0" w:color="auto"/>
          </w:tblBorders>
        </w:tblPrEx>
        <w:tc>
          <w:tcPr>
            <w:tcW w:w="3780" w:type="dxa"/>
          </w:tcPr>
          <w:p w14:paraId="4A66477C" w14:textId="2C42B797" w:rsidR="00C56428" w:rsidRDefault="006F3357" w:rsidP="00C5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nil"/>
            </w:tcBorders>
          </w:tcPr>
          <w:p w14:paraId="50D12BF3" w14:textId="60E371EF" w:rsidR="00C56428" w:rsidRDefault="00C56428" w:rsidP="00C5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14:paraId="038FE332" w14:textId="77777777" w:rsidR="00C56428" w:rsidRPr="00F9458A" w:rsidRDefault="00C56428" w:rsidP="00C5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420BA771" w14:textId="0DEFBD05" w:rsidR="00C56428" w:rsidRPr="009B2E0F" w:rsidRDefault="00C56428" w:rsidP="00C5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(2,395)</w:t>
            </w:r>
          </w:p>
        </w:tc>
        <w:tc>
          <w:tcPr>
            <w:tcW w:w="252" w:type="dxa"/>
            <w:tcBorders>
              <w:bottom w:val="nil"/>
            </w:tcBorders>
          </w:tcPr>
          <w:p w14:paraId="54236F51" w14:textId="77777777" w:rsidR="00C56428" w:rsidRPr="00F9458A" w:rsidRDefault="00C56428" w:rsidP="00C5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14:paraId="6E726B63" w14:textId="5FCBA6AF" w:rsidR="00C56428" w:rsidRDefault="00C56428" w:rsidP="00C5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68EA38F" w14:textId="77777777" w:rsidR="00C56428" w:rsidRPr="00F9458A" w:rsidRDefault="00C56428" w:rsidP="00C5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nil"/>
            </w:tcBorders>
          </w:tcPr>
          <w:p w14:paraId="192582B0" w14:textId="31785860" w:rsidR="00C56428" w:rsidRDefault="00C56428" w:rsidP="00C5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2A31" w:rsidRPr="00C52C41" w14:paraId="0DD30AA3" w14:textId="77777777" w:rsidTr="002131AC">
        <w:tblPrEx>
          <w:tblBorders>
            <w:bottom w:val="sing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14:paraId="2E50F81D" w14:textId="77777777" w:rsidR="006D2A31" w:rsidRPr="00C52C41" w:rsidRDefault="006D2A31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4B4CC5" w14:textId="32D86EEA" w:rsidR="006D2A31" w:rsidRPr="00F9458A" w:rsidRDefault="006D2A31" w:rsidP="00C5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ACD1269" w14:textId="77777777" w:rsidR="006D2A31" w:rsidRPr="00F9458A" w:rsidRDefault="006D2A31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18480EE7" w14:textId="3423C87F" w:rsidR="006D2A31" w:rsidRPr="00F9458A" w:rsidRDefault="006D2A31" w:rsidP="00C5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102,870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7075B5" w14:textId="77777777" w:rsidR="006D2A31" w:rsidRPr="00F9458A" w:rsidRDefault="006D2A31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386066AA" w14:textId="747A9643" w:rsidR="006D2A31" w:rsidRPr="00F9458A" w:rsidRDefault="006D2A31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E0F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4F4D4A" w14:textId="77777777" w:rsidR="006D2A31" w:rsidRPr="00F9458A" w:rsidRDefault="006D2A31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2E54FF4D" w14:textId="398A75D1" w:rsidR="006D2A31" w:rsidRPr="00F9458A" w:rsidRDefault="006D2A31" w:rsidP="000B5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E0F">
              <w:rPr>
                <w:rFonts w:ascii="Angsana New" w:hAnsi="Angsana New"/>
                <w:b/>
                <w:bCs/>
                <w:sz w:val="30"/>
                <w:szCs w:val="30"/>
              </w:rPr>
              <w:t>66,112</w:t>
            </w:r>
          </w:p>
        </w:tc>
      </w:tr>
    </w:tbl>
    <w:p w14:paraId="4E2C635E" w14:textId="77777777" w:rsidR="00C56428" w:rsidRPr="00C56428" w:rsidRDefault="00C56428" w:rsidP="00C56428">
      <w:pPr>
        <w:pStyle w:val="BodyText2"/>
        <w:ind w:left="0" w:firstLine="0"/>
        <w:jc w:val="thaiDistribute"/>
        <w:rPr>
          <w:rFonts w:ascii="Angsana New" w:hAnsi="Angsana New"/>
          <w:sz w:val="12"/>
          <w:szCs w:val="12"/>
        </w:rPr>
      </w:pPr>
    </w:p>
    <w:p w14:paraId="19C38E9D" w14:textId="77777777" w:rsidR="007274A0" w:rsidRPr="00E30991" w:rsidRDefault="007274A0" w:rsidP="003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0991">
        <w:rPr>
          <w:rFonts w:ascii="Angsana New" w:hAnsi="Angsana New"/>
          <w:i/>
          <w:iCs/>
          <w:sz w:val="30"/>
          <w:szCs w:val="30"/>
          <w:cs/>
        </w:rPr>
        <w:t>การลดอัตราภาษีเงินได้นิติบุคคล</w:t>
      </w:r>
    </w:p>
    <w:p w14:paraId="7E42D800" w14:textId="77777777" w:rsidR="007274A0" w:rsidRPr="00C56428" w:rsidRDefault="007274A0" w:rsidP="003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65657654" w14:textId="2BB16602" w:rsidR="00447597" w:rsidRDefault="00447597" w:rsidP="00447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47597">
        <w:rPr>
          <w:rFonts w:ascii="Angsana New" w:hAnsi="Angsana New"/>
          <w:sz w:val="30"/>
          <w:szCs w:val="30"/>
          <w:cs/>
        </w:rPr>
        <w:t>พระราชบัญ</w:t>
      </w:r>
      <w:r w:rsidR="006F3357">
        <w:rPr>
          <w:rFonts w:ascii="Angsana New" w:hAnsi="Angsana New"/>
          <w:sz w:val="30"/>
          <w:szCs w:val="30"/>
          <w:cs/>
        </w:rPr>
        <w:t>ญัติแก้ไขเพิ่มเติมประมวลรัษฎากร</w:t>
      </w:r>
      <w:r w:rsidRPr="00447597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447597">
        <w:rPr>
          <w:rFonts w:ascii="Angsana New" w:hAnsi="Angsana New"/>
          <w:sz w:val="30"/>
          <w:szCs w:val="30"/>
        </w:rPr>
        <w:t>42</w:t>
      </w:r>
      <w:r w:rsidRPr="00447597">
        <w:rPr>
          <w:rFonts w:ascii="Angsana New" w:hAnsi="Angsana New"/>
          <w:sz w:val="30"/>
          <w:szCs w:val="30"/>
          <w:cs/>
        </w:rPr>
        <w:t xml:space="preserve"> พ.ศ. </w:t>
      </w:r>
      <w:r w:rsidRPr="00447597">
        <w:rPr>
          <w:rFonts w:ascii="Angsana New" w:hAnsi="Angsana New"/>
          <w:sz w:val="30"/>
          <w:szCs w:val="30"/>
        </w:rPr>
        <w:t xml:space="preserve">2559 </w:t>
      </w:r>
      <w:r w:rsidRPr="00447597">
        <w:rPr>
          <w:rFonts w:ascii="Angsana New" w:hAnsi="Angsana New"/>
          <w:sz w:val="30"/>
          <w:szCs w:val="30"/>
          <w:cs/>
        </w:rPr>
        <w:t xml:space="preserve">ลงวันที่ </w:t>
      </w:r>
      <w:r w:rsidRPr="00447597">
        <w:rPr>
          <w:rFonts w:ascii="Angsana New" w:hAnsi="Angsana New"/>
          <w:sz w:val="30"/>
          <w:szCs w:val="30"/>
        </w:rPr>
        <w:t>3</w:t>
      </w:r>
      <w:r w:rsidRPr="00447597">
        <w:rPr>
          <w:rFonts w:ascii="Angsana New" w:hAnsi="Angsana New"/>
          <w:sz w:val="30"/>
          <w:szCs w:val="30"/>
          <w:cs/>
        </w:rPr>
        <w:t xml:space="preserve"> มีนาคม </w:t>
      </w:r>
      <w:r w:rsidRPr="00447597">
        <w:rPr>
          <w:rFonts w:ascii="Angsana New" w:hAnsi="Angsana New"/>
          <w:sz w:val="30"/>
          <w:szCs w:val="30"/>
        </w:rPr>
        <w:t>2559</w:t>
      </w:r>
      <w:r w:rsidRPr="00447597">
        <w:rPr>
          <w:rFonts w:ascii="Angsana New" w:hAnsi="Angsana New"/>
          <w:sz w:val="30"/>
          <w:szCs w:val="30"/>
          <w:cs/>
        </w:rPr>
        <w:t xml:space="preserve"> ให้ปรับลดอัตราภาษี</w:t>
      </w:r>
      <w:r w:rsidR="004D18AC">
        <w:rPr>
          <w:rFonts w:ascii="Angsana New" w:hAnsi="Angsana New"/>
          <w:sz w:val="30"/>
          <w:szCs w:val="30"/>
          <w:cs/>
        </w:rPr>
        <w:br/>
      </w:r>
      <w:r w:rsidRPr="00447597">
        <w:rPr>
          <w:rFonts w:ascii="Angsana New" w:hAnsi="Angsana New"/>
          <w:sz w:val="30"/>
          <w:szCs w:val="30"/>
          <w:cs/>
        </w:rPr>
        <w:t xml:space="preserve">เงินได้นิติบุคคลเหลืออัตราร้อยละ </w:t>
      </w:r>
      <w:r w:rsidRPr="00447597">
        <w:rPr>
          <w:rFonts w:ascii="Angsana New" w:hAnsi="Angsana New"/>
          <w:sz w:val="30"/>
          <w:szCs w:val="30"/>
        </w:rPr>
        <w:t>20</w:t>
      </w:r>
      <w:r w:rsidRPr="00447597">
        <w:rPr>
          <w:rFonts w:ascii="Angsana New" w:hAnsi="Angsana New"/>
          <w:sz w:val="30"/>
          <w:szCs w:val="30"/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Pr="00447597">
        <w:rPr>
          <w:rFonts w:ascii="Angsana New" w:hAnsi="Angsana New"/>
          <w:sz w:val="30"/>
          <w:szCs w:val="30"/>
        </w:rPr>
        <w:t>1</w:t>
      </w:r>
      <w:r w:rsidRPr="00447597">
        <w:rPr>
          <w:rFonts w:ascii="Angsana New" w:hAnsi="Angsana New"/>
          <w:sz w:val="30"/>
          <w:szCs w:val="30"/>
          <w:cs/>
        </w:rPr>
        <w:t xml:space="preserve"> มกราคม </w:t>
      </w:r>
      <w:r w:rsidRPr="00447597">
        <w:rPr>
          <w:rFonts w:ascii="Angsana New" w:hAnsi="Angsana New"/>
          <w:sz w:val="30"/>
          <w:szCs w:val="30"/>
        </w:rPr>
        <w:t>2559</w:t>
      </w:r>
      <w:r w:rsidRPr="00447597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14:paraId="453B3F5E" w14:textId="77777777" w:rsidR="006F3357" w:rsidRDefault="006F3357" w:rsidP="00447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CFAC32E" w14:textId="77777777" w:rsidR="006F3357" w:rsidRDefault="006F3357" w:rsidP="00447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A2FBA2D" w14:textId="2006C272" w:rsidR="00C7187D" w:rsidRDefault="000B4CAB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1A077B">
        <w:rPr>
          <w:rFonts w:ascii="Angsana New" w:hAnsi="Angsana New"/>
          <w:b/>
          <w:bCs/>
          <w:sz w:val="30"/>
          <w:szCs w:val="30"/>
        </w:rPr>
        <w:t>6</w:t>
      </w:r>
      <w:r w:rsidR="00C7187D" w:rsidRPr="00C52C41">
        <w:rPr>
          <w:rFonts w:ascii="Angsana New" w:hAnsi="Angsana New"/>
          <w:b/>
          <w:bCs/>
          <w:sz w:val="30"/>
          <w:szCs w:val="30"/>
        </w:rPr>
        <w:tab/>
      </w:r>
      <w:r w:rsidR="00C7187D" w:rsidRPr="00F935F5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082F6744" w14:textId="77777777" w:rsidR="00C56428" w:rsidRPr="00C56428" w:rsidRDefault="00C56428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063355" w14:textId="0315D25E" w:rsidR="000B2667" w:rsidRDefault="00C7187D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5C2929">
        <w:rPr>
          <w:rFonts w:ascii="Angsana New" w:hAnsi="Angsana New" w:hint="cs"/>
          <w:sz w:val="30"/>
          <w:szCs w:val="30"/>
          <w:cs/>
        </w:rPr>
        <w:t>ปี</w:t>
      </w:r>
      <w:r w:rsidR="00063FC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63FCB">
        <w:rPr>
          <w:rFonts w:ascii="Angsana New" w:hAnsi="Angsana New"/>
          <w:sz w:val="30"/>
          <w:szCs w:val="30"/>
        </w:rPr>
        <w:t>31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="00FF075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63FCB">
        <w:rPr>
          <w:rFonts w:ascii="Angsana New" w:hAnsi="Angsana New"/>
          <w:sz w:val="30"/>
          <w:szCs w:val="30"/>
        </w:rPr>
        <w:t>256</w:t>
      </w:r>
      <w:r w:rsidR="00967896">
        <w:rPr>
          <w:rFonts w:ascii="Angsana New" w:hAnsi="Angsana New"/>
          <w:sz w:val="30"/>
          <w:szCs w:val="30"/>
        </w:rPr>
        <w:t>1</w:t>
      </w:r>
      <w:r w:rsidR="005A5A90">
        <w:rPr>
          <w:rFonts w:ascii="Angsana New" w:hAnsi="Angsana New"/>
          <w:sz w:val="30"/>
          <w:szCs w:val="30"/>
        </w:rPr>
        <w:t xml:space="preserve"> </w:t>
      </w:r>
      <w:r w:rsidR="00FF075F">
        <w:rPr>
          <w:rFonts w:ascii="Angsana New" w:hAnsi="Angsana New" w:hint="cs"/>
          <w:sz w:val="30"/>
          <w:szCs w:val="30"/>
          <w:cs/>
        </w:rPr>
        <w:t xml:space="preserve">และ </w:t>
      </w:r>
      <w:r w:rsidR="00063FCB">
        <w:rPr>
          <w:rFonts w:ascii="Angsana New" w:hAnsi="Angsana New"/>
          <w:sz w:val="30"/>
          <w:szCs w:val="30"/>
        </w:rPr>
        <w:t>256</w:t>
      </w:r>
      <w:r w:rsidR="00967896">
        <w:rPr>
          <w:rFonts w:ascii="Angsana New" w:hAnsi="Angsana New"/>
          <w:sz w:val="30"/>
          <w:szCs w:val="30"/>
        </w:rPr>
        <w:t>0</w:t>
      </w:r>
      <w:r w:rsidR="005A5A90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E30991">
        <w:rPr>
          <w:rFonts w:ascii="Angsana New" w:hAnsi="Angsana New" w:hint="cs"/>
          <w:sz w:val="30"/>
          <w:szCs w:val="30"/>
          <w:cs/>
        </w:rPr>
        <w:t>ปี</w:t>
      </w:r>
      <w:r w:rsidRPr="00C52C41">
        <w:rPr>
          <w:rFonts w:ascii="Angsana New" w:hAnsi="Angsana New"/>
          <w:sz w:val="30"/>
          <w:szCs w:val="30"/>
          <w:cs/>
        </w:rPr>
        <w:t>ที่เป็นส่วนของ</w:t>
      </w:r>
      <w:r w:rsidR="00A43DBC">
        <w:rPr>
          <w:rFonts w:ascii="Angsana New" w:hAnsi="Angsana New"/>
          <w:sz w:val="30"/>
          <w:szCs w:val="30"/>
        </w:rPr>
        <w:t xml:space="preserve">         </w:t>
      </w:r>
      <w:r w:rsidRPr="00C52C41">
        <w:rPr>
          <w:rFonts w:ascii="Angsana New" w:hAnsi="Angsana New"/>
          <w:sz w:val="30"/>
          <w:szCs w:val="30"/>
          <w:cs/>
        </w:rPr>
        <w:t>ผู้ถือหุ้นของบริษัทและจำนวนหุ้นสามัญที่ออกจำหน่ายแล้ว</w:t>
      </w:r>
      <w:r w:rsidR="006F3357">
        <w:rPr>
          <w:rFonts w:ascii="Angsana New" w:hAnsi="Angsana New" w:hint="cs"/>
          <w:sz w:val="30"/>
          <w:szCs w:val="30"/>
          <w:cs/>
        </w:rPr>
        <w:t>ใน</w:t>
      </w:r>
      <w:r w:rsidRPr="00C52C41">
        <w:rPr>
          <w:rFonts w:ascii="Angsana New" w:hAnsi="Angsana New"/>
          <w:sz w:val="30"/>
          <w:szCs w:val="30"/>
          <w:cs/>
        </w:rPr>
        <w:t>ระหว่างปีโดยแสดงการคำนวณ</w:t>
      </w:r>
      <w:r w:rsidR="006F3357">
        <w:rPr>
          <w:rFonts w:ascii="Angsana New" w:hAnsi="Angsana New" w:hint="cs"/>
          <w:sz w:val="30"/>
          <w:szCs w:val="30"/>
          <w:cs/>
        </w:rPr>
        <w:t>ได้</w:t>
      </w:r>
      <w:r w:rsidRPr="00C52C41">
        <w:rPr>
          <w:rFonts w:ascii="Angsana New" w:hAnsi="Angsana New"/>
          <w:sz w:val="30"/>
          <w:szCs w:val="30"/>
          <w:cs/>
        </w:rPr>
        <w:t>ดังนี้</w:t>
      </w:r>
    </w:p>
    <w:p w14:paraId="5630C51E" w14:textId="77777777" w:rsidR="00C56428" w:rsidRDefault="00C56428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3"/>
        <w:gridCol w:w="1353"/>
        <w:gridCol w:w="238"/>
        <w:gridCol w:w="1346"/>
        <w:gridCol w:w="240"/>
        <w:gridCol w:w="1355"/>
        <w:gridCol w:w="279"/>
        <w:gridCol w:w="1338"/>
      </w:tblGrid>
      <w:tr w:rsidR="008D4283" w:rsidRPr="001C3563" w14:paraId="1188DD7D" w14:textId="77777777" w:rsidTr="00C56428">
        <w:trPr>
          <w:trHeight w:val="326"/>
        </w:trPr>
        <w:tc>
          <w:tcPr>
            <w:tcW w:w="1673" w:type="pct"/>
          </w:tcPr>
          <w:p w14:paraId="1CEC00CC" w14:textId="77777777" w:rsidR="000B2667" w:rsidRPr="001C3563" w:rsidRDefault="000B2667" w:rsidP="000B2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9" w:type="pct"/>
            <w:gridSpan w:val="3"/>
          </w:tcPr>
          <w:p w14:paraId="24E75F70" w14:textId="77777777" w:rsidR="000B2667" w:rsidRPr="001C3563" w:rsidRDefault="000B2667" w:rsidP="000B2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30" w:type="pct"/>
          </w:tcPr>
          <w:p w14:paraId="5B45108C" w14:textId="77777777" w:rsidR="000B2667" w:rsidRPr="001C3563" w:rsidRDefault="000B2667" w:rsidP="000B2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pct"/>
            <w:gridSpan w:val="3"/>
          </w:tcPr>
          <w:p w14:paraId="0398A1EE" w14:textId="77777777" w:rsidR="000B2667" w:rsidRPr="001C3563" w:rsidRDefault="000B2667" w:rsidP="000B2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4283" w:rsidRPr="001C3563" w14:paraId="768BC802" w14:textId="77777777" w:rsidTr="00C56428">
        <w:tc>
          <w:tcPr>
            <w:tcW w:w="1673" w:type="pct"/>
          </w:tcPr>
          <w:p w14:paraId="4AA5B676" w14:textId="77777777" w:rsidR="000B2667" w:rsidRPr="001C3563" w:rsidRDefault="000B2667" w:rsidP="000B2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9" w:type="pct"/>
            <w:gridSpan w:val="3"/>
          </w:tcPr>
          <w:p w14:paraId="5255B398" w14:textId="77777777" w:rsidR="000B2667" w:rsidRPr="001C3563" w:rsidRDefault="000B2667" w:rsidP="000B2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30" w:type="pct"/>
          </w:tcPr>
          <w:p w14:paraId="3CD7A92F" w14:textId="77777777" w:rsidR="000B2667" w:rsidRPr="001C3563" w:rsidRDefault="000B2667" w:rsidP="000B2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pct"/>
            <w:gridSpan w:val="3"/>
          </w:tcPr>
          <w:p w14:paraId="3882372F" w14:textId="2284E85A" w:rsidR="000B2667" w:rsidRPr="001C3563" w:rsidRDefault="000B2667" w:rsidP="000B2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283" w:rsidRPr="001C3563" w14:paraId="5D2C3B81" w14:textId="77777777" w:rsidTr="00C56428">
        <w:tc>
          <w:tcPr>
            <w:tcW w:w="1673" w:type="pct"/>
          </w:tcPr>
          <w:p w14:paraId="6B84EEEF" w14:textId="77777777" w:rsidR="00967896" w:rsidRPr="001C3563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2" w:type="pct"/>
          </w:tcPr>
          <w:p w14:paraId="65CF2A8D" w14:textId="2EB0EAA2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01A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29" w:type="pct"/>
          </w:tcPr>
          <w:p w14:paraId="57A05A6F" w14:textId="77777777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3DBA2DCA" w14:textId="74F8D65C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01A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0" w:type="pct"/>
          </w:tcPr>
          <w:p w14:paraId="2A7B7394" w14:textId="77777777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3" w:type="pct"/>
          </w:tcPr>
          <w:p w14:paraId="5D0DBC65" w14:textId="0ABEAAE5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01A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51" w:type="pct"/>
          </w:tcPr>
          <w:p w14:paraId="73016167" w14:textId="77777777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1702B025" w14:textId="005E7068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01A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D4283" w:rsidRPr="001C3563" w14:paraId="06776042" w14:textId="77777777" w:rsidTr="008D4283">
        <w:tc>
          <w:tcPr>
            <w:tcW w:w="1673" w:type="pct"/>
          </w:tcPr>
          <w:p w14:paraId="04F3A952" w14:textId="77777777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7" w:type="pct"/>
            <w:gridSpan w:val="7"/>
          </w:tcPr>
          <w:p w14:paraId="12B36005" w14:textId="77777777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35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1C35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1C35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D4283" w:rsidRPr="001C3563" w14:paraId="2E2AC67D" w14:textId="77777777" w:rsidTr="00C56428">
        <w:tc>
          <w:tcPr>
            <w:tcW w:w="1673" w:type="pct"/>
          </w:tcPr>
          <w:p w14:paraId="2CB47F8C" w14:textId="01560202" w:rsidR="00967896" w:rsidRPr="001C3563" w:rsidRDefault="00967896" w:rsidP="00027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สำหรับปี</w:t>
            </w: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32" w:type="pct"/>
            <w:tcBorders>
              <w:bottom w:val="double" w:sz="4" w:space="0" w:color="auto"/>
            </w:tcBorders>
          </w:tcPr>
          <w:p w14:paraId="238DE0D9" w14:textId="3874C754" w:rsidR="00967896" w:rsidRPr="001C3563" w:rsidRDefault="003B7F84" w:rsidP="008D4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542,424</w:t>
            </w:r>
          </w:p>
        </w:tc>
        <w:tc>
          <w:tcPr>
            <w:tcW w:w="129" w:type="pct"/>
          </w:tcPr>
          <w:p w14:paraId="14F7A726" w14:textId="77777777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7BD406C3" w14:textId="0E3CE5BE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377,830</w:t>
            </w:r>
          </w:p>
        </w:tc>
        <w:tc>
          <w:tcPr>
            <w:tcW w:w="130" w:type="pct"/>
          </w:tcPr>
          <w:p w14:paraId="10145C41" w14:textId="77777777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bottom w:val="double" w:sz="4" w:space="0" w:color="auto"/>
            </w:tcBorders>
          </w:tcPr>
          <w:p w14:paraId="7823F55D" w14:textId="23AF8767" w:rsidR="00967896" w:rsidRPr="001C3563" w:rsidRDefault="003B7F84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495,312</w:t>
            </w:r>
          </w:p>
        </w:tc>
        <w:tc>
          <w:tcPr>
            <w:tcW w:w="151" w:type="pct"/>
          </w:tcPr>
          <w:p w14:paraId="1688E321" w14:textId="77777777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bottom w:val="double" w:sz="4" w:space="0" w:color="auto"/>
            </w:tcBorders>
          </w:tcPr>
          <w:p w14:paraId="1C7E23A9" w14:textId="7CAFF47E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E0F">
              <w:rPr>
                <w:rFonts w:ascii="Angsana New" w:hAnsi="Angsana New"/>
                <w:b/>
                <w:bCs/>
                <w:sz w:val="30"/>
                <w:szCs w:val="30"/>
              </w:rPr>
              <w:t>297,958</w:t>
            </w:r>
          </w:p>
        </w:tc>
      </w:tr>
      <w:tr w:rsidR="008D4283" w:rsidRPr="001C3563" w14:paraId="6C4B4D3B" w14:textId="77777777" w:rsidTr="00C56428">
        <w:tc>
          <w:tcPr>
            <w:tcW w:w="1673" w:type="pct"/>
          </w:tcPr>
          <w:p w14:paraId="3A0D76D0" w14:textId="77777777" w:rsidR="00967896" w:rsidRPr="001C3563" w:rsidRDefault="00967896" w:rsidP="00027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732" w:type="pct"/>
            <w:tcBorders>
              <w:top w:val="double" w:sz="4" w:space="0" w:color="auto"/>
              <w:bottom w:val="double" w:sz="4" w:space="0" w:color="auto"/>
            </w:tcBorders>
          </w:tcPr>
          <w:p w14:paraId="3193D564" w14:textId="730FAA45" w:rsidR="00967896" w:rsidRPr="001C3563" w:rsidRDefault="003B7F84" w:rsidP="008D4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129" w:type="pct"/>
          </w:tcPr>
          <w:p w14:paraId="0F6E3047" w14:textId="77777777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double" w:sz="4" w:space="0" w:color="auto"/>
              <w:bottom w:val="double" w:sz="4" w:space="0" w:color="auto"/>
            </w:tcBorders>
          </w:tcPr>
          <w:p w14:paraId="113ECA32" w14:textId="1569530F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130" w:type="pct"/>
          </w:tcPr>
          <w:p w14:paraId="30DF8EB2" w14:textId="77777777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double" w:sz="4" w:space="0" w:color="auto"/>
              <w:bottom w:val="double" w:sz="4" w:space="0" w:color="auto"/>
            </w:tcBorders>
          </w:tcPr>
          <w:p w14:paraId="0B7214CA" w14:textId="1FEA4DE4" w:rsidR="00967896" w:rsidRPr="001C3563" w:rsidRDefault="003B7F84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151" w:type="pct"/>
          </w:tcPr>
          <w:p w14:paraId="32943FDB" w14:textId="77777777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double" w:sz="4" w:space="0" w:color="auto"/>
              <w:bottom w:val="double" w:sz="4" w:space="0" w:color="auto"/>
            </w:tcBorders>
          </w:tcPr>
          <w:p w14:paraId="7C62906B" w14:textId="0BBC6AE2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1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E0F"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</w:tr>
      <w:tr w:rsidR="008D4283" w:rsidRPr="001C3563" w14:paraId="6AA17A8F" w14:textId="77777777" w:rsidTr="00C56428">
        <w:tc>
          <w:tcPr>
            <w:tcW w:w="1673" w:type="pct"/>
          </w:tcPr>
          <w:p w14:paraId="1FDED416" w14:textId="77777777" w:rsidR="00967896" w:rsidRPr="001C3563" w:rsidRDefault="00967896" w:rsidP="00027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2" w:type="pct"/>
            <w:tcBorders>
              <w:top w:val="double" w:sz="4" w:space="0" w:color="auto"/>
            </w:tcBorders>
          </w:tcPr>
          <w:p w14:paraId="427B0903" w14:textId="77777777" w:rsidR="00967896" w:rsidRPr="001C3563" w:rsidRDefault="00967896" w:rsidP="00133A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5159AB3" w14:textId="77777777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28DC7A01" w14:textId="77777777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D413BF3" w14:textId="77777777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double" w:sz="4" w:space="0" w:color="auto"/>
            </w:tcBorders>
          </w:tcPr>
          <w:p w14:paraId="3AA5ACF9" w14:textId="77777777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00E9A22E" w14:textId="77777777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double" w:sz="4" w:space="0" w:color="auto"/>
            </w:tcBorders>
          </w:tcPr>
          <w:p w14:paraId="1DFF6A66" w14:textId="77777777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4283" w:rsidRPr="001C3563" w14:paraId="54AC2850" w14:textId="77777777" w:rsidTr="00C56428">
        <w:tc>
          <w:tcPr>
            <w:tcW w:w="1673" w:type="pct"/>
          </w:tcPr>
          <w:p w14:paraId="4FE7AB6F" w14:textId="075320FB" w:rsidR="00967896" w:rsidRPr="001C3563" w:rsidRDefault="00967896" w:rsidP="00027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1C35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732" w:type="pct"/>
            <w:tcBorders>
              <w:bottom w:val="double" w:sz="4" w:space="0" w:color="auto"/>
            </w:tcBorders>
          </w:tcPr>
          <w:p w14:paraId="05A89DA4" w14:textId="5C486719" w:rsidR="00967896" w:rsidRPr="001C3563" w:rsidRDefault="00D33821" w:rsidP="00D33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</w:t>
            </w:r>
            <w:r w:rsidR="003B7F84">
              <w:rPr>
                <w:rFonts w:ascii="Angsana New" w:hAnsi="Angsana New"/>
                <w:b/>
                <w:bCs/>
                <w:sz w:val="30"/>
                <w:szCs w:val="30"/>
              </w:rPr>
              <w:t>10.46</w:t>
            </w:r>
          </w:p>
        </w:tc>
        <w:tc>
          <w:tcPr>
            <w:tcW w:w="129" w:type="pct"/>
          </w:tcPr>
          <w:p w14:paraId="30B447AA" w14:textId="77777777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0F2E093F" w14:textId="2A12A1C6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7.29</w:t>
            </w:r>
          </w:p>
        </w:tc>
        <w:tc>
          <w:tcPr>
            <w:tcW w:w="130" w:type="pct"/>
          </w:tcPr>
          <w:p w14:paraId="74256A1C" w14:textId="77777777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bottom w:val="double" w:sz="4" w:space="0" w:color="auto"/>
            </w:tcBorders>
          </w:tcPr>
          <w:p w14:paraId="5A64A52A" w14:textId="7ABAE4A3" w:rsidR="00967896" w:rsidRPr="001C3563" w:rsidRDefault="003B7F84" w:rsidP="008D4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2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9.55</w:t>
            </w:r>
          </w:p>
        </w:tc>
        <w:tc>
          <w:tcPr>
            <w:tcW w:w="151" w:type="pct"/>
          </w:tcPr>
          <w:p w14:paraId="622112CC" w14:textId="77777777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bottom w:val="double" w:sz="4" w:space="0" w:color="auto"/>
            </w:tcBorders>
          </w:tcPr>
          <w:p w14:paraId="29DB1472" w14:textId="4AE79065" w:rsidR="00967896" w:rsidRPr="001C3563" w:rsidRDefault="00967896" w:rsidP="00967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E0F">
              <w:rPr>
                <w:rFonts w:ascii="Angsana New" w:hAnsi="Angsana New"/>
                <w:b/>
                <w:bCs/>
                <w:sz w:val="30"/>
                <w:szCs w:val="30"/>
              </w:rPr>
              <w:t>5.75</w:t>
            </w:r>
          </w:p>
        </w:tc>
      </w:tr>
    </w:tbl>
    <w:p w14:paraId="6470EFD2" w14:textId="77777777" w:rsidR="00C56428" w:rsidRPr="0078387F" w:rsidRDefault="00C56428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93692A" w14:textId="17ECFC7F" w:rsidR="00C7187D" w:rsidRDefault="000B4CAB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1A077B">
        <w:rPr>
          <w:rFonts w:ascii="Angsana New" w:hAnsi="Angsana New"/>
          <w:b/>
          <w:bCs/>
          <w:sz w:val="30"/>
          <w:szCs w:val="30"/>
        </w:rPr>
        <w:t>7</w:t>
      </w:r>
      <w:r w:rsidR="00C7187D" w:rsidRPr="00C52C41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14:paraId="691EFA30" w14:textId="77777777" w:rsidR="00C56428" w:rsidRPr="0078387F" w:rsidRDefault="00C56428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3663E0" w14:textId="7D0FE685" w:rsidR="0070202E" w:rsidRPr="0078387F" w:rsidRDefault="006F3357" w:rsidP="006F3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ในการ</w:t>
      </w:r>
      <w:r w:rsidR="0070202E" w:rsidRPr="0078387F">
        <w:rPr>
          <w:rFonts w:ascii="Angsana New" w:hAnsi="Angsana New"/>
          <w:sz w:val="30"/>
          <w:szCs w:val="30"/>
          <w:cs/>
        </w:rPr>
        <w:t xml:space="preserve">ประชุมคณะกรรมการของบริษัทเมื่อวันที่ </w:t>
      </w:r>
      <w:r w:rsidR="0078387F">
        <w:rPr>
          <w:rFonts w:ascii="Angsana New" w:hAnsi="Angsana New"/>
          <w:sz w:val="30"/>
          <w:szCs w:val="30"/>
        </w:rPr>
        <w:t>21</w:t>
      </w:r>
      <w:r w:rsidR="0070202E" w:rsidRPr="0078387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17C16" w:rsidRPr="0078387F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  <w:cs/>
        </w:rPr>
        <w:t xml:space="preserve"> ที่ประชุม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="0070202E" w:rsidRPr="0078387F">
        <w:rPr>
          <w:rFonts w:ascii="Angsana New" w:hAnsi="Angsana New"/>
          <w:sz w:val="30"/>
          <w:szCs w:val="30"/>
          <w:cs/>
        </w:rPr>
        <w:t>อนุมัติการจัดสรร</w:t>
      </w:r>
      <w:r>
        <w:rPr>
          <w:rFonts w:ascii="Angsana New" w:hAnsi="Angsana New" w:hint="cs"/>
          <w:sz w:val="30"/>
          <w:szCs w:val="30"/>
          <w:cs/>
        </w:rPr>
        <w:t>กำไรเป็น</w:t>
      </w:r>
      <w:r>
        <w:rPr>
          <w:rFonts w:ascii="Angsana New" w:hAnsi="Angsana New"/>
          <w:sz w:val="30"/>
          <w:szCs w:val="30"/>
          <w:cs/>
        </w:rPr>
        <w:br/>
      </w:r>
      <w:r w:rsidR="0070202E" w:rsidRPr="0078387F">
        <w:rPr>
          <w:rFonts w:ascii="Angsana New" w:hAnsi="Angsana New"/>
          <w:sz w:val="30"/>
          <w:szCs w:val="30"/>
          <w:cs/>
        </w:rPr>
        <w:t>เงินปันผลระหว่างกาล</w:t>
      </w:r>
      <w:r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="0070202E" w:rsidRPr="0078387F">
        <w:rPr>
          <w:rFonts w:ascii="Angsana New" w:hAnsi="Angsana New"/>
          <w:sz w:val="30"/>
          <w:szCs w:val="30"/>
        </w:rPr>
        <w:t xml:space="preserve"> 1.25 </w:t>
      </w:r>
      <w:r w:rsidR="0070202E" w:rsidRPr="0078387F">
        <w:rPr>
          <w:rFonts w:ascii="Angsana New" w:hAnsi="Angsana New"/>
          <w:sz w:val="30"/>
          <w:szCs w:val="30"/>
          <w:cs/>
        </w:rPr>
        <w:t>บาท</w:t>
      </w:r>
      <w:r w:rsidR="001A45C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สำหรับหุ้นสามัญจำนวน </w:t>
      </w:r>
      <w:r>
        <w:rPr>
          <w:rFonts w:ascii="Angsana New" w:hAnsi="Angsana New"/>
          <w:sz w:val="30"/>
          <w:szCs w:val="30"/>
        </w:rPr>
        <w:t xml:space="preserve">51.84 </w:t>
      </w:r>
      <w:r>
        <w:rPr>
          <w:rFonts w:ascii="Angsana New" w:hAnsi="Angsana New" w:hint="cs"/>
          <w:sz w:val="30"/>
          <w:szCs w:val="30"/>
          <w:cs/>
        </w:rPr>
        <w:t>ล้านหุ้น</w:t>
      </w:r>
      <w:r w:rsidR="001A45CA">
        <w:rPr>
          <w:rFonts w:ascii="Angsana New" w:hAnsi="Angsana New" w:hint="cs"/>
          <w:sz w:val="30"/>
          <w:szCs w:val="30"/>
          <w:cs/>
        </w:rPr>
        <w:t xml:space="preserve"> </w:t>
      </w:r>
      <w:r w:rsidR="0070202E" w:rsidRPr="0078387F">
        <w:rPr>
          <w:rFonts w:ascii="Angsana New" w:hAnsi="Angsana New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  <w:cs/>
        </w:rPr>
        <w:t>เงิน</w:t>
      </w:r>
      <w:r w:rsidR="0070202E" w:rsidRPr="0078387F">
        <w:rPr>
          <w:rFonts w:ascii="Angsana New" w:hAnsi="Angsana New"/>
          <w:sz w:val="30"/>
          <w:szCs w:val="30"/>
          <w:cs/>
        </w:rPr>
        <w:t xml:space="preserve"> </w:t>
      </w:r>
      <w:r w:rsidR="0070202E" w:rsidRPr="0078387F">
        <w:rPr>
          <w:rFonts w:ascii="Angsana New" w:hAnsi="Angsana New"/>
          <w:sz w:val="30"/>
          <w:szCs w:val="30"/>
        </w:rPr>
        <w:t xml:space="preserve">64.8 </w:t>
      </w:r>
      <w:r w:rsidR="001A45CA">
        <w:rPr>
          <w:rFonts w:ascii="Angsana New" w:hAnsi="Angsana New"/>
          <w:sz w:val="30"/>
          <w:szCs w:val="30"/>
          <w:cs/>
        </w:rPr>
        <w:br/>
      </w:r>
      <w:r w:rsidR="0070202E" w:rsidRPr="0078387F">
        <w:rPr>
          <w:rFonts w:ascii="Angsana New" w:hAnsi="Angsana New"/>
          <w:sz w:val="30"/>
          <w:szCs w:val="30"/>
          <w:cs/>
        </w:rPr>
        <w:t>ล้านบาท เงินปันผล</w:t>
      </w:r>
      <w:r w:rsidR="00617C16" w:rsidRPr="0078387F">
        <w:rPr>
          <w:rFonts w:ascii="Angsana New" w:hAnsi="Angsana New"/>
          <w:sz w:val="30"/>
          <w:szCs w:val="30"/>
          <w:cs/>
        </w:rPr>
        <w:t>ระหว่างกาล</w:t>
      </w:r>
      <w:r w:rsidR="0070202E" w:rsidRPr="0078387F">
        <w:rPr>
          <w:rFonts w:ascii="Angsana New" w:hAnsi="Angsana New"/>
          <w:sz w:val="30"/>
          <w:szCs w:val="30"/>
          <w:cs/>
        </w:rPr>
        <w:t xml:space="preserve">ดังกล่าวจ่ายจากกำไรสะสมตามอัตราภาษีเงินได้นิติบุคคลร้อยละ </w:t>
      </w:r>
      <w:r w:rsidR="0078387F">
        <w:rPr>
          <w:rFonts w:ascii="Angsana New" w:hAnsi="Angsana New"/>
          <w:sz w:val="30"/>
          <w:szCs w:val="30"/>
        </w:rPr>
        <w:t>30</w:t>
      </w:r>
      <w:r w:rsidR="0070202E" w:rsidRPr="0078387F">
        <w:rPr>
          <w:rFonts w:ascii="Angsana New" w:hAnsi="Angsana New"/>
          <w:sz w:val="30"/>
          <w:szCs w:val="30"/>
          <w:cs/>
        </w:rPr>
        <w:t xml:space="preserve"> และได้จ่ายให้แก่ผู้ถือหุ้นในเดือนมกราคม</w:t>
      </w:r>
      <w:r w:rsidR="00617C16" w:rsidRPr="0078387F">
        <w:rPr>
          <w:rFonts w:ascii="Angsana New" w:hAnsi="Angsana New"/>
          <w:sz w:val="30"/>
          <w:szCs w:val="30"/>
        </w:rPr>
        <w:t xml:space="preserve"> 2561</w:t>
      </w:r>
    </w:p>
    <w:p w14:paraId="6EA24657" w14:textId="77777777" w:rsidR="0070202E" w:rsidRPr="0078387F" w:rsidRDefault="0070202E" w:rsidP="00702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7159C3" w14:textId="620B082F" w:rsidR="0070202E" w:rsidRPr="0078387F" w:rsidRDefault="0070202E" w:rsidP="006F335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ในการประชุมสามัญ</w:t>
      </w:r>
      <w:r w:rsidR="00617C16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ประจำปีของ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ผู้ถือหุ้นของบริษัทเมื่อวันที่ </w:t>
      </w:r>
      <w:r w:rsidR="0078387F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กรกฎาคม </w:t>
      </w:r>
      <w:r w:rsidR="00617C16" w:rsidRPr="0078387F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ผู้ถือหุ้น</w:t>
      </w:r>
      <w:r w:rsidR="00617C16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ของบริษัทได้</w:t>
      </w:r>
      <w:r w:rsidR="006F3357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อนุมัติการจัดสรรกำไรเป็นเงินปันผลสำหรับปีสิ้นสุดวันที่ </w:t>
      </w:r>
      <w:r w:rsidR="0078387F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78387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มีนาคม </w:t>
      </w:r>
      <w:r w:rsidR="0078387F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617C16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60</w:t>
      </w:r>
      <w:r w:rsidRPr="0078387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17C16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จากกำไรสะสมตามอัตราภาษีเงินได้</w:t>
      </w:r>
      <w:r w:rsidR="006F3357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617C16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นิติบุคคลในอัตราร้อยละ </w:t>
      </w:r>
      <w:r w:rsidR="00617C16" w:rsidRPr="0078387F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6F335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6F3357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ในอัตราหุ้นละ 2</w:t>
      </w:r>
      <w:r w:rsidR="006F3357" w:rsidRPr="0078387F">
        <w:rPr>
          <w:rFonts w:ascii="Angsana New" w:hAnsi="Angsana New" w:cs="Angsana New"/>
          <w:sz w:val="30"/>
          <w:szCs w:val="30"/>
          <w:lang w:val="en-US" w:bidi="th-TH"/>
        </w:rPr>
        <w:t>.5</w:t>
      </w:r>
      <w:r w:rsidR="006F3357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บาท</w:t>
      </w:r>
      <w:r w:rsidR="001A45C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617C16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สำหรับหุ้นสามัญจำนวน </w:t>
      </w:r>
      <w:r w:rsidR="0078387F">
        <w:rPr>
          <w:rFonts w:ascii="Angsana New" w:hAnsi="Angsana New" w:cs="Angsana New"/>
          <w:sz w:val="30"/>
          <w:szCs w:val="30"/>
          <w:lang w:val="en-US" w:bidi="th-TH"/>
        </w:rPr>
        <w:t>51</w:t>
      </w:r>
      <w:r w:rsidR="00617C16" w:rsidRPr="0078387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78387F">
        <w:rPr>
          <w:rFonts w:ascii="Angsana New" w:hAnsi="Angsana New" w:cs="Angsana New"/>
          <w:sz w:val="30"/>
          <w:szCs w:val="30"/>
          <w:lang w:val="en-US" w:bidi="th-TH"/>
        </w:rPr>
        <w:t>84</w:t>
      </w:r>
      <w:r w:rsidR="006F335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ล้านหุ้น</w:t>
      </w:r>
      <w:r w:rsidR="001A45C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เป็นจำนวน</w:t>
      </w:r>
      <w:r w:rsidR="00617C16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เงิน </w:t>
      </w:r>
      <w:r w:rsidR="0078387F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617C16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129</w:t>
      </w:r>
      <w:r w:rsidR="00617C16" w:rsidRPr="0078387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17C16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6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</w:t>
      </w:r>
      <w:r w:rsidR="00617C16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ซึ่งรวม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เงินปันผล</w:t>
      </w:r>
      <w:r w:rsidR="00617C16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ระหว่างกาลที่จ่ายให้กับผู้ถือหุ้นแล้วเมื่อเดือนมกราคม </w:t>
      </w:r>
      <w:r w:rsidR="0078387F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="00617C16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ในอัตรา</w:t>
      </w:r>
      <w:r w:rsid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หุ้นละ </w:t>
      </w:r>
      <w:r w:rsidR="0078387F">
        <w:rPr>
          <w:rFonts w:ascii="Angsana New" w:hAnsi="Angsana New" w:cs="Angsana New"/>
          <w:sz w:val="30"/>
          <w:szCs w:val="30"/>
          <w:lang w:val="en-US" w:bidi="th-TH"/>
        </w:rPr>
        <w:br/>
        <w:t>1</w:t>
      </w:r>
      <w:r w:rsidR="0078387F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78387F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บาท เป็นจำนวนเงิน </w:t>
      </w:r>
      <w:r w:rsidR="0078387F">
        <w:rPr>
          <w:rFonts w:ascii="Angsana New" w:hAnsi="Angsana New" w:cs="Angsana New"/>
          <w:sz w:val="30"/>
          <w:szCs w:val="30"/>
          <w:lang w:val="en-US" w:bidi="th-TH"/>
        </w:rPr>
        <w:t>64</w:t>
      </w:r>
      <w:r w:rsidR="0078387F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.8</w:t>
      </w:r>
      <w:r w:rsidR="006F335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</w:t>
      </w:r>
      <w:r w:rsidR="006F3357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ส่วนที่เหลือในอัตราหุ้นละ </w:t>
      </w:r>
      <w:r w:rsidR="0078387F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617C16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78387F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บาท เป็นจำนวนเงิน </w:t>
      </w:r>
      <w:r w:rsidR="0078387F">
        <w:rPr>
          <w:rFonts w:ascii="Angsana New" w:hAnsi="Angsana New" w:cs="Angsana New"/>
          <w:sz w:val="30"/>
          <w:szCs w:val="30"/>
          <w:lang w:val="en-US" w:bidi="th-TH"/>
        </w:rPr>
        <w:t>64</w:t>
      </w:r>
      <w:r w:rsidR="00617C16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78387F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6F335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</w:t>
      </w:r>
      <w:r w:rsidR="00617C16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ได้จ่ายให้แก่ผู้ถือหุ้น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ในเดือนสิงหาคม </w:t>
      </w:r>
      <w:r w:rsidR="00617C16" w:rsidRPr="0078387F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617C16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60</w:t>
      </w:r>
    </w:p>
    <w:p w14:paraId="318D65E2" w14:textId="77777777" w:rsidR="005F41ED" w:rsidRPr="0078387F" w:rsidRDefault="005F41ED" w:rsidP="005F4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8A52FD" w14:textId="2414078E" w:rsidR="005F41ED" w:rsidRPr="0078387F" w:rsidRDefault="00E17BC0" w:rsidP="00E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ในการ</w:t>
      </w:r>
      <w:r w:rsidR="005F41ED" w:rsidRPr="0078387F">
        <w:rPr>
          <w:rFonts w:ascii="Angsana New" w:hAnsi="Angsana New"/>
          <w:sz w:val="30"/>
          <w:szCs w:val="30"/>
          <w:cs/>
        </w:rPr>
        <w:t xml:space="preserve">ประชุมคณะกรรมการของบริษัทเมื่อวันที่ </w:t>
      </w:r>
      <w:r w:rsidR="0078387F" w:rsidRPr="0078387F">
        <w:rPr>
          <w:rFonts w:ascii="Angsana New" w:hAnsi="Angsana New"/>
          <w:sz w:val="30"/>
          <w:szCs w:val="30"/>
        </w:rPr>
        <w:t>2</w:t>
      </w:r>
      <w:r w:rsidR="0078387F" w:rsidRPr="0078387F">
        <w:rPr>
          <w:rFonts w:ascii="Angsana New" w:hAnsi="Angsana New"/>
          <w:sz w:val="30"/>
          <w:szCs w:val="30"/>
          <w:cs/>
        </w:rPr>
        <w:t>1</w:t>
      </w:r>
      <w:r w:rsidR="005F41ED" w:rsidRPr="0078387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F41ED" w:rsidRPr="0078387F">
        <w:rPr>
          <w:rFonts w:ascii="Angsana New" w:hAnsi="Angsana New"/>
          <w:sz w:val="30"/>
          <w:szCs w:val="30"/>
        </w:rPr>
        <w:t>255</w:t>
      </w:r>
      <w:r w:rsidR="0078387F" w:rsidRPr="0078387F">
        <w:rPr>
          <w:rFonts w:ascii="Angsana New" w:hAnsi="Angsana New"/>
          <w:sz w:val="30"/>
          <w:szCs w:val="30"/>
          <w:cs/>
        </w:rPr>
        <w:t>9 ที่ประชุมได้</w:t>
      </w:r>
      <w:r w:rsidR="005F41ED" w:rsidRPr="0078387F">
        <w:rPr>
          <w:rFonts w:ascii="Angsana New" w:hAnsi="Angsana New"/>
          <w:sz w:val="30"/>
          <w:szCs w:val="30"/>
          <w:cs/>
        </w:rPr>
        <w:t>อนุมัติการจัดสรร</w:t>
      </w:r>
      <w:r w:rsidR="0078387F" w:rsidRPr="0078387F">
        <w:rPr>
          <w:rFonts w:ascii="Angsana New" w:hAnsi="Angsana New"/>
          <w:sz w:val="30"/>
          <w:szCs w:val="30"/>
          <w:cs/>
        </w:rPr>
        <w:t>กำไรเป็น</w:t>
      </w:r>
      <w:r>
        <w:rPr>
          <w:rFonts w:ascii="Angsana New" w:hAnsi="Angsana New"/>
          <w:sz w:val="30"/>
          <w:szCs w:val="30"/>
          <w:cs/>
        </w:rPr>
        <w:br/>
      </w:r>
      <w:r w:rsidR="005F41ED" w:rsidRPr="0078387F">
        <w:rPr>
          <w:rFonts w:ascii="Angsana New" w:hAnsi="Angsana New"/>
          <w:sz w:val="30"/>
          <w:szCs w:val="30"/>
          <w:cs/>
        </w:rPr>
        <w:t>เงินปันผลระหว่างกาล</w:t>
      </w:r>
      <w:r w:rsidRPr="0078387F">
        <w:rPr>
          <w:rFonts w:ascii="Angsana New" w:hAnsi="Angsana New"/>
          <w:sz w:val="30"/>
          <w:szCs w:val="30"/>
          <w:cs/>
        </w:rPr>
        <w:t>ในอัตราหุ้นละ</w:t>
      </w:r>
      <w:r w:rsidR="005F41ED" w:rsidRPr="0078387F">
        <w:rPr>
          <w:rFonts w:ascii="Angsana New" w:hAnsi="Angsana New"/>
          <w:sz w:val="30"/>
          <w:szCs w:val="30"/>
        </w:rPr>
        <w:t xml:space="preserve"> 1.25 </w:t>
      </w:r>
      <w:r w:rsidR="005F41ED" w:rsidRPr="0078387F">
        <w:rPr>
          <w:rFonts w:ascii="Angsana New" w:hAnsi="Angsana New"/>
          <w:sz w:val="30"/>
          <w:szCs w:val="30"/>
          <w:cs/>
        </w:rPr>
        <w:t>บาท</w:t>
      </w:r>
      <w:r w:rsidR="001A45CA">
        <w:rPr>
          <w:rFonts w:ascii="Angsana New" w:hAnsi="Angsana New" w:hint="cs"/>
          <w:sz w:val="30"/>
          <w:szCs w:val="30"/>
          <w:cs/>
        </w:rPr>
        <w:t xml:space="preserve"> </w:t>
      </w:r>
      <w:r w:rsidRPr="0078387F">
        <w:rPr>
          <w:rFonts w:ascii="Angsana New" w:hAnsi="Angsana New"/>
          <w:sz w:val="30"/>
          <w:szCs w:val="30"/>
          <w:cs/>
        </w:rPr>
        <w:t xml:space="preserve">สำหรับหุ้นสามัญจำนวน </w:t>
      </w:r>
      <w:r>
        <w:rPr>
          <w:rFonts w:ascii="Angsana New" w:hAnsi="Angsana New"/>
          <w:sz w:val="30"/>
          <w:szCs w:val="30"/>
        </w:rPr>
        <w:t>51</w:t>
      </w:r>
      <w:r w:rsidRPr="0078387F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84</w:t>
      </w:r>
      <w:r>
        <w:rPr>
          <w:rFonts w:ascii="Angsana New" w:hAnsi="Angsana New"/>
          <w:sz w:val="30"/>
          <w:szCs w:val="30"/>
          <w:cs/>
        </w:rPr>
        <w:t xml:space="preserve"> ล้านหุ้น</w:t>
      </w:r>
      <w:r w:rsidR="001A45CA">
        <w:rPr>
          <w:rFonts w:ascii="Angsana New" w:hAnsi="Angsana New" w:hint="cs"/>
          <w:sz w:val="30"/>
          <w:szCs w:val="30"/>
          <w:cs/>
        </w:rPr>
        <w:t xml:space="preserve"> </w:t>
      </w:r>
      <w:r w:rsidRPr="0078387F">
        <w:rPr>
          <w:rFonts w:ascii="Angsana New" w:hAnsi="Angsana New"/>
          <w:sz w:val="30"/>
          <w:szCs w:val="30"/>
          <w:cs/>
        </w:rPr>
        <w:t>เป็นจำนวนเงิน</w:t>
      </w:r>
      <w:r w:rsidR="005F41ED" w:rsidRPr="0078387F">
        <w:rPr>
          <w:rFonts w:ascii="Angsana New" w:hAnsi="Angsana New"/>
          <w:sz w:val="30"/>
          <w:szCs w:val="30"/>
          <w:cs/>
        </w:rPr>
        <w:t xml:space="preserve"> </w:t>
      </w:r>
      <w:r w:rsidR="005F41ED" w:rsidRPr="0078387F">
        <w:rPr>
          <w:rFonts w:ascii="Angsana New" w:hAnsi="Angsana New"/>
          <w:sz w:val="30"/>
          <w:szCs w:val="30"/>
        </w:rPr>
        <w:t xml:space="preserve">64.8 </w:t>
      </w:r>
      <w:r w:rsidR="001A45CA">
        <w:rPr>
          <w:rFonts w:ascii="Angsana New" w:hAnsi="Angsana New"/>
          <w:sz w:val="30"/>
          <w:szCs w:val="30"/>
          <w:cs/>
        </w:rPr>
        <w:br/>
      </w:r>
      <w:r w:rsidR="005F41ED" w:rsidRPr="0078387F">
        <w:rPr>
          <w:rFonts w:ascii="Angsana New" w:hAnsi="Angsana New"/>
          <w:sz w:val="30"/>
          <w:szCs w:val="30"/>
          <w:cs/>
        </w:rPr>
        <w:t>ล้านบาท เงินปันผล</w:t>
      </w:r>
      <w:r w:rsidRPr="0078387F">
        <w:rPr>
          <w:rFonts w:ascii="Angsana New" w:hAnsi="Angsana New"/>
          <w:sz w:val="30"/>
          <w:szCs w:val="30"/>
          <w:cs/>
        </w:rPr>
        <w:t>ระหว่างกาล</w:t>
      </w:r>
      <w:r w:rsidR="005F41ED" w:rsidRPr="0078387F">
        <w:rPr>
          <w:rFonts w:ascii="Angsana New" w:hAnsi="Angsana New"/>
          <w:sz w:val="30"/>
          <w:szCs w:val="30"/>
          <w:cs/>
        </w:rPr>
        <w:t xml:space="preserve">ดังกล่าวจ่ายจากกำไรสะสมตามอัตราภาษีเงินได้นิติบุคคลร้อยละ </w:t>
      </w:r>
      <w:r w:rsidR="005F41ED" w:rsidRPr="0078387F">
        <w:rPr>
          <w:rFonts w:ascii="Angsana New" w:hAnsi="Angsana New"/>
          <w:sz w:val="30"/>
          <w:szCs w:val="30"/>
        </w:rPr>
        <w:t>30</w:t>
      </w:r>
      <w:r w:rsidR="005F41ED" w:rsidRPr="0078387F"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="005F41ED" w:rsidRPr="0078387F">
        <w:rPr>
          <w:rFonts w:ascii="Angsana New" w:hAnsi="Angsana New"/>
          <w:sz w:val="30"/>
          <w:szCs w:val="30"/>
          <w:cs/>
        </w:rPr>
        <w:t>จ่ายให้แก่ผู้ถือหุ้นในเดือนมกราคม</w:t>
      </w:r>
      <w:r w:rsidR="0078387F" w:rsidRPr="0078387F">
        <w:rPr>
          <w:rFonts w:ascii="Angsana New" w:hAnsi="Angsana New"/>
          <w:sz w:val="30"/>
          <w:szCs w:val="30"/>
        </w:rPr>
        <w:t xml:space="preserve"> 25</w:t>
      </w:r>
      <w:r w:rsidR="0078387F" w:rsidRPr="0078387F">
        <w:rPr>
          <w:rFonts w:ascii="Angsana New" w:hAnsi="Angsana New"/>
          <w:sz w:val="30"/>
          <w:szCs w:val="30"/>
          <w:cs/>
        </w:rPr>
        <w:t>60</w:t>
      </w:r>
    </w:p>
    <w:p w14:paraId="1432AD23" w14:textId="5E1C8755" w:rsidR="005F41ED" w:rsidRPr="0078387F" w:rsidRDefault="0078387F" w:rsidP="00E17BC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ในการประชุมสามัญประจำปีของผู้ถือหุ้นของบริษัทเมื่อวันที่ </w:t>
      </w:r>
      <w:r w:rsidRPr="0078387F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8 กรกฎาคม </w:t>
      </w:r>
      <w:r w:rsidRPr="0078387F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59 ผู้ถือหุ้นของบริษัทได้</w:t>
      </w:r>
      <w:r w:rsidR="00E17BC0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อนุมัติการจัดสรรกำไรเป็นเงินปันผลสำหรับปีสิ้นสุดวันที่ </w:t>
      </w:r>
      <w:r w:rsidRPr="0078387F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มีนาคม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255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9</w:t>
      </w:r>
      <w:r w:rsidRPr="0078387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จากกำไรสะสมตามอัตราภาษีเงินได้</w:t>
      </w:r>
      <w:r w:rsidR="00E17BC0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นิติบุคคลในอัตราร้อยละ </w:t>
      </w:r>
      <w:r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17BC0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ในอัตราหุ้นละ 2</w:t>
      </w:r>
      <w:r w:rsidR="00E17BC0" w:rsidRPr="0078387F">
        <w:rPr>
          <w:rFonts w:ascii="Angsana New" w:hAnsi="Angsana New" w:cs="Angsana New"/>
          <w:sz w:val="30"/>
          <w:szCs w:val="30"/>
          <w:lang w:val="en-US" w:bidi="th-TH"/>
        </w:rPr>
        <w:t>.5</w:t>
      </w:r>
      <w:r w:rsidR="00E17BC0"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บาท</w:t>
      </w:r>
      <w:r w:rsidR="001A45C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สำหรับหุ้นสามัญจำนวน </w:t>
      </w:r>
      <w:r>
        <w:rPr>
          <w:rFonts w:ascii="Angsana New" w:hAnsi="Angsana New" w:cs="Angsana New"/>
          <w:sz w:val="30"/>
          <w:szCs w:val="30"/>
          <w:lang w:val="en-US" w:bidi="th-TH"/>
        </w:rPr>
        <w:t>51</w:t>
      </w:r>
      <w:r w:rsidRPr="0078387F">
        <w:rPr>
          <w:rFonts w:ascii="Angsana New" w:hAnsi="Angsana New" w:cs="Angsana New"/>
          <w:sz w:val="30"/>
          <w:szCs w:val="30"/>
          <w:lang w:val="en-US" w:bidi="th-TH"/>
        </w:rPr>
        <w:t>.</w:t>
      </w:r>
      <w:r>
        <w:rPr>
          <w:rFonts w:ascii="Angsana New" w:hAnsi="Angsana New" w:cs="Angsana New"/>
          <w:sz w:val="30"/>
          <w:szCs w:val="30"/>
          <w:lang w:val="en-US" w:bidi="th-TH"/>
        </w:rPr>
        <w:t>84</w:t>
      </w:r>
      <w:r w:rsidR="00E17B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ล้านหุ้น</w:t>
      </w:r>
      <w:r w:rsidR="001A45C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เป็นจำนวนเงิน 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br/>
        <w:t>129</w:t>
      </w:r>
      <w:r w:rsidRPr="0078387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6 ล้านบาท ซึ่งรวมเงินปันผลระหว่างกาลที่จ่ายให้กับผู้ถือหุ้นแล้วเมื่อเดือนมกราคม 2559 ในอัตราหุ้นละ </w:t>
      </w:r>
      <w:r>
        <w:rPr>
          <w:rFonts w:ascii="Angsana New" w:hAnsi="Angsana New" w:cs="Angsana New"/>
          <w:sz w:val="30"/>
          <w:szCs w:val="30"/>
          <w:lang w:val="en-US" w:bidi="th-TH"/>
        </w:rPr>
        <w:br/>
        <w:t>1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>
        <w:rPr>
          <w:rFonts w:ascii="Angsana New" w:hAnsi="Angsana New" w:cs="Angsana New"/>
          <w:sz w:val="30"/>
          <w:szCs w:val="30"/>
          <w:lang w:val="en-US" w:bidi="th-TH"/>
        </w:rPr>
        <w:t>25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บาท เป็นจำนวนเงิน </w:t>
      </w:r>
      <w:r>
        <w:rPr>
          <w:rFonts w:ascii="Angsana New" w:hAnsi="Angsana New" w:cs="Angsana New"/>
          <w:sz w:val="30"/>
          <w:szCs w:val="30"/>
          <w:lang w:val="en-US" w:bidi="th-TH"/>
        </w:rPr>
        <w:t>64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E17B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</w:t>
      </w:r>
      <w:r w:rsidR="00E17BC0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ส่วนที่เหลือในอัตราหุ้นละ </w:t>
      </w:r>
      <w:r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>
        <w:rPr>
          <w:rFonts w:ascii="Angsana New" w:hAnsi="Angsana New" w:cs="Angsana New"/>
          <w:sz w:val="30"/>
          <w:szCs w:val="30"/>
          <w:lang w:val="en-US" w:bidi="th-TH"/>
        </w:rPr>
        <w:t>25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บาท เป็นจำนวนเงิน </w:t>
      </w:r>
      <w:r>
        <w:rPr>
          <w:rFonts w:ascii="Angsana New" w:hAnsi="Angsana New" w:cs="Angsana New"/>
          <w:sz w:val="30"/>
          <w:szCs w:val="30"/>
          <w:lang w:val="en-US" w:bidi="th-TH"/>
        </w:rPr>
        <w:t>64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E17B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ได้จ่ายให้แก่ผู้ถือหุ้นในเดือนสิงหาคม </w:t>
      </w:r>
      <w:r w:rsidRPr="0078387F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78387F">
        <w:rPr>
          <w:rFonts w:ascii="Angsana New" w:hAnsi="Angsana New" w:cs="Angsana New"/>
          <w:sz w:val="30"/>
          <w:szCs w:val="30"/>
          <w:cs/>
          <w:lang w:val="en-US" w:bidi="th-TH"/>
        </w:rPr>
        <w:t>59</w:t>
      </w:r>
    </w:p>
    <w:p w14:paraId="0D2AD4F0" w14:textId="77777777" w:rsidR="00BF30C0" w:rsidRPr="00BF30C0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15EA58" w14:textId="50414894" w:rsidR="006B4DD5" w:rsidRPr="00C52C41" w:rsidRDefault="001A077B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28</w:t>
      </w:r>
      <w:r w:rsidR="006B4DD5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D5793A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03CDE730" w14:textId="77777777" w:rsidR="00BF30C0" w:rsidRPr="00BF30C0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F72385" w14:textId="77777777"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8746184" w14:textId="77777777" w:rsidR="00BF30C0" w:rsidRPr="00BF30C0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C59712" w14:textId="3F914017"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บริษัทไม่มีการถือหรือออกเครื่องมือทางการ</w:t>
      </w:r>
      <w:r w:rsidR="003C7537">
        <w:rPr>
          <w:rFonts w:ascii="Angsana New" w:hAnsi="Angsana New" w:hint="cs"/>
          <w:sz w:val="30"/>
          <w:szCs w:val="30"/>
          <w:cs/>
        </w:rPr>
        <w:t>เงิน</w:t>
      </w:r>
      <w:r w:rsidR="00842CD2">
        <w:rPr>
          <w:rFonts w:ascii="Angsana New" w:hAnsi="Angsana New"/>
          <w:sz w:val="30"/>
          <w:szCs w:val="30"/>
          <w:cs/>
        </w:rPr>
        <w:t>ที่เป็นตราสารอนุพันธ์</w:t>
      </w:r>
      <w:r w:rsidRPr="00C52C41">
        <w:rPr>
          <w:rFonts w:ascii="Angsana New" w:hAnsi="Angsana New"/>
          <w:sz w:val="30"/>
          <w:szCs w:val="30"/>
          <w:cs/>
        </w:rPr>
        <w:t>เพื่อการเก็งกำไรหรือการค้า</w:t>
      </w:r>
    </w:p>
    <w:p w14:paraId="55772FDF" w14:textId="77777777" w:rsidR="00BF30C0" w:rsidRPr="00BF30C0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9EA5AA" w14:textId="7E8E6343"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การบริหารจัดการส่วนทุน</w:t>
      </w:r>
    </w:p>
    <w:p w14:paraId="1A0F3BD6" w14:textId="77777777" w:rsidR="00BF30C0" w:rsidRPr="00BF30C0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349487" w14:textId="0780A46B" w:rsidR="006B4DD5" w:rsidRPr="00C52C41" w:rsidRDefault="006B4DD5" w:rsidP="00842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นโยบายของคณะกรรมการคือการดำรงฐานเงินลงทุนที่แข็งแกร่งเพื่อรักษาความเชื่อมั่นของผู้ลงทุน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เจ้าหนี้ และตลาดและเพื่อการดำเนินงานทางธุรกิจอย่างต่อเนื่องในอนาคต คณะกรรมการ</w:t>
      </w:r>
      <w:r w:rsidR="00842CD2">
        <w:rPr>
          <w:rFonts w:ascii="Angsana New" w:hAnsi="Angsana New" w:hint="cs"/>
          <w:sz w:val="30"/>
          <w:szCs w:val="30"/>
          <w:cs/>
        </w:rPr>
        <w:t>ได้มีการกำกับดูแล</w:t>
      </w:r>
      <w:r w:rsidRPr="00C52C41">
        <w:rPr>
          <w:rFonts w:ascii="Angsana New" w:hAnsi="Angsana New"/>
          <w:sz w:val="30"/>
          <w:szCs w:val="30"/>
          <w:cs/>
        </w:rPr>
        <w:t>ผลตอบแทนจาก</w:t>
      </w:r>
      <w:r w:rsidR="001A45CA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เงินลงทุนและระดับการจ่ายเงินปันผลให้แก่ผู้ถือหุ้นสามัญ</w:t>
      </w:r>
    </w:p>
    <w:p w14:paraId="17790DB3" w14:textId="77777777" w:rsidR="00BF30C0" w:rsidRPr="00BF30C0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D30CED" w14:textId="77777777"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25A3E493" w14:textId="77777777" w:rsidR="006B4DD5" w:rsidRPr="00BF30C0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849447" w14:textId="151FABF0"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ความเสี่ยงที่เกิดจากการเปลี่ยนแปลงของอัตราดอกเบี้ยในตลาดในอนาคต ซึ่งส่งผลกระทบต่อการดำเนินงานและกระแสเงินสดของบริษัท บริษัทมีความเสี่ยงด้านอัตราดอกเบี้ยที่เกิดจากเงินกู้ยืม </w:t>
      </w:r>
      <w:r w:rsidRPr="0004557F">
        <w:rPr>
          <w:rFonts w:ascii="Angsana New" w:hAnsi="Angsana New"/>
          <w:sz w:val="30"/>
          <w:szCs w:val="30"/>
          <w:cs/>
        </w:rPr>
        <w:t>(หมายเหตุ</w:t>
      </w:r>
      <w:r w:rsidR="003C7537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04557F">
        <w:rPr>
          <w:rFonts w:ascii="Angsana New" w:hAnsi="Angsana New"/>
          <w:sz w:val="30"/>
          <w:szCs w:val="30"/>
          <w:cs/>
        </w:rPr>
        <w:t xml:space="preserve">ข้อ </w:t>
      </w:r>
      <w:r w:rsidR="00E30991" w:rsidRPr="0004557F">
        <w:rPr>
          <w:rFonts w:ascii="Angsana New" w:hAnsi="Angsana New"/>
          <w:sz w:val="30"/>
          <w:szCs w:val="30"/>
        </w:rPr>
        <w:t>1</w:t>
      </w:r>
      <w:r w:rsidR="00BF30C0">
        <w:rPr>
          <w:rFonts w:ascii="Angsana New" w:hAnsi="Angsana New"/>
          <w:sz w:val="30"/>
          <w:szCs w:val="30"/>
        </w:rPr>
        <w:t>4</w:t>
      </w:r>
      <w:r w:rsidRPr="0004557F">
        <w:rPr>
          <w:rFonts w:ascii="Angsana New" w:hAnsi="Angsana New"/>
          <w:sz w:val="30"/>
          <w:szCs w:val="30"/>
          <w:cs/>
        </w:rPr>
        <w:t>) เนื่องจาก</w:t>
      </w:r>
      <w:r w:rsidRPr="00C52C41">
        <w:rPr>
          <w:rFonts w:ascii="Angsana New" w:hAnsi="Angsana New"/>
          <w:sz w:val="30"/>
          <w:szCs w:val="30"/>
          <w:cs/>
        </w:rPr>
        <w:t>เงินกู้ยื</w:t>
      </w:r>
      <w:r w:rsidR="00E5733B">
        <w:rPr>
          <w:rFonts w:ascii="Angsana New" w:hAnsi="Angsana New"/>
          <w:sz w:val="30"/>
          <w:szCs w:val="30"/>
          <w:cs/>
        </w:rPr>
        <w:t>มส่วนใหญ่มีอัตราดอกเบี้ยลอยตัว อย</w:t>
      </w:r>
      <w:r w:rsidR="00E5733B">
        <w:rPr>
          <w:rFonts w:ascii="Angsana New" w:hAnsi="Angsana New" w:hint="cs"/>
          <w:sz w:val="30"/>
          <w:szCs w:val="30"/>
          <w:cs/>
        </w:rPr>
        <w:t>่างไรก็ตาม บริษัทได้</w:t>
      </w:r>
      <w:r w:rsidR="00842CD2">
        <w:rPr>
          <w:rFonts w:ascii="Angsana New" w:hAnsi="Angsana New" w:hint="cs"/>
          <w:sz w:val="30"/>
          <w:szCs w:val="30"/>
          <w:cs/>
        </w:rPr>
        <w:t>ลดความเสี่ยงดังกล่าวโดยการ</w:t>
      </w:r>
      <w:r w:rsidR="00E5733B">
        <w:rPr>
          <w:rFonts w:ascii="Angsana New" w:hAnsi="Angsana New" w:hint="cs"/>
          <w:sz w:val="30"/>
          <w:szCs w:val="30"/>
          <w:cs/>
        </w:rPr>
        <w:t>ทำสัญญาแลกเปลี่ยนอัตราดอกเบี้ย</w:t>
      </w:r>
      <w:r w:rsidR="003C7537">
        <w:rPr>
          <w:rFonts w:ascii="Angsana New" w:hAnsi="Angsana New" w:hint="cs"/>
          <w:sz w:val="30"/>
          <w:szCs w:val="30"/>
          <w:cs/>
        </w:rPr>
        <w:t>เพื่อป้องกันความเสี่ยงที่</w:t>
      </w:r>
      <w:r w:rsidR="00842CD2">
        <w:rPr>
          <w:rFonts w:ascii="Angsana New" w:hAnsi="Angsana New" w:hint="cs"/>
          <w:sz w:val="30"/>
          <w:szCs w:val="30"/>
          <w:cs/>
        </w:rPr>
        <w:t>จะ</w:t>
      </w:r>
      <w:r w:rsidR="003C7537">
        <w:rPr>
          <w:rFonts w:ascii="Angsana New" w:hAnsi="Angsana New" w:hint="cs"/>
          <w:sz w:val="30"/>
          <w:szCs w:val="30"/>
          <w:cs/>
        </w:rPr>
        <w:t>เกิดจากความผันผวนของ</w:t>
      </w:r>
      <w:r w:rsidR="00517AD7">
        <w:rPr>
          <w:rFonts w:ascii="Angsana New" w:hAnsi="Angsana New" w:hint="cs"/>
          <w:sz w:val="30"/>
          <w:szCs w:val="30"/>
          <w:cs/>
        </w:rPr>
        <w:t>อัตราดอกเบี้ยดังกล่าว</w:t>
      </w:r>
    </w:p>
    <w:p w14:paraId="48391619" w14:textId="77777777" w:rsidR="006B4DD5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13C371" w14:textId="77777777" w:rsidR="00842CD2" w:rsidRDefault="00842CD2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3DBB2A" w14:textId="77777777" w:rsidR="00842CD2" w:rsidRDefault="00842CD2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421081" w14:textId="77777777" w:rsidR="00842CD2" w:rsidRDefault="00842CD2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7FDAF6" w14:textId="0F1C60A5" w:rsidR="00842CD2" w:rsidRDefault="00842CD2" w:rsidP="00213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 และระยะเวลาที่ครบกำหนดชำระมีดังนี้</w:t>
      </w:r>
    </w:p>
    <w:p w14:paraId="4EB44746" w14:textId="77777777" w:rsidR="00842CD2" w:rsidRPr="00842CD2" w:rsidRDefault="00842CD2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pPr w:leftFromText="180" w:rightFromText="180" w:vertAnchor="text" w:horzAnchor="margin" w:tblpY="2"/>
        <w:tblW w:w="9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49"/>
        <w:gridCol w:w="180"/>
        <w:gridCol w:w="1080"/>
        <w:gridCol w:w="180"/>
        <w:gridCol w:w="1181"/>
        <w:gridCol w:w="180"/>
        <w:gridCol w:w="1080"/>
        <w:gridCol w:w="180"/>
        <w:gridCol w:w="990"/>
      </w:tblGrid>
      <w:tr w:rsidR="00E828D5" w:rsidRPr="005471B4" w14:paraId="6213D48E" w14:textId="77777777" w:rsidTr="00E828D5">
        <w:trPr>
          <w:cantSplit/>
          <w:trHeight w:val="113"/>
          <w:tblHeader/>
        </w:trPr>
        <w:tc>
          <w:tcPr>
            <w:tcW w:w="4759" w:type="dxa"/>
            <w:gridSpan w:val="3"/>
            <w:shd w:val="clear" w:color="auto" w:fill="auto"/>
            <w:vAlign w:val="bottom"/>
          </w:tcPr>
          <w:p w14:paraId="55E197C4" w14:textId="77777777" w:rsidR="00E828D5" w:rsidRPr="00E828D5" w:rsidRDefault="00E828D5" w:rsidP="00F13AE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71" w:type="dxa"/>
            <w:gridSpan w:val="7"/>
            <w:shd w:val="clear" w:color="auto" w:fill="auto"/>
          </w:tcPr>
          <w:p w14:paraId="69276633" w14:textId="77777777" w:rsidR="00E828D5" w:rsidRPr="00C52C41" w:rsidRDefault="00E828D5" w:rsidP="00E82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A88182A" w14:textId="2788A120" w:rsidR="00E828D5" w:rsidRPr="00E828D5" w:rsidRDefault="00E828D5" w:rsidP="00E828D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828D5" w:rsidRPr="005471B4" w14:paraId="0BBC308F" w14:textId="77777777" w:rsidTr="00E828D5">
        <w:trPr>
          <w:cantSplit/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58F472F7" w14:textId="77777777" w:rsidR="00E828D5" w:rsidRPr="00E828D5" w:rsidRDefault="00E828D5" w:rsidP="00E828D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34EB5DF9" w14:textId="77777777" w:rsidR="00E828D5" w:rsidRPr="00E828D5" w:rsidRDefault="00E828D5" w:rsidP="00F13A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  <w:p w14:paraId="4480F70B" w14:textId="77777777" w:rsidR="00E828D5" w:rsidRPr="00E828D5" w:rsidRDefault="00E828D5" w:rsidP="00F13A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229235D1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275E14" w14:textId="77777777" w:rsidR="00E828D5" w:rsidRPr="00E828D5" w:rsidRDefault="00E828D5" w:rsidP="00F13A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51063A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A689431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หลังจาก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ปีแต่ภายใน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0A13B0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A21264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หลังจาก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A85CCC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FCC91C" w14:textId="77777777" w:rsidR="00E828D5" w:rsidRPr="00E828D5" w:rsidRDefault="00E828D5" w:rsidP="00F13A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</w:t>
            </w:r>
            <w:r w:rsidRPr="00E828D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วม</w:t>
            </w:r>
          </w:p>
        </w:tc>
      </w:tr>
      <w:tr w:rsidR="00E828D5" w:rsidRPr="005471B4" w14:paraId="3A2ED044" w14:textId="77777777" w:rsidTr="00E828D5">
        <w:trPr>
          <w:cantSplit/>
          <w:tblHeader/>
        </w:trPr>
        <w:tc>
          <w:tcPr>
            <w:tcW w:w="3330" w:type="dxa"/>
            <w:shd w:val="clear" w:color="auto" w:fill="auto"/>
          </w:tcPr>
          <w:p w14:paraId="4D9F9B51" w14:textId="77777777" w:rsidR="00E828D5" w:rsidRPr="00A967F7" w:rsidRDefault="00E828D5" w:rsidP="00F13AEF">
            <w:pPr>
              <w:ind w:left="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7F164332" w14:textId="77777777" w:rsidR="00E828D5" w:rsidRPr="00A967F7" w:rsidRDefault="00E828D5" w:rsidP="00F13AEF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141CCE07" w14:textId="77777777" w:rsidR="00E828D5" w:rsidRPr="00A967F7" w:rsidRDefault="00E828D5" w:rsidP="00F13AEF">
            <w:pPr>
              <w:ind w:left="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71" w:type="dxa"/>
            <w:gridSpan w:val="7"/>
            <w:shd w:val="clear" w:color="auto" w:fill="auto"/>
          </w:tcPr>
          <w:p w14:paraId="30189592" w14:textId="0FD8C546" w:rsidR="00E828D5" w:rsidRPr="00A967F7" w:rsidRDefault="00A967F7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="00E828D5"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E828D5" w:rsidRPr="005471B4" w14:paraId="1223E4C0" w14:textId="77777777" w:rsidTr="00E828D5">
        <w:trPr>
          <w:cantSplit/>
        </w:trPr>
        <w:tc>
          <w:tcPr>
            <w:tcW w:w="3330" w:type="dxa"/>
            <w:shd w:val="clear" w:color="auto" w:fill="auto"/>
          </w:tcPr>
          <w:p w14:paraId="30F88C75" w14:textId="7CFE09E1" w:rsidR="00E828D5" w:rsidRPr="00E828D5" w:rsidRDefault="00E828D5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E828D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6789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49" w:type="dxa"/>
            <w:shd w:val="clear" w:color="auto" w:fill="auto"/>
          </w:tcPr>
          <w:p w14:paraId="4A31307B" w14:textId="48EE4378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1DBF91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4AF231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3A3DCE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6F61F95A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A7D2A8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D492C4E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358BCC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040D478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828D5" w:rsidRPr="005471B4" w14:paraId="0523F13A" w14:textId="77777777" w:rsidTr="00E828D5">
        <w:trPr>
          <w:cantSplit/>
        </w:trPr>
        <w:tc>
          <w:tcPr>
            <w:tcW w:w="3330" w:type="dxa"/>
            <w:shd w:val="clear" w:color="auto" w:fill="auto"/>
          </w:tcPr>
          <w:p w14:paraId="060B5579" w14:textId="77777777" w:rsidR="00E828D5" w:rsidRPr="00E828D5" w:rsidRDefault="00E828D5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49" w:type="dxa"/>
            <w:shd w:val="clear" w:color="auto" w:fill="auto"/>
          </w:tcPr>
          <w:p w14:paraId="7BDAAD83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3F8164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253841E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001B83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042C354E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05941B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40F8E14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CA4691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2021672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4DC7" w:rsidRPr="005471B4" w14:paraId="18B4EE44" w14:textId="77777777" w:rsidTr="00F26AD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01CC246" w14:textId="7C20ED2A" w:rsidR="00C74DC7" w:rsidRPr="00E828D5" w:rsidRDefault="00C74DC7" w:rsidP="00027F9C">
            <w:pPr>
              <w:ind w:left="461" w:firstLine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49" w:type="dxa"/>
            <w:shd w:val="clear" w:color="auto" w:fill="auto"/>
          </w:tcPr>
          <w:p w14:paraId="5A55C295" w14:textId="5DE2DF58" w:rsidR="00C74DC7" w:rsidRPr="00E828D5" w:rsidRDefault="00027F9C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1.50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  <w:r w:rsidR="008B6A0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2.18</w:t>
            </w:r>
          </w:p>
        </w:tc>
        <w:tc>
          <w:tcPr>
            <w:tcW w:w="180" w:type="dxa"/>
            <w:shd w:val="clear" w:color="auto" w:fill="auto"/>
          </w:tcPr>
          <w:p w14:paraId="2716AF17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47BA7B" w14:textId="6C345825" w:rsidR="00C74DC7" w:rsidRPr="00E828D5" w:rsidRDefault="008B6A02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314,063</w:t>
            </w:r>
          </w:p>
        </w:tc>
        <w:tc>
          <w:tcPr>
            <w:tcW w:w="180" w:type="dxa"/>
            <w:shd w:val="clear" w:color="auto" w:fill="auto"/>
          </w:tcPr>
          <w:p w14:paraId="56C9D234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179206B6" w14:textId="30A65636" w:rsidR="00C74DC7" w:rsidRPr="00E828D5" w:rsidRDefault="008B6A02" w:rsidP="00C74DC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182438" w14:textId="77777777" w:rsidR="00C74DC7" w:rsidRPr="00E828D5" w:rsidRDefault="00C74DC7" w:rsidP="00C74DC7">
            <w:pPr>
              <w:pStyle w:val="acctfourfigures"/>
              <w:tabs>
                <w:tab w:val="decimal" w:pos="65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13269B6" w14:textId="21B5DAD4" w:rsidR="00C74DC7" w:rsidRPr="00E828D5" w:rsidRDefault="008B6A02" w:rsidP="00C74DC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0E3E22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B72A872" w14:textId="4CD43E85" w:rsidR="00C74DC7" w:rsidRPr="00E828D5" w:rsidRDefault="008B6A02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314,063</w:t>
            </w:r>
          </w:p>
        </w:tc>
      </w:tr>
      <w:tr w:rsidR="00C74DC7" w:rsidRPr="005471B4" w14:paraId="02C3B7DE" w14:textId="77777777" w:rsidTr="00F13AEF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BC022B4" w14:textId="05B01417" w:rsidR="00C74DC7" w:rsidRPr="00E828D5" w:rsidRDefault="00C74DC7" w:rsidP="00027F9C">
            <w:pPr>
              <w:ind w:left="461" w:firstLine="191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</w:tcPr>
          <w:p w14:paraId="25002909" w14:textId="21023191" w:rsidR="00C74DC7" w:rsidRPr="00E828D5" w:rsidRDefault="008B6A02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180" w:type="dxa"/>
            <w:shd w:val="clear" w:color="auto" w:fill="auto"/>
          </w:tcPr>
          <w:p w14:paraId="1233095A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FA7552" w14:textId="2F2686CB" w:rsidR="00C74DC7" w:rsidRPr="00E828D5" w:rsidRDefault="008B6A02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18,727</w:t>
            </w:r>
          </w:p>
        </w:tc>
        <w:tc>
          <w:tcPr>
            <w:tcW w:w="180" w:type="dxa"/>
            <w:shd w:val="clear" w:color="auto" w:fill="auto"/>
          </w:tcPr>
          <w:p w14:paraId="0573AA67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415CDC34" w14:textId="7846269D" w:rsidR="00C74DC7" w:rsidRPr="00E828D5" w:rsidRDefault="008B6A02" w:rsidP="00C74DC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7885DE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4B45A5D" w14:textId="5898B91A" w:rsidR="00C74DC7" w:rsidRPr="00E828D5" w:rsidRDefault="008B6A02" w:rsidP="00C74DC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FB448E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381B9D9" w14:textId="056F4A6A" w:rsidR="00C74DC7" w:rsidRPr="00E828D5" w:rsidRDefault="008B6A02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18,727</w:t>
            </w:r>
          </w:p>
        </w:tc>
      </w:tr>
      <w:tr w:rsidR="00C74DC7" w:rsidRPr="005471B4" w14:paraId="55DDD780" w14:textId="77777777" w:rsidTr="00E828D5">
        <w:trPr>
          <w:cantSplit/>
        </w:trPr>
        <w:tc>
          <w:tcPr>
            <w:tcW w:w="3330" w:type="dxa"/>
            <w:shd w:val="clear" w:color="auto" w:fill="auto"/>
          </w:tcPr>
          <w:p w14:paraId="648270C0" w14:textId="77777777" w:rsidR="00C74DC7" w:rsidRPr="00E828D5" w:rsidRDefault="00C74DC7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49" w:type="dxa"/>
            <w:shd w:val="clear" w:color="auto" w:fill="auto"/>
          </w:tcPr>
          <w:p w14:paraId="7B2C5F9F" w14:textId="77777777" w:rsidR="00C74DC7" w:rsidRPr="00E828D5" w:rsidRDefault="00C74DC7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05D49D9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E70A09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B78CD04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745DF2CF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38DFAA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E96F53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609293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0E3FFEC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4DC7" w:rsidRPr="005471B4" w14:paraId="2ED4F498" w14:textId="77777777" w:rsidTr="00F13AEF">
        <w:trPr>
          <w:cantSplit/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3AA13061" w14:textId="310A5C4D" w:rsidR="00C74DC7" w:rsidRPr="00E828D5" w:rsidRDefault="00C74DC7" w:rsidP="00027F9C">
            <w:pPr>
              <w:ind w:left="461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49" w:type="dxa"/>
            <w:shd w:val="clear" w:color="auto" w:fill="auto"/>
          </w:tcPr>
          <w:p w14:paraId="54C9BBC6" w14:textId="234F0358" w:rsidR="00C74DC7" w:rsidRPr="00E828D5" w:rsidRDefault="00027F9C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1.83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  <w:r w:rsidR="008B6A0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2.09</w:t>
            </w:r>
          </w:p>
        </w:tc>
        <w:tc>
          <w:tcPr>
            <w:tcW w:w="180" w:type="dxa"/>
            <w:shd w:val="clear" w:color="auto" w:fill="auto"/>
          </w:tcPr>
          <w:p w14:paraId="5A358028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1826794" w14:textId="25E2E3BD" w:rsidR="00C74DC7" w:rsidRPr="00E828D5" w:rsidRDefault="008B6A02" w:rsidP="00C74DC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CC8BEF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4C210A45" w14:textId="36443C70" w:rsidR="00C74DC7" w:rsidRPr="00E828D5" w:rsidRDefault="008B6A02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942,189</w:t>
            </w:r>
          </w:p>
        </w:tc>
        <w:tc>
          <w:tcPr>
            <w:tcW w:w="180" w:type="dxa"/>
            <w:shd w:val="clear" w:color="auto" w:fill="auto"/>
          </w:tcPr>
          <w:p w14:paraId="2A93C69E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237752B" w14:textId="7601FC39" w:rsidR="00C74DC7" w:rsidRPr="00E828D5" w:rsidRDefault="008B6A02" w:rsidP="00C74DC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9696F7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02A38E1" w14:textId="19866CAC" w:rsidR="00C74DC7" w:rsidRPr="00E828D5" w:rsidRDefault="008B6A02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942,189</w:t>
            </w:r>
          </w:p>
        </w:tc>
      </w:tr>
      <w:tr w:rsidR="00C74DC7" w:rsidRPr="005471B4" w14:paraId="7A8AF26C" w14:textId="77777777" w:rsidTr="00F13AEF">
        <w:trPr>
          <w:cantSplit/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3AB8316D" w14:textId="7583C325" w:rsidR="00C74DC7" w:rsidRPr="00E828D5" w:rsidRDefault="00C74DC7" w:rsidP="00027F9C">
            <w:pPr>
              <w:ind w:left="461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</w:tcPr>
          <w:p w14:paraId="474D0401" w14:textId="133ED233" w:rsidR="00C74DC7" w:rsidRPr="00E828D5" w:rsidRDefault="008B6A02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180" w:type="dxa"/>
            <w:shd w:val="clear" w:color="auto" w:fill="auto"/>
          </w:tcPr>
          <w:p w14:paraId="709F794B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0FD37C5" w14:textId="0C479185" w:rsidR="00C74DC7" w:rsidRPr="00E828D5" w:rsidRDefault="008B6A02" w:rsidP="00C74DC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514E6A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333A2E25" w14:textId="72CF61A3" w:rsidR="00C74DC7" w:rsidRPr="00E828D5" w:rsidRDefault="008B6A02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86,838</w:t>
            </w:r>
          </w:p>
        </w:tc>
        <w:tc>
          <w:tcPr>
            <w:tcW w:w="180" w:type="dxa"/>
            <w:shd w:val="clear" w:color="auto" w:fill="auto"/>
          </w:tcPr>
          <w:p w14:paraId="5A09222C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B70DEEF" w14:textId="4536187C" w:rsidR="00C74DC7" w:rsidRPr="00E828D5" w:rsidRDefault="008B6A02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277,777</w:t>
            </w:r>
          </w:p>
        </w:tc>
        <w:tc>
          <w:tcPr>
            <w:tcW w:w="180" w:type="dxa"/>
            <w:shd w:val="clear" w:color="auto" w:fill="auto"/>
          </w:tcPr>
          <w:p w14:paraId="24252E59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16FD6A9" w14:textId="5503C3BF" w:rsidR="00C74DC7" w:rsidRPr="00E828D5" w:rsidRDefault="008B6A02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364,615</w:t>
            </w:r>
          </w:p>
        </w:tc>
      </w:tr>
      <w:tr w:rsidR="00C74DC7" w:rsidRPr="001819D0" w14:paraId="73E0E268" w14:textId="77777777" w:rsidTr="00E828D5">
        <w:trPr>
          <w:cantSplit/>
        </w:trPr>
        <w:tc>
          <w:tcPr>
            <w:tcW w:w="3330" w:type="dxa"/>
            <w:shd w:val="clear" w:color="auto" w:fill="auto"/>
          </w:tcPr>
          <w:p w14:paraId="0C8BA9FC" w14:textId="77777777" w:rsidR="00C74DC7" w:rsidRPr="00E828D5" w:rsidRDefault="00C74DC7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shd w:val="clear" w:color="auto" w:fill="auto"/>
          </w:tcPr>
          <w:p w14:paraId="6504EA55" w14:textId="77777777" w:rsidR="00C74DC7" w:rsidRPr="00E828D5" w:rsidRDefault="00C74DC7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9EAB27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8BCB3" w14:textId="6C12BCD3" w:rsidR="00C74DC7" w:rsidRPr="00E828D5" w:rsidRDefault="008B6A02" w:rsidP="00CB6F4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332,790</w:t>
            </w:r>
          </w:p>
        </w:tc>
        <w:tc>
          <w:tcPr>
            <w:tcW w:w="180" w:type="dxa"/>
            <w:shd w:val="clear" w:color="auto" w:fill="auto"/>
          </w:tcPr>
          <w:p w14:paraId="320C0E72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30914" w14:textId="18E198F6" w:rsidR="00C74DC7" w:rsidRPr="00E828D5" w:rsidRDefault="008B6A02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1,029,027</w:t>
            </w:r>
          </w:p>
        </w:tc>
        <w:tc>
          <w:tcPr>
            <w:tcW w:w="180" w:type="dxa"/>
            <w:shd w:val="clear" w:color="auto" w:fill="auto"/>
          </w:tcPr>
          <w:p w14:paraId="0ACFF9B1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AC255" w14:textId="4756179A" w:rsidR="00C74DC7" w:rsidRPr="00E828D5" w:rsidRDefault="008B6A02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277,777</w:t>
            </w:r>
          </w:p>
        </w:tc>
        <w:tc>
          <w:tcPr>
            <w:tcW w:w="180" w:type="dxa"/>
            <w:shd w:val="clear" w:color="auto" w:fill="auto"/>
          </w:tcPr>
          <w:p w14:paraId="1CEE1837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23A795" w14:textId="0C79583F" w:rsidR="00C74DC7" w:rsidRPr="001819D0" w:rsidRDefault="008B6A02" w:rsidP="00CB6F4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1,639,594</w:t>
            </w:r>
          </w:p>
        </w:tc>
      </w:tr>
      <w:tr w:rsidR="00BF30C0" w:rsidRPr="001819D0" w14:paraId="3334BB46" w14:textId="77777777" w:rsidTr="00BF30C0">
        <w:trPr>
          <w:cantSplit/>
        </w:trPr>
        <w:tc>
          <w:tcPr>
            <w:tcW w:w="3330" w:type="dxa"/>
            <w:shd w:val="clear" w:color="auto" w:fill="auto"/>
          </w:tcPr>
          <w:p w14:paraId="22E7789F" w14:textId="77777777" w:rsidR="00BF30C0" w:rsidRPr="00842CD2" w:rsidRDefault="00BF30C0" w:rsidP="00027F9C">
            <w:pPr>
              <w:ind w:left="46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9" w:type="dxa"/>
            <w:shd w:val="clear" w:color="auto" w:fill="auto"/>
          </w:tcPr>
          <w:p w14:paraId="250B2F46" w14:textId="77777777" w:rsidR="00BF30C0" w:rsidRPr="00842CD2" w:rsidRDefault="00BF30C0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215D28" w14:textId="77777777" w:rsidR="00BF30C0" w:rsidRPr="00842CD2" w:rsidRDefault="00BF30C0" w:rsidP="00C74DC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FFFA15F" w14:textId="77777777" w:rsidR="00BF30C0" w:rsidRPr="00842CD2" w:rsidRDefault="00BF30C0" w:rsidP="00CB6F4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DE8B30" w14:textId="77777777" w:rsidR="00BF30C0" w:rsidRPr="00842CD2" w:rsidRDefault="00BF30C0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208E6377" w14:textId="77777777" w:rsidR="00BF30C0" w:rsidRPr="00842CD2" w:rsidRDefault="00BF30C0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8A9A75" w14:textId="77777777" w:rsidR="00BF30C0" w:rsidRPr="00842CD2" w:rsidRDefault="00BF30C0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D544643" w14:textId="77777777" w:rsidR="00BF30C0" w:rsidRPr="00842CD2" w:rsidRDefault="00BF30C0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5181DF3" w14:textId="77777777" w:rsidR="00BF30C0" w:rsidRPr="00842CD2" w:rsidRDefault="00BF30C0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941FA86" w14:textId="77777777" w:rsidR="00BF30C0" w:rsidRPr="00842CD2" w:rsidRDefault="00BF30C0" w:rsidP="00CB6F4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C74DC7" w:rsidRPr="005471B4" w14:paraId="7877A7BD" w14:textId="77777777" w:rsidTr="00F13AEF">
        <w:trPr>
          <w:cantSplit/>
        </w:trPr>
        <w:tc>
          <w:tcPr>
            <w:tcW w:w="3330" w:type="dxa"/>
            <w:shd w:val="clear" w:color="auto" w:fill="auto"/>
          </w:tcPr>
          <w:p w14:paraId="22E644CF" w14:textId="01DC68F4" w:rsidR="00C74DC7" w:rsidRPr="00E828D5" w:rsidRDefault="00C74DC7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E828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967896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49" w:type="dxa"/>
            <w:shd w:val="clear" w:color="auto" w:fill="auto"/>
          </w:tcPr>
          <w:p w14:paraId="76EA6D1F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6939BF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1D9150D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096433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5355AF26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2D2E9B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561B610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0928823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07D7829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4DC7" w:rsidRPr="005471B4" w14:paraId="70D9E20E" w14:textId="77777777" w:rsidTr="00F13AEF">
        <w:trPr>
          <w:cantSplit/>
        </w:trPr>
        <w:tc>
          <w:tcPr>
            <w:tcW w:w="3330" w:type="dxa"/>
            <w:shd w:val="clear" w:color="auto" w:fill="auto"/>
          </w:tcPr>
          <w:p w14:paraId="216AFE9D" w14:textId="77777777" w:rsidR="00C74DC7" w:rsidRPr="00E828D5" w:rsidRDefault="00C74DC7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49" w:type="dxa"/>
            <w:shd w:val="clear" w:color="auto" w:fill="auto"/>
          </w:tcPr>
          <w:p w14:paraId="20B697BE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E80B2C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C0164D6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863505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63ACBB09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902747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3FB4EB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0C8B63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84C4403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67896" w:rsidRPr="005471B4" w14:paraId="401F7CCB" w14:textId="77777777" w:rsidTr="00967896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6AFA77A" w14:textId="2939930A" w:rsidR="00967896" w:rsidRPr="00E828D5" w:rsidRDefault="00027F9C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967896"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="00967896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49" w:type="dxa"/>
            <w:shd w:val="clear" w:color="auto" w:fill="auto"/>
          </w:tcPr>
          <w:p w14:paraId="0BB8BF27" w14:textId="7C3398A8" w:rsidR="00967896" w:rsidRPr="00E828D5" w:rsidRDefault="00967896" w:rsidP="00967896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1.21</w:t>
            </w:r>
            <w:r w:rsidR="00027F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027F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1.51</w:t>
            </w:r>
          </w:p>
        </w:tc>
        <w:tc>
          <w:tcPr>
            <w:tcW w:w="180" w:type="dxa"/>
            <w:shd w:val="clear" w:color="auto" w:fill="auto"/>
          </w:tcPr>
          <w:p w14:paraId="4989E7C0" w14:textId="77777777" w:rsidR="00967896" w:rsidRPr="00E828D5" w:rsidRDefault="00967896" w:rsidP="0096789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8C8D83" w14:textId="52E55B96" w:rsidR="00967896" w:rsidRPr="00E828D5" w:rsidRDefault="00967896" w:rsidP="00BF30C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881,144</w:t>
            </w:r>
          </w:p>
        </w:tc>
        <w:tc>
          <w:tcPr>
            <w:tcW w:w="180" w:type="dxa"/>
            <w:shd w:val="clear" w:color="auto" w:fill="auto"/>
          </w:tcPr>
          <w:p w14:paraId="0D1DAF7D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46E1FA2B" w14:textId="08031F04" w:rsidR="00967896" w:rsidRPr="00E828D5" w:rsidRDefault="00967896" w:rsidP="00BF30C0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472075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1B5045E" w14:textId="2180F0B0" w:rsidR="00967896" w:rsidRPr="00E828D5" w:rsidRDefault="00967896" w:rsidP="00BF30C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755827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8C38704" w14:textId="562AF88E" w:rsidR="00967896" w:rsidRPr="00E828D5" w:rsidRDefault="00967896" w:rsidP="00BF30C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881,144</w:t>
            </w:r>
          </w:p>
        </w:tc>
      </w:tr>
      <w:tr w:rsidR="00967896" w:rsidRPr="005471B4" w14:paraId="640D90E3" w14:textId="77777777" w:rsidTr="00F13AEF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C68046F" w14:textId="20CAAEF1" w:rsidR="00967896" w:rsidRPr="00033A8E" w:rsidRDefault="00027F9C" w:rsidP="00027F9C">
            <w:pPr>
              <w:ind w:left="46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967896"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="00967896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49" w:type="dxa"/>
            <w:shd w:val="clear" w:color="auto" w:fill="auto"/>
          </w:tcPr>
          <w:p w14:paraId="7D7EFA33" w14:textId="23BBDECF" w:rsidR="00967896" w:rsidRDefault="00967896" w:rsidP="00967896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1.83</w:t>
            </w:r>
            <w:r w:rsidR="00027F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027F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2.80</w:t>
            </w:r>
          </w:p>
        </w:tc>
        <w:tc>
          <w:tcPr>
            <w:tcW w:w="180" w:type="dxa"/>
            <w:shd w:val="clear" w:color="auto" w:fill="auto"/>
          </w:tcPr>
          <w:p w14:paraId="0B517B9B" w14:textId="77777777" w:rsidR="00967896" w:rsidRPr="00E828D5" w:rsidRDefault="00967896" w:rsidP="0096789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FFF8D33" w14:textId="733A79DE" w:rsidR="00967896" w:rsidRDefault="00967896" w:rsidP="00BF30C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534,172</w:t>
            </w:r>
          </w:p>
        </w:tc>
        <w:tc>
          <w:tcPr>
            <w:tcW w:w="180" w:type="dxa"/>
            <w:shd w:val="clear" w:color="auto" w:fill="auto"/>
          </w:tcPr>
          <w:p w14:paraId="19D8B798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2A08026F" w14:textId="25622360" w:rsidR="00967896" w:rsidRDefault="00967896" w:rsidP="008B6A0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52295B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09310C" w14:textId="40F3D8BD" w:rsidR="00967896" w:rsidRDefault="00967896" w:rsidP="00BF30C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AB5A8B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ABD87BF" w14:textId="65CEB3B5" w:rsidR="00967896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534,172</w:t>
            </w:r>
          </w:p>
        </w:tc>
      </w:tr>
      <w:tr w:rsidR="00967896" w:rsidRPr="005471B4" w14:paraId="48B1DF08" w14:textId="77777777" w:rsidTr="00F13AEF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1C2316A" w14:textId="1AA611E5" w:rsidR="00967896" w:rsidRPr="00E828D5" w:rsidRDefault="00027F9C" w:rsidP="00027F9C">
            <w:pPr>
              <w:ind w:left="4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967896"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</w:tcPr>
          <w:p w14:paraId="41EE92F0" w14:textId="01DC2D2F" w:rsidR="00967896" w:rsidRPr="00E828D5" w:rsidRDefault="00967896" w:rsidP="00967896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180" w:type="dxa"/>
            <w:shd w:val="clear" w:color="auto" w:fill="auto"/>
          </w:tcPr>
          <w:p w14:paraId="7887DC86" w14:textId="77777777" w:rsidR="00967896" w:rsidRPr="00E828D5" w:rsidRDefault="00967896" w:rsidP="0096789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23EAA2" w14:textId="73C2E31A" w:rsidR="00967896" w:rsidRPr="00E828D5" w:rsidRDefault="00967896" w:rsidP="00BF30C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17,667</w:t>
            </w:r>
          </w:p>
        </w:tc>
        <w:tc>
          <w:tcPr>
            <w:tcW w:w="180" w:type="dxa"/>
            <w:shd w:val="clear" w:color="auto" w:fill="auto"/>
          </w:tcPr>
          <w:p w14:paraId="6FECF655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70B2FE88" w14:textId="1612D059" w:rsidR="00967896" w:rsidRPr="00E828D5" w:rsidRDefault="00967896" w:rsidP="008B6A0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DB97BA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C5878D7" w14:textId="380D5A3A" w:rsidR="00967896" w:rsidRPr="00E828D5" w:rsidRDefault="00967896" w:rsidP="00BF30C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208169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F11608D" w14:textId="27EE0E02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17,667</w:t>
            </w:r>
          </w:p>
        </w:tc>
      </w:tr>
      <w:tr w:rsidR="00967896" w:rsidRPr="005471B4" w14:paraId="101EF7FF" w14:textId="77777777" w:rsidTr="00F13AEF">
        <w:trPr>
          <w:cantSplit/>
        </w:trPr>
        <w:tc>
          <w:tcPr>
            <w:tcW w:w="3330" w:type="dxa"/>
            <w:shd w:val="clear" w:color="auto" w:fill="auto"/>
          </w:tcPr>
          <w:p w14:paraId="6A9590ED" w14:textId="77777777" w:rsidR="00967896" w:rsidRPr="00E828D5" w:rsidRDefault="00967896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49" w:type="dxa"/>
            <w:shd w:val="clear" w:color="auto" w:fill="auto"/>
          </w:tcPr>
          <w:p w14:paraId="06E5CF82" w14:textId="77777777" w:rsidR="00967896" w:rsidRPr="00E828D5" w:rsidRDefault="00967896" w:rsidP="009678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5667EC" w14:textId="77777777" w:rsidR="00967896" w:rsidRPr="00E828D5" w:rsidRDefault="00967896" w:rsidP="0096789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DD9D54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E97C20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7A4BC4F1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CF5247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7944A07" w14:textId="77777777" w:rsidR="00967896" w:rsidRPr="00E828D5" w:rsidRDefault="00967896" w:rsidP="00BF30C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E8DF63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CEA1B9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67896" w:rsidRPr="005471B4" w14:paraId="6E89DF2E" w14:textId="77777777" w:rsidTr="00F13AEF">
        <w:trPr>
          <w:cantSplit/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7463C49C" w14:textId="70093676" w:rsidR="00967896" w:rsidRPr="00033A8E" w:rsidRDefault="00027F9C" w:rsidP="00027F9C">
            <w:pPr>
              <w:ind w:left="46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967896"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="00967896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49" w:type="dxa"/>
            <w:shd w:val="clear" w:color="auto" w:fill="auto"/>
          </w:tcPr>
          <w:p w14:paraId="327A87D6" w14:textId="5C833037" w:rsidR="00967896" w:rsidRDefault="00967896" w:rsidP="0096789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1.83</w:t>
            </w:r>
            <w:r w:rsidR="00027F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027F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2.80</w:t>
            </w:r>
          </w:p>
        </w:tc>
        <w:tc>
          <w:tcPr>
            <w:tcW w:w="180" w:type="dxa"/>
            <w:shd w:val="clear" w:color="auto" w:fill="auto"/>
          </w:tcPr>
          <w:p w14:paraId="21B9FDA0" w14:textId="77777777" w:rsidR="00967896" w:rsidRPr="00E828D5" w:rsidRDefault="00967896" w:rsidP="0096789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743B7A4" w14:textId="6D2E6AF8" w:rsidR="00967896" w:rsidRDefault="00967896" w:rsidP="00BF30C0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E90A95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3647E7A5" w14:textId="28CA979E" w:rsidR="00967896" w:rsidRDefault="00967896" w:rsidP="00BF30C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1,038,432</w:t>
            </w:r>
          </w:p>
        </w:tc>
        <w:tc>
          <w:tcPr>
            <w:tcW w:w="180" w:type="dxa"/>
            <w:shd w:val="clear" w:color="auto" w:fill="auto"/>
          </w:tcPr>
          <w:p w14:paraId="7F8E85F8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B683EA" w14:textId="7F27550C" w:rsidR="00967896" w:rsidRDefault="00967896" w:rsidP="00BF30C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EF7590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27DC8B7" w14:textId="22F6A698" w:rsidR="00967896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1,038,432</w:t>
            </w:r>
          </w:p>
        </w:tc>
      </w:tr>
      <w:tr w:rsidR="00967896" w:rsidRPr="005471B4" w14:paraId="2FAD123E" w14:textId="77777777" w:rsidTr="00F13AEF">
        <w:trPr>
          <w:cantSplit/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0F1CB78C" w14:textId="2C7B3685" w:rsidR="00967896" w:rsidRPr="00E828D5" w:rsidRDefault="00027F9C" w:rsidP="00027F9C">
            <w:pPr>
              <w:ind w:left="4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967896"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</w:tcPr>
          <w:p w14:paraId="5BBA3B64" w14:textId="26876AD9" w:rsidR="00967896" w:rsidRPr="00E828D5" w:rsidRDefault="00967896" w:rsidP="0096789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180" w:type="dxa"/>
            <w:shd w:val="clear" w:color="auto" w:fill="auto"/>
          </w:tcPr>
          <w:p w14:paraId="12855AC0" w14:textId="77777777" w:rsidR="00967896" w:rsidRPr="00E828D5" w:rsidRDefault="00967896" w:rsidP="0096789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0F72F0D" w14:textId="03BD1418" w:rsidR="00967896" w:rsidRPr="00E828D5" w:rsidRDefault="00967896" w:rsidP="00BF30C0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D4BB26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0D1C67D7" w14:textId="4F9A5329" w:rsidR="00967896" w:rsidRPr="00E828D5" w:rsidRDefault="00967896" w:rsidP="008B6A0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81,923</w:t>
            </w:r>
          </w:p>
        </w:tc>
        <w:tc>
          <w:tcPr>
            <w:tcW w:w="180" w:type="dxa"/>
            <w:shd w:val="clear" w:color="auto" w:fill="auto"/>
          </w:tcPr>
          <w:p w14:paraId="15C85E14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CDD6DE" w14:textId="21DBD073" w:rsidR="00967896" w:rsidRPr="00E828D5" w:rsidRDefault="00967896" w:rsidP="00BF30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301,419</w:t>
            </w:r>
          </w:p>
        </w:tc>
        <w:tc>
          <w:tcPr>
            <w:tcW w:w="180" w:type="dxa"/>
            <w:shd w:val="clear" w:color="auto" w:fill="auto"/>
          </w:tcPr>
          <w:p w14:paraId="6DB8E5ED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959A8C9" w14:textId="784587DD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383,342</w:t>
            </w:r>
          </w:p>
        </w:tc>
      </w:tr>
      <w:tr w:rsidR="00967896" w:rsidRPr="001819D0" w14:paraId="3D606456" w14:textId="77777777" w:rsidTr="00F13AEF">
        <w:trPr>
          <w:cantSplit/>
        </w:trPr>
        <w:tc>
          <w:tcPr>
            <w:tcW w:w="3330" w:type="dxa"/>
            <w:shd w:val="clear" w:color="auto" w:fill="auto"/>
          </w:tcPr>
          <w:p w14:paraId="5697C9FA" w14:textId="77777777" w:rsidR="00967896" w:rsidRPr="00E828D5" w:rsidRDefault="00967896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shd w:val="clear" w:color="auto" w:fill="auto"/>
          </w:tcPr>
          <w:p w14:paraId="182C52AA" w14:textId="77777777" w:rsidR="00967896" w:rsidRPr="00E828D5" w:rsidRDefault="00967896" w:rsidP="009678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6C0B3D" w14:textId="77777777" w:rsidR="00967896" w:rsidRPr="00E828D5" w:rsidRDefault="00967896" w:rsidP="0096789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807F1" w14:textId="4E2C4274" w:rsidR="00967896" w:rsidRPr="0089679E" w:rsidRDefault="00967896" w:rsidP="00BF30C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1,432,983</w:t>
            </w:r>
          </w:p>
        </w:tc>
        <w:tc>
          <w:tcPr>
            <w:tcW w:w="180" w:type="dxa"/>
            <w:shd w:val="clear" w:color="auto" w:fill="auto"/>
          </w:tcPr>
          <w:p w14:paraId="745567DD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E75C9" w14:textId="3BB7A362" w:rsidR="00967896" w:rsidRPr="00E828D5" w:rsidRDefault="00967896" w:rsidP="008B6A0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1,120,355</w:t>
            </w:r>
          </w:p>
        </w:tc>
        <w:tc>
          <w:tcPr>
            <w:tcW w:w="180" w:type="dxa"/>
            <w:shd w:val="clear" w:color="auto" w:fill="auto"/>
          </w:tcPr>
          <w:p w14:paraId="0D795419" w14:textId="77777777" w:rsidR="00967896" w:rsidRPr="00E828D5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BFFC7" w14:textId="1F2E12E3" w:rsidR="00967896" w:rsidRPr="007B6EC6" w:rsidRDefault="00967896" w:rsidP="00BF30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301,419</w:t>
            </w:r>
          </w:p>
        </w:tc>
        <w:tc>
          <w:tcPr>
            <w:tcW w:w="180" w:type="dxa"/>
            <w:shd w:val="clear" w:color="auto" w:fill="auto"/>
          </w:tcPr>
          <w:p w14:paraId="35B02DB7" w14:textId="77777777" w:rsidR="00967896" w:rsidRPr="007B6EC6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696B5" w14:textId="59A0CB80" w:rsidR="00967896" w:rsidRPr="001819D0" w:rsidRDefault="00967896" w:rsidP="0096789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181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854</w:t>
            </w:r>
            <w:r w:rsidRPr="00181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757</w:t>
            </w:r>
          </w:p>
        </w:tc>
      </w:tr>
    </w:tbl>
    <w:p w14:paraId="1B923032" w14:textId="77777777" w:rsidR="00E828D5" w:rsidRPr="00842CD2" w:rsidRDefault="00E828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5111A0A9" w14:textId="77777777"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2C4D5C98" w14:textId="77777777" w:rsidR="006B4DD5" w:rsidRPr="00842CD2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6654D48B" w14:textId="4B5A8BAE" w:rsidR="00CC295C" w:rsidRDefault="006B4DD5" w:rsidP="00970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บริษัทได้ทำสัญญาซื้อขายเงินตราต่างประเทศล่วงหน้า ซึ่งรายการดังกล่าวจะมีอายุไม่เกินหนึ่งปี</w:t>
      </w:r>
      <w:r w:rsidR="00031529">
        <w:rPr>
          <w:rFonts w:ascii="Angsana New" w:hAnsi="Angsana New" w:hint="cs"/>
          <w:sz w:val="30"/>
          <w:szCs w:val="30"/>
          <w:cs/>
        </w:rPr>
        <w:t>และสัญญาแลกเปลี่ยนเงินตราต่างประเทศ</w:t>
      </w:r>
      <w:r w:rsidRPr="00C52C41">
        <w:rPr>
          <w:rFonts w:ascii="Angsana New" w:hAnsi="Angsana New"/>
          <w:sz w:val="30"/>
          <w:szCs w:val="30"/>
          <w:cs/>
        </w:rPr>
        <w:t xml:space="preserve"> เพื่อป้องกันความเสี่ยงของสินทรัพย์และหนี้สินทางการเงินที่เป็นเงินตราต่างประเทศ 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  <w:r w:rsidR="00CC295C">
        <w:rPr>
          <w:rFonts w:ascii="Angsana New" w:hAnsi="Angsana New"/>
          <w:sz w:val="30"/>
          <w:szCs w:val="30"/>
          <w:cs/>
        </w:rPr>
        <w:br w:type="page"/>
      </w:r>
    </w:p>
    <w:p w14:paraId="3496D757" w14:textId="5619C6AD" w:rsidR="006B4DD5" w:rsidRDefault="006B4DD5" w:rsidP="00304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0181B">
        <w:rPr>
          <w:rFonts w:ascii="Angsana New" w:hAnsi="Angsana New" w:hint="cs"/>
          <w:sz w:val="30"/>
          <w:szCs w:val="30"/>
          <w:cs/>
        </w:rPr>
        <w:t xml:space="preserve">31 มีนาคม </w:t>
      </w:r>
      <w:r w:rsidRPr="00C52C41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</w:t>
      </w:r>
      <w:r w:rsidR="00304295">
        <w:rPr>
          <w:rFonts w:ascii="Angsana New" w:hAnsi="Angsana New"/>
          <w:sz w:val="30"/>
          <w:szCs w:val="30"/>
          <w:cs/>
        </w:rPr>
        <w:t>ต่างประเทศ</w:t>
      </w:r>
      <w:r w:rsidR="00785935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ดังนี้</w:t>
      </w:r>
    </w:p>
    <w:p w14:paraId="19CFF754" w14:textId="77777777" w:rsidR="002B454B" w:rsidRPr="00A27699" w:rsidRDefault="002B454B" w:rsidP="00281C5A">
      <w:pPr>
        <w:pStyle w:val="BodyText2"/>
        <w:spacing w:line="200" w:lineRule="atLeast"/>
        <w:ind w:left="0" w:firstLine="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8"/>
        <w:gridCol w:w="810"/>
        <w:gridCol w:w="1710"/>
        <w:gridCol w:w="246"/>
        <w:gridCol w:w="1734"/>
      </w:tblGrid>
      <w:tr w:rsidR="0004557F" w:rsidRPr="007B32AC" w14:paraId="0C6632B5" w14:textId="77777777" w:rsidTr="00CC295C">
        <w:trPr>
          <w:tblHeader/>
        </w:trPr>
        <w:tc>
          <w:tcPr>
            <w:tcW w:w="4788" w:type="dxa"/>
          </w:tcPr>
          <w:p w14:paraId="5A50195F" w14:textId="77777777" w:rsidR="0004557F" w:rsidRPr="007B32AC" w:rsidRDefault="0004557F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DEA32C5" w14:textId="77777777" w:rsidR="0004557F" w:rsidRDefault="0004557F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CAA8091" w14:textId="77777777" w:rsidR="0004557F" w:rsidRPr="007B32AC" w:rsidRDefault="0004557F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412FBB7" w14:textId="77777777" w:rsidR="0004557F" w:rsidRPr="00C52C41" w:rsidRDefault="0004557F" w:rsidP="0004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74F6870" w14:textId="77777777" w:rsidR="0004557F" w:rsidRPr="007B32AC" w:rsidRDefault="0004557F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1007" w:rsidRPr="007B32AC" w14:paraId="5520EC5C" w14:textId="77777777" w:rsidTr="00CC295C">
        <w:trPr>
          <w:tblHeader/>
        </w:trPr>
        <w:tc>
          <w:tcPr>
            <w:tcW w:w="4788" w:type="dxa"/>
          </w:tcPr>
          <w:p w14:paraId="47B40F10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B2B353" w14:textId="5F6AD387" w:rsidR="00101007" w:rsidRPr="00C52C41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96612E" w14:textId="6FDAC4C3" w:rsidR="00101007" w:rsidRPr="007B32AC" w:rsidRDefault="005A5A90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70E6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6" w:type="dxa"/>
          </w:tcPr>
          <w:p w14:paraId="671AD602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B9102B1" w14:textId="4D3A6799" w:rsidR="00101007" w:rsidRPr="007B32AC" w:rsidRDefault="005A5A90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470E6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01007" w:rsidRPr="007B32AC" w14:paraId="5682DB5F" w14:textId="77777777" w:rsidTr="00CC295C">
        <w:trPr>
          <w:tblHeader/>
        </w:trPr>
        <w:tc>
          <w:tcPr>
            <w:tcW w:w="4788" w:type="dxa"/>
          </w:tcPr>
          <w:p w14:paraId="6B1857C4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FEBEBF2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38C77290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1007" w:rsidRPr="007B32AC" w14:paraId="7AF91AB1" w14:textId="77777777" w:rsidTr="00CC295C">
        <w:tc>
          <w:tcPr>
            <w:tcW w:w="4788" w:type="dxa"/>
          </w:tcPr>
          <w:p w14:paraId="7526BC47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810" w:type="dxa"/>
          </w:tcPr>
          <w:p w14:paraId="6A11D7CB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906515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4382A468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5E9F217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0E66" w:rsidRPr="007B32AC" w14:paraId="3E0D51D0" w14:textId="77777777" w:rsidTr="00CC295C">
        <w:tc>
          <w:tcPr>
            <w:tcW w:w="4788" w:type="dxa"/>
          </w:tcPr>
          <w:p w14:paraId="4181FD4C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32DF3656" w14:textId="2041C5A0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344008" w14:textId="693B7CF1" w:rsidR="00470E66" w:rsidRPr="007B32AC" w:rsidRDefault="00CC295C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20,608</w:t>
            </w:r>
          </w:p>
        </w:tc>
        <w:tc>
          <w:tcPr>
            <w:tcW w:w="246" w:type="dxa"/>
          </w:tcPr>
          <w:p w14:paraId="478954FD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A8E3ED4" w14:textId="683DAC35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233ABF">
              <w:rPr>
                <w:rFonts w:ascii="Angsana New" w:hAnsi="Angsana New"/>
                <w:sz w:val="30"/>
                <w:szCs w:val="30"/>
              </w:rPr>
              <w:t>17,614</w:t>
            </w:r>
          </w:p>
        </w:tc>
      </w:tr>
      <w:tr w:rsidR="00470E66" w:rsidRPr="007B32AC" w14:paraId="42239B1B" w14:textId="77777777" w:rsidTr="00CC295C">
        <w:tc>
          <w:tcPr>
            <w:tcW w:w="4788" w:type="dxa"/>
          </w:tcPr>
          <w:p w14:paraId="200869B6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7DCC3A17" w14:textId="16474DF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DD6F6E" w14:textId="2A3514C6" w:rsidR="00470E66" w:rsidRPr="007B32AC" w:rsidRDefault="00CC295C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440,189</w:t>
            </w:r>
          </w:p>
        </w:tc>
        <w:tc>
          <w:tcPr>
            <w:tcW w:w="246" w:type="dxa"/>
          </w:tcPr>
          <w:p w14:paraId="3008982B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54C26EDB" w14:textId="3EA098F0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233ABF">
              <w:rPr>
                <w:rFonts w:ascii="Angsana New" w:hAnsi="Angsana New"/>
                <w:sz w:val="30"/>
                <w:szCs w:val="30"/>
              </w:rPr>
              <w:t>744,910</w:t>
            </w:r>
          </w:p>
        </w:tc>
      </w:tr>
      <w:tr w:rsidR="00470E66" w:rsidRPr="007B32AC" w14:paraId="56EBEE6F" w14:textId="77777777" w:rsidTr="00CC295C">
        <w:tc>
          <w:tcPr>
            <w:tcW w:w="4788" w:type="dxa"/>
          </w:tcPr>
          <w:p w14:paraId="6B022296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 </w:t>
            </w:r>
          </w:p>
        </w:tc>
        <w:tc>
          <w:tcPr>
            <w:tcW w:w="810" w:type="dxa"/>
          </w:tcPr>
          <w:p w14:paraId="4BF5D525" w14:textId="4886B11B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FEC1A3" w14:textId="516AC6FF" w:rsidR="00470E66" w:rsidRPr="007B32AC" w:rsidRDefault="00CC295C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1,089</w:t>
            </w:r>
          </w:p>
        </w:tc>
        <w:tc>
          <w:tcPr>
            <w:tcW w:w="246" w:type="dxa"/>
          </w:tcPr>
          <w:p w14:paraId="385751D9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8EBBE30" w14:textId="6A3C7CF1" w:rsidR="00470E66" w:rsidRPr="007B32AC" w:rsidRDefault="00CC295C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470E66" w:rsidRPr="007B32AC" w14:paraId="741C606E" w14:textId="77777777" w:rsidTr="00CC295C">
        <w:tc>
          <w:tcPr>
            <w:tcW w:w="4788" w:type="dxa"/>
          </w:tcPr>
          <w:p w14:paraId="3426FE9A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810" w:type="dxa"/>
          </w:tcPr>
          <w:p w14:paraId="57023176" w14:textId="7245315F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A305BB4" w14:textId="2D922AE1" w:rsidR="00470E66" w:rsidRPr="007B32AC" w:rsidRDefault="00CC295C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(1,256,252)</w:t>
            </w:r>
          </w:p>
        </w:tc>
        <w:tc>
          <w:tcPr>
            <w:tcW w:w="246" w:type="dxa"/>
          </w:tcPr>
          <w:p w14:paraId="7C3AC814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61A903D" w14:textId="34B8E5A4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(1,918,748</w:t>
            </w:r>
            <w:r w:rsidRPr="00233A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70E66" w:rsidRPr="007B32AC" w14:paraId="203AB6B9" w14:textId="77777777" w:rsidTr="00CC295C">
        <w:tc>
          <w:tcPr>
            <w:tcW w:w="4788" w:type="dxa"/>
          </w:tcPr>
          <w:p w14:paraId="7FAC47EE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0F506BED" w14:textId="6383FE2C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491D52" w14:textId="5B83C0D8" w:rsidR="00470E66" w:rsidRPr="007B32AC" w:rsidRDefault="00CC295C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(63,815)</w:t>
            </w:r>
          </w:p>
        </w:tc>
        <w:tc>
          <w:tcPr>
            <w:tcW w:w="246" w:type="dxa"/>
          </w:tcPr>
          <w:p w14:paraId="5EF68B6F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33500774" w14:textId="46B30575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233ABF">
              <w:rPr>
                <w:rFonts w:ascii="Angsana New" w:hAnsi="Angsana New"/>
                <w:sz w:val="30"/>
                <w:szCs w:val="30"/>
              </w:rPr>
              <w:t>(103,069)</w:t>
            </w:r>
          </w:p>
        </w:tc>
      </w:tr>
      <w:tr w:rsidR="00470E66" w:rsidRPr="007B32AC" w14:paraId="1152EF22" w14:textId="77777777" w:rsidTr="00CC295C">
        <w:tc>
          <w:tcPr>
            <w:tcW w:w="4788" w:type="dxa"/>
          </w:tcPr>
          <w:p w14:paraId="078098EC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6B7754AC" w14:textId="59BAD724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BF83A80" w14:textId="688A06C4" w:rsidR="00470E66" w:rsidRPr="007B32AC" w:rsidRDefault="00CC295C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(27,122)</w:t>
            </w:r>
          </w:p>
        </w:tc>
        <w:tc>
          <w:tcPr>
            <w:tcW w:w="246" w:type="dxa"/>
          </w:tcPr>
          <w:p w14:paraId="5CE92F9E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14:paraId="78D4A88C" w14:textId="14822E6A" w:rsidR="00470E66" w:rsidRPr="007B32AC" w:rsidRDefault="00470E66" w:rsidP="00CC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233ABF">
              <w:rPr>
                <w:rFonts w:ascii="Angsana New" w:hAnsi="Angsana New"/>
                <w:sz w:val="30"/>
                <w:szCs w:val="30"/>
              </w:rPr>
              <w:t>(9</w:t>
            </w:r>
            <w:r w:rsidR="00CC295C">
              <w:rPr>
                <w:rFonts w:ascii="Angsana New" w:hAnsi="Angsana New"/>
                <w:sz w:val="30"/>
                <w:szCs w:val="30"/>
              </w:rPr>
              <w:t>6,766</w:t>
            </w:r>
            <w:r w:rsidRPr="00233A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70E66" w:rsidRPr="007B32AC" w14:paraId="0B91EEA2" w14:textId="77777777" w:rsidTr="00CC295C">
        <w:tc>
          <w:tcPr>
            <w:tcW w:w="4788" w:type="dxa"/>
          </w:tcPr>
          <w:p w14:paraId="35ACB0F6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14:paraId="3D0D9D64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E5BDEDE" w14:textId="5D4D3200" w:rsidR="00470E66" w:rsidRPr="007B32AC" w:rsidRDefault="00CC295C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(885,303)</w:t>
            </w:r>
          </w:p>
        </w:tc>
        <w:tc>
          <w:tcPr>
            <w:tcW w:w="246" w:type="dxa"/>
          </w:tcPr>
          <w:p w14:paraId="3581C6D0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14:paraId="4EB4DD13" w14:textId="298B3A6D" w:rsidR="00470E66" w:rsidRPr="007B32AC" w:rsidRDefault="00CC295C" w:rsidP="00CC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(1,355</w:t>
            </w:r>
            <w:r w:rsidR="00470E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751</w:t>
            </w:r>
            <w:r w:rsidR="00470E66" w:rsidRPr="00233AB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470E66" w:rsidRPr="007B32AC" w14:paraId="7EBE433F" w14:textId="77777777" w:rsidTr="00CC295C">
        <w:tc>
          <w:tcPr>
            <w:tcW w:w="4788" w:type="dxa"/>
          </w:tcPr>
          <w:p w14:paraId="787C7053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810" w:type="dxa"/>
          </w:tcPr>
          <w:p w14:paraId="58EE1830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22C2FA" w14:textId="758411FF" w:rsidR="00470E66" w:rsidRPr="007B32AC" w:rsidRDefault="00CC295C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1,056,600</w:t>
            </w:r>
          </w:p>
        </w:tc>
        <w:tc>
          <w:tcPr>
            <w:tcW w:w="246" w:type="dxa"/>
          </w:tcPr>
          <w:p w14:paraId="6D9ECCFB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02AA310" w14:textId="1B72861C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233ABF">
              <w:rPr>
                <w:rFonts w:ascii="Angsana New" w:hAnsi="Angsana New"/>
                <w:sz w:val="30"/>
                <w:szCs w:val="30"/>
              </w:rPr>
              <w:t>1,556,600</w:t>
            </w:r>
          </w:p>
        </w:tc>
      </w:tr>
      <w:tr w:rsidR="00470E66" w:rsidRPr="007B32AC" w14:paraId="2C9DEB72" w14:textId="77777777" w:rsidTr="00CC295C">
        <w:tc>
          <w:tcPr>
            <w:tcW w:w="4788" w:type="dxa"/>
          </w:tcPr>
          <w:p w14:paraId="6426CF0F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810" w:type="dxa"/>
          </w:tcPr>
          <w:p w14:paraId="3FE24E63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7E600EE" w14:textId="66B36855" w:rsidR="00470E66" w:rsidRPr="007B32AC" w:rsidRDefault="00CC295C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(140,352)</w:t>
            </w:r>
          </w:p>
        </w:tc>
        <w:tc>
          <w:tcPr>
            <w:tcW w:w="246" w:type="dxa"/>
          </w:tcPr>
          <w:p w14:paraId="7DBEA9E9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14:paraId="16894EBA" w14:textId="05CF9C9A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233ABF">
              <w:rPr>
                <w:rFonts w:ascii="Angsana New" w:hAnsi="Angsana New"/>
                <w:sz w:val="30"/>
                <w:szCs w:val="30"/>
              </w:rPr>
              <w:t>(123,249)</w:t>
            </w:r>
          </w:p>
        </w:tc>
      </w:tr>
      <w:tr w:rsidR="00470E66" w:rsidRPr="007B32AC" w14:paraId="5A6C8F5C" w14:textId="77777777" w:rsidTr="00CC295C">
        <w:tc>
          <w:tcPr>
            <w:tcW w:w="4788" w:type="dxa"/>
          </w:tcPr>
          <w:p w14:paraId="415E3EE5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ยอดรวมความเสี่ยงคงเหลือสุทธิ</w:t>
            </w:r>
          </w:p>
        </w:tc>
        <w:tc>
          <w:tcPr>
            <w:tcW w:w="810" w:type="dxa"/>
          </w:tcPr>
          <w:p w14:paraId="579F9FCC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1C22F53" w14:textId="0BB67919" w:rsidR="00470E66" w:rsidRPr="007B32AC" w:rsidRDefault="00CC295C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30,945</w:t>
            </w:r>
          </w:p>
        </w:tc>
        <w:tc>
          <w:tcPr>
            <w:tcW w:w="246" w:type="dxa"/>
          </w:tcPr>
          <w:p w14:paraId="319E514E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</w:tcPr>
          <w:p w14:paraId="21A1E21F" w14:textId="45531CA5" w:rsidR="00470E66" w:rsidRPr="007B32AC" w:rsidRDefault="00CC295C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77,600</w:t>
            </w:r>
          </w:p>
        </w:tc>
      </w:tr>
      <w:tr w:rsidR="00470E66" w:rsidRPr="007B32AC" w14:paraId="7ECB87B4" w14:textId="77777777" w:rsidTr="00CC295C">
        <w:trPr>
          <w:trHeight w:val="172"/>
        </w:trPr>
        <w:tc>
          <w:tcPr>
            <w:tcW w:w="4788" w:type="dxa"/>
          </w:tcPr>
          <w:p w14:paraId="11C49CEF" w14:textId="77777777" w:rsidR="00470E66" w:rsidRPr="00A27699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EC52E81" w14:textId="77777777" w:rsidR="00470E66" w:rsidRPr="00A27699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</w:tcPr>
          <w:p w14:paraId="2D95CEC0" w14:textId="77777777" w:rsidR="00470E66" w:rsidRPr="00A27699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6" w:type="dxa"/>
          </w:tcPr>
          <w:p w14:paraId="672964F4" w14:textId="77777777" w:rsidR="00470E66" w:rsidRPr="00A27699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34" w:type="dxa"/>
          </w:tcPr>
          <w:p w14:paraId="3A12D03D" w14:textId="77777777" w:rsidR="00470E66" w:rsidRPr="00A27699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70E66" w:rsidRPr="007B32AC" w14:paraId="3E135BF1" w14:textId="77777777" w:rsidTr="00CC295C">
        <w:tc>
          <w:tcPr>
            <w:tcW w:w="4788" w:type="dxa"/>
          </w:tcPr>
          <w:p w14:paraId="6121F289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สกุลเงินเยนญี่ปุ่น</w:t>
            </w:r>
          </w:p>
        </w:tc>
        <w:tc>
          <w:tcPr>
            <w:tcW w:w="810" w:type="dxa"/>
          </w:tcPr>
          <w:p w14:paraId="6E624C35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12704F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7A6B65A1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526D704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0E66" w:rsidRPr="007B32AC" w14:paraId="39DA55A5" w14:textId="77777777" w:rsidTr="00CC295C">
        <w:tc>
          <w:tcPr>
            <w:tcW w:w="4788" w:type="dxa"/>
          </w:tcPr>
          <w:p w14:paraId="07BAFBD4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2B5BAE3D" w14:textId="6FDC7543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3812CE" w14:textId="36B32E4F" w:rsidR="00470E66" w:rsidRPr="007B32AC" w:rsidRDefault="00CC295C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12,315</w:t>
            </w:r>
          </w:p>
        </w:tc>
        <w:tc>
          <w:tcPr>
            <w:tcW w:w="246" w:type="dxa"/>
          </w:tcPr>
          <w:p w14:paraId="3D364EF7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67802362" w14:textId="7F5A3C4D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233ABF">
              <w:rPr>
                <w:rFonts w:ascii="Angsana New" w:hAnsi="Angsana New"/>
                <w:sz w:val="30"/>
                <w:szCs w:val="30"/>
              </w:rPr>
              <w:t>5,833</w:t>
            </w:r>
          </w:p>
        </w:tc>
      </w:tr>
      <w:tr w:rsidR="00470E66" w:rsidRPr="007B32AC" w14:paraId="3D248EFE" w14:textId="77777777" w:rsidTr="00CC295C">
        <w:tc>
          <w:tcPr>
            <w:tcW w:w="4788" w:type="dxa"/>
          </w:tcPr>
          <w:p w14:paraId="08147C21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14EAA1A8" w14:textId="778B8ED6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8486F32" w14:textId="13044ECA" w:rsidR="00470E66" w:rsidRPr="007B32AC" w:rsidRDefault="00CC295C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46" w:type="dxa"/>
          </w:tcPr>
          <w:p w14:paraId="5DDE7760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3A969024" w14:textId="0B9DBC06" w:rsidR="00470E66" w:rsidRPr="007B32AC" w:rsidRDefault="00CC295C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</w:t>
            </w:r>
          </w:p>
        </w:tc>
      </w:tr>
      <w:tr w:rsidR="00470E66" w:rsidRPr="007B32AC" w14:paraId="45F6173D" w14:textId="77777777" w:rsidTr="00CC295C">
        <w:tc>
          <w:tcPr>
            <w:tcW w:w="4788" w:type="dxa"/>
          </w:tcPr>
          <w:p w14:paraId="3E8E7EEA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7BA7AC46" w14:textId="3FF39F8E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88EE64" w14:textId="3D42DB64" w:rsidR="00470E66" w:rsidRPr="007B32AC" w:rsidRDefault="00CC295C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(238,387)</w:t>
            </w:r>
          </w:p>
        </w:tc>
        <w:tc>
          <w:tcPr>
            <w:tcW w:w="246" w:type="dxa"/>
          </w:tcPr>
          <w:p w14:paraId="222E6100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684BFB57" w14:textId="03AA48B1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233ABF">
              <w:rPr>
                <w:rFonts w:ascii="Angsana New" w:hAnsi="Angsana New"/>
                <w:sz w:val="30"/>
                <w:szCs w:val="30"/>
              </w:rPr>
              <w:t>(349,931)</w:t>
            </w:r>
          </w:p>
        </w:tc>
      </w:tr>
      <w:tr w:rsidR="00470E66" w:rsidRPr="007B32AC" w14:paraId="22417F44" w14:textId="77777777" w:rsidTr="00CC295C">
        <w:tc>
          <w:tcPr>
            <w:tcW w:w="4788" w:type="dxa"/>
          </w:tcPr>
          <w:p w14:paraId="0CE668D0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7E4FAB61" w14:textId="003CCF26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16EB4CE" w14:textId="48E7616C" w:rsidR="00470E66" w:rsidRPr="007B32AC" w:rsidRDefault="00CC295C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(18,839)</w:t>
            </w:r>
          </w:p>
        </w:tc>
        <w:tc>
          <w:tcPr>
            <w:tcW w:w="246" w:type="dxa"/>
          </w:tcPr>
          <w:p w14:paraId="1F1B1363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14:paraId="6CC37A8E" w14:textId="17DB0213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233ABF">
              <w:rPr>
                <w:rFonts w:ascii="Angsana New" w:hAnsi="Angsana New"/>
                <w:sz w:val="30"/>
                <w:szCs w:val="30"/>
              </w:rPr>
              <w:t>(20,807)</w:t>
            </w:r>
          </w:p>
        </w:tc>
      </w:tr>
      <w:tr w:rsidR="00470E66" w:rsidRPr="007B32AC" w14:paraId="44D5B933" w14:textId="77777777" w:rsidTr="00CC295C">
        <w:tc>
          <w:tcPr>
            <w:tcW w:w="4788" w:type="dxa"/>
          </w:tcPr>
          <w:p w14:paraId="45BC19E9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14:paraId="5C3AE10D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9D88EA8" w14:textId="4B452360" w:rsidR="00470E66" w:rsidRPr="007B32AC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(244,376)</w:t>
            </w:r>
          </w:p>
        </w:tc>
        <w:tc>
          <w:tcPr>
            <w:tcW w:w="246" w:type="dxa"/>
          </w:tcPr>
          <w:p w14:paraId="63E5A230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14:paraId="7B8BFF80" w14:textId="1901A16B" w:rsidR="00470E66" w:rsidRPr="007B32AC" w:rsidRDefault="00470E66" w:rsidP="006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3ABF">
              <w:rPr>
                <w:rFonts w:ascii="Angsana New" w:hAnsi="Angsana New"/>
                <w:b/>
                <w:bCs/>
                <w:sz w:val="30"/>
                <w:szCs w:val="30"/>
              </w:rPr>
              <w:t>(36</w:t>
            </w:r>
            <w:r w:rsidR="00613FA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233ABF">
              <w:rPr>
                <w:rFonts w:ascii="Angsana New" w:hAnsi="Angsana New"/>
                <w:b/>
                <w:bCs/>
                <w:sz w:val="30"/>
                <w:szCs w:val="30"/>
              </w:rPr>
              <w:t>,5</w:t>
            </w:r>
            <w:r w:rsidR="00613FA4"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  <w:r w:rsidRPr="00233AB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470E66" w:rsidRPr="007B32AC" w14:paraId="4A195051" w14:textId="77777777" w:rsidTr="00903187">
        <w:tc>
          <w:tcPr>
            <w:tcW w:w="4788" w:type="dxa"/>
          </w:tcPr>
          <w:p w14:paraId="562EC25A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810" w:type="dxa"/>
          </w:tcPr>
          <w:p w14:paraId="5AE2D4F4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B1081D0" w14:textId="366B033A" w:rsidR="00470E66" w:rsidRPr="007B32AC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102,581</w:t>
            </w:r>
          </w:p>
        </w:tc>
        <w:tc>
          <w:tcPr>
            <w:tcW w:w="246" w:type="dxa"/>
          </w:tcPr>
          <w:p w14:paraId="5350D4FD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bottom"/>
          </w:tcPr>
          <w:p w14:paraId="5F07D23D" w14:textId="533AB62F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233ABF">
              <w:rPr>
                <w:rFonts w:ascii="Angsana New" w:hAnsi="Angsana New"/>
                <w:sz w:val="30"/>
                <w:szCs w:val="30"/>
              </w:rPr>
              <w:t>186,776</w:t>
            </w:r>
          </w:p>
        </w:tc>
      </w:tr>
      <w:tr w:rsidR="00470E66" w:rsidRPr="007B32AC" w14:paraId="38CA6164" w14:textId="77777777" w:rsidTr="00903187">
        <w:tc>
          <w:tcPr>
            <w:tcW w:w="4788" w:type="dxa"/>
          </w:tcPr>
          <w:p w14:paraId="482B0B51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ยอดรวมความเสี่ยงคงเหลือสุทธิ</w:t>
            </w:r>
          </w:p>
        </w:tc>
        <w:tc>
          <w:tcPr>
            <w:tcW w:w="810" w:type="dxa"/>
          </w:tcPr>
          <w:p w14:paraId="365DFEBD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F026A1B" w14:textId="42678A62" w:rsidR="00470E66" w:rsidRPr="007B32AC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(141,795)</w:t>
            </w:r>
          </w:p>
        </w:tc>
        <w:tc>
          <w:tcPr>
            <w:tcW w:w="246" w:type="dxa"/>
          </w:tcPr>
          <w:p w14:paraId="2AAD78A8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</w:tcPr>
          <w:p w14:paraId="5BFA9F9E" w14:textId="61684CAF" w:rsidR="00470E66" w:rsidRPr="007B32AC" w:rsidRDefault="00470E66" w:rsidP="0061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3ABF">
              <w:rPr>
                <w:rFonts w:ascii="Angsana New" w:hAnsi="Angsana New"/>
                <w:b/>
                <w:bCs/>
                <w:sz w:val="30"/>
                <w:szCs w:val="30"/>
              </w:rPr>
              <w:t>(17</w:t>
            </w:r>
            <w:r w:rsidR="00613FA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233A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27F9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13FA4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Pr="00233AB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470E66" w:rsidRPr="007B32AC" w14:paraId="24DA8D9F" w14:textId="77777777" w:rsidTr="00903187">
        <w:trPr>
          <w:trHeight w:val="199"/>
        </w:trPr>
        <w:tc>
          <w:tcPr>
            <w:tcW w:w="4788" w:type="dxa"/>
          </w:tcPr>
          <w:p w14:paraId="090BDE59" w14:textId="77777777" w:rsidR="00470E66" w:rsidRPr="00A27699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75DB3DB" w14:textId="77777777" w:rsidR="00470E66" w:rsidRPr="00A27699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0C9A2E3" w14:textId="77777777" w:rsidR="00470E66" w:rsidRPr="00A27699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6" w:type="dxa"/>
          </w:tcPr>
          <w:p w14:paraId="627ABF7F" w14:textId="77777777" w:rsidR="00470E66" w:rsidRPr="00A27699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14:paraId="1A114D98" w14:textId="77777777" w:rsidR="00470E66" w:rsidRPr="00A27699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03187" w:rsidRPr="007B32AC" w14:paraId="7E6C08D1" w14:textId="77777777" w:rsidTr="00903187">
        <w:trPr>
          <w:trHeight w:val="199"/>
        </w:trPr>
        <w:tc>
          <w:tcPr>
            <w:tcW w:w="4788" w:type="dxa"/>
          </w:tcPr>
          <w:p w14:paraId="685FB01B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9F3F39F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</w:tcPr>
          <w:p w14:paraId="5ED5DF3F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6" w:type="dxa"/>
          </w:tcPr>
          <w:p w14:paraId="4DE24E79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34" w:type="dxa"/>
          </w:tcPr>
          <w:p w14:paraId="7DE968F2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03187" w:rsidRPr="007B32AC" w14:paraId="517B87D4" w14:textId="77777777" w:rsidTr="00903187">
        <w:trPr>
          <w:trHeight w:val="199"/>
        </w:trPr>
        <w:tc>
          <w:tcPr>
            <w:tcW w:w="4788" w:type="dxa"/>
          </w:tcPr>
          <w:p w14:paraId="30E82357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4A086F6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</w:tcPr>
          <w:p w14:paraId="2D667AB6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6" w:type="dxa"/>
          </w:tcPr>
          <w:p w14:paraId="4F7E6ECF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34" w:type="dxa"/>
          </w:tcPr>
          <w:p w14:paraId="406DDB1C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03187" w:rsidRPr="007B32AC" w14:paraId="41882461" w14:textId="77777777" w:rsidTr="00903187">
        <w:trPr>
          <w:trHeight w:val="199"/>
        </w:trPr>
        <w:tc>
          <w:tcPr>
            <w:tcW w:w="4788" w:type="dxa"/>
          </w:tcPr>
          <w:p w14:paraId="72DA79D5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280DF88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</w:tcPr>
          <w:p w14:paraId="650C47AF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6" w:type="dxa"/>
          </w:tcPr>
          <w:p w14:paraId="2326F844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34" w:type="dxa"/>
          </w:tcPr>
          <w:p w14:paraId="290F0D90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03187" w:rsidRPr="007B32AC" w14:paraId="58AA76C9" w14:textId="77777777" w:rsidTr="00903187">
        <w:trPr>
          <w:trHeight w:val="199"/>
        </w:trPr>
        <w:tc>
          <w:tcPr>
            <w:tcW w:w="4788" w:type="dxa"/>
          </w:tcPr>
          <w:p w14:paraId="7CB87D2F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CA77F97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</w:tcPr>
          <w:p w14:paraId="50D6A616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6" w:type="dxa"/>
          </w:tcPr>
          <w:p w14:paraId="55AE78DA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34" w:type="dxa"/>
          </w:tcPr>
          <w:p w14:paraId="215F1B63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03187" w:rsidRPr="007B32AC" w14:paraId="1BB41F5F" w14:textId="77777777" w:rsidTr="00903187">
        <w:trPr>
          <w:trHeight w:val="199"/>
        </w:trPr>
        <w:tc>
          <w:tcPr>
            <w:tcW w:w="4788" w:type="dxa"/>
          </w:tcPr>
          <w:p w14:paraId="4AFD4508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14E1DE4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</w:tcPr>
          <w:p w14:paraId="5CDDB9CC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6" w:type="dxa"/>
          </w:tcPr>
          <w:p w14:paraId="412DBE9F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34" w:type="dxa"/>
          </w:tcPr>
          <w:p w14:paraId="12F6A8BD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03187" w:rsidRPr="007B32AC" w14:paraId="30DE7ADC" w14:textId="77777777" w:rsidTr="00903187">
        <w:trPr>
          <w:trHeight w:val="199"/>
        </w:trPr>
        <w:tc>
          <w:tcPr>
            <w:tcW w:w="4788" w:type="dxa"/>
          </w:tcPr>
          <w:p w14:paraId="4FD036BC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1D0A08B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</w:tcPr>
          <w:p w14:paraId="3BABAA98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6" w:type="dxa"/>
          </w:tcPr>
          <w:p w14:paraId="43BC689B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34" w:type="dxa"/>
          </w:tcPr>
          <w:p w14:paraId="2E05D58E" w14:textId="77777777" w:rsidR="00903187" w:rsidRPr="00A27699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70E66" w:rsidRPr="007B32AC" w14:paraId="13FAFA47" w14:textId="77777777" w:rsidTr="00CC295C">
        <w:tc>
          <w:tcPr>
            <w:tcW w:w="4788" w:type="dxa"/>
          </w:tcPr>
          <w:p w14:paraId="6F77D896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810" w:type="dxa"/>
          </w:tcPr>
          <w:p w14:paraId="63BCEBCD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AEF44F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FDF5691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608A051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0E66" w:rsidRPr="007B32AC" w14:paraId="04999BC2" w14:textId="77777777" w:rsidTr="00CC295C">
        <w:tc>
          <w:tcPr>
            <w:tcW w:w="4788" w:type="dxa"/>
          </w:tcPr>
          <w:p w14:paraId="1E6027C6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69E29053" w14:textId="66B6F311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3C79F3D" w14:textId="1EE879A1" w:rsidR="00470E66" w:rsidRPr="007B32AC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1,591</w:t>
            </w:r>
          </w:p>
        </w:tc>
        <w:tc>
          <w:tcPr>
            <w:tcW w:w="246" w:type="dxa"/>
          </w:tcPr>
          <w:p w14:paraId="0C34ADE5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5BFFEFA6" w14:textId="797AA5B5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233ABF"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</w:tr>
      <w:tr w:rsidR="00470E66" w:rsidRPr="007B32AC" w14:paraId="728CFEB7" w14:textId="77777777" w:rsidTr="00CC295C">
        <w:tc>
          <w:tcPr>
            <w:tcW w:w="4788" w:type="dxa"/>
          </w:tcPr>
          <w:p w14:paraId="13F91CE6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56D6589A" w14:textId="1397C1D9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11FCDC" w14:textId="578EC78A" w:rsidR="00470E66" w:rsidRPr="007B32AC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46" w:type="dxa"/>
          </w:tcPr>
          <w:p w14:paraId="651E79DB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5D35C32A" w14:textId="56677120" w:rsidR="00470E66" w:rsidRPr="007B32AC" w:rsidRDefault="00903187" w:rsidP="0090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0E66" w:rsidRPr="006C109C" w14:paraId="27E01377" w14:textId="77777777" w:rsidTr="00CC295C">
        <w:tc>
          <w:tcPr>
            <w:tcW w:w="4788" w:type="dxa"/>
          </w:tcPr>
          <w:p w14:paraId="2614B83B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03EC6BC1" w14:textId="3FF4602C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EE870F" w14:textId="1B89DFDD" w:rsidR="00470E66" w:rsidRPr="007B32AC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(450)</w:t>
            </w:r>
          </w:p>
        </w:tc>
        <w:tc>
          <w:tcPr>
            <w:tcW w:w="246" w:type="dxa"/>
          </w:tcPr>
          <w:p w14:paraId="1CC009EA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E492A15" w14:textId="19BCBA1D" w:rsidR="00470E66" w:rsidRPr="007B32AC" w:rsidRDefault="00470E66" w:rsidP="0090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233ABF">
              <w:rPr>
                <w:rFonts w:ascii="Angsana New" w:hAnsi="Angsana New"/>
                <w:sz w:val="30"/>
                <w:szCs w:val="30"/>
              </w:rPr>
              <w:t>(439)</w:t>
            </w:r>
          </w:p>
        </w:tc>
      </w:tr>
      <w:tr w:rsidR="00470E66" w:rsidRPr="007B32AC" w14:paraId="3580EE00" w14:textId="77777777" w:rsidTr="00CC295C">
        <w:tc>
          <w:tcPr>
            <w:tcW w:w="4788" w:type="dxa"/>
          </w:tcPr>
          <w:p w14:paraId="5A5779AC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68E39339" w14:textId="1D1A569F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D93E671" w14:textId="135DD5E3" w:rsidR="00470E66" w:rsidRPr="007B32AC" w:rsidRDefault="00903187" w:rsidP="0090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2DFC7D1B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14:paraId="4A58389E" w14:textId="4AC2B10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233ABF">
              <w:rPr>
                <w:rFonts w:ascii="Angsana New" w:hAnsi="Angsana New"/>
                <w:sz w:val="30"/>
                <w:szCs w:val="30"/>
              </w:rPr>
              <w:t>(57)</w:t>
            </w:r>
          </w:p>
        </w:tc>
      </w:tr>
      <w:tr w:rsidR="00470E66" w:rsidRPr="007B32AC" w14:paraId="687343A1" w14:textId="77777777" w:rsidTr="00CC295C">
        <w:tc>
          <w:tcPr>
            <w:tcW w:w="4788" w:type="dxa"/>
          </w:tcPr>
          <w:p w14:paraId="2E373F5B" w14:textId="0B3B494C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14:paraId="1886593B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519F7BC" w14:textId="63F26FC6" w:rsidR="00470E66" w:rsidRPr="007B32AC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1,216</w:t>
            </w:r>
          </w:p>
        </w:tc>
        <w:tc>
          <w:tcPr>
            <w:tcW w:w="246" w:type="dxa"/>
          </w:tcPr>
          <w:p w14:paraId="0041D632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</w:tcPr>
          <w:p w14:paraId="78C2E90B" w14:textId="6993BE25" w:rsidR="00470E66" w:rsidRPr="007B32AC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3,765</w:t>
            </w:r>
          </w:p>
        </w:tc>
      </w:tr>
      <w:tr w:rsidR="00470E66" w:rsidRPr="002404BF" w14:paraId="0EB90B5D" w14:textId="77777777" w:rsidTr="00CC295C">
        <w:tc>
          <w:tcPr>
            <w:tcW w:w="4788" w:type="dxa"/>
          </w:tcPr>
          <w:p w14:paraId="6FEA8F02" w14:textId="77777777" w:rsidR="00470E66" w:rsidRPr="002404BF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810" w:type="dxa"/>
          </w:tcPr>
          <w:p w14:paraId="147D318C" w14:textId="77777777" w:rsidR="00470E66" w:rsidRPr="002404BF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"/>
                <w:szCs w:val="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1E2780A" w14:textId="77777777" w:rsidR="00470E66" w:rsidRPr="002404BF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46" w:type="dxa"/>
          </w:tcPr>
          <w:p w14:paraId="0823E99C" w14:textId="77777777" w:rsidR="00470E66" w:rsidRPr="002404BF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14:paraId="64C5AE35" w14:textId="77777777" w:rsidR="00470E66" w:rsidRPr="002404BF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470E66" w:rsidRPr="00C52C41" w14:paraId="7F302EBC" w14:textId="77777777" w:rsidTr="00CC295C">
        <w:tc>
          <w:tcPr>
            <w:tcW w:w="4788" w:type="dxa"/>
          </w:tcPr>
          <w:p w14:paraId="28F670A6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สกุลเงินฟรังก์สวิส</w:t>
            </w:r>
          </w:p>
        </w:tc>
        <w:tc>
          <w:tcPr>
            <w:tcW w:w="810" w:type="dxa"/>
          </w:tcPr>
          <w:p w14:paraId="114C5F22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9EA5220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6D5D66FF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33452884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0E66" w:rsidRPr="00C52C41" w14:paraId="1C6197E2" w14:textId="77777777" w:rsidTr="00CC295C">
        <w:trPr>
          <w:trHeight w:val="128"/>
        </w:trPr>
        <w:tc>
          <w:tcPr>
            <w:tcW w:w="4788" w:type="dxa"/>
          </w:tcPr>
          <w:p w14:paraId="550B83F6" w14:textId="00897E38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35D25720" w14:textId="5AEF0B8B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1652989" w14:textId="1F9AB9B3" w:rsidR="00470E66" w:rsidRDefault="00903187" w:rsidP="0090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(150)</w:t>
            </w:r>
          </w:p>
        </w:tc>
        <w:tc>
          <w:tcPr>
            <w:tcW w:w="246" w:type="dxa"/>
            <w:vAlign w:val="bottom"/>
          </w:tcPr>
          <w:p w14:paraId="00F74E7B" w14:textId="77777777" w:rsidR="00470E66" w:rsidRPr="007B32AC" w:rsidRDefault="00470E66" w:rsidP="00470E66">
            <w:pPr>
              <w:pStyle w:val="acctfourfigures"/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34" w:type="dxa"/>
          </w:tcPr>
          <w:p w14:paraId="2A8A72C4" w14:textId="78082925" w:rsidR="00470E66" w:rsidRDefault="00470E66" w:rsidP="00D1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0E66" w:rsidRPr="008278CC" w14:paraId="5CA24B61" w14:textId="77777777" w:rsidTr="00CC295C">
        <w:tc>
          <w:tcPr>
            <w:tcW w:w="4788" w:type="dxa"/>
          </w:tcPr>
          <w:p w14:paraId="1D99D337" w14:textId="71851835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14:paraId="31489FCD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A274580" w14:textId="74390F2B" w:rsidR="00470E66" w:rsidRPr="0064525B" w:rsidRDefault="00903187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(150)</w:t>
            </w:r>
          </w:p>
        </w:tc>
        <w:tc>
          <w:tcPr>
            <w:tcW w:w="246" w:type="dxa"/>
            <w:vAlign w:val="bottom"/>
          </w:tcPr>
          <w:p w14:paraId="5FA22B05" w14:textId="77777777" w:rsidR="00470E66" w:rsidRPr="0064525B" w:rsidRDefault="00470E66" w:rsidP="00470E66">
            <w:pPr>
              <w:pStyle w:val="acctfourfigures"/>
              <w:tabs>
                <w:tab w:val="decimal" w:pos="9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</w:tcPr>
          <w:p w14:paraId="6B5951C1" w14:textId="1EEB1C96" w:rsidR="00470E66" w:rsidRPr="0064525B" w:rsidRDefault="009E01EE" w:rsidP="00D1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70E66" w:rsidRPr="0064525B" w14:paraId="25D39F60" w14:textId="77777777" w:rsidTr="00CC295C">
        <w:tc>
          <w:tcPr>
            <w:tcW w:w="4788" w:type="dxa"/>
          </w:tcPr>
          <w:p w14:paraId="5932A23A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6866AAF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14:paraId="4C07D2D7" w14:textId="77777777" w:rsidR="00470E66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FDEA666" w14:textId="6330636F" w:rsidR="00903187" w:rsidRPr="0064525B" w:rsidRDefault="00903187" w:rsidP="00903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(109,784)</w:t>
            </w:r>
          </w:p>
        </w:tc>
        <w:tc>
          <w:tcPr>
            <w:tcW w:w="246" w:type="dxa"/>
            <w:vAlign w:val="bottom"/>
          </w:tcPr>
          <w:p w14:paraId="0BA25BEB" w14:textId="77777777" w:rsidR="00470E66" w:rsidRPr="0064525B" w:rsidRDefault="00470E66" w:rsidP="00470E66">
            <w:pPr>
              <w:pStyle w:val="acctfourfigures"/>
              <w:tabs>
                <w:tab w:val="decimal" w:pos="9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</w:tcBorders>
          </w:tcPr>
          <w:p w14:paraId="755D156B" w14:textId="77777777" w:rsidR="00470E66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C8F7049" w14:textId="27BDD0E0" w:rsidR="00470E66" w:rsidRPr="0064525B" w:rsidRDefault="00470E66" w:rsidP="00D1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E01EE">
              <w:rPr>
                <w:rFonts w:ascii="Angsana New" w:hAnsi="Angsana New"/>
                <w:b/>
                <w:bCs/>
                <w:sz w:val="30"/>
                <w:szCs w:val="30"/>
              </w:rPr>
              <w:t>96,363</w:t>
            </w:r>
            <w:r w:rsidRPr="009D1F6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470E66" w:rsidRPr="0064525B" w14:paraId="5D21CA83" w14:textId="77777777" w:rsidTr="00CC295C">
        <w:tc>
          <w:tcPr>
            <w:tcW w:w="4788" w:type="dxa"/>
          </w:tcPr>
          <w:p w14:paraId="4295ED48" w14:textId="464C24A0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ความเสี่ยง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0CBCC0F8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Merge/>
            <w:tcBorders>
              <w:bottom w:val="double" w:sz="4" w:space="0" w:color="auto"/>
            </w:tcBorders>
          </w:tcPr>
          <w:p w14:paraId="4043AD74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7F62204A" w14:textId="77777777" w:rsidR="00470E66" w:rsidRPr="007B32AC" w:rsidRDefault="00470E66" w:rsidP="00470E66">
            <w:pPr>
              <w:pStyle w:val="acctfourfigures"/>
              <w:tabs>
                <w:tab w:val="decimal" w:pos="9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34" w:type="dxa"/>
            <w:vMerge/>
            <w:tcBorders>
              <w:bottom w:val="double" w:sz="4" w:space="0" w:color="auto"/>
            </w:tcBorders>
          </w:tcPr>
          <w:p w14:paraId="727DBF53" w14:textId="77777777" w:rsidR="00470E66" w:rsidRPr="007B32AC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462EB10" w14:textId="77777777" w:rsidR="009F74BB" w:rsidRPr="00903187" w:rsidRDefault="009F74BB" w:rsidP="00574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1E0BF19" w14:textId="77777777" w:rsidR="006D75D0" w:rsidRPr="00B0181B" w:rsidRDefault="006D75D0" w:rsidP="00574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B0181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760FE657" w14:textId="77777777" w:rsidR="006D75D0" w:rsidRPr="00903187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B0483A7" w14:textId="77777777" w:rsidR="006D75D0" w:rsidRPr="00B0181B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</w:t>
      </w:r>
    </w:p>
    <w:p w14:paraId="573B74CF" w14:textId="77777777" w:rsidR="00D36973" w:rsidRPr="00903187" w:rsidRDefault="00D36973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EFD0C8E" w14:textId="320AE486" w:rsidR="006D75D0" w:rsidRPr="00B0181B" w:rsidRDefault="006D75D0" w:rsidP="009C6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</w:t>
      </w:r>
      <w:r w:rsidR="00BC7CF0">
        <w:rPr>
          <w:rFonts w:ascii="Angsana New" w:hAnsi="Angsana New"/>
          <w:sz w:val="30"/>
          <w:szCs w:val="30"/>
          <w:cs/>
        </w:rPr>
        <w:t>ม่ำเสมอ</w:t>
      </w:r>
      <w:r w:rsidRPr="00B0181B">
        <w:rPr>
          <w:rFonts w:ascii="Angsana New" w:hAnsi="Angsana New"/>
          <w:sz w:val="30"/>
          <w:szCs w:val="30"/>
          <w:cs/>
        </w:rPr>
        <w:t xml:space="preserve"> </w:t>
      </w:r>
      <w:r w:rsidR="00D51E50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B0181B">
        <w:rPr>
          <w:rFonts w:ascii="Angsana New" w:hAnsi="Angsana New"/>
          <w:sz w:val="30"/>
          <w:szCs w:val="30"/>
          <w:cs/>
        </w:rPr>
        <w:t>โดยการวิเคราะห์ฐานะทางการเงินของลูกค้า</w:t>
      </w:r>
      <w:r w:rsidR="009C6BFF">
        <w:rPr>
          <w:rFonts w:ascii="Angsana New" w:hAnsi="Angsana New" w:hint="cs"/>
          <w:sz w:val="30"/>
          <w:szCs w:val="30"/>
          <w:cs/>
        </w:rPr>
        <w:t>ทุกรายที่ขอวงเงินสินเชื่อในระดับหนึ่งๆ</w:t>
      </w:r>
      <w:r w:rsidR="009C6BFF">
        <w:rPr>
          <w:rFonts w:ascii="Angsana New" w:hAnsi="Angsana New"/>
          <w:sz w:val="30"/>
          <w:szCs w:val="30"/>
          <w:cs/>
        </w:rPr>
        <w:t xml:space="preserve">  ณ วันที่ในรายงาน</w:t>
      </w:r>
      <w:r w:rsidRPr="00B0181B">
        <w:rPr>
          <w:rFonts w:ascii="Angsana New" w:hAnsi="Angsana New"/>
          <w:sz w:val="30"/>
          <w:szCs w:val="30"/>
          <w:cs/>
        </w:rPr>
        <w:t>ไม่</w:t>
      </w:r>
      <w:r w:rsidR="009C6BFF">
        <w:rPr>
          <w:rFonts w:ascii="Angsana New" w:hAnsi="Angsana New" w:hint="cs"/>
          <w:sz w:val="30"/>
          <w:szCs w:val="30"/>
          <w:cs/>
        </w:rPr>
        <w:t>พบว่า</w:t>
      </w:r>
      <w:r w:rsidR="009C6BFF">
        <w:rPr>
          <w:rFonts w:ascii="Angsana New" w:hAnsi="Angsana New"/>
          <w:sz w:val="30"/>
          <w:szCs w:val="30"/>
          <w:cs/>
        </w:rPr>
        <w:t>มีความเสี่ยง</w:t>
      </w:r>
      <w:r w:rsidR="009C6BFF">
        <w:rPr>
          <w:rFonts w:ascii="Angsana New" w:hAnsi="Angsana New" w:hint="cs"/>
          <w:sz w:val="30"/>
          <w:szCs w:val="30"/>
          <w:cs/>
        </w:rPr>
        <w:t>ทางด้าน</w:t>
      </w:r>
      <w:r w:rsidRPr="00B0181B">
        <w:rPr>
          <w:rFonts w:ascii="Angsana New" w:hAnsi="Angsana New"/>
          <w:sz w:val="30"/>
          <w:szCs w:val="30"/>
          <w:cs/>
        </w:rPr>
        <w:t>สินเชื่อที่เป็นสาระสำคัญ ความเสี่ยง</w:t>
      </w:r>
      <w:r w:rsidR="009C6BFF">
        <w:rPr>
          <w:rFonts w:ascii="Angsana New" w:hAnsi="Angsana New" w:hint="cs"/>
          <w:sz w:val="30"/>
          <w:szCs w:val="30"/>
          <w:cs/>
        </w:rPr>
        <w:t>สูงสุด</w:t>
      </w:r>
      <w:r w:rsidRPr="00B0181B">
        <w:rPr>
          <w:rFonts w:ascii="Angsana New" w:hAnsi="Angsana New"/>
          <w:sz w:val="30"/>
          <w:szCs w:val="30"/>
          <w:cs/>
        </w:rPr>
        <w:t>ทางด้านสินเชื่อแสดงไว้ในราคาตามบัญชีของสินทรัพย์ทางกา</w:t>
      </w:r>
      <w:r w:rsidR="005C2368">
        <w:rPr>
          <w:rFonts w:ascii="Angsana New" w:hAnsi="Angsana New"/>
          <w:sz w:val="30"/>
          <w:szCs w:val="30"/>
          <w:cs/>
        </w:rPr>
        <w:t>รเงินแต่ละรายการ</w:t>
      </w:r>
      <w:r w:rsidR="007F1BFE" w:rsidRPr="00B0181B">
        <w:rPr>
          <w:rFonts w:ascii="Angsana New" w:hAnsi="Angsana New" w:hint="cs"/>
          <w:sz w:val="30"/>
          <w:szCs w:val="30"/>
          <w:cs/>
        </w:rPr>
        <w:t>ใน</w:t>
      </w:r>
      <w:r w:rsidRPr="00B0181B">
        <w:rPr>
          <w:rFonts w:ascii="Angsana New" w:hAnsi="Angsana New"/>
          <w:sz w:val="30"/>
          <w:szCs w:val="30"/>
          <w:cs/>
        </w:rPr>
        <w:t xml:space="preserve">งบแสดงฐานะการเงิน </w:t>
      </w:r>
      <w:r w:rsidR="009C6BFF" w:rsidRPr="009C6BFF">
        <w:rPr>
          <w:rFonts w:ascii="Angsana New" w:hAnsi="Angsana New"/>
          <w:sz w:val="30"/>
          <w:szCs w:val="30"/>
          <w:cs/>
        </w:rPr>
        <w:t>อย่างไรก็ตามเนื่องจาก</w:t>
      </w:r>
      <w:r w:rsidR="009C6BFF" w:rsidRPr="009C6BFF">
        <w:rPr>
          <w:rFonts w:ascii="Angsana New" w:hAnsi="Angsana New" w:hint="cs"/>
          <w:sz w:val="30"/>
          <w:szCs w:val="30"/>
          <w:cs/>
        </w:rPr>
        <w:t>บริษัท</w:t>
      </w:r>
      <w:r w:rsidR="009C6BFF" w:rsidRPr="009C6BFF">
        <w:rPr>
          <w:rFonts w:ascii="Angsana New" w:hAnsi="Angsana New"/>
          <w:sz w:val="30"/>
          <w:szCs w:val="30"/>
          <w:cs/>
        </w:rPr>
        <w:t>มี</w:t>
      </w:r>
      <w:r w:rsidR="009C6BFF" w:rsidRPr="009C6BFF">
        <w:rPr>
          <w:rFonts w:ascii="Angsana New" w:hAnsi="Angsana New" w:hint="cs"/>
          <w:sz w:val="30"/>
          <w:szCs w:val="30"/>
          <w:cs/>
        </w:rPr>
        <w:t>ฐาน</w:t>
      </w:r>
      <w:r w:rsidR="009C6BFF" w:rsidRPr="009C6BFF">
        <w:rPr>
          <w:rFonts w:ascii="Angsana New" w:hAnsi="Angsana New"/>
          <w:sz w:val="30"/>
          <w:szCs w:val="30"/>
          <w:cs/>
        </w:rPr>
        <w:t>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3797E48C" w14:textId="77777777" w:rsidR="002535F9" w:rsidRPr="00903187" w:rsidRDefault="002535F9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15A4E61" w14:textId="77777777" w:rsidR="006D75D0" w:rsidRPr="00B0181B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607DC7D6" w14:textId="77777777" w:rsidR="006D75D0" w:rsidRPr="00903187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4684C76" w14:textId="35D302CA" w:rsidR="006D75D0" w:rsidRPr="00B0181B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</w:t>
      </w:r>
      <w:r w:rsidRPr="00B0181B">
        <w:rPr>
          <w:rFonts w:ascii="Angsana New" w:hAnsi="Angsana New"/>
          <w:sz w:val="30"/>
          <w:szCs w:val="30"/>
        </w:rPr>
        <w:t xml:space="preserve"> </w:t>
      </w:r>
      <w:r w:rsidRPr="00B0181B">
        <w:rPr>
          <w:rFonts w:ascii="Angsana New" w:hAnsi="Angsana New"/>
          <w:sz w:val="30"/>
          <w:szCs w:val="30"/>
          <w:cs/>
        </w:rPr>
        <w:t>โดยการรักษาระดับของเงินสดและรายการเทียบเท่าเงินสดให</w:t>
      </w:r>
      <w:r w:rsidR="00C74DC7">
        <w:rPr>
          <w:rFonts w:ascii="Angsana New" w:hAnsi="Angsana New"/>
          <w:sz w:val="30"/>
          <w:szCs w:val="30"/>
          <w:cs/>
        </w:rPr>
        <w:t>้เพียงพอต่อการดำเนินงานของบริษัท</w:t>
      </w:r>
      <w:r w:rsidRPr="00B0181B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14:paraId="404A1E0A" w14:textId="77777777" w:rsidR="005D52BC" w:rsidRPr="00D36973" w:rsidRDefault="005D52BC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66F30EF" w14:textId="5EFF3FB8" w:rsidR="009F74BB" w:rsidRPr="009F74BB" w:rsidRDefault="009F74BB" w:rsidP="009C6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F74B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2B52FB8" w14:textId="77777777" w:rsidR="009F74BB" w:rsidRDefault="009F74BB" w:rsidP="009F74B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p w14:paraId="1BF47917" w14:textId="013C6E42" w:rsidR="000E11FF" w:rsidRDefault="009F74BB" w:rsidP="009F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F74BB">
        <w:rPr>
          <w:rFonts w:ascii="Angsana New" w:hAnsi="Angsana New"/>
          <w:sz w:val="30"/>
          <w:szCs w:val="30"/>
          <w:cs/>
        </w:rPr>
        <w:t>มูลค่ายุติธรรมของสินทรัพย์</w:t>
      </w:r>
      <w:r w:rsidRPr="006D32E8">
        <w:rPr>
          <w:rFonts w:ascii="Angsana New" w:hAnsi="Angsana New" w:hint="cs"/>
          <w:sz w:val="30"/>
          <w:szCs w:val="30"/>
          <w:cs/>
        </w:rPr>
        <w:t>และหนี้สิน</w:t>
      </w:r>
      <w:r w:rsidRPr="009F74BB">
        <w:rPr>
          <w:rFonts w:ascii="Angsana New" w:hAnsi="Angsana New"/>
          <w:sz w:val="30"/>
          <w:szCs w:val="30"/>
          <w:cs/>
        </w:rPr>
        <w:t>ทางการเงินรวมถึง</w:t>
      </w:r>
      <w:r w:rsidR="009C6BFF">
        <w:rPr>
          <w:rFonts w:ascii="Angsana New" w:hAnsi="Angsana New" w:hint="cs"/>
          <w:sz w:val="30"/>
          <w:szCs w:val="30"/>
          <w:cs/>
        </w:rPr>
        <w:t>ลำดับชั้นมูลค่ายุติธรรมและ</w:t>
      </w:r>
      <w:r w:rsidRPr="009F74BB">
        <w:rPr>
          <w:rFonts w:ascii="Angsana New" w:hAnsi="Angsana New"/>
          <w:sz w:val="30"/>
          <w:szCs w:val="30"/>
          <w:cs/>
        </w:rPr>
        <w:t>มูลค่าตามบัญชีในงบแสดงฐานะการเงิน</w:t>
      </w:r>
      <w:r w:rsidR="00995A1F" w:rsidRPr="00995A1F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9F74BB">
        <w:rPr>
          <w:rFonts w:ascii="Angsana New" w:hAnsi="Angsana New"/>
          <w:sz w:val="30"/>
          <w:szCs w:val="30"/>
          <w:cs/>
        </w:rPr>
        <w:t xml:space="preserve">และงบแสดงฐานะการเงินเฉพาะกิจการ </w:t>
      </w:r>
      <w:r w:rsidR="00BC7C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C7CF0">
        <w:rPr>
          <w:rFonts w:ascii="Angsana New" w:hAnsi="Angsana New"/>
          <w:sz w:val="30"/>
          <w:szCs w:val="30"/>
        </w:rPr>
        <w:t xml:space="preserve">31 </w:t>
      </w:r>
      <w:r w:rsidR="00BC7CF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9F74BB">
        <w:rPr>
          <w:rFonts w:ascii="Angsana New" w:hAnsi="Angsana New"/>
          <w:sz w:val="30"/>
          <w:szCs w:val="30"/>
          <w:cs/>
        </w:rPr>
        <w:t>มีดังนี้</w:t>
      </w:r>
    </w:p>
    <w:p w14:paraId="0CD639A1" w14:textId="77777777" w:rsidR="005A5A90" w:rsidRDefault="005A5A90" w:rsidP="009F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170"/>
        <w:gridCol w:w="180"/>
        <w:gridCol w:w="979"/>
        <w:gridCol w:w="184"/>
        <w:gridCol w:w="1166"/>
        <w:gridCol w:w="180"/>
        <w:gridCol w:w="900"/>
        <w:gridCol w:w="180"/>
        <w:gridCol w:w="1350"/>
      </w:tblGrid>
      <w:tr w:rsidR="005A5A90" w:rsidRPr="00A36F32" w14:paraId="4065ED19" w14:textId="77777777" w:rsidTr="000B40C9">
        <w:trPr>
          <w:cantSplit/>
          <w:trHeight w:val="326"/>
          <w:tblHeader/>
        </w:trPr>
        <w:tc>
          <w:tcPr>
            <w:tcW w:w="2981" w:type="dxa"/>
            <w:shd w:val="clear" w:color="auto" w:fill="auto"/>
            <w:vAlign w:val="bottom"/>
          </w:tcPr>
          <w:p w14:paraId="116D99E7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  <w:vAlign w:val="bottom"/>
          </w:tcPr>
          <w:p w14:paraId="34B5E02D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A5A90" w:rsidRPr="00A36F32" w14:paraId="58602E12" w14:textId="77777777" w:rsidTr="00C805DC">
        <w:trPr>
          <w:cantSplit/>
          <w:trHeight w:val="453"/>
          <w:tblHeader/>
        </w:trPr>
        <w:tc>
          <w:tcPr>
            <w:tcW w:w="2981" w:type="dxa"/>
            <w:shd w:val="clear" w:color="auto" w:fill="auto"/>
            <w:vAlign w:val="bottom"/>
          </w:tcPr>
          <w:p w14:paraId="2145AE40" w14:textId="77777777"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3AA2BF" w14:textId="77777777"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  <w:p w14:paraId="29823688" w14:textId="77777777"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0372BB47" w14:textId="77777777"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74B49" w14:textId="77777777"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A5A90" w:rsidRPr="00A36F32" w14:paraId="3B4B68B9" w14:textId="77777777" w:rsidTr="00C805DC">
        <w:trPr>
          <w:cantSplit/>
        </w:trPr>
        <w:tc>
          <w:tcPr>
            <w:tcW w:w="2981" w:type="dxa"/>
            <w:shd w:val="clear" w:color="auto" w:fill="auto"/>
          </w:tcPr>
          <w:p w14:paraId="7CD460B8" w14:textId="77777777" w:rsidR="005A5A90" w:rsidRPr="009F74BB" w:rsidRDefault="005A5A90" w:rsidP="00A4217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8F8088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42CDD3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13DF1190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6FB1892B" w14:textId="77777777" w:rsidR="005A5A90" w:rsidRPr="009F74BB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8E817E2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AE8E3E3" w14:textId="77777777" w:rsidR="005A5A90" w:rsidRPr="009F74BB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37B4A70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BE395C3" w14:textId="77777777" w:rsidR="005A5A90" w:rsidRPr="009F74BB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4F522F9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A5A90" w:rsidRPr="00A36F32" w14:paraId="5AF2E677" w14:textId="77777777" w:rsidTr="000B40C9">
        <w:trPr>
          <w:cantSplit/>
        </w:trPr>
        <w:tc>
          <w:tcPr>
            <w:tcW w:w="2981" w:type="dxa"/>
            <w:shd w:val="clear" w:color="auto" w:fill="auto"/>
          </w:tcPr>
          <w:p w14:paraId="56FD58DF" w14:textId="77777777" w:rsidR="005A5A90" w:rsidRPr="009F74BB" w:rsidRDefault="005A5A90" w:rsidP="00A4217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504750C8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A5A90" w:rsidRPr="00C40E7D" w14:paraId="15D0656E" w14:textId="77777777" w:rsidTr="00C805DC">
        <w:trPr>
          <w:cantSplit/>
        </w:trPr>
        <w:tc>
          <w:tcPr>
            <w:tcW w:w="2981" w:type="dxa"/>
            <w:shd w:val="clear" w:color="auto" w:fill="auto"/>
          </w:tcPr>
          <w:p w14:paraId="33804CF5" w14:textId="7A156A10" w:rsidR="005A5A90" w:rsidRPr="002C402E" w:rsidRDefault="005A5A90" w:rsidP="00470E6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70E6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5C1511CB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F587AD4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706CE7F0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1D0AC29F" w14:textId="77777777"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40D91EE9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64839F9E" w14:textId="77777777"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88F5B79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EB4FA17" w14:textId="77777777"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1FEB02A0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5A5A90" w:rsidRPr="00C40E7D" w14:paraId="132B43E3" w14:textId="77777777" w:rsidTr="00C805DC">
        <w:trPr>
          <w:cantSplit/>
        </w:trPr>
        <w:tc>
          <w:tcPr>
            <w:tcW w:w="2981" w:type="dxa"/>
            <w:shd w:val="clear" w:color="auto" w:fill="auto"/>
          </w:tcPr>
          <w:p w14:paraId="76CFF45D" w14:textId="77777777" w:rsidR="009B5B04" w:rsidRDefault="009B5B04" w:rsidP="009B5B04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</w:t>
            </w:r>
            <w:r w:rsidRPr="00033A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</w:p>
          <w:p w14:paraId="22DE97F6" w14:textId="77777777" w:rsidR="009B5B04" w:rsidRDefault="009B5B04" w:rsidP="009B5B04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14:paraId="50787BBA" w14:textId="77777777" w:rsidR="005A5A90" w:rsidRPr="002C402E" w:rsidRDefault="009B5B04" w:rsidP="009B5B04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14:paraId="392F73B9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C776249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3B0281CE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6A3A9C44" w14:textId="77777777"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6589D423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739C3115" w14:textId="77777777"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A13E1D2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77CB2468" w14:textId="77777777"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474091EE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5400C3" w:rsidRPr="00C40E7D" w14:paraId="34A7097B" w14:textId="77777777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7DD80891" w14:textId="7B1EC1D7" w:rsidR="005400C3" w:rsidRPr="00033A8E" w:rsidRDefault="005400C3" w:rsidP="005400C3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="00C74DC7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70" w:type="dxa"/>
          </w:tcPr>
          <w:p w14:paraId="63CDB037" w14:textId="526397A7" w:rsidR="005400C3" w:rsidRPr="00F45CA3" w:rsidRDefault="00903187" w:rsidP="005400C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120,140</w:t>
            </w:r>
          </w:p>
        </w:tc>
        <w:tc>
          <w:tcPr>
            <w:tcW w:w="180" w:type="dxa"/>
          </w:tcPr>
          <w:p w14:paraId="64EE0C77" w14:textId="77777777" w:rsidR="005400C3" w:rsidRPr="00F45CA3" w:rsidRDefault="005400C3" w:rsidP="005400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1B610CF2" w14:textId="78396B9A" w:rsidR="005400C3" w:rsidRPr="00F45CA3" w:rsidRDefault="00903187" w:rsidP="005400C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120,140</w:t>
            </w:r>
          </w:p>
        </w:tc>
        <w:tc>
          <w:tcPr>
            <w:tcW w:w="184" w:type="dxa"/>
            <w:shd w:val="clear" w:color="auto" w:fill="auto"/>
          </w:tcPr>
          <w:p w14:paraId="753A5FFA" w14:textId="77777777" w:rsidR="005400C3" w:rsidRPr="00C40E7D" w:rsidRDefault="005400C3" w:rsidP="005400C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B80DF46" w14:textId="410163BC" w:rsidR="005400C3" w:rsidRPr="009D1F69" w:rsidRDefault="00903187" w:rsidP="005400C3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02582B" w14:textId="77777777" w:rsidR="005400C3" w:rsidRPr="006B2166" w:rsidRDefault="005400C3" w:rsidP="005400C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6FD5E5C" w14:textId="6D5BEC0D" w:rsidR="005400C3" w:rsidRPr="006B2166" w:rsidRDefault="00903187" w:rsidP="005400C3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19C944" w14:textId="77777777" w:rsidR="005400C3" w:rsidRPr="006B2166" w:rsidRDefault="005400C3" w:rsidP="005400C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54AE103" w14:textId="4DE1DE2B" w:rsidR="005400C3" w:rsidRPr="006B2166" w:rsidRDefault="00903187" w:rsidP="005400C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120,140</w:t>
            </w:r>
          </w:p>
        </w:tc>
      </w:tr>
      <w:tr w:rsidR="005400C3" w:rsidRPr="00C40E7D" w14:paraId="57C783C8" w14:textId="77777777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07238D60" w14:textId="77777777" w:rsidR="005400C3" w:rsidRPr="00033A8E" w:rsidRDefault="005400C3" w:rsidP="005400C3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79F35F9B" w14:textId="51BDC4F2" w:rsidR="005400C3" w:rsidRPr="00903187" w:rsidRDefault="00903187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03187">
              <w:rPr>
                <w:rFonts w:ascii="Angsana New" w:hAnsi="Angsana New"/>
                <w:sz w:val="30"/>
                <w:szCs w:val="30"/>
              </w:rPr>
              <w:t>(120,609)</w:t>
            </w:r>
          </w:p>
        </w:tc>
        <w:tc>
          <w:tcPr>
            <w:tcW w:w="180" w:type="dxa"/>
            <w:vAlign w:val="bottom"/>
          </w:tcPr>
          <w:p w14:paraId="08A7C54F" w14:textId="77777777"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7490EE3" w14:textId="68EFE075" w:rsidR="005400C3" w:rsidRPr="009D1F69" w:rsidRDefault="00903187" w:rsidP="0090318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8CCF43B" w14:textId="77777777" w:rsidR="005400C3" w:rsidRPr="009D1F69" w:rsidRDefault="005400C3" w:rsidP="005400C3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9C24624" w14:textId="6D14EEC3" w:rsidR="005400C3" w:rsidRPr="006B2166" w:rsidRDefault="00903187" w:rsidP="005400C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(120,609)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098A3A" w14:textId="77777777"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08A0ED" w14:textId="7A7B96DF" w:rsidR="005400C3" w:rsidRPr="006B2166" w:rsidRDefault="00903187" w:rsidP="005400C3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124D02" w14:textId="77777777"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212650" w14:textId="57189232" w:rsidR="005400C3" w:rsidRPr="006B2166" w:rsidRDefault="00903187" w:rsidP="005400C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(120,609)</w:t>
            </w:r>
          </w:p>
        </w:tc>
      </w:tr>
      <w:tr w:rsidR="005400C3" w:rsidRPr="00C40E7D" w14:paraId="6C68C72B" w14:textId="77777777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1C177CC1" w14:textId="77777777" w:rsidR="005400C3" w:rsidRPr="009A57B8" w:rsidRDefault="005400C3" w:rsidP="005400C3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C19BD92" w14:textId="77777777"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28A727E" w14:textId="77777777"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4570731" w14:textId="77777777"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9BBBE36" w14:textId="77777777" w:rsidR="005400C3" w:rsidRPr="00C40E7D" w:rsidRDefault="005400C3" w:rsidP="005400C3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27D0E89" w14:textId="77777777" w:rsidR="005400C3" w:rsidRPr="006B2166" w:rsidRDefault="005400C3" w:rsidP="005400C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A36D6C" w14:textId="77777777"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A97EEE" w14:textId="77777777" w:rsidR="005400C3" w:rsidRPr="006B2166" w:rsidRDefault="005400C3" w:rsidP="005400C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77613B" w14:textId="77777777"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D9ED13" w14:textId="77777777" w:rsidR="005400C3" w:rsidRPr="006B2166" w:rsidRDefault="005400C3" w:rsidP="005400C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00C3" w:rsidRPr="00C40E7D" w14:paraId="0519B94A" w14:textId="77777777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0AADB196" w14:textId="77777777" w:rsidR="005400C3" w:rsidRDefault="005400C3" w:rsidP="005400C3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</w:p>
          <w:p w14:paraId="44828FCC" w14:textId="77777777" w:rsidR="005400C3" w:rsidRDefault="005400C3" w:rsidP="005400C3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</w:t>
            </w:r>
            <w:r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ไม่ได้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วัดมูลค่าด้วย</w:t>
            </w:r>
          </w:p>
          <w:p w14:paraId="5FD369D0" w14:textId="77777777" w:rsidR="005400C3" w:rsidRPr="00210569" w:rsidRDefault="005400C3" w:rsidP="005400C3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4C8F2F32" w14:textId="77777777" w:rsidR="005400C3" w:rsidRPr="00210569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127AD1" w14:textId="77777777"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BFE5BBF" w14:textId="77777777"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8129497" w14:textId="77777777" w:rsidR="005400C3" w:rsidRPr="00C40E7D" w:rsidRDefault="005400C3" w:rsidP="005400C3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BDB3568" w14:textId="77777777" w:rsidR="005400C3" w:rsidRPr="006B2166" w:rsidRDefault="005400C3" w:rsidP="005400C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9C945F" w14:textId="77777777"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F4E630" w14:textId="77777777" w:rsidR="005400C3" w:rsidRPr="006B2166" w:rsidRDefault="005400C3" w:rsidP="005400C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2FAC02" w14:textId="77777777"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E6AA23" w14:textId="77777777" w:rsidR="005400C3" w:rsidRPr="006B2166" w:rsidRDefault="005400C3" w:rsidP="005400C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3187" w:rsidRPr="00C40E7D" w14:paraId="26B7E143" w14:textId="77777777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46E604AE" w14:textId="77777777" w:rsidR="00903187" w:rsidRDefault="00903187" w:rsidP="00903187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  <w:p w14:paraId="014E54EA" w14:textId="77777777" w:rsidR="00903187" w:rsidRPr="00033A8E" w:rsidRDefault="00903187" w:rsidP="00903187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14:paraId="351C5659" w14:textId="3802DC0B" w:rsidR="00903187" w:rsidRPr="00210569" w:rsidRDefault="00903187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</w:t>
            </w:r>
            <w:r w:rsidR="009E01E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,189)</w:t>
            </w:r>
          </w:p>
        </w:tc>
        <w:tc>
          <w:tcPr>
            <w:tcW w:w="180" w:type="dxa"/>
            <w:vAlign w:val="bottom"/>
          </w:tcPr>
          <w:p w14:paraId="1B2956CC" w14:textId="77777777" w:rsidR="00903187" w:rsidRPr="00C40E7D" w:rsidRDefault="00903187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BF39383" w14:textId="67D70293" w:rsidR="00903187" w:rsidRPr="009D1F69" w:rsidRDefault="00903187" w:rsidP="0090318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6EB7AE" w14:textId="77777777" w:rsidR="00903187" w:rsidRPr="00C40E7D" w:rsidRDefault="00903187" w:rsidP="00903187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489816A" w14:textId="03427489" w:rsidR="00903187" w:rsidRPr="007A4CC0" w:rsidRDefault="00903187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(889,334)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369095" w14:textId="77777777" w:rsidR="00903187" w:rsidRPr="009D1F69" w:rsidRDefault="00903187" w:rsidP="00903187">
            <w:pPr>
              <w:pStyle w:val="acctfourfigures"/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556C23" w14:textId="7257D56E" w:rsidR="00903187" w:rsidRPr="00515CBE" w:rsidRDefault="00903187" w:rsidP="00903187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22438B" w14:textId="77777777" w:rsidR="00903187" w:rsidRPr="009D1F69" w:rsidRDefault="00903187" w:rsidP="00903187">
            <w:pPr>
              <w:pStyle w:val="acctfourfigures"/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861A9E" w14:textId="0FB325F4" w:rsidR="00903187" w:rsidRPr="00B05826" w:rsidRDefault="00903187" w:rsidP="00903187">
            <w:pPr>
              <w:pStyle w:val="acctfourfigures"/>
              <w:tabs>
                <w:tab w:val="clear" w:pos="765"/>
                <w:tab w:val="decimal" w:pos="912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(889,334)</w:t>
            </w:r>
          </w:p>
        </w:tc>
      </w:tr>
      <w:tr w:rsidR="00903187" w:rsidRPr="00C40E7D" w14:paraId="26351359" w14:textId="77777777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77499437" w14:textId="77777777" w:rsidR="00903187" w:rsidRPr="004F7A6E" w:rsidRDefault="00903187" w:rsidP="00903187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5CC7E9C1" w14:textId="69C69B58" w:rsidR="00903187" w:rsidRPr="00210569" w:rsidRDefault="00903187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(383,342)</w:t>
            </w:r>
          </w:p>
        </w:tc>
        <w:tc>
          <w:tcPr>
            <w:tcW w:w="180" w:type="dxa"/>
            <w:vAlign w:val="bottom"/>
          </w:tcPr>
          <w:p w14:paraId="7C5F80FA" w14:textId="77777777" w:rsidR="00903187" w:rsidRPr="00C40E7D" w:rsidRDefault="00903187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6E3FE4A" w14:textId="3E8AAE46" w:rsidR="00903187" w:rsidRPr="009D1F69" w:rsidRDefault="00903187" w:rsidP="0090318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39F464F" w14:textId="77777777" w:rsidR="00903187" w:rsidRPr="00C40E7D" w:rsidRDefault="00903187" w:rsidP="00903187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0590E0E" w14:textId="277D5F06" w:rsidR="00903187" w:rsidRPr="007A4CC0" w:rsidRDefault="00903187" w:rsidP="0090318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(558,553)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7D0241" w14:textId="77777777" w:rsidR="00903187" w:rsidRPr="009D1F69" w:rsidRDefault="00903187" w:rsidP="00903187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CC6947" w14:textId="2EA3D6DF" w:rsidR="00903187" w:rsidRPr="00515CBE" w:rsidRDefault="00903187" w:rsidP="00903187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EFB7B0" w14:textId="77777777" w:rsidR="00903187" w:rsidRPr="009D1F69" w:rsidRDefault="00903187" w:rsidP="00903187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66AE2F" w14:textId="7C83D784" w:rsidR="00903187" w:rsidRPr="00B05826" w:rsidRDefault="00903187" w:rsidP="00903187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(558,553)</w:t>
            </w:r>
          </w:p>
        </w:tc>
      </w:tr>
    </w:tbl>
    <w:p w14:paraId="5D3401BD" w14:textId="77777777" w:rsidR="00CF3C5D" w:rsidRDefault="00CF3C5D">
      <w:r>
        <w:br w:type="page"/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178"/>
        <w:gridCol w:w="182"/>
        <w:gridCol w:w="969"/>
        <w:gridCol w:w="184"/>
        <w:gridCol w:w="1166"/>
        <w:gridCol w:w="180"/>
        <w:gridCol w:w="900"/>
        <w:gridCol w:w="180"/>
        <w:gridCol w:w="1350"/>
      </w:tblGrid>
      <w:tr w:rsidR="00CF3C5D" w:rsidRPr="00C40E7D" w14:paraId="544E7578" w14:textId="77777777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2F33A9A5" w14:textId="77777777" w:rsidR="00CF3C5D" w:rsidRPr="004F7A6E" w:rsidRDefault="00CF3C5D" w:rsidP="00CF3C5D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9" w:type="dxa"/>
            <w:gridSpan w:val="9"/>
            <w:vAlign w:val="bottom"/>
          </w:tcPr>
          <w:p w14:paraId="6BFFEDB0" w14:textId="77777777" w:rsidR="00CF3C5D" w:rsidRPr="009F74BB" w:rsidRDefault="00CF3C5D" w:rsidP="00CF3C5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F3C5D" w:rsidRPr="00C40E7D" w14:paraId="39B844E6" w14:textId="77777777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60FD523C" w14:textId="77777777" w:rsidR="00CF3C5D" w:rsidRPr="004F7A6E" w:rsidRDefault="00CF3C5D" w:rsidP="00CF3C5D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8" w:type="dxa"/>
            <w:vMerge w:val="restart"/>
          </w:tcPr>
          <w:p w14:paraId="7148B93C" w14:textId="77777777" w:rsidR="00CF3C5D" w:rsidRPr="009F74BB" w:rsidRDefault="00CF3C5D" w:rsidP="00CF3C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  <w:p w14:paraId="0DF73327" w14:textId="77777777" w:rsidR="00CF3C5D" w:rsidRPr="00C40E7D" w:rsidRDefault="00CF3C5D" w:rsidP="00CF3C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2" w:type="dxa"/>
            <w:vAlign w:val="bottom"/>
          </w:tcPr>
          <w:p w14:paraId="5F72187D" w14:textId="77777777" w:rsidR="00CF3C5D" w:rsidRPr="00C40E7D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929" w:type="dxa"/>
            <w:gridSpan w:val="7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24B87" w14:textId="77777777" w:rsidR="00CF3C5D" w:rsidRPr="009F74BB" w:rsidRDefault="00CF3C5D" w:rsidP="00CF3C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F3C5D" w:rsidRPr="00C40E7D" w14:paraId="6E99B9D5" w14:textId="77777777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6D37F0A3" w14:textId="77777777" w:rsidR="00CF3C5D" w:rsidRPr="004F7A6E" w:rsidRDefault="00CF3C5D" w:rsidP="00CF3C5D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8" w:type="dxa"/>
            <w:vMerge/>
            <w:vAlign w:val="bottom"/>
          </w:tcPr>
          <w:p w14:paraId="16178930" w14:textId="77777777" w:rsidR="00CF3C5D" w:rsidRPr="00210569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FF6C68A" w14:textId="77777777" w:rsidR="00CF3C5D" w:rsidRPr="00C40E7D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929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B5647" w14:textId="77777777" w:rsidR="00CF3C5D" w:rsidRPr="00B05826" w:rsidRDefault="00CF3C5D" w:rsidP="00CF3C5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C5D" w:rsidRPr="00C40E7D" w14:paraId="0567B0C4" w14:textId="77777777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1A7B0AA1" w14:textId="77777777" w:rsidR="00CF3C5D" w:rsidRPr="004F7A6E" w:rsidRDefault="00CF3C5D" w:rsidP="00CF3C5D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8" w:type="dxa"/>
            <w:vAlign w:val="bottom"/>
          </w:tcPr>
          <w:p w14:paraId="7D538BD7" w14:textId="77777777" w:rsidR="00CF3C5D" w:rsidRPr="00210569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928B0A5" w14:textId="77777777" w:rsidR="00CF3C5D" w:rsidRPr="00C40E7D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790D4F07" w14:textId="77777777" w:rsidR="00CF3C5D" w:rsidRPr="009F74BB" w:rsidRDefault="00CF3C5D" w:rsidP="00CF3C5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0E9DBC60" w14:textId="77777777" w:rsidR="00CF3C5D" w:rsidRPr="009F74BB" w:rsidRDefault="00CF3C5D" w:rsidP="00CF3C5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54507A07" w14:textId="77777777" w:rsidR="00CF3C5D" w:rsidRPr="009F74BB" w:rsidRDefault="00CF3C5D" w:rsidP="00CF3C5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E663F80" w14:textId="77777777" w:rsidR="00CF3C5D" w:rsidRPr="009F74BB" w:rsidRDefault="00CF3C5D" w:rsidP="00CF3C5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39EECFD" w14:textId="77777777" w:rsidR="00CF3C5D" w:rsidRPr="009F74BB" w:rsidRDefault="00CF3C5D" w:rsidP="00CF3C5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2F6776F" w14:textId="77777777" w:rsidR="00CF3C5D" w:rsidRPr="009F74BB" w:rsidRDefault="00CF3C5D" w:rsidP="00CF3C5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450A8C6" w14:textId="77777777" w:rsidR="00CF3C5D" w:rsidRPr="009F74BB" w:rsidRDefault="00CF3C5D" w:rsidP="00CF3C5D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F3C5D" w:rsidRPr="00C40E7D" w14:paraId="718A3723" w14:textId="77777777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75F4F3D7" w14:textId="77777777" w:rsidR="00CF3C5D" w:rsidRPr="004F7A6E" w:rsidRDefault="00CF3C5D" w:rsidP="00CF3C5D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9" w:type="dxa"/>
            <w:gridSpan w:val="9"/>
          </w:tcPr>
          <w:p w14:paraId="513B787D" w14:textId="77777777" w:rsidR="00CF3C5D" w:rsidRPr="009F74BB" w:rsidRDefault="00CF3C5D" w:rsidP="00CF3C5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F3C5D" w:rsidRPr="00C40E7D" w14:paraId="626A3C5B" w14:textId="77777777" w:rsidTr="000B40C9">
        <w:trPr>
          <w:cantSplit/>
        </w:trPr>
        <w:tc>
          <w:tcPr>
            <w:tcW w:w="2981" w:type="dxa"/>
            <w:shd w:val="clear" w:color="auto" w:fill="auto"/>
          </w:tcPr>
          <w:p w14:paraId="5E7230D9" w14:textId="7C4199E0" w:rsidR="00CF3C5D" w:rsidRPr="002C402E" w:rsidRDefault="00CF3C5D" w:rsidP="00470E6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 w:rsidR="00470E66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78" w:type="dxa"/>
            <w:vAlign w:val="bottom"/>
          </w:tcPr>
          <w:p w14:paraId="5DC8EDD7" w14:textId="77777777" w:rsidR="00CF3C5D" w:rsidRPr="00210569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059385C" w14:textId="77777777" w:rsidR="00CF3C5D" w:rsidRPr="00C40E7D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9D3E06F" w14:textId="77777777" w:rsidR="00CF3C5D" w:rsidRPr="002B11FE" w:rsidRDefault="00CF3C5D" w:rsidP="00CF3C5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055F950" w14:textId="77777777" w:rsidR="00CF3C5D" w:rsidRPr="00C40E7D" w:rsidRDefault="00CF3C5D" w:rsidP="00CF3C5D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D4A4503" w14:textId="77777777" w:rsidR="00CF3C5D" w:rsidRPr="007A4CC0" w:rsidRDefault="00CF3C5D" w:rsidP="00CF3C5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463A7C" w14:textId="77777777" w:rsidR="00CF3C5D" w:rsidRPr="00C40E7D" w:rsidRDefault="00CF3C5D" w:rsidP="00CF3C5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3EA24E" w14:textId="77777777" w:rsidR="00CF3C5D" w:rsidRPr="00515CBE" w:rsidRDefault="00CF3C5D" w:rsidP="00CF3C5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E55C88" w14:textId="77777777" w:rsidR="00CF3C5D" w:rsidRPr="00C40E7D" w:rsidRDefault="00CF3C5D" w:rsidP="00CF3C5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1BB137" w14:textId="77777777" w:rsidR="00CF3C5D" w:rsidRPr="00B05826" w:rsidRDefault="00CF3C5D" w:rsidP="00CF3C5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C5D" w:rsidRPr="00C40E7D" w14:paraId="6FCC080D" w14:textId="77777777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209A63CD" w14:textId="77777777" w:rsidR="00CF3C5D" w:rsidRDefault="00CF3C5D" w:rsidP="00CF3C5D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</w:t>
            </w:r>
            <w:r w:rsidRPr="00033A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</w:p>
          <w:p w14:paraId="5DF362CC" w14:textId="77777777" w:rsidR="00CF3C5D" w:rsidRDefault="00CF3C5D" w:rsidP="00CF3C5D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14:paraId="5D221635" w14:textId="77777777" w:rsidR="00CF3C5D" w:rsidRPr="00AD7677" w:rsidRDefault="00CF3C5D" w:rsidP="00CF3C5D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8" w:type="dxa"/>
            <w:vAlign w:val="bottom"/>
          </w:tcPr>
          <w:p w14:paraId="7FBAD0E2" w14:textId="77777777" w:rsidR="00CF3C5D" w:rsidRPr="00210569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CEC61F1" w14:textId="77777777" w:rsidR="00CF3C5D" w:rsidRPr="00C40E7D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3762D7F" w14:textId="77777777" w:rsidR="00CF3C5D" w:rsidRPr="002B11FE" w:rsidRDefault="00CF3C5D" w:rsidP="00CF3C5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7BC3DE5" w14:textId="77777777" w:rsidR="00CF3C5D" w:rsidRPr="00C40E7D" w:rsidRDefault="00CF3C5D" w:rsidP="00CF3C5D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B9F7574" w14:textId="77777777" w:rsidR="00CF3C5D" w:rsidRPr="007A4CC0" w:rsidRDefault="00CF3C5D" w:rsidP="00CF3C5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698EF8" w14:textId="77777777" w:rsidR="00CF3C5D" w:rsidRPr="00C40E7D" w:rsidRDefault="00CF3C5D" w:rsidP="00CF3C5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9ECA44" w14:textId="77777777" w:rsidR="00CF3C5D" w:rsidRPr="00515CBE" w:rsidRDefault="00CF3C5D" w:rsidP="00CF3C5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C24414" w14:textId="77777777" w:rsidR="00CF3C5D" w:rsidRPr="00C40E7D" w:rsidRDefault="00CF3C5D" w:rsidP="00CF3C5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BAA802" w14:textId="77777777" w:rsidR="00CF3C5D" w:rsidRPr="00B05826" w:rsidRDefault="00CF3C5D" w:rsidP="00CF3C5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0E66" w:rsidRPr="00C40E7D" w14:paraId="0C84A823" w14:textId="77777777" w:rsidTr="006C00B3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015DC4D3" w14:textId="45E27927" w:rsidR="00470E66" w:rsidRPr="00033A8E" w:rsidRDefault="00470E66" w:rsidP="00470E66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78" w:type="dxa"/>
          </w:tcPr>
          <w:p w14:paraId="05548DED" w14:textId="653D35D3" w:rsidR="00470E66" w:rsidRPr="00210569" w:rsidRDefault="00470E66" w:rsidP="00470E6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112,513</w:t>
            </w:r>
          </w:p>
        </w:tc>
        <w:tc>
          <w:tcPr>
            <w:tcW w:w="182" w:type="dxa"/>
          </w:tcPr>
          <w:p w14:paraId="17D56437" w14:textId="77777777" w:rsidR="00470E66" w:rsidRPr="00C40E7D" w:rsidRDefault="00470E66" w:rsidP="00470E6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</w:tcPr>
          <w:p w14:paraId="707249E8" w14:textId="4DF0554E" w:rsidR="00470E66" w:rsidRPr="002B11FE" w:rsidRDefault="00470E66" w:rsidP="00470E6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112,513</w:t>
            </w:r>
          </w:p>
        </w:tc>
        <w:tc>
          <w:tcPr>
            <w:tcW w:w="184" w:type="dxa"/>
            <w:shd w:val="clear" w:color="auto" w:fill="auto"/>
          </w:tcPr>
          <w:p w14:paraId="6B8A457E" w14:textId="77777777" w:rsidR="00470E66" w:rsidRPr="00C40E7D" w:rsidRDefault="00470E66" w:rsidP="00470E6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298DAB3" w14:textId="237768D0" w:rsidR="00470E66" w:rsidRPr="007A4CC0" w:rsidRDefault="00470E66" w:rsidP="00470E6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0ADC78" w14:textId="77777777" w:rsidR="00470E66" w:rsidRPr="00C40E7D" w:rsidRDefault="00470E66" w:rsidP="00470E6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4B8C076" w14:textId="1A698537" w:rsidR="00470E66" w:rsidRPr="00515CBE" w:rsidRDefault="00470E66" w:rsidP="00470E6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BC32AE" w14:textId="77777777" w:rsidR="00470E66" w:rsidRPr="00C40E7D" w:rsidRDefault="00470E66" w:rsidP="00470E6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64F0FF72" w14:textId="6DD7C52C" w:rsidR="00470E66" w:rsidRPr="00B05826" w:rsidRDefault="00470E66" w:rsidP="00470E6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112,513</w:t>
            </w:r>
          </w:p>
        </w:tc>
      </w:tr>
      <w:tr w:rsidR="00470E66" w:rsidRPr="00C40E7D" w14:paraId="25647713" w14:textId="77777777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5832F385" w14:textId="77777777" w:rsidR="00470E66" w:rsidRPr="00033A8E" w:rsidRDefault="00470E66" w:rsidP="00470E66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8" w:type="dxa"/>
            <w:vAlign w:val="bottom"/>
          </w:tcPr>
          <w:p w14:paraId="35B526FC" w14:textId="5CE5477B" w:rsidR="00470E66" w:rsidRPr="00210569" w:rsidRDefault="00470E66" w:rsidP="00470E6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17,440</w:t>
            </w:r>
          </w:p>
        </w:tc>
        <w:tc>
          <w:tcPr>
            <w:tcW w:w="182" w:type="dxa"/>
            <w:vAlign w:val="bottom"/>
          </w:tcPr>
          <w:p w14:paraId="01A55A15" w14:textId="77777777" w:rsidR="00470E66" w:rsidRPr="00C40E7D" w:rsidRDefault="00470E66" w:rsidP="00470E6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F7D8483" w14:textId="4992225C" w:rsidR="00470E66" w:rsidRPr="002B11FE" w:rsidRDefault="00470E66" w:rsidP="00470E66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D5167DD" w14:textId="77777777" w:rsidR="00470E66" w:rsidRPr="00C40E7D" w:rsidRDefault="00470E66" w:rsidP="00470E6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70A5929" w14:textId="6BFAEE73" w:rsidR="00470E66" w:rsidRPr="007A4CC0" w:rsidRDefault="00470E66" w:rsidP="00470E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17,440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0B457F" w14:textId="77777777" w:rsidR="00470E66" w:rsidRPr="00C40E7D" w:rsidRDefault="00470E66" w:rsidP="00470E6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75FD8B" w14:textId="0CB0A71C" w:rsidR="00470E66" w:rsidRPr="00515CBE" w:rsidRDefault="00470E66" w:rsidP="00470E6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8C8042" w14:textId="77777777" w:rsidR="00470E66" w:rsidRPr="00C40E7D" w:rsidRDefault="00470E66" w:rsidP="00470E6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2137BF" w14:textId="6F308BDC" w:rsidR="00470E66" w:rsidRPr="00B05826" w:rsidRDefault="00470E66" w:rsidP="00470E6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17,440</w:t>
            </w:r>
          </w:p>
        </w:tc>
      </w:tr>
      <w:tr w:rsidR="00470E66" w:rsidRPr="00C40E7D" w14:paraId="37DA49AE" w14:textId="77777777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1A38E1D5" w14:textId="77777777" w:rsidR="00470E66" w:rsidRPr="009A57B8" w:rsidRDefault="00470E66" w:rsidP="00470E66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8" w:type="dxa"/>
            <w:vAlign w:val="bottom"/>
          </w:tcPr>
          <w:p w14:paraId="133C5843" w14:textId="77777777" w:rsidR="00470E66" w:rsidRPr="00210569" w:rsidRDefault="00470E66" w:rsidP="00470E6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D12B871" w14:textId="77777777" w:rsidR="00470E66" w:rsidRPr="00C40E7D" w:rsidRDefault="00470E66" w:rsidP="00470E6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23A8013" w14:textId="77777777" w:rsidR="00470E66" w:rsidRPr="002B11FE" w:rsidRDefault="00470E66" w:rsidP="00470E6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9501525" w14:textId="77777777" w:rsidR="00470E66" w:rsidRPr="00C40E7D" w:rsidRDefault="00470E66" w:rsidP="00470E6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04807C7" w14:textId="77777777" w:rsidR="00470E66" w:rsidRPr="007A4CC0" w:rsidRDefault="00470E66" w:rsidP="00470E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5F473D" w14:textId="77777777" w:rsidR="00470E66" w:rsidRPr="00C40E7D" w:rsidRDefault="00470E66" w:rsidP="00470E6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3CE938" w14:textId="77777777" w:rsidR="00470E66" w:rsidRPr="00515CBE" w:rsidRDefault="00470E66" w:rsidP="00470E6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CBDF22" w14:textId="77777777" w:rsidR="00470E66" w:rsidRPr="00C40E7D" w:rsidRDefault="00470E66" w:rsidP="00470E6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3C1ABB" w14:textId="77777777" w:rsidR="00470E66" w:rsidRPr="00B05826" w:rsidRDefault="00470E66" w:rsidP="00470E6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0E66" w:rsidRPr="00C40E7D" w14:paraId="6CDE9616" w14:textId="77777777" w:rsidTr="006C00B3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4C497891" w14:textId="77777777" w:rsidR="00470E66" w:rsidRDefault="00470E66" w:rsidP="00470E66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</w:p>
          <w:p w14:paraId="39A34325" w14:textId="77777777" w:rsidR="00470E66" w:rsidRDefault="00470E66" w:rsidP="00470E66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</w:t>
            </w:r>
            <w:r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ไม่ได้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วัดมูลค่าด้วย</w:t>
            </w:r>
          </w:p>
          <w:p w14:paraId="4753AE92" w14:textId="77777777" w:rsidR="00470E66" w:rsidRPr="00210569" w:rsidRDefault="00470E66" w:rsidP="00470E66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8" w:type="dxa"/>
            <w:vAlign w:val="bottom"/>
          </w:tcPr>
          <w:p w14:paraId="705CDF7E" w14:textId="77777777" w:rsidR="00470E66" w:rsidRPr="00C40E7D" w:rsidRDefault="00470E66" w:rsidP="00470E6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vAlign w:val="bottom"/>
          </w:tcPr>
          <w:p w14:paraId="35F6D76A" w14:textId="77777777" w:rsidR="00470E66" w:rsidRPr="00C40E7D" w:rsidRDefault="00470E66" w:rsidP="00470E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9B2D40C" w14:textId="77777777" w:rsidR="00470E66" w:rsidRPr="00C40E7D" w:rsidRDefault="00470E66" w:rsidP="00470E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C7DC8B2" w14:textId="77777777" w:rsidR="00470E66" w:rsidRPr="00C40E7D" w:rsidRDefault="00470E66" w:rsidP="00470E6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0892390" w14:textId="77777777" w:rsidR="00470E66" w:rsidRPr="00C40E7D" w:rsidRDefault="00470E66" w:rsidP="00470E6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262F6A" w14:textId="77777777" w:rsidR="00470E66" w:rsidRPr="00C40E7D" w:rsidRDefault="00470E66" w:rsidP="00470E6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F5E920" w14:textId="77777777" w:rsidR="00470E66" w:rsidRPr="00C40E7D" w:rsidRDefault="00470E66" w:rsidP="00470E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FD2E84" w14:textId="77777777" w:rsidR="00470E66" w:rsidRPr="00C40E7D" w:rsidRDefault="00470E66" w:rsidP="00470E6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EE5924" w14:textId="77777777" w:rsidR="00470E66" w:rsidRPr="00C40E7D" w:rsidRDefault="00470E66" w:rsidP="00470E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470E66" w:rsidRPr="00C40E7D" w14:paraId="7BBD3810" w14:textId="77777777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16BF5809" w14:textId="77777777" w:rsidR="00470E66" w:rsidRDefault="00470E66" w:rsidP="00470E66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  <w:p w14:paraId="3230CC4B" w14:textId="45A101C0" w:rsidR="00470E66" w:rsidRPr="00210569" w:rsidRDefault="00470E66" w:rsidP="00470E66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8" w:type="dxa"/>
            <w:vAlign w:val="bottom"/>
          </w:tcPr>
          <w:p w14:paraId="151A2E4B" w14:textId="24233177" w:rsidR="00470E66" w:rsidRPr="00210569" w:rsidRDefault="00470E66" w:rsidP="00470E6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(1,572,60</w:t>
            </w:r>
            <w:r w:rsidRPr="00C805DC">
              <w:rPr>
                <w:rFonts w:ascii="Angsana New" w:hAnsi="Angsana New"/>
                <w:sz w:val="30"/>
                <w:szCs w:val="30"/>
              </w:rPr>
              <w:t>4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286EACF1" w14:textId="77777777" w:rsidR="00470E66" w:rsidRPr="00C40E7D" w:rsidRDefault="00470E66" w:rsidP="00470E6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8ED6E25" w14:textId="674C31C7" w:rsidR="00470E66" w:rsidRPr="002B11FE" w:rsidRDefault="00470E66" w:rsidP="00470E6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A75E0E" w14:textId="77777777" w:rsidR="00470E66" w:rsidRPr="00C40E7D" w:rsidRDefault="00470E66" w:rsidP="00470E6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AD0060B" w14:textId="3BB4C105" w:rsidR="00470E66" w:rsidRPr="007A4CC0" w:rsidRDefault="00470E66" w:rsidP="00470E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(1,493,941)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84AE5C" w14:textId="77777777" w:rsidR="00470E66" w:rsidRPr="00C40E7D" w:rsidRDefault="00470E66" w:rsidP="00470E6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21DB82" w14:textId="469C980C" w:rsidR="00470E66" w:rsidRPr="00515CBE" w:rsidRDefault="00470E66" w:rsidP="00470E6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EEED21" w14:textId="77777777" w:rsidR="00470E66" w:rsidRPr="00C40E7D" w:rsidRDefault="00470E66" w:rsidP="00470E6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0C0234" w14:textId="11E8542F" w:rsidR="00470E66" w:rsidRPr="00B05826" w:rsidRDefault="00470E66" w:rsidP="00470E6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(1,493,941)</w:t>
            </w:r>
          </w:p>
        </w:tc>
      </w:tr>
      <w:tr w:rsidR="00470E66" w:rsidRPr="00C40E7D" w14:paraId="1117B0BA" w14:textId="77777777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7A151320" w14:textId="4CCCEA3B" w:rsidR="00470E66" w:rsidRPr="00210569" w:rsidRDefault="00470E66" w:rsidP="00470E66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8" w:type="dxa"/>
            <w:vAlign w:val="bottom"/>
          </w:tcPr>
          <w:p w14:paraId="158BB48E" w14:textId="54E377F5" w:rsidR="00470E66" w:rsidRPr="009D1F69" w:rsidRDefault="00470E66" w:rsidP="00470E6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(401,009)</w:t>
            </w:r>
          </w:p>
        </w:tc>
        <w:tc>
          <w:tcPr>
            <w:tcW w:w="182" w:type="dxa"/>
            <w:vAlign w:val="bottom"/>
          </w:tcPr>
          <w:p w14:paraId="2B9A5DDD" w14:textId="77777777" w:rsidR="00470E66" w:rsidRPr="00C40E7D" w:rsidRDefault="00470E66" w:rsidP="00470E6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C0FBC8D" w14:textId="357DC82C" w:rsidR="00470E66" w:rsidRDefault="00470E66" w:rsidP="00470E6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2C1622F" w14:textId="77777777" w:rsidR="00470E66" w:rsidRPr="00C40E7D" w:rsidRDefault="00470E66" w:rsidP="00470E66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FE093AB" w14:textId="3575157B" w:rsidR="00470E66" w:rsidRPr="009D1F69" w:rsidRDefault="00470E66" w:rsidP="00470E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Pr="009D1F69">
              <w:rPr>
                <w:rFonts w:ascii="Angsana New" w:hAnsi="Angsana New"/>
                <w:sz w:val="30"/>
                <w:szCs w:val="30"/>
              </w:rPr>
              <w:t>,175)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8DE4DB" w14:textId="77777777" w:rsidR="00470E66" w:rsidRPr="00C40E7D" w:rsidRDefault="00470E66" w:rsidP="00470E6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918850" w14:textId="67C5CCD3" w:rsidR="00470E66" w:rsidRDefault="00470E66" w:rsidP="00470E6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274E56" w14:textId="77777777" w:rsidR="00470E66" w:rsidRPr="00C40E7D" w:rsidRDefault="00470E66" w:rsidP="00470E6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F51AF2" w14:textId="2A4F9CE3" w:rsidR="00470E66" w:rsidRPr="009D1F69" w:rsidRDefault="00470E66" w:rsidP="00470E6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</w:t>
            </w:r>
            <w:r w:rsidRPr="009D1F69">
              <w:rPr>
                <w:rFonts w:ascii="Angsana New" w:hAnsi="Angsana New"/>
                <w:sz w:val="30"/>
                <w:szCs w:val="30"/>
              </w:rPr>
              <w:t>9,175)</w:t>
            </w:r>
          </w:p>
        </w:tc>
      </w:tr>
    </w:tbl>
    <w:p w14:paraId="251CC057" w14:textId="77777777" w:rsidR="00C63E54" w:rsidRDefault="00C63E54" w:rsidP="0027095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5FF7DD67" w14:textId="30D3E7B4" w:rsidR="009C6BFF" w:rsidRPr="009C6BFF" w:rsidRDefault="009C6BFF" w:rsidP="009C6BFF">
      <w:pPr>
        <w:pStyle w:val="block"/>
        <w:spacing w:after="0" w:line="240" w:lineRule="atLeast"/>
        <w:ind w:left="0" w:right="-7" w:firstLine="56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การ</w:t>
      </w:r>
      <w:r w:rsidRPr="00C960DF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วัดมูลค่า</w:t>
      </w:r>
      <w:r w:rsidRPr="00C960DF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ยุติธรรม</w:t>
      </w:r>
    </w:p>
    <w:p w14:paraId="62043F21" w14:textId="77777777" w:rsidR="009C6BFF" w:rsidRDefault="009C6BF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05009D26" w14:textId="11BDFBF3" w:rsidR="00F13AEF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8F1957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0F40EF03" w14:textId="77777777" w:rsidR="002A0546" w:rsidRPr="008F1957" w:rsidRDefault="002A0546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510"/>
        <w:gridCol w:w="236"/>
        <w:gridCol w:w="5524"/>
      </w:tblGrid>
      <w:tr w:rsidR="00392402" w:rsidRPr="004542C3" w14:paraId="4A405383" w14:textId="77777777" w:rsidTr="0039240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03996418" w14:textId="77777777" w:rsidR="00392402" w:rsidRPr="00D43290" w:rsidRDefault="00392402" w:rsidP="008A59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A1A36B" w14:textId="77777777" w:rsidR="00392402" w:rsidRPr="00D43290" w:rsidRDefault="00392402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  <w:vAlign w:val="bottom"/>
          </w:tcPr>
          <w:p w14:paraId="0A070A47" w14:textId="77777777" w:rsidR="00392402" w:rsidRPr="00D43290" w:rsidRDefault="00392402" w:rsidP="008A59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92402" w:rsidRPr="004542C3" w14:paraId="621C912E" w14:textId="77777777" w:rsidTr="00392402">
        <w:tc>
          <w:tcPr>
            <w:tcW w:w="3510" w:type="dxa"/>
            <w:shd w:val="clear" w:color="auto" w:fill="auto"/>
          </w:tcPr>
          <w:p w14:paraId="20D09F22" w14:textId="1BCEC4D2" w:rsidR="00392402" w:rsidRPr="007579FF" w:rsidRDefault="00392402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  <w:r w:rsidRPr="007579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ตราสารอนุพันธ์</w:t>
            </w:r>
          </w:p>
        </w:tc>
        <w:tc>
          <w:tcPr>
            <w:tcW w:w="236" w:type="dxa"/>
            <w:shd w:val="clear" w:color="auto" w:fill="auto"/>
          </w:tcPr>
          <w:p w14:paraId="7E75AD52" w14:textId="77777777" w:rsidR="00392402" w:rsidRPr="00D43290" w:rsidRDefault="00392402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5524" w:type="dxa"/>
            <w:shd w:val="clear" w:color="auto" w:fill="auto"/>
          </w:tcPr>
          <w:p w14:paraId="0387180E" w14:textId="219FB54B" w:rsidR="00392402" w:rsidRPr="008A59E9" w:rsidRDefault="00392402" w:rsidP="00BF30C0">
            <w:pPr>
              <w:pStyle w:val="block"/>
              <w:spacing w:after="0" w:line="240" w:lineRule="atLeast"/>
              <w:ind w:left="196" w:right="-108" w:hanging="196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Pr="00D432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มูลค่ายุติธรรมอ้างอิงราคาเสนอซื้อ</w:t>
            </w:r>
            <w:r w:rsidR="008A59E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</w:t>
            </w:r>
            <w:r w:rsidRPr="00D432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ขายจากนายหน้า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</w:t>
            </w:r>
            <w:r w:rsidR="008A59E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</w:t>
            </w:r>
            <w:r w:rsidRPr="00D432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สำหรับเครื่องมือทางการเงินที่เหมือนกัน</w:t>
            </w:r>
          </w:p>
        </w:tc>
      </w:tr>
    </w:tbl>
    <w:p w14:paraId="7CFA7F67" w14:textId="77777777" w:rsidR="00F13AEF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C6CA20E" w14:textId="77777777" w:rsidR="009C6BFF" w:rsidRDefault="009C6BF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E91DFBA" w14:textId="77777777" w:rsidR="009C6BFF" w:rsidRDefault="009C6BF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D40F14F" w14:textId="77777777" w:rsidR="009C6BFF" w:rsidRPr="00EA48EE" w:rsidRDefault="009C6BF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0F68FA0" w14:textId="77777777" w:rsidR="00F13AEF" w:rsidRPr="002A0546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2A054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</w:t>
      </w:r>
      <w:r w:rsidRPr="002A0546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ไม่ได้</w:t>
      </w:r>
      <w:r w:rsidRPr="002A054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วัดมูลค่าด้วยมูลค่ายุติธรรม</w:t>
      </w:r>
    </w:p>
    <w:p w14:paraId="7DF0B4AE" w14:textId="77777777" w:rsidR="00F13AEF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510"/>
        <w:gridCol w:w="236"/>
        <w:gridCol w:w="5524"/>
      </w:tblGrid>
      <w:tr w:rsidR="00F13AEF" w:rsidRPr="005E1231" w14:paraId="5F93AD18" w14:textId="77777777" w:rsidTr="002A0546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165062F6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132A3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  <w:vAlign w:val="bottom"/>
          </w:tcPr>
          <w:p w14:paraId="543064B1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13AEF" w14:paraId="1CD5C768" w14:textId="77777777" w:rsidTr="002A0546">
        <w:tc>
          <w:tcPr>
            <w:tcW w:w="3510" w:type="dxa"/>
            <w:shd w:val="clear" w:color="auto" w:fill="auto"/>
          </w:tcPr>
          <w:p w14:paraId="3F6466E8" w14:textId="74E8B855" w:rsidR="00F13AEF" w:rsidRPr="00D43290" w:rsidRDefault="002A0546" w:rsidP="00F13AE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</w:t>
            </w:r>
            <w:r w:rsidR="00027F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ระยะยาว</w:t>
            </w: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09CCAF6C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</w:tcPr>
          <w:p w14:paraId="0C726D3F" w14:textId="7E96C32D" w:rsidR="00F13AEF" w:rsidRPr="009C6BFF" w:rsidRDefault="00F13AEF" w:rsidP="009C6BFF">
            <w:pPr>
              <w:pStyle w:val="block"/>
              <w:spacing w:after="0" w:line="240" w:lineRule="atLeast"/>
              <w:ind w:left="196" w:right="-108" w:hanging="1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B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การคิดลดกระแสเงินสด</w:t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มูลค่ายุติธรรมคำนวณจากมูลค่าปัจจุบันของกระแสเงินสดในอนาคตของเงินต้น</w:t>
            </w:r>
            <w:r w:rsidR="009C6BFF" w:rsidRPr="009C6BFF">
              <w:rPr>
                <w:sz w:val="30"/>
                <w:szCs w:val="30"/>
                <w:rtl/>
                <w:cs/>
              </w:rPr>
              <w:t xml:space="preserve"> </w:t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ซึ่งคิดลดโดยใช้อัตราดอกเบี้ยในท้องตลาด</w:t>
            </w:r>
            <w:r w:rsidR="009C6BFF" w:rsidRPr="009C6BFF">
              <w:rPr>
                <w:rFonts w:hint="cs"/>
                <w:sz w:val="30"/>
                <w:szCs w:val="30"/>
                <w:rtl/>
                <w:cs/>
              </w:rPr>
              <w:t xml:space="preserve"> </w:t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="009C6BFF" w:rsidRPr="009C6BFF">
              <w:rPr>
                <w:sz w:val="30"/>
                <w:szCs w:val="30"/>
                <w:rtl/>
                <w:cs/>
              </w:rPr>
              <w:t xml:space="preserve"> </w:t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วันที่ในรายงาน</w:t>
            </w:r>
          </w:p>
        </w:tc>
      </w:tr>
      <w:tr w:rsidR="00F13AEF" w14:paraId="34550E12" w14:textId="77777777" w:rsidTr="002A0546">
        <w:tc>
          <w:tcPr>
            <w:tcW w:w="3510" w:type="dxa"/>
            <w:shd w:val="clear" w:color="auto" w:fill="auto"/>
          </w:tcPr>
          <w:p w14:paraId="504F9920" w14:textId="30ACE680" w:rsidR="00F13AEF" w:rsidRPr="00D43290" w:rsidRDefault="002A0546" w:rsidP="00F13AE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05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  <w:shd w:val="clear" w:color="auto" w:fill="auto"/>
          </w:tcPr>
          <w:p w14:paraId="18B2513F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</w:tcPr>
          <w:p w14:paraId="0BE39197" w14:textId="0236B0CA" w:rsidR="00F13AEF" w:rsidRPr="00D43290" w:rsidRDefault="009C6BFF" w:rsidP="009C6BFF">
            <w:pPr>
              <w:pStyle w:val="block"/>
              <w:spacing w:after="0" w:line="240" w:lineRule="atLeast"/>
              <w:ind w:left="196" w:right="-108" w:hanging="1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B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การคิดลดกระแสเงินสด</w:t>
            </w:r>
            <w:r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มูลค่ายุติธรรมคำนวณจากมูลค่าปัจจุบันของกระแสเงินสดในอนาคตของเงินต้น</w:t>
            </w:r>
            <w:r w:rsidRPr="009C6BFF">
              <w:rPr>
                <w:sz w:val="30"/>
                <w:szCs w:val="30"/>
                <w:rtl/>
                <w:cs/>
              </w:rPr>
              <w:t xml:space="preserve"> </w:t>
            </w:r>
            <w:r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ซึ่งคิดลดโดยใช้อัตราดอกเบี้ยในท้องตลาด</w:t>
            </w:r>
            <w:r w:rsidRPr="009C6BFF">
              <w:rPr>
                <w:rFonts w:hint="cs"/>
                <w:sz w:val="30"/>
                <w:szCs w:val="30"/>
                <w:rtl/>
                <w:cs/>
              </w:rPr>
              <w:t xml:space="preserve"> </w:t>
            </w:r>
            <w:r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Pr="009C6BFF">
              <w:rPr>
                <w:sz w:val="30"/>
                <w:szCs w:val="30"/>
                <w:rtl/>
                <w:cs/>
              </w:rPr>
              <w:t xml:space="preserve"> </w:t>
            </w:r>
            <w:r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วันที่ในรายงาน</w:t>
            </w:r>
          </w:p>
        </w:tc>
      </w:tr>
    </w:tbl>
    <w:p w14:paraId="2AE0DDB2" w14:textId="77777777" w:rsidR="005552B1" w:rsidRDefault="005552B1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B0B8D44" w14:textId="63DFE5E8" w:rsidR="000064CE" w:rsidRPr="0027095B" w:rsidRDefault="000064CE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มูลค่ายุติธรรมของ</w:t>
      </w:r>
      <w:r w:rsidR="00F357F2">
        <w:rPr>
          <w:rFonts w:ascii="Angsana New" w:hAnsi="Angsana New" w:hint="cs"/>
          <w:sz w:val="30"/>
          <w:szCs w:val="30"/>
          <w:cs/>
          <w:lang w:val="en-GB"/>
        </w:rPr>
        <w:t>ลูกหนี้และเจ้าหนี้การค้า</w:t>
      </w:r>
      <w:r w:rsidR="008C40AA">
        <w:rPr>
          <w:rFonts w:ascii="Angsana New" w:hAnsi="Angsana New" w:hint="cs"/>
          <w:sz w:val="30"/>
          <w:szCs w:val="30"/>
          <w:cs/>
          <w:lang w:val="en-GB"/>
        </w:rPr>
        <w:t>และ</w:t>
      </w:r>
      <w:r>
        <w:rPr>
          <w:rFonts w:ascii="Angsana New" w:hAnsi="Angsana New" w:hint="cs"/>
          <w:sz w:val="30"/>
          <w:szCs w:val="30"/>
          <w:cs/>
          <w:lang w:val="en-GB"/>
        </w:rPr>
        <w:t>สินทรัพย์และหนี้ส</w:t>
      </w:r>
      <w:r w:rsidR="009C6BFF">
        <w:rPr>
          <w:rFonts w:ascii="Angsana New" w:hAnsi="Angsana New" w:hint="cs"/>
          <w:sz w:val="30"/>
          <w:szCs w:val="30"/>
          <w:cs/>
          <w:lang w:val="en-GB"/>
        </w:rPr>
        <w:t>ินทางการเงินส่วนที่หมุนเวียนมี</w:t>
      </w:r>
      <w:r>
        <w:rPr>
          <w:rFonts w:ascii="Angsana New" w:hAnsi="Angsana New" w:hint="cs"/>
          <w:sz w:val="30"/>
          <w:szCs w:val="30"/>
          <w:cs/>
          <w:lang w:val="en-GB"/>
        </w:rPr>
        <w:t>มูลค่าที่ใกล้เคียงกับมูลค่าตามบัญชีเนื่องจากเครื่องมือทางการเงินเหล่านี้จะครบกำหนดในระยะเวลาอันสั้น</w:t>
      </w:r>
    </w:p>
    <w:p w14:paraId="087B3C6A" w14:textId="77777777" w:rsidR="00EE7652" w:rsidRDefault="00EE7652" w:rsidP="00270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9BE1DDC" w14:textId="41534EBA" w:rsidR="00686A2E" w:rsidRPr="00C52C41" w:rsidRDefault="001A077B" w:rsidP="0072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29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8C4D93" w14:textId="77777777" w:rsidR="00686A2E" w:rsidRPr="00BF30C0" w:rsidRDefault="00686A2E" w:rsidP="00686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DC44B3" w:rsidRPr="00C52C41" w14:paraId="3BBDABE6" w14:textId="77777777" w:rsidTr="00D83DF9">
        <w:trPr>
          <w:tblHeader/>
        </w:trPr>
        <w:tc>
          <w:tcPr>
            <w:tcW w:w="5670" w:type="dxa"/>
          </w:tcPr>
          <w:p w14:paraId="7A88D345" w14:textId="77777777" w:rsidR="00DC44B3" w:rsidRPr="00C52C41" w:rsidRDefault="00DC44B3" w:rsidP="008C7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6E1DFA38" w14:textId="77777777" w:rsidR="00DC44B3" w:rsidRPr="00C52C41" w:rsidRDefault="00DC44B3" w:rsidP="0081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F1535CD" w14:textId="77777777" w:rsidR="00DC44B3" w:rsidRPr="00C52C41" w:rsidRDefault="00DC44B3" w:rsidP="0081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181B" w:rsidRPr="00C52C41" w14:paraId="2FD04752" w14:textId="77777777" w:rsidTr="00D83DF9">
        <w:trPr>
          <w:tblHeader/>
        </w:trPr>
        <w:tc>
          <w:tcPr>
            <w:tcW w:w="5670" w:type="dxa"/>
          </w:tcPr>
          <w:p w14:paraId="767879C2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6E3F434" w14:textId="439ED796" w:rsidR="00B0181B" w:rsidRPr="00D47FE8" w:rsidRDefault="005A5A90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70E6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1C1194" w14:textId="77777777" w:rsidR="00B0181B" w:rsidRPr="00D47FE8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DB5ECA" w14:textId="3D8B6C85" w:rsidR="00B0181B" w:rsidRPr="00D47FE8" w:rsidRDefault="005A5A90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470E6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0181B" w:rsidRPr="00C52C41" w14:paraId="11A6E365" w14:textId="77777777" w:rsidTr="00D83DF9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670" w:type="dxa"/>
          </w:tcPr>
          <w:p w14:paraId="644CE9C1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75B09090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181B" w:rsidRPr="00C52C41" w14:paraId="5C68879C" w14:textId="77777777" w:rsidTr="00D83DF9">
        <w:tc>
          <w:tcPr>
            <w:tcW w:w="5670" w:type="dxa"/>
          </w:tcPr>
          <w:p w14:paraId="4A6E4F91" w14:textId="77777777" w:rsidR="00B0181B" w:rsidRPr="00C52C41" w:rsidRDefault="00B0181B" w:rsidP="00BF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EF3829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A1F22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995BED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181B" w:rsidRPr="00C52C41" w14:paraId="49FEF141" w14:textId="77777777" w:rsidTr="00D83DF9">
        <w:tc>
          <w:tcPr>
            <w:tcW w:w="5670" w:type="dxa"/>
          </w:tcPr>
          <w:p w14:paraId="312756E5" w14:textId="77777777" w:rsidR="00B0181B" w:rsidRPr="00C52C41" w:rsidRDefault="00B0181B" w:rsidP="00BF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4D3D6642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88CE5D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6619E33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0E66" w:rsidRPr="00C52C41" w14:paraId="48A35BF0" w14:textId="77777777" w:rsidTr="00D83DF9">
        <w:tc>
          <w:tcPr>
            <w:tcW w:w="5670" w:type="dxa"/>
          </w:tcPr>
          <w:p w14:paraId="547A2593" w14:textId="77777777" w:rsidR="00470E66" w:rsidRPr="00C52C41" w:rsidRDefault="00470E66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6D0065DF" w14:textId="4BE291BE" w:rsidR="00470E66" w:rsidRPr="00C52C41" w:rsidRDefault="00903187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510450" w14:textId="77777777" w:rsidR="00470E66" w:rsidRPr="00C52C41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61F44E9" w14:textId="7B73184B" w:rsidR="00470E66" w:rsidRPr="00C52C41" w:rsidRDefault="00470E66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1F69">
              <w:rPr>
                <w:rFonts w:ascii="Angsana New" w:hAnsi="Angsana New"/>
                <w:b/>
                <w:bCs/>
                <w:sz w:val="30"/>
                <w:szCs w:val="30"/>
              </w:rPr>
              <w:t>39,257</w:t>
            </w:r>
          </w:p>
        </w:tc>
      </w:tr>
      <w:tr w:rsidR="00470E66" w:rsidRPr="0057423C" w14:paraId="4943FC73" w14:textId="77777777" w:rsidTr="00D83DF9">
        <w:tc>
          <w:tcPr>
            <w:tcW w:w="5670" w:type="dxa"/>
          </w:tcPr>
          <w:p w14:paraId="3E0ACFFE" w14:textId="77777777" w:rsidR="00470E66" w:rsidRPr="0057423C" w:rsidRDefault="00470E66" w:rsidP="00BF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FDA19E4" w14:textId="77777777" w:rsidR="00470E66" w:rsidRPr="00AC4BC9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018C5" w14:textId="77777777" w:rsidR="00470E66" w:rsidRPr="00AC4BC9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3630858" w14:textId="77777777" w:rsidR="00470E66" w:rsidRPr="00AC4BC9" w:rsidRDefault="00470E66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0E66" w:rsidRPr="0057423C" w14:paraId="5723D395" w14:textId="77777777" w:rsidTr="00D83DF9">
        <w:tc>
          <w:tcPr>
            <w:tcW w:w="5670" w:type="dxa"/>
          </w:tcPr>
          <w:p w14:paraId="5DF9D27E" w14:textId="5CCBB089" w:rsidR="00470E66" w:rsidRPr="00935250" w:rsidRDefault="00470E66" w:rsidP="00BF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  <w:r w:rsidRPr="00935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14:paraId="540D0278" w14:textId="77777777" w:rsidR="00470E66" w:rsidRPr="00AC4BC9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48625" w14:textId="77777777" w:rsidR="00470E66" w:rsidRPr="00AC4BC9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3AF709" w14:textId="77777777" w:rsidR="00470E66" w:rsidRPr="00AC4BC9" w:rsidRDefault="00470E66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0E66" w:rsidRPr="00C52C41" w14:paraId="2941F25C" w14:textId="77777777" w:rsidTr="00D83DF9">
        <w:tc>
          <w:tcPr>
            <w:tcW w:w="5670" w:type="dxa"/>
          </w:tcPr>
          <w:p w14:paraId="50389182" w14:textId="58357F55" w:rsidR="00470E66" w:rsidRPr="007F1BFE" w:rsidRDefault="00470E66" w:rsidP="00BF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firstLine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620" w:type="dxa"/>
          </w:tcPr>
          <w:p w14:paraId="2532F7E1" w14:textId="77777777" w:rsidR="00470E66" w:rsidRPr="00C52C41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C2970" w14:textId="77777777" w:rsidR="00470E66" w:rsidRPr="00C52C41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DAE7816" w14:textId="77777777" w:rsidR="00470E66" w:rsidRPr="00C52C41" w:rsidRDefault="00470E66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0E66" w:rsidRPr="00C52C41" w14:paraId="326C549D" w14:textId="77777777" w:rsidTr="00D83DF9">
        <w:tc>
          <w:tcPr>
            <w:tcW w:w="5670" w:type="dxa"/>
          </w:tcPr>
          <w:p w14:paraId="61FB6B64" w14:textId="77777777" w:rsidR="00470E66" w:rsidRPr="00C52C41" w:rsidRDefault="00470E66" w:rsidP="00BF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620" w:type="dxa"/>
          </w:tcPr>
          <w:p w14:paraId="0553CF79" w14:textId="4DFE100C" w:rsidR="00470E66" w:rsidRPr="00AC4BC9" w:rsidRDefault="00903187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2,903</w:t>
            </w:r>
          </w:p>
        </w:tc>
        <w:tc>
          <w:tcPr>
            <w:tcW w:w="270" w:type="dxa"/>
          </w:tcPr>
          <w:p w14:paraId="7B4AF6E5" w14:textId="77777777" w:rsidR="00470E66" w:rsidRPr="00AC4BC9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EEBA43" w14:textId="56A635D7" w:rsidR="00470E66" w:rsidRPr="00AC4BC9" w:rsidRDefault="00470E66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3,146</w:t>
            </w:r>
          </w:p>
        </w:tc>
      </w:tr>
      <w:tr w:rsidR="00470E66" w:rsidRPr="00C52C41" w14:paraId="02974BB2" w14:textId="77777777" w:rsidTr="00D83DF9">
        <w:tc>
          <w:tcPr>
            <w:tcW w:w="5670" w:type="dxa"/>
          </w:tcPr>
          <w:p w14:paraId="00F6CE53" w14:textId="77777777" w:rsidR="00470E66" w:rsidRPr="00C52C41" w:rsidRDefault="00470E66" w:rsidP="00BF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755FDFA" w14:textId="26BA7706" w:rsidR="00470E66" w:rsidRPr="00AC4BC9" w:rsidRDefault="00903187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4,438</w:t>
            </w:r>
          </w:p>
        </w:tc>
        <w:tc>
          <w:tcPr>
            <w:tcW w:w="270" w:type="dxa"/>
          </w:tcPr>
          <w:p w14:paraId="58FD1FA9" w14:textId="77777777" w:rsidR="00470E66" w:rsidRPr="00AC4BC9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1B47273" w14:textId="72B70B18" w:rsidR="00470E66" w:rsidRPr="00AC4BC9" w:rsidRDefault="00470E66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2,599</w:t>
            </w:r>
          </w:p>
        </w:tc>
      </w:tr>
      <w:tr w:rsidR="00470E66" w:rsidRPr="00C52C41" w14:paraId="71EE9567" w14:textId="77777777" w:rsidTr="00D83DF9">
        <w:tc>
          <w:tcPr>
            <w:tcW w:w="5670" w:type="dxa"/>
          </w:tcPr>
          <w:p w14:paraId="013F9BB3" w14:textId="77777777" w:rsidR="00470E66" w:rsidRPr="00C52C41" w:rsidRDefault="00470E66" w:rsidP="00BF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044D6B4" w14:textId="5A74F2C6" w:rsidR="00470E66" w:rsidRPr="00AC4BC9" w:rsidRDefault="00903187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7,341</w:t>
            </w:r>
          </w:p>
        </w:tc>
        <w:tc>
          <w:tcPr>
            <w:tcW w:w="270" w:type="dxa"/>
          </w:tcPr>
          <w:p w14:paraId="6BED5779" w14:textId="77777777" w:rsidR="00470E66" w:rsidRPr="00C52C41" w:rsidRDefault="00470E66" w:rsidP="0047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B41AF4B" w14:textId="4E060848" w:rsidR="00470E66" w:rsidRPr="00AC4BC9" w:rsidRDefault="00470E66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1F69">
              <w:rPr>
                <w:rFonts w:ascii="Angsana New" w:hAnsi="Angsana New"/>
                <w:b/>
                <w:bCs/>
                <w:sz w:val="30"/>
                <w:szCs w:val="30"/>
              </w:rPr>
              <w:t>5,745</w:t>
            </w:r>
          </w:p>
        </w:tc>
      </w:tr>
    </w:tbl>
    <w:p w14:paraId="763CA6F4" w14:textId="77777777" w:rsidR="000E5B05" w:rsidRDefault="000E5B05" w:rsidP="001A0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84A3719" w14:textId="430A8725" w:rsidR="001A077B" w:rsidRDefault="009D17CB" w:rsidP="001A0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บริษัทมี</w:t>
      </w:r>
      <w:r w:rsidR="007F1BFE">
        <w:rPr>
          <w:rFonts w:ascii="Angsana New" w:hAnsi="Angsana New" w:hint="cs"/>
          <w:sz w:val="30"/>
          <w:szCs w:val="30"/>
          <w:cs/>
        </w:rPr>
        <w:t>สัญญาเช่า</w:t>
      </w:r>
      <w:r w:rsidR="00D83DF9">
        <w:rPr>
          <w:rFonts w:ascii="Angsana New" w:hAnsi="Angsana New"/>
          <w:sz w:val="30"/>
          <w:szCs w:val="30"/>
          <w:cs/>
        </w:rPr>
        <w:t>ยานพาหนะ</w:t>
      </w:r>
      <w:r w:rsidRPr="00C52C41">
        <w:rPr>
          <w:rFonts w:ascii="Angsana New" w:hAnsi="Angsana New"/>
          <w:sz w:val="30"/>
          <w:szCs w:val="30"/>
          <w:cs/>
        </w:rPr>
        <w:t>และอุปกรณ์สำนักงานกับบริษัท</w:t>
      </w:r>
      <w:r w:rsidR="007F1BFE">
        <w:rPr>
          <w:rFonts w:ascii="Angsana New" w:hAnsi="Angsana New" w:hint="cs"/>
          <w:sz w:val="30"/>
          <w:szCs w:val="30"/>
          <w:cs/>
        </w:rPr>
        <w:t>ในประเทศ</w:t>
      </w:r>
      <w:r w:rsidR="00CA2084">
        <w:rPr>
          <w:rFonts w:ascii="Angsana New" w:hAnsi="Angsana New" w:hint="cs"/>
          <w:sz w:val="30"/>
          <w:szCs w:val="30"/>
          <w:cs/>
        </w:rPr>
        <w:t>หลายแห่ง</w:t>
      </w:r>
      <w:r w:rsidRPr="00C52C41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Pr="00C52C41">
        <w:rPr>
          <w:rFonts w:ascii="Angsana New" w:hAnsi="Angsana New"/>
          <w:sz w:val="30"/>
          <w:szCs w:val="30"/>
        </w:rPr>
        <w:t>5</w:t>
      </w:r>
      <w:r w:rsidRPr="00C52C41">
        <w:rPr>
          <w:rFonts w:ascii="Angsana New" w:hAnsi="Angsana New"/>
          <w:sz w:val="30"/>
          <w:szCs w:val="30"/>
          <w:cs/>
        </w:rPr>
        <w:t xml:space="preserve"> ปี ซึ่งจะ</w:t>
      </w:r>
      <w:r w:rsidR="007F1BFE">
        <w:rPr>
          <w:rFonts w:ascii="Angsana New" w:hAnsi="Angsana New" w:hint="cs"/>
          <w:sz w:val="30"/>
          <w:szCs w:val="30"/>
          <w:cs/>
        </w:rPr>
        <w:t>ครบกำหนด</w:t>
      </w:r>
      <w:r w:rsidRPr="00C52C41">
        <w:rPr>
          <w:rFonts w:ascii="Angsana New" w:hAnsi="Angsana New"/>
          <w:sz w:val="30"/>
          <w:szCs w:val="30"/>
          <w:cs/>
        </w:rPr>
        <w:t xml:space="preserve">ในช่วงปี </w:t>
      </w:r>
      <w:r w:rsidR="00903187">
        <w:rPr>
          <w:rFonts w:ascii="Angsana New" w:hAnsi="Angsana New"/>
          <w:sz w:val="30"/>
          <w:szCs w:val="30"/>
        </w:rPr>
        <w:t>2561</w:t>
      </w:r>
      <w:r w:rsidR="00B936A2">
        <w:rPr>
          <w:rFonts w:ascii="Angsana New" w:hAnsi="Angsana New"/>
          <w:sz w:val="30"/>
          <w:szCs w:val="30"/>
        </w:rPr>
        <w:t xml:space="preserve"> </w:t>
      </w:r>
      <w:r w:rsidR="00D83DF9">
        <w:rPr>
          <w:rFonts w:ascii="Angsana New" w:hAnsi="Angsana New" w:hint="cs"/>
          <w:sz w:val="30"/>
          <w:szCs w:val="30"/>
          <w:cs/>
        </w:rPr>
        <w:t>ถึง</w:t>
      </w:r>
      <w:r w:rsidR="001A45CA">
        <w:rPr>
          <w:rFonts w:ascii="Angsana New" w:hAnsi="Angsana New" w:hint="cs"/>
          <w:sz w:val="30"/>
          <w:szCs w:val="30"/>
          <w:cs/>
        </w:rPr>
        <w:t>ปี</w:t>
      </w:r>
      <w:r w:rsidR="00903187">
        <w:rPr>
          <w:rFonts w:ascii="Angsana New" w:hAnsi="Angsana New"/>
          <w:sz w:val="30"/>
          <w:szCs w:val="30"/>
        </w:rPr>
        <w:t xml:space="preserve"> 2565</w:t>
      </w:r>
    </w:p>
    <w:p w14:paraId="54D56C29" w14:textId="656E81D9" w:rsidR="0096089B" w:rsidRDefault="0096089B" w:rsidP="001A0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D83DF9" w:rsidRPr="00C52C41" w14:paraId="0B2445D6" w14:textId="77777777" w:rsidTr="000D38A6">
        <w:tc>
          <w:tcPr>
            <w:tcW w:w="5670" w:type="dxa"/>
          </w:tcPr>
          <w:p w14:paraId="050901F4" w14:textId="77777777" w:rsidR="00D83DF9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2085981C" w14:textId="77777777" w:rsidR="00D83DF9" w:rsidRPr="00C52C41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CBD098D" w14:textId="36A79EB6" w:rsidR="00D83DF9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3DF9" w:rsidRPr="00C52C41" w14:paraId="1C4A231F" w14:textId="77777777" w:rsidTr="000D38A6">
        <w:tc>
          <w:tcPr>
            <w:tcW w:w="5670" w:type="dxa"/>
          </w:tcPr>
          <w:p w14:paraId="22FE118A" w14:textId="469484B9" w:rsidR="00D83DF9" w:rsidRPr="00C52C41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7F3AB9C" w14:textId="2724B424" w:rsidR="00D83DF9" w:rsidRPr="00AC4BC9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A0B364C" w14:textId="77777777" w:rsidR="00D83DF9" w:rsidRPr="00C52C41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B2EC50C" w14:textId="461FA1F1" w:rsidR="00D83DF9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83DF9" w:rsidRPr="00C52C41" w14:paraId="72AA713E" w14:textId="77777777" w:rsidTr="000D38A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670" w:type="dxa"/>
          </w:tcPr>
          <w:p w14:paraId="47C6996E" w14:textId="77777777" w:rsidR="00D83DF9" w:rsidRPr="00C52C41" w:rsidRDefault="00D83DF9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28F8FA63" w14:textId="77777777" w:rsidR="00D83DF9" w:rsidRPr="00C52C41" w:rsidRDefault="00D83DF9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DF9" w:rsidRPr="00C52C41" w14:paraId="6A3CBE65" w14:textId="77777777" w:rsidTr="000D38A6">
        <w:tc>
          <w:tcPr>
            <w:tcW w:w="5670" w:type="dxa"/>
          </w:tcPr>
          <w:p w14:paraId="3E989107" w14:textId="5AAA1651" w:rsidR="00D83DF9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7E008E22" w14:textId="77777777" w:rsidR="00D83DF9" w:rsidRPr="00AC4BC9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9B153" w14:textId="77777777" w:rsidR="00D83DF9" w:rsidRPr="00C52C41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F4AA78" w14:textId="77777777" w:rsidR="00D83DF9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83DF9" w:rsidRPr="00C52C41" w14:paraId="3B36784B" w14:textId="77777777" w:rsidTr="000D38A6">
        <w:tc>
          <w:tcPr>
            <w:tcW w:w="5670" w:type="dxa"/>
          </w:tcPr>
          <w:p w14:paraId="633213DB" w14:textId="77777777" w:rsidR="00D83DF9" w:rsidRPr="002620CD" w:rsidRDefault="00D83DF9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620" w:type="dxa"/>
          </w:tcPr>
          <w:p w14:paraId="1330B039" w14:textId="77777777" w:rsidR="00D83DF9" w:rsidRPr="00A13831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53141" w14:textId="77777777" w:rsidR="00D83DF9" w:rsidRPr="00A13831" w:rsidRDefault="00D83DF9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C9F6D71" w14:textId="77777777" w:rsidR="00D83DF9" w:rsidRPr="008F7775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41,842</w:t>
            </w:r>
          </w:p>
        </w:tc>
      </w:tr>
      <w:tr w:rsidR="00D83DF9" w:rsidRPr="00C52C41" w14:paraId="2841D8D9" w14:textId="77777777" w:rsidTr="000D38A6">
        <w:tc>
          <w:tcPr>
            <w:tcW w:w="5670" w:type="dxa"/>
          </w:tcPr>
          <w:p w14:paraId="33B1B2FC" w14:textId="77777777" w:rsidR="00D83DF9" w:rsidRPr="002620CD" w:rsidRDefault="00D83DF9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หนังสือค้ำประกันค่าไฟฟ้าจาก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620" w:type="dxa"/>
          </w:tcPr>
          <w:p w14:paraId="432C29F0" w14:textId="77777777" w:rsidR="00D83DF9" w:rsidRPr="00A13831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93,298</w:t>
            </w:r>
          </w:p>
        </w:tc>
        <w:tc>
          <w:tcPr>
            <w:tcW w:w="270" w:type="dxa"/>
          </w:tcPr>
          <w:p w14:paraId="1051C577" w14:textId="77777777" w:rsidR="00D83DF9" w:rsidRPr="00A13831" w:rsidRDefault="00D83DF9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112193" w14:textId="77777777" w:rsidR="00D83DF9" w:rsidRPr="008F7775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93,298</w:t>
            </w:r>
          </w:p>
        </w:tc>
      </w:tr>
      <w:tr w:rsidR="00D83DF9" w:rsidRPr="00C52C41" w14:paraId="72A6A753" w14:textId="77777777" w:rsidTr="00D83DF9">
        <w:tc>
          <w:tcPr>
            <w:tcW w:w="5670" w:type="dxa"/>
          </w:tcPr>
          <w:p w14:paraId="0128CB83" w14:textId="77777777" w:rsidR="00D83DF9" w:rsidRPr="002620CD" w:rsidRDefault="00D83DF9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514096E" w14:textId="77777777" w:rsidR="00D83DF9" w:rsidRPr="00A13831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19,063</w:t>
            </w:r>
          </w:p>
        </w:tc>
        <w:tc>
          <w:tcPr>
            <w:tcW w:w="270" w:type="dxa"/>
          </w:tcPr>
          <w:p w14:paraId="3CBA7437" w14:textId="77777777" w:rsidR="00D83DF9" w:rsidRPr="00A13831" w:rsidRDefault="00D83DF9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8092A3F" w14:textId="77777777" w:rsidR="00D83DF9" w:rsidRPr="008F7775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90,194</w:t>
            </w:r>
          </w:p>
        </w:tc>
      </w:tr>
      <w:tr w:rsidR="00D83DF9" w:rsidRPr="00C52C41" w14:paraId="08B25715" w14:textId="77777777" w:rsidTr="00D83DF9">
        <w:trPr>
          <w:trHeight w:val="289"/>
        </w:trPr>
        <w:tc>
          <w:tcPr>
            <w:tcW w:w="5670" w:type="dxa"/>
          </w:tcPr>
          <w:p w14:paraId="7E6DFF54" w14:textId="77777777" w:rsidR="00D83DF9" w:rsidRPr="00C52C41" w:rsidRDefault="00D83DF9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CE9342C" w14:textId="77777777" w:rsidR="00D83DF9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112,361</w:t>
            </w:r>
          </w:p>
        </w:tc>
        <w:tc>
          <w:tcPr>
            <w:tcW w:w="270" w:type="dxa"/>
          </w:tcPr>
          <w:p w14:paraId="79836328" w14:textId="77777777" w:rsidR="00D83DF9" w:rsidRPr="00C52C41" w:rsidRDefault="00D83DF9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07FFA4E" w14:textId="77777777" w:rsidR="00D83DF9" w:rsidRPr="008F7775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1F69">
              <w:rPr>
                <w:rFonts w:ascii="Angsana New" w:hAnsi="Angsana New"/>
                <w:b/>
                <w:bCs/>
                <w:sz w:val="30"/>
                <w:szCs w:val="30"/>
              </w:rPr>
              <w:t>225,334</w:t>
            </w:r>
          </w:p>
        </w:tc>
      </w:tr>
    </w:tbl>
    <w:p w14:paraId="21A3C660" w14:textId="77777777" w:rsidR="00D83DF9" w:rsidRDefault="00D83DF9" w:rsidP="001A0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sectPr w:rsidR="00D83DF9" w:rsidSect="008E59F6"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6306A5" w14:textId="77777777" w:rsidR="00E93E88" w:rsidRDefault="00E93E88">
      <w:r>
        <w:separator/>
      </w:r>
    </w:p>
  </w:endnote>
  <w:endnote w:type="continuationSeparator" w:id="0">
    <w:p w14:paraId="6618C418" w14:textId="77777777" w:rsidR="00E93E88" w:rsidRDefault="00E93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D568B" w14:textId="77777777" w:rsidR="000D38A6" w:rsidRPr="00804CAF" w:rsidRDefault="000D38A6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015DE944" w14:textId="77777777" w:rsidR="000D38A6" w:rsidRPr="00804CAF" w:rsidRDefault="000D38A6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13B71">
      <w:rPr>
        <w:rStyle w:val="PageNumber"/>
        <w:rFonts w:ascii="Angsana New" w:hAnsi="Angsana New"/>
        <w:noProof/>
        <w:sz w:val="30"/>
        <w:szCs w:val="30"/>
        <w:cs/>
      </w:rPr>
      <w:t>19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CA9638" w14:textId="77777777" w:rsidR="000D38A6" w:rsidRPr="001B16E3" w:rsidRDefault="000D38A6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5239F" w14:textId="77777777" w:rsidR="00E93E88" w:rsidRDefault="00E93E88">
      <w:r>
        <w:separator/>
      </w:r>
    </w:p>
  </w:footnote>
  <w:footnote w:type="continuationSeparator" w:id="0">
    <w:p w14:paraId="639AA13F" w14:textId="77777777" w:rsidR="00E93E88" w:rsidRDefault="00E93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93458" w14:textId="77777777" w:rsidR="000D38A6" w:rsidRPr="004C2CF4" w:rsidRDefault="000D38A6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บริษัท ลัคกี้เท็คซ์ (ไทย) จำกัด (มหาชน)</w:t>
    </w:r>
  </w:p>
  <w:p w14:paraId="22E9E80A" w14:textId="77777777" w:rsidR="000D38A6" w:rsidRDefault="000D38A6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27799D5" w14:textId="77777777" w:rsidR="000D38A6" w:rsidRPr="009E7F0B" w:rsidRDefault="000D38A6" w:rsidP="001057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506C2">
      <w:rPr>
        <w:rFonts w:ascii="Angsana New" w:hAnsi="Angsana New"/>
        <w:b/>
        <w:bCs/>
        <w:sz w:val="32"/>
        <w:szCs w:val="32"/>
      </w:rPr>
      <w:t>31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1506C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1</w:t>
    </w:r>
  </w:p>
  <w:p w14:paraId="41553DD2" w14:textId="77777777" w:rsidR="000D38A6" w:rsidRPr="00985A84" w:rsidRDefault="000D38A6" w:rsidP="001057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1A0A484"/>
    <w:lvl w:ilvl="0" w:tplc="CCA6744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39B2CF8A"/>
    <w:lvl w:ilvl="0" w:tplc="69C653C8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2A42474"/>
    <w:multiLevelType w:val="hybridMultilevel"/>
    <w:tmpl w:val="7CD0D19C"/>
    <w:lvl w:ilvl="0" w:tplc="AE8EFD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2"/>
  </w:num>
  <w:num w:numId="14">
    <w:abstractNumId w:val="15"/>
  </w:num>
  <w:num w:numId="15">
    <w:abstractNumId w:val="17"/>
  </w:num>
  <w:num w:numId="16">
    <w:abstractNumId w:val="19"/>
  </w:num>
  <w:num w:numId="17">
    <w:abstractNumId w:val="10"/>
  </w:num>
  <w:num w:numId="18">
    <w:abstractNumId w:val="20"/>
  </w:num>
  <w:num w:numId="19">
    <w:abstractNumId w:val="18"/>
  </w:num>
  <w:num w:numId="20">
    <w:abstractNumId w:val="23"/>
  </w:num>
  <w:num w:numId="21">
    <w:abstractNumId w:val="26"/>
  </w:num>
  <w:num w:numId="22">
    <w:abstractNumId w:val="11"/>
  </w:num>
  <w:num w:numId="23">
    <w:abstractNumId w:val="21"/>
  </w:num>
  <w:num w:numId="24">
    <w:abstractNumId w:val="24"/>
  </w:num>
  <w:num w:numId="25">
    <w:abstractNumId w:val="25"/>
  </w:num>
  <w:num w:numId="26">
    <w:abstractNumId w:val="11"/>
  </w:num>
  <w:num w:numId="27">
    <w:abstractNumId w:val="12"/>
  </w:num>
  <w:num w:numId="28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64CE"/>
    <w:rsid w:val="00006519"/>
    <w:rsid w:val="00006617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36B"/>
    <w:rsid w:val="00015552"/>
    <w:rsid w:val="000158D3"/>
    <w:rsid w:val="00015C3B"/>
    <w:rsid w:val="000169BD"/>
    <w:rsid w:val="00017605"/>
    <w:rsid w:val="00017710"/>
    <w:rsid w:val="00021921"/>
    <w:rsid w:val="00021D5B"/>
    <w:rsid w:val="000223BB"/>
    <w:rsid w:val="00022C61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71A3"/>
    <w:rsid w:val="00027A08"/>
    <w:rsid w:val="00027F9C"/>
    <w:rsid w:val="0003011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1E5"/>
    <w:rsid w:val="00034C26"/>
    <w:rsid w:val="00035F41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5136F"/>
    <w:rsid w:val="00051896"/>
    <w:rsid w:val="00051C85"/>
    <w:rsid w:val="00052D14"/>
    <w:rsid w:val="000534B4"/>
    <w:rsid w:val="00053DA7"/>
    <w:rsid w:val="00054AEB"/>
    <w:rsid w:val="00054DCE"/>
    <w:rsid w:val="00054F22"/>
    <w:rsid w:val="00055122"/>
    <w:rsid w:val="000565DC"/>
    <w:rsid w:val="0005668F"/>
    <w:rsid w:val="00056FD8"/>
    <w:rsid w:val="0005789C"/>
    <w:rsid w:val="00057B1B"/>
    <w:rsid w:val="00060392"/>
    <w:rsid w:val="0006078C"/>
    <w:rsid w:val="00060B6C"/>
    <w:rsid w:val="000619AF"/>
    <w:rsid w:val="00062042"/>
    <w:rsid w:val="00062DCB"/>
    <w:rsid w:val="00063138"/>
    <w:rsid w:val="00063FCB"/>
    <w:rsid w:val="00064507"/>
    <w:rsid w:val="00064D9B"/>
    <w:rsid w:val="00065778"/>
    <w:rsid w:val="00067536"/>
    <w:rsid w:val="0006772C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3726"/>
    <w:rsid w:val="000758B9"/>
    <w:rsid w:val="00076CA3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F2F"/>
    <w:rsid w:val="00082AE8"/>
    <w:rsid w:val="00083A32"/>
    <w:rsid w:val="00083BC2"/>
    <w:rsid w:val="00083C35"/>
    <w:rsid w:val="000851FA"/>
    <w:rsid w:val="000853B7"/>
    <w:rsid w:val="0008546F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EB0"/>
    <w:rsid w:val="000934D7"/>
    <w:rsid w:val="00093A44"/>
    <w:rsid w:val="000957F4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CAA"/>
    <w:rsid w:val="000A2B42"/>
    <w:rsid w:val="000A4431"/>
    <w:rsid w:val="000A536B"/>
    <w:rsid w:val="000A5B44"/>
    <w:rsid w:val="000A5C03"/>
    <w:rsid w:val="000A6708"/>
    <w:rsid w:val="000A6820"/>
    <w:rsid w:val="000A7BC0"/>
    <w:rsid w:val="000B1939"/>
    <w:rsid w:val="000B2667"/>
    <w:rsid w:val="000B28D1"/>
    <w:rsid w:val="000B3C67"/>
    <w:rsid w:val="000B40C9"/>
    <w:rsid w:val="000B4CAB"/>
    <w:rsid w:val="000B4EEE"/>
    <w:rsid w:val="000B53B0"/>
    <w:rsid w:val="000B5749"/>
    <w:rsid w:val="000B5778"/>
    <w:rsid w:val="000B5875"/>
    <w:rsid w:val="000B6E6F"/>
    <w:rsid w:val="000B6FE7"/>
    <w:rsid w:val="000B7674"/>
    <w:rsid w:val="000B7E49"/>
    <w:rsid w:val="000C15E7"/>
    <w:rsid w:val="000C1606"/>
    <w:rsid w:val="000C1F08"/>
    <w:rsid w:val="000C2248"/>
    <w:rsid w:val="000C2F72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71DC"/>
    <w:rsid w:val="000D067B"/>
    <w:rsid w:val="000D0781"/>
    <w:rsid w:val="000D0E0C"/>
    <w:rsid w:val="000D15D5"/>
    <w:rsid w:val="000D2670"/>
    <w:rsid w:val="000D38A6"/>
    <w:rsid w:val="000D63B7"/>
    <w:rsid w:val="000D6F6B"/>
    <w:rsid w:val="000E0D95"/>
    <w:rsid w:val="000E0FF8"/>
    <w:rsid w:val="000E11FF"/>
    <w:rsid w:val="000E20A7"/>
    <w:rsid w:val="000E23F7"/>
    <w:rsid w:val="000E39A2"/>
    <w:rsid w:val="000E4422"/>
    <w:rsid w:val="000E45F3"/>
    <w:rsid w:val="000E4863"/>
    <w:rsid w:val="000E5015"/>
    <w:rsid w:val="000E528F"/>
    <w:rsid w:val="000E5B05"/>
    <w:rsid w:val="000E6287"/>
    <w:rsid w:val="000E7461"/>
    <w:rsid w:val="000F078E"/>
    <w:rsid w:val="000F104D"/>
    <w:rsid w:val="000F126F"/>
    <w:rsid w:val="000F172F"/>
    <w:rsid w:val="000F1940"/>
    <w:rsid w:val="000F20E1"/>
    <w:rsid w:val="000F2594"/>
    <w:rsid w:val="000F290E"/>
    <w:rsid w:val="000F3DD5"/>
    <w:rsid w:val="000F3EB2"/>
    <w:rsid w:val="000F3ED6"/>
    <w:rsid w:val="000F422A"/>
    <w:rsid w:val="000F5132"/>
    <w:rsid w:val="000F57ED"/>
    <w:rsid w:val="000F5AB4"/>
    <w:rsid w:val="000F691A"/>
    <w:rsid w:val="000F6965"/>
    <w:rsid w:val="000F7A0E"/>
    <w:rsid w:val="001003FA"/>
    <w:rsid w:val="00101007"/>
    <w:rsid w:val="00102129"/>
    <w:rsid w:val="001028BF"/>
    <w:rsid w:val="00102BB0"/>
    <w:rsid w:val="00103173"/>
    <w:rsid w:val="0010320D"/>
    <w:rsid w:val="001041C0"/>
    <w:rsid w:val="00104218"/>
    <w:rsid w:val="001044F8"/>
    <w:rsid w:val="00105757"/>
    <w:rsid w:val="00105926"/>
    <w:rsid w:val="00105F0D"/>
    <w:rsid w:val="00106125"/>
    <w:rsid w:val="001064BA"/>
    <w:rsid w:val="0010675A"/>
    <w:rsid w:val="0010762E"/>
    <w:rsid w:val="00107AE9"/>
    <w:rsid w:val="00107D60"/>
    <w:rsid w:val="001105CD"/>
    <w:rsid w:val="00110F5E"/>
    <w:rsid w:val="00110F7D"/>
    <w:rsid w:val="00111550"/>
    <w:rsid w:val="00111D46"/>
    <w:rsid w:val="00111DEC"/>
    <w:rsid w:val="00112022"/>
    <w:rsid w:val="00112148"/>
    <w:rsid w:val="00113DA2"/>
    <w:rsid w:val="00116616"/>
    <w:rsid w:val="001166A8"/>
    <w:rsid w:val="001169AB"/>
    <w:rsid w:val="0011754C"/>
    <w:rsid w:val="00117589"/>
    <w:rsid w:val="00117926"/>
    <w:rsid w:val="00120351"/>
    <w:rsid w:val="00120B84"/>
    <w:rsid w:val="0012127A"/>
    <w:rsid w:val="00121786"/>
    <w:rsid w:val="00121E8B"/>
    <w:rsid w:val="00122108"/>
    <w:rsid w:val="00122FDB"/>
    <w:rsid w:val="00123130"/>
    <w:rsid w:val="0012397C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DBA"/>
    <w:rsid w:val="00132529"/>
    <w:rsid w:val="00132626"/>
    <w:rsid w:val="0013273A"/>
    <w:rsid w:val="00132869"/>
    <w:rsid w:val="00133A7E"/>
    <w:rsid w:val="00133AB4"/>
    <w:rsid w:val="00133D01"/>
    <w:rsid w:val="0013415F"/>
    <w:rsid w:val="00136566"/>
    <w:rsid w:val="001367E6"/>
    <w:rsid w:val="001373ED"/>
    <w:rsid w:val="001403E4"/>
    <w:rsid w:val="00140A4B"/>
    <w:rsid w:val="00140EE4"/>
    <w:rsid w:val="0014112A"/>
    <w:rsid w:val="001413EC"/>
    <w:rsid w:val="00142452"/>
    <w:rsid w:val="001429B0"/>
    <w:rsid w:val="00142F91"/>
    <w:rsid w:val="00143074"/>
    <w:rsid w:val="00143BE0"/>
    <w:rsid w:val="00143E81"/>
    <w:rsid w:val="001442C1"/>
    <w:rsid w:val="0014467E"/>
    <w:rsid w:val="001455FA"/>
    <w:rsid w:val="001457F9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6C2"/>
    <w:rsid w:val="00150B4B"/>
    <w:rsid w:val="00150D8C"/>
    <w:rsid w:val="00151752"/>
    <w:rsid w:val="00151A69"/>
    <w:rsid w:val="00152089"/>
    <w:rsid w:val="001520CC"/>
    <w:rsid w:val="00152940"/>
    <w:rsid w:val="0015391F"/>
    <w:rsid w:val="00153D36"/>
    <w:rsid w:val="00155C6C"/>
    <w:rsid w:val="00156AFD"/>
    <w:rsid w:val="001570C8"/>
    <w:rsid w:val="00157508"/>
    <w:rsid w:val="00160038"/>
    <w:rsid w:val="001602A1"/>
    <w:rsid w:val="00160BDA"/>
    <w:rsid w:val="001625D4"/>
    <w:rsid w:val="001628EA"/>
    <w:rsid w:val="00163229"/>
    <w:rsid w:val="00164174"/>
    <w:rsid w:val="001641DC"/>
    <w:rsid w:val="001658BF"/>
    <w:rsid w:val="00165D13"/>
    <w:rsid w:val="00167A46"/>
    <w:rsid w:val="0017114F"/>
    <w:rsid w:val="00172795"/>
    <w:rsid w:val="00172ECE"/>
    <w:rsid w:val="00173D76"/>
    <w:rsid w:val="001740D8"/>
    <w:rsid w:val="00174DFA"/>
    <w:rsid w:val="00175773"/>
    <w:rsid w:val="001757EC"/>
    <w:rsid w:val="00180597"/>
    <w:rsid w:val="00180A47"/>
    <w:rsid w:val="00180DC1"/>
    <w:rsid w:val="00181615"/>
    <w:rsid w:val="001819D0"/>
    <w:rsid w:val="001837CC"/>
    <w:rsid w:val="001841C5"/>
    <w:rsid w:val="001843E2"/>
    <w:rsid w:val="00185F8D"/>
    <w:rsid w:val="001864EE"/>
    <w:rsid w:val="001869D4"/>
    <w:rsid w:val="00186F1F"/>
    <w:rsid w:val="00187146"/>
    <w:rsid w:val="00190C49"/>
    <w:rsid w:val="00191421"/>
    <w:rsid w:val="001939C6"/>
    <w:rsid w:val="00193E06"/>
    <w:rsid w:val="00193F10"/>
    <w:rsid w:val="0019470C"/>
    <w:rsid w:val="00195279"/>
    <w:rsid w:val="00195474"/>
    <w:rsid w:val="00196027"/>
    <w:rsid w:val="001962E4"/>
    <w:rsid w:val="00196CC7"/>
    <w:rsid w:val="00197594"/>
    <w:rsid w:val="001A0639"/>
    <w:rsid w:val="001A077B"/>
    <w:rsid w:val="001A183E"/>
    <w:rsid w:val="001A2E57"/>
    <w:rsid w:val="001A2FE8"/>
    <w:rsid w:val="001A33C5"/>
    <w:rsid w:val="001A383B"/>
    <w:rsid w:val="001A3CEC"/>
    <w:rsid w:val="001A40BE"/>
    <w:rsid w:val="001A439B"/>
    <w:rsid w:val="001A45CA"/>
    <w:rsid w:val="001A5328"/>
    <w:rsid w:val="001A62C0"/>
    <w:rsid w:val="001A6C45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1C5F"/>
    <w:rsid w:val="001C25B9"/>
    <w:rsid w:val="001C2658"/>
    <w:rsid w:val="001C2747"/>
    <w:rsid w:val="001C3563"/>
    <w:rsid w:val="001C43AD"/>
    <w:rsid w:val="001C474A"/>
    <w:rsid w:val="001C47FE"/>
    <w:rsid w:val="001C5E29"/>
    <w:rsid w:val="001C67FB"/>
    <w:rsid w:val="001C7054"/>
    <w:rsid w:val="001C70EB"/>
    <w:rsid w:val="001C7181"/>
    <w:rsid w:val="001C7511"/>
    <w:rsid w:val="001C78C1"/>
    <w:rsid w:val="001D0EE6"/>
    <w:rsid w:val="001D11A2"/>
    <w:rsid w:val="001D1405"/>
    <w:rsid w:val="001D1437"/>
    <w:rsid w:val="001D1CC9"/>
    <w:rsid w:val="001D29FA"/>
    <w:rsid w:val="001D2BA6"/>
    <w:rsid w:val="001D35F0"/>
    <w:rsid w:val="001D4307"/>
    <w:rsid w:val="001D4D58"/>
    <w:rsid w:val="001D51ED"/>
    <w:rsid w:val="001D618C"/>
    <w:rsid w:val="001D6319"/>
    <w:rsid w:val="001D655A"/>
    <w:rsid w:val="001D7037"/>
    <w:rsid w:val="001D74FF"/>
    <w:rsid w:val="001D7B5D"/>
    <w:rsid w:val="001D7DB1"/>
    <w:rsid w:val="001E0BC9"/>
    <w:rsid w:val="001E0CBB"/>
    <w:rsid w:val="001E116E"/>
    <w:rsid w:val="001E178A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1FB2"/>
    <w:rsid w:val="001F374C"/>
    <w:rsid w:val="001F594D"/>
    <w:rsid w:val="001F6BE7"/>
    <w:rsid w:val="001F726B"/>
    <w:rsid w:val="001F7C1D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58E"/>
    <w:rsid w:val="00203AA7"/>
    <w:rsid w:val="0020443A"/>
    <w:rsid w:val="00204C3B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1AC"/>
    <w:rsid w:val="0021354C"/>
    <w:rsid w:val="00213CF9"/>
    <w:rsid w:val="00214120"/>
    <w:rsid w:val="002154CB"/>
    <w:rsid w:val="002155FE"/>
    <w:rsid w:val="002156C0"/>
    <w:rsid w:val="00215934"/>
    <w:rsid w:val="00215BD0"/>
    <w:rsid w:val="00215E24"/>
    <w:rsid w:val="00216471"/>
    <w:rsid w:val="00216DD4"/>
    <w:rsid w:val="00216EE5"/>
    <w:rsid w:val="002170ED"/>
    <w:rsid w:val="00220829"/>
    <w:rsid w:val="0022094C"/>
    <w:rsid w:val="002209A6"/>
    <w:rsid w:val="00221B8B"/>
    <w:rsid w:val="00221BB2"/>
    <w:rsid w:val="00221BDC"/>
    <w:rsid w:val="00221D9D"/>
    <w:rsid w:val="00222038"/>
    <w:rsid w:val="00222612"/>
    <w:rsid w:val="002229A5"/>
    <w:rsid w:val="00222A2C"/>
    <w:rsid w:val="0022316F"/>
    <w:rsid w:val="00223AFB"/>
    <w:rsid w:val="00223E1D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D1D"/>
    <w:rsid w:val="002302AA"/>
    <w:rsid w:val="00231500"/>
    <w:rsid w:val="002316E0"/>
    <w:rsid w:val="002319A6"/>
    <w:rsid w:val="00232600"/>
    <w:rsid w:val="00232632"/>
    <w:rsid w:val="002334E3"/>
    <w:rsid w:val="002336D4"/>
    <w:rsid w:val="00233ABF"/>
    <w:rsid w:val="0023480E"/>
    <w:rsid w:val="00234A27"/>
    <w:rsid w:val="00234EAD"/>
    <w:rsid w:val="00237D56"/>
    <w:rsid w:val="002404BF"/>
    <w:rsid w:val="0024084F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694"/>
    <w:rsid w:val="002449BE"/>
    <w:rsid w:val="00245778"/>
    <w:rsid w:val="00245DF3"/>
    <w:rsid w:val="002460FD"/>
    <w:rsid w:val="0024768F"/>
    <w:rsid w:val="002500EF"/>
    <w:rsid w:val="0025108A"/>
    <w:rsid w:val="0025133B"/>
    <w:rsid w:val="002529E1"/>
    <w:rsid w:val="00252C71"/>
    <w:rsid w:val="002535F9"/>
    <w:rsid w:val="00253E2C"/>
    <w:rsid w:val="00254964"/>
    <w:rsid w:val="00254D39"/>
    <w:rsid w:val="0025553B"/>
    <w:rsid w:val="00255667"/>
    <w:rsid w:val="002558FE"/>
    <w:rsid w:val="00255DDE"/>
    <w:rsid w:val="00255E2B"/>
    <w:rsid w:val="00255E41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36D"/>
    <w:rsid w:val="00264197"/>
    <w:rsid w:val="00264458"/>
    <w:rsid w:val="00265CE2"/>
    <w:rsid w:val="00266416"/>
    <w:rsid w:val="0027095B"/>
    <w:rsid w:val="00271286"/>
    <w:rsid w:val="002723F3"/>
    <w:rsid w:val="00272686"/>
    <w:rsid w:val="00272C86"/>
    <w:rsid w:val="0027344D"/>
    <w:rsid w:val="00274318"/>
    <w:rsid w:val="00274D53"/>
    <w:rsid w:val="00274EAC"/>
    <w:rsid w:val="002752AA"/>
    <w:rsid w:val="00275BD8"/>
    <w:rsid w:val="0027618B"/>
    <w:rsid w:val="002767C5"/>
    <w:rsid w:val="002767FC"/>
    <w:rsid w:val="00277084"/>
    <w:rsid w:val="002771D1"/>
    <w:rsid w:val="00281198"/>
    <w:rsid w:val="00281B8A"/>
    <w:rsid w:val="00281C5A"/>
    <w:rsid w:val="0028238A"/>
    <w:rsid w:val="00282469"/>
    <w:rsid w:val="00283613"/>
    <w:rsid w:val="00283D92"/>
    <w:rsid w:val="002840DE"/>
    <w:rsid w:val="00284536"/>
    <w:rsid w:val="00284595"/>
    <w:rsid w:val="00285874"/>
    <w:rsid w:val="00285B30"/>
    <w:rsid w:val="00287C0F"/>
    <w:rsid w:val="00290738"/>
    <w:rsid w:val="00290F67"/>
    <w:rsid w:val="002939DF"/>
    <w:rsid w:val="002944F8"/>
    <w:rsid w:val="002948CA"/>
    <w:rsid w:val="0029754B"/>
    <w:rsid w:val="00297E10"/>
    <w:rsid w:val="00297E18"/>
    <w:rsid w:val="002A0546"/>
    <w:rsid w:val="002A08BD"/>
    <w:rsid w:val="002A0D42"/>
    <w:rsid w:val="002A1080"/>
    <w:rsid w:val="002A137A"/>
    <w:rsid w:val="002A16A1"/>
    <w:rsid w:val="002A2A6D"/>
    <w:rsid w:val="002A3153"/>
    <w:rsid w:val="002A3494"/>
    <w:rsid w:val="002A565B"/>
    <w:rsid w:val="002A6A9C"/>
    <w:rsid w:val="002A71AE"/>
    <w:rsid w:val="002A7BE1"/>
    <w:rsid w:val="002B11D9"/>
    <w:rsid w:val="002B11FE"/>
    <w:rsid w:val="002B1282"/>
    <w:rsid w:val="002B13AB"/>
    <w:rsid w:val="002B2E06"/>
    <w:rsid w:val="002B363E"/>
    <w:rsid w:val="002B41D4"/>
    <w:rsid w:val="002B4509"/>
    <w:rsid w:val="002B454B"/>
    <w:rsid w:val="002B49BF"/>
    <w:rsid w:val="002B511A"/>
    <w:rsid w:val="002B5DA0"/>
    <w:rsid w:val="002B5E1D"/>
    <w:rsid w:val="002B65EF"/>
    <w:rsid w:val="002B7DCF"/>
    <w:rsid w:val="002C05A0"/>
    <w:rsid w:val="002C0913"/>
    <w:rsid w:val="002C09A2"/>
    <w:rsid w:val="002C1599"/>
    <w:rsid w:val="002C1849"/>
    <w:rsid w:val="002C30A6"/>
    <w:rsid w:val="002C3B1E"/>
    <w:rsid w:val="002C402E"/>
    <w:rsid w:val="002C43CC"/>
    <w:rsid w:val="002C4FA8"/>
    <w:rsid w:val="002C564A"/>
    <w:rsid w:val="002C59F5"/>
    <w:rsid w:val="002C5C0E"/>
    <w:rsid w:val="002C6401"/>
    <w:rsid w:val="002C65D3"/>
    <w:rsid w:val="002C6C6C"/>
    <w:rsid w:val="002C6FF8"/>
    <w:rsid w:val="002D047C"/>
    <w:rsid w:val="002D057F"/>
    <w:rsid w:val="002D09F9"/>
    <w:rsid w:val="002D1A4C"/>
    <w:rsid w:val="002D1F8C"/>
    <w:rsid w:val="002D268C"/>
    <w:rsid w:val="002D2D9F"/>
    <w:rsid w:val="002D2F5D"/>
    <w:rsid w:val="002D3DE1"/>
    <w:rsid w:val="002D4A3F"/>
    <w:rsid w:val="002D4F2E"/>
    <w:rsid w:val="002D586A"/>
    <w:rsid w:val="002D59F3"/>
    <w:rsid w:val="002D5CB6"/>
    <w:rsid w:val="002D5F2E"/>
    <w:rsid w:val="002D6F96"/>
    <w:rsid w:val="002E04AD"/>
    <w:rsid w:val="002E122D"/>
    <w:rsid w:val="002E1509"/>
    <w:rsid w:val="002E22B6"/>
    <w:rsid w:val="002E267B"/>
    <w:rsid w:val="002E273C"/>
    <w:rsid w:val="002E2F9F"/>
    <w:rsid w:val="002E4171"/>
    <w:rsid w:val="002E44E5"/>
    <w:rsid w:val="002E4B05"/>
    <w:rsid w:val="002E4B1D"/>
    <w:rsid w:val="002E5111"/>
    <w:rsid w:val="002E518A"/>
    <w:rsid w:val="002E6091"/>
    <w:rsid w:val="002E617D"/>
    <w:rsid w:val="002E6DDD"/>
    <w:rsid w:val="002E7A3F"/>
    <w:rsid w:val="002E7C1E"/>
    <w:rsid w:val="002F0A16"/>
    <w:rsid w:val="002F0DAE"/>
    <w:rsid w:val="002F1100"/>
    <w:rsid w:val="002F1711"/>
    <w:rsid w:val="002F19A0"/>
    <w:rsid w:val="002F243E"/>
    <w:rsid w:val="002F2AB1"/>
    <w:rsid w:val="002F3845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7C3"/>
    <w:rsid w:val="0031063E"/>
    <w:rsid w:val="00311AE5"/>
    <w:rsid w:val="00312BDC"/>
    <w:rsid w:val="00312D2C"/>
    <w:rsid w:val="00312E0E"/>
    <w:rsid w:val="003136C4"/>
    <w:rsid w:val="00313E43"/>
    <w:rsid w:val="003149A0"/>
    <w:rsid w:val="0031586E"/>
    <w:rsid w:val="003160FB"/>
    <w:rsid w:val="00316264"/>
    <w:rsid w:val="00316337"/>
    <w:rsid w:val="003173E5"/>
    <w:rsid w:val="003175AC"/>
    <w:rsid w:val="003200CA"/>
    <w:rsid w:val="003201A2"/>
    <w:rsid w:val="003214AB"/>
    <w:rsid w:val="003214CA"/>
    <w:rsid w:val="0032179C"/>
    <w:rsid w:val="00322ECE"/>
    <w:rsid w:val="0032648B"/>
    <w:rsid w:val="003266DD"/>
    <w:rsid w:val="00326A73"/>
    <w:rsid w:val="00327B0F"/>
    <w:rsid w:val="00327B77"/>
    <w:rsid w:val="003316A6"/>
    <w:rsid w:val="0033184C"/>
    <w:rsid w:val="00332128"/>
    <w:rsid w:val="00332C97"/>
    <w:rsid w:val="003334F3"/>
    <w:rsid w:val="00333C0E"/>
    <w:rsid w:val="00333DEB"/>
    <w:rsid w:val="00333EA4"/>
    <w:rsid w:val="0033589C"/>
    <w:rsid w:val="00335BC2"/>
    <w:rsid w:val="003362CE"/>
    <w:rsid w:val="003365DC"/>
    <w:rsid w:val="0033675E"/>
    <w:rsid w:val="00336C7B"/>
    <w:rsid w:val="00336CB3"/>
    <w:rsid w:val="00336D62"/>
    <w:rsid w:val="0033736D"/>
    <w:rsid w:val="00337D25"/>
    <w:rsid w:val="00340053"/>
    <w:rsid w:val="00340587"/>
    <w:rsid w:val="0034127D"/>
    <w:rsid w:val="0034232D"/>
    <w:rsid w:val="00343FE6"/>
    <w:rsid w:val="003446E1"/>
    <w:rsid w:val="00344AC0"/>
    <w:rsid w:val="00345137"/>
    <w:rsid w:val="003454C3"/>
    <w:rsid w:val="003454FC"/>
    <w:rsid w:val="00345822"/>
    <w:rsid w:val="00347579"/>
    <w:rsid w:val="0035067C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33FB"/>
    <w:rsid w:val="00363795"/>
    <w:rsid w:val="0036401C"/>
    <w:rsid w:val="00364D42"/>
    <w:rsid w:val="0036551D"/>
    <w:rsid w:val="00365C56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221B"/>
    <w:rsid w:val="00372B0E"/>
    <w:rsid w:val="00376195"/>
    <w:rsid w:val="00376B40"/>
    <w:rsid w:val="00377241"/>
    <w:rsid w:val="003779C0"/>
    <w:rsid w:val="00377A1F"/>
    <w:rsid w:val="003801B1"/>
    <w:rsid w:val="00380494"/>
    <w:rsid w:val="0038077D"/>
    <w:rsid w:val="003807D4"/>
    <w:rsid w:val="00380A51"/>
    <w:rsid w:val="00380A9D"/>
    <w:rsid w:val="00380B45"/>
    <w:rsid w:val="00382096"/>
    <w:rsid w:val="0038235D"/>
    <w:rsid w:val="00382F87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2402"/>
    <w:rsid w:val="003932ED"/>
    <w:rsid w:val="00393364"/>
    <w:rsid w:val="0039344F"/>
    <w:rsid w:val="00394BF6"/>
    <w:rsid w:val="00395B08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254A"/>
    <w:rsid w:val="003A343D"/>
    <w:rsid w:val="003A4268"/>
    <w:rsid w:val="003A4417"/>
    <w:rsid w:val="003A4F8D"/>
    <w:rsid w:val="003A759F"/>
    <w:rsid w:val="003A7F16"/>
    <w:rsid w:val="003B1A39"/>
    <w:rsid w:val="003B1A8C"/>
    <w:rsid w:val="003B1C71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843"/>
    <w:rsid w:val="003B5B81"/>
    <w:rsid w:val="003B6CB5"/>
    <w:rsid w:val="003B7B34"/>
    <w:rsid w:val="003B7F84"/>
    <w:rsid w:val="003C142C"/>
    <w:rsid w:val="003C4853"/>
    <w:rsid w:val="003C4E5B"/>
    <w:rsid w:val="003C5880"/>
    <w:rsid w:val="003C7537"/>
    <w:rsid w:val="003C7B1B"/>
    <w:rsid w:val="003D236A"/>
    <w:rsid w:val="003D2EDD"/>
    <w:rsid w:val="003D379E"/>
    <w:rsid w:val="003D3CB3"/>
    <w:rsid w:val="003D40F3"/>
    <w:rsid w:val="003D44F0"/>
    <w:rsid w:val="003D5384"/>
    <w:rsid w:val="003D696E"/>
    <w:rsid w:val="003D7D7F"/>
    <w:rsid w:val="003E00B5"/>
    <w:rsid w:val="003E0CC1"/>
    <w:rsid w:val="003E0E33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B14"/>
    <w:rsid w:val="003E5BFB"/>
    <w:rsid w:val="003E6956"/>
    <w:rsid w:val="003E6CDC"/>
    <w:rsid w:val="003E6E37"/>
    <w:rsid w:val="003E7E70"/>
    <w:rsid w:val="003F043D"/>
    <w:rsid w:val="003F0BE1"/>
    <w:rsid w:val="003F0FE4"/>
    <w:rsid w:val="003F0FED"/>
    <w:rsid w:val="003F1420"/>
    <w:rsid w:val="003F2B45"/>
    <w:rsid w:val="003F2BD9"/>
    <w:rsid w:val="003F2C41"/>
    <w:rsid w:val="003F3C80"/>
    <w:rsid w:val="003F422C"/>
    <w:rsid w:val="003F46ED"/>
    <w:rsid w:val="003F538B"/>
    <w:rsid w:val="003F57AD"/>
    <w:rsid w:val="003F5946"/>
    <w:rsid w:val="003F594E"/>
    <w:rsid w:val="00400601"/>
    <w:rsid w:val="00400840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8BE"/>
    <w:rsid w:val="00406AC2"/>
    <w:rsid w:val="004076EA"/>
    <w:rsid w:val="00407ACA"/>
    <w:rsid w:val="00407CA0"/>
    <w:rsid w:val="00410AC0"/>
    <w:rsid w:val="00410D20"/>
    <w:rsid w:val="004119FE"/>
    <w:rsid w:val="00411AF1"/>
    <w:rsid w:val="0041257F"/>
    <w:rsid w:val="00413556"/>
    <w:rsid w:val="00413C7D"/>
    <w:rsid w:val="004145FA"/>
    <w:rsid w:val="00414912"/>
    <w:rsid w:val="00415339"/>
    <w:rsid w:val="00416E85"/>
    <w:rsid w:val="00416F4A"/>
    <w:rsid w:val="00417044"/>
    <w:rsid w:val="00417829"/>
    <w:rsid w:val="00420722"/>
    <w:rsid w:val="00420E3C"/>
    <w:rsid w:val="00420FC8"/>
    <w:rsid w:val="0042108B"/>
    <w:rsid w:val="00421742"/>
    <w:rsid w:val="00421ADA"/>
    <w:rsid w:val="004222E1"/>
    <w:rsid w:val="00422AA2"/>
    <w:rsid w:val="00423081"/>
    <w:rsid w:val="00424F32"/>
    <w:rsid w:val="00425185"/>
    <w:rsid w:val="00427588"/>
    <w:rsid w:val="00427FE8"/>
    <w:rsid w:val="00430140"/>
    <w:rsid w:val="00430A0E"/>
    <w:rsid w:val="00431613"/>
    <w:rsid w:val="0043192F"/>
    <w:rsid w:val="00431D68"/>
    <w:rsid w:val="00432E9C"/>
    <w:rsid w:val="0043332C"/>
    <w:rsid w:val="004349F8"/>
    <w:rsid w:val="00435923"/>
    <w:rsid w:val="00436A95"/>
    <w:rsid w:val="00436E13"/>
    <w:rsid w:val="00437708"/>
    <w:rsid w:val="00437F8D"/>
    <w:rsid w:val="00440353"/>
    <w:rsid w:val="004409B2"/>
    <w:rsid w:val="00440F27"/>
    <w:rsid w:val="00441FE2"/>
    <w:rsid w:val="00442E87"/>
    <w:rsid w:val="00445AC6"/>
    <w:rsid w:val="00445B5E"/>
    <w:rsid w:val="00445F09"/>
    <w:rsid w:val="00446472"/>
    <w:rsid w:val="0044694E"/>
    <w:rsid w:val="00447597"/>
    <w:rsid w:val="004476D1"/>
    <w:rsid w:val="00447767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4D8"/>
    <w:rsid w:val="00451842"/>
    <w:rsid w:val="0045185E"/>
    <w:rsid w:val="004518CE"/>
    <w:rsid w:val="004519E1"/>
    <w:rsid w:val="0045210C"/>
    <w:rsid w:val="004523F0"/>
    <w:rsid w:val="004541FF"/>
    <w:rsid w:val="00454F08"/>
    <w:rsid w:val="00455556"/>
    <w:rsid w:val="004576BB"/>
    <w:rsid w:val="00460944"/>
    <w:rsid w:val="00461BF1"/>
    <w:rsid w:val="004627ED"/>
    <w:rsid w:val="00462891"/>
    <w:rsid w:val="00463AFF"/>
    <w:rsid w:val="00464552"/>
    <w:rsid w:val="0046460F"/>
    <w:rsid w:val="00465018"/>
    <w:rsid w:val="00465130"/>
    <w:rsid w:val="00465441"/>
    <w:rsid w:val="0046581A"/>
    <w:rsid w:val="00466184"/>
    <w:rsid w:val="004670D3"/>
    <w:rsid w:val="004679E4"/>
    <w:rsid w:val="00467F81"/>
    <w:rsid w:val="004706DB"/>
    <w:rsid w:val="00470E66"/>
    <w:rsid w:val="004711D8"/>
    <w:rsid w:val="00471671"/>
    <w:rsid w:val="00471853"/>
    <w:rsid w:val="00473168"/>
    <w:rsid w:val="004735BE"/>
    <w:rsid w:val="00473F95"/>
    <w:rsid w:val="0047406E"/>
    <w:rsid w:val="004743F7"/>
    <w:rsid w:val="00474AF1"/>
    <w:rsid w:val="00475305"/>
    <w:rsid w:val="004759F6"/>
    <w:rsid w:val="00475EF4"/>
    <w:rsid w:val="00476972"/>
    <w:rsid w:val="00476E1E"/>
    <w:rsid w:val="00476EDC"/>
    <w:rsid w:val="00477EC5"/>
    <w:rsid w:val="0048344F"/>
    <w:rsid w:val="00483BA0"/>
    <w:rsid w:val="00484477"/>
    <w:rsid w:val="004849E1"/>
    <w:rsid w:val="004851BD"/>
    <w:rsid w:val="0048556F"/>
    <w:rsid w:val="0048567C"/>
    <w:rsid w:val="00485AA2"/>
    <w:rsid w:val="00485B81"/>
    <w:rsid w:val="00485DE5"/>
    <w:rsid w:val="00486D6C"/>
    <w:rsid w:val="00486DC2"/>
    <w:rsid w:val="00487A3C"/>
    <w:rsid w:val="00487F3F"/>
    <w:rsid w:val="00490F72"/>
    <w:rsid w:val="0049217C"/>
    <w:rsid w:val="00492427"/>
    <w:rsid w:val="00492D7E"/>
    <w:rsid w:val="00492E57"/>
    <w:rsid w:val="00492EE7"/>
    <w:rsid w:val="00493246"/>
    <w:rsid w:val="00496D71"/>
    <w:rsid w:val="00497685"/>
    <w:rsid w:val="004A0C6D"/>
    <w:rsid w:val="004A176B"/>
    <w:rsid w:val="004A2B4C"/>
    <w:rsid w:val="004A380F"/>
    <w:rsid w:val="004A395B"/>
    <w:rsid w:val="004A3C1B"/>
    <w:rsid w:val="004A49B3"/>
    <w:rsid w:val="004A4C81"/>
    <w:rsid w:val="004A4EA7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811"/>
    <w:rsid w:val="004B3918"/>
    <w:rsid w:val="004B3EB1"/>
    <w:rsid w:val="004B4799"/>
    <w:rsid w:val="004B53D3"/>
    <w:rsid w:val="004B565C"/>
    <w:rsid w:val="004B5775"/>
    <w:rsid w:val="004B5BFB"/>
    <w:rsid w:val="004B7569"/>
    <w:rsid w:val="004B7CE6"/>
    <w:rsid w:val="004C0605"/>
    <w:rsid w:val="004C1BB9"/>
    <w:rsid w:val="004C2012"/>
    <w:rsid w:val="004C2145"/>
    <w:rsid w:val="004C2CF4"/>
    <w:rsid w:val="004C375F"/>
    <w:rsid w:val="004C3C24"/>
    <w:rsid w:val="004C440C"/>
    <w:rsid w:val="004C4CE6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26AD"/>
    <w:rsid w:val="004D3894"/>
    <w:rsid w:val="004D3FFB"/>
    <w:rsid w:val="004D4178"/>
    <w:rsid w:val="004D45F2"/>
    <w:rsid w:val="004D465B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2483"/>
    <w:rsid w:val="004E338A"/>
    <w:rsid w:val="004E3FC5"/>
    <w:rsid w:val="004E4137"/>
    <w:rsid w:val="004E576B"/>
    <w:rsid w:val="004E6E63"/>
    <w:rsid w:val="004E6E64"/>
    <w:rsid w:val="004E6F70"/>
    <w:rsid w:val="004E7807"/>
    <w:rsid w:val="004F110C"/>
    <w:rsid w:val="004F2375"/>
    <w:rsid w:val="004F3004"/>
    <w:rsid w:val="004F3929"/>
    <w:rsid w:val="004F4ADC"/>
    <w:rsid w:val="004F4BE9"/>
    <w:rsid w:val="004F522E"/>
    <w:rsid w:val="004F67A7"/>
    <w:rsid w:val="004F77A7"/>
    <w:rsid w:val="004F7817"/>
    <w:rsid w:val="004F7AD7"/>
    <w:rsid w:val="004F7CB6"/>
    <w:rsid w:val="00500117"/>
    <w:rsid w:val="00500672"/>
    <w:rsid w:val="00500A41"/>
    <w:rsid w:val="00500A97"/>
    <w:rsid w:val="005029F4"/>
    <w:rsid w:val="0050310F"/>
    <w:rsid w:val="00503461"/>
    <w:rsid w:val="005043BB"/>
    <w:rsid w:val="00504689"/>
    <w:rsid w:val="0050507A"/>
    <w:rsid w:val="005059CB"/>
    <w:rsid w:val="00505D4B"/>
    <w:rsid w:val="00506182"/>
    <w:rsid w:val="00506344"/>
    <w:rsid w:val="00506A9A"/>
    <w:rsid w:val="0050770F"/>
    <w:rsid w:val="00507818"/>
    <w:rsid w:val="00507824"/>
    <w:rsid w:val="00507C9F"/>
    <w:rsid w:val="0051079A"/>
    <w:rsid w:val="00510A43"/>
    <w:rsid w:val="00510E49"/>
    <w:rsid w:val="005111B5"/>
    <w:rsid w:val="00511758"/>
    <w:rsid w:val="00512253"/>
    <w:rsid w:val="00512C47"/>
    <w:rsid w:val="00513EF6"/>
    <w:rsid w:val="005149C9"/>
    <w:rsid w:val="005153A1"/>
    <w:rsid w:val="00515465"/>
    <w:rsid w:val="005159D9"/>
    <w:rsid w:val="00515C3D"/>
    <w:rsid w:val="00515CBE"/>
    <w:rsid w:val="00517424"/>
    <w:rsid w:val="00517AD7"/>
    <w:rsid w:val="00520716"/>
    <w:rsid w:val="005208B4"/>
    <w:rsid w:val="005212D8"/>
    <w:rsid w:val="005214AC"/>
    <w:rsid w:val="005218BF"/>
    <w:rsid w:val="00521A91"/>
    <w:rsid w:val="00521E00"/>
    <w:rsid w:val="00522287"/>
    <w:rsid w:val="00522617"/>
    <w:rsid w:val="0052295F"/>
    <w:rsid w:val="00522B8A"/>
    <w:rsid w:val="005232F4"/>
    <w:rsid w:val="005239B0"/>
    <w:rsid w:val="00523FC3"/>
    <w:rsid w:val="00524133"/>
    <w:rsid w:val="005245E8"/>
    <w:rsid w:val="005250CB"/>
    <w:rsid w:val="00526203"/>
    <w:rsid w:val="0052669F"/>
    <w:rsid w:val="00527740"/>
    <w:rsid w:val="00527C23"/>
    <w:rsid w:val="00527F0D"/>
    <w:rsid w:val="0053017A"/>
    <w:rsid w:val="0053032F"/>
    <w:rsid w:val="00530C0D"/>
    <w:rsid w:val="00532EE8"/>
    <w:rsid w:val="00534FBC"/>
    <w:rsid w:val="005352D0"/>
    <w:rsid w:val="0053573B"/>
    <w:rsid w:val="00535981"/>
    <w:rsid w:val="00536401"/>
    <w:rsid w:val="00537763"/>
    <w:rsid w:val="005400C3"/>
    <w:rsid w:val="00540A47"/>
    <w:rsid w:val="00541C28"/>
    <w:rsid w:val="00542BAA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1A8A"/>
    <w:rsid w:val="00552216"/>
    <w:rsid w:val="005528AD"/>
    <w:rsid w:val="00554042"/>
    <w:rsid w:val="00554769"/>
    <w:rsid w:val="005552B1"/>
    <w:rsid w:val="00555E8B"/>
    <w:rsid w:val="00556F0F"/>
    <w:rsid w:val="00557A7D"/>
    <w:rsid w:val="0056034F"/>
    <w:rsid w:val="005603FE"/>
    <w:rsid w:val="00560C59"/>
    <w:rsid w:val="00561345"/>
    <w:rsid w:val="005613CA"/>
    <w:rsid w:val="00561B3A"/>
    <w:rsid w:val="00561C56"/>
    <w:rsid w:val="00562516"/>
    <w:rsid w:val="005627C8"/>
    <w:rsid w:val="00562AE2"/>
    <w:rsid w:val="005633CA"/>
    <w:rsid w:val="005635B1"/>
    <w:rsid w:val="00563D41"/>
    <w:rsid w:val="0056422F"/>
    <w:rsid w:val="00564B3A"/>
    <w:rsid w:val="00564B6C"/>
    <w:rsid w:val="00564D72"/>
    <w:rsid w:val="00564FBE"/>
    <w:rsid w:val="00565538"/>
    <w:rsid w:val="005667DB"/>
    <w:rsid w:val="00566A60"/>
    <w:rsid w:val="00566A9D"/>
    <w:rsid w:val="0056763E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3C95"/>
    <w:rsid w:val="00573EFD"/>
    <w:rsid w:val="00573F06"/>
    <w:rsid w:val="0057404D"/>
    <w:rsid w:val="0057423C"/>
    <w:rsid w:val="00575BB6"/>
    <w:rsid w:val="00576ECB"/>
    <w:rsid w:val="00577526"/>
    <w:rsid w:val="00580277"/>
    <w:rsid w:val="00581523"/>
    <w:rsid w:val="00581896"/>
    <w:rsid w:val="005830FD"/>
    <w:rsid w:val="0058318D"/>
    <w:rsid w:val="005835AF"/>
    <w:rsid w:val="00583721"/>
    <w:rsid w:val="0058387D"/>
    <w:rsid w:val="005843D6"/>
    <w:rsid w:val="00584A9F"/>
    <w:rsid w:val="00585320"/>
    <w:rsid w:val="0058545B"/>
    <w:rsid w:val="00585523"/>
    <w:rsid w:val="0058586D"/>
    <w:rsid w:val="00585945"/>
    <w:rsid w:val="0058664E"/>
    <w:rsid w:val="0058719F"/>
    <w:rsid w:val="00587DE1"/>
    <w:rsid w:val="00590F45"/>
    <w:rsid w:val="005915F0"/>
    <w:rsid w:val="00591A96"/>
    <w:rsid w:val="00592221"/>
    <w:rsid w:val="00592DC5"/>
    <w:rsid w:val="005934E5"/>
    <w:rsid w:val="00593D38"/>
    <w:rsid w:val="00594475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ADC"/>
    <w:rsid w:val="005A0BD1"/>
    <w:rsid w:val="005A1548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B2F"/>
    <w:rsid w:val="005A68FC"/>
    <w:rsid w:val="005A6F62"/>
    <w:rsid w:val="005A7289"/>
    <w:rsid w:val="005B0274"/>
    <w:rsid w:val="005B0839"/>
    <w:rsid w:val="005B11E3"/>
    <w:rsid w:val="005B1332"/>
    <w:rsid w:val="005B275A"/>
    <w:rsid w:val="005B2DDF"/>
    <w:rsid w:val="005B338F"/>
    <w:rsid w:val="005B3CF0"/>
    <w:rsid w:val="005B4739"/>
    <w:rsid w:val="005B4909"/>
    <w:rsid w:val="005B4AFC"/>
    <w:rsid w:val="005B5F60"/>
    <w:rsid w:val="005B5FE3"/>
    <w:rsid w:val="005B6164"/>
    <w:rsid w:val="005B6228"/>
    <w:rsid w:val="005B65AB"/>
    <w:rsid w:val="005B6A0D"/>
    <w:rsid w:val="005B7122"/>
    <w:rsid w:val="005B7133"/>
    <w:rsid w:val="005B769F"/>
    <w:rsid w:val="005B7E44"/>
    <w:rsid w:val="005C178C"/>
    <w:rsid w:val="005C2368"/>
    <w:rsid w:val="005C25D5"/>
    <w:rsid w:val="005C2929"/>
    <w:rsid w:val="005C2B7C"/>
    <w:rsid w:val="005C3053"/>
    <w:rsid w:val="005C326F"/>
    <w:rsid w:val="005C3C4F"/>
    <w:rsid w:val="005C41A6"/>
    <w:rsid w:val="005C4DA0"/>
    <w:rsid w:val="005C4F66"/>
    <w:rsid w:val="005C7B12"/>
    <w:rsid w:val="005D012D"/>
    <w:rsid w:val="005D058A"/>
    <w:rsid w:val="005D0959"/>
    <w:rsid w:val="005D16A6"/>
    <w:rsid w:val="005D24A7"/>
    <w:rsid w:val="005D3664"/>
    <w:rsid w:val="005D48A6"/>
    <w:rsid w:val="005D4D44"/>
    <w:rsid w:val="005D52BC"/>
    <w:rsid w:val="005D56B4"/>
    <w:rsid w:val="005D5D22"/>
    <w:rsid w:val="005D5E37"/>
    <w:rsid w:val="005D679F"/>
    <w:rsid w:val="005D6E1D"/>
    <w:rsid w:val="005D6EDA"/>
    <w:rsid w:val="005D73E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2138"/>
    <w:rsid w:val="005E252C"/>
    <w:rsid w:val="005E2DD4"/>
    <w:rsid w:val="005E3D31"/>
    <w:rsid w:val="005E4444"/>
    <w:rsid w:val="005E5492"/>
    <w:rsid w:val="005E5E2E"/>
    <w:rsid w:val="005E68EA"/>
    <w:rsid w:val="005E74AD"/>
    <w:rsid w:val="005E7502"/>
    <w:rsid w:val="005E75DB"/>
    <w:rsid w:val="005F0987"/>
    <w:rsid w:val="005F0A93"/>
    <w:rsid w:val="005F1DB3"/>
    <w:rsid w:val="005F2999"/>
    <w:rsid w:val="005F2D4C"/>
    <w:rsid w:val="005F2E9D"/>
    <w:rsid w:val="005F3C12"/>
    <w:rsid w:val="005F3D74"/>
    <w:rsid w:val="005F41ED"/>
    <w:rsid w:val="005F4403"/>
    <w:rsid w:val="005F49C8"/>
    <w:rsid w:val="005F54DC"/>
    <w:rsid w:val="005F5A50"/>
    <w:rsid w:val="005F650A"/>
    <w:rsid w:val="005F65F4"/>
    <w:rsid w:val="005F7A9A"/>
    <w:rsid w:val="005F7D8E"/>
    <w:rsid w:val="0060037E"/>
    <w:rsid w:val="006003EB"/>
    <w:rsid w:val="00600949"/>
    <w:rsid w:val="00600B14"/>
    <w:rsid w:val="00601E31"/>
    <w:rsid w:val="006026E8"/>
    <w:rsid w:val="006028D7"/>
    <w:rsid w:val="00603098"/>
    <w:rsid w:val="0060439B"/>
    <w:rsid w:val="00604A0F"/>
    <w:rsid w:val="00604CC2"/>
    <w:rsid w:val="00605A6F"/>
    <w:rsid w:val="00605ACF"/>
    <w:rsid w:val="00605B85"/>
    <w:rsid w:val="00606E98"/>
    <w:rsid w:val="00607A98"/>
    <w:rsid w:val="006103AE"/>
    <w:rsid w:val="00610545"/>
    <w:rsid w:val="00610D6B"/>
    <w:rsid w:val="00612455"/>
    <w:rsid w:val="00612D6A"/>
    <w:rsid w:val="00612DDE"/>
    <w:rsid w:val="006132C6"/>
    <w:rsid w:val="00613DA2"/>
    <w:rsid w:val="00613FA4"/>
    <w:rsid w:val="00615312"/>
    <w:rsid w:val="006156D5"/>
    <w:rsid w:val="00615C75"/>
    <w:rsid w:val="006161EA"/>
    <w:rsid w:val="00616B84"/>
    <w:rsid w:val="006177A1"/>
    <w:rsid w:val="00617C16"/>
    <w:rsid w:val="006206F5"/>
    <w:rsid w:val="0062149D"/>
    <w:rsid w:val="0062203F"/>
    <w:rsid w:val="00623C92"/>
    <w:rsid w:val="0062435D"/>
    <w:rsid w:val="006246E7"/>
    <w:rsid w:val="00624A86"/>
    <w:rsid w:val="00624D4A"/>
    <w:rsid w:val="00625979"/>
    <w:rsid w:val="006261A3"/>
    <w:rsid w:val="00626918"/>
    <w:rsid w:val="00626BDF"/>
    <w:rsid w:val="0062784C"/>
    <w:rsid w:val="00630B14"/>
    <w:rsid w:val="006316DA"/>
    <w:rsid w:val="00631757"/>
    <w:rsid w:val="006317C3"/>
    <w:rsid w:val="00631AE4"/>
    <w:rsid w:val="00631F5D"/>
    <w:rsid w:val="0063350A"/>
    <w:rsid w:val="006342BB"/>
    <w:rsid w:val="006347D5"/>
    <w:rsid w:val="00634FC7"/>
    <w:rsid w:val="00635686"/>
    <w:rsid w:val="006356B2"/>
    <w:rsid w:val="006360C1"/>
    <w:rsid w:val="006362B4"/>
    <w:rsid w:val="006406E9"/>
    <w:rsid w:val="00641798"/>
    <w:rsid w:val="00642390"/>
    <w:rsid w:val="006427F5"/>
    <w:rsid w:val="00643B45"/>
    <w:rsid w:val="00643B70"/>
    <w:rsid w:val="00643EB8"/>
    <w:rsid w:val="00643FCC"/>
    <w:rsid w:val="006446BD"/>
    <w:rsid w:val="00644BB6"/>
    <w:rsid w:val="0064525B"/>
    <w:rsid w:val="00646467"/>
    <w:rsid w:val="00647358"/>
    <w:rsid w:val="006503FC"/>
    <w:rsid w:val="00650E1F"/>
    <w:rsid w:val="006510CD"/>
    <w:rsid w:val="00651D19"/>
    <w:rsid w:val="00651DB2"/>
    <w:rsid w:val="00652879"/>
    <w:rsid w:val="006537D1"/>
    <w:rsid w:val="00653B12"/>
    <w:rsid w:val="00654D68"/>
    <w:rsid w:val="00655849"/>
    <w:rsid w:val="006571E1"/>
    <w:rsid w:val="00657926"/>
    <w:rsid w:val="006601C6"/>
    <w:rsid w:val="00660AB2"/>
    <w:rsid w:val="00660CB0"/>
    <w:rsid w:val="00660FE2"/>
    <w:rsid w:val="00661DD5"/>
    <w:rsid w:val="00662B67"/>
    <w:rsid w:val="00662E63"/>
    <w:rsid w:val="00663160"/>
    <w:rsid w:val="00663E42"/>
    <w:rsid w:val="00664947"/>
    <w:rsid w:val="00664E94"/>
    <w:rsid w:val="00665B20"/>
    <w:rsid w:val="00665E16"/>
    <w:rsid w:val="00666049"/>
    <w:rsid w:val="00667DF0"/>
    <w:rsid w:val="0067025F"/>
    <w:rsid w:val="00670394"/>
    <w:rsid w:val="00670484"/>
    <w:rsid w:val="00670A61"/>
    <w:rsid w:val="00670ECB"/>
    <w:rsid w:val="006712F3"/>
    <w:rsid w:val="0067215E"/>
    <w:rsid w:val="00672FDA"/>
    <w:rsid w:val="00673087"/>
    <w:rsid w:val="0067310E"/>
    <w:rsid w:val="006735F1"/>
    <w:rsid w:val="006737C2"/>
    <w:rsid w:val="0067412F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560"/>
    <w:rsid w:val="006807C6"/>
    <w:rsid w:val="00680A0D"/>
    <w:rsid w:val="006815DF"/>
    <w:rsid w:val="0068180E"/>
    <w:rsid w:val="00682E1F"/>
    <w:rsid w:val="00683A6B"/>
    <w:rsid w:val="00684316"/>
    <w:rsid w:val="006843C2"/>
    <w:rsid w:val="00684A8F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1493"/>
    <w:rsid w:val="00691734"/>
    <w:rsid w:val="00692067"/>
    <w:rsid w:val="006920B4"/>
    <w:rsid w:val="0069283C"/>
    <w:rsid w:val="00692B48"/>
    <w:rsid w:val="00692C78"/>
    <w:rsid w:val="006931CE"/>
    <w:rsid w:val="006932EF"/>
    <w:rsid w:val="006937EC"/>
    <w:rsid w:val="00694070"/>
    <w:rsid w:val="006952DD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F6F"/>
    <w:rsid w:val="006A74DC"/>
    <w:rsid w:val="006A77B4"/>
    <w:rsid w:val="006A79A3"/>
    <w:rsid w:val="006B1016"/>
    <w:rsid w:val="006B212B"/>
    <w:rsid w:val="006B2166"/>
    <w:rsid w:val="006B2840"/>
    <w:rsid w:val="006B4DD5"/>
    <w:rsid w:val="006B53F7"/>
    <w:rsid w:val="006B5F22"/>
    <w:rsid w:val="006B6357"/>
    <w:rsid w:val="006B7922"/>
    <w:rsid w:val="006C00B3"/>
    <w:rsid w:val="006C07A5"/>
    <w:rsid w:val="006C0B39"/>
    <w:rsid w:val="006C0C84"/>
    <w:rsid w:val="006C109C"/>
    <w:rsid w:val="006C113C"/>
    <w:rsid w:val="006C2129"/>
    <w:rsid w:val="006C398D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C67"/>
    <w:rsid w:val="006D1020"/>
    <w:rsid w:val="006D149A"/>
    <w:rsid w:val="006D1AFD"/>
    <w:rsid w:val="006D1B2B"/>
    <w:rsid w:val="006D2A31"/>
    <w:rsid w:val="006D2B69"/>
    <w:rsid w:val="006D3033"/>
    <w:rsid w:val="006D3480"/>
    <w:rsid w:val="006D354A"/>
    <w:rsid w:val="006D36F7"/>
    <w:rsid w:val="006D3C96"/>
    <w:rsid w:val="006D3E80"/>
    <w:rsid w:val="006D462F"/>
    <w:rsid w:val="006D497D"/>
    <w:rsid w:val="006D4A25"/>
    <w:rsid w:val="006D5981"/>
    <w:rsid w:val="006D5BA5"/>
    <w:rsid w:val="006D6F70"/>
    <w:rsid w:val="006D6FF0"/>
    <w:rsid w:val="006D7287"/>
    <w:rsid w:val="006D755C"/>
    <w:rsid w:val="006D75D0"/>
    <w:rsid w:val="006D7AAE"/>
    <w:rsid w:val="006E01F0"/>
    <w:rsid w:val="006E1009"/>
    <w:rsid w:val="006E1463"/>
    <w:rsid w:val="006E17C0"/>
    <w:rsid w:val="006E28AF"/>
    <w:rsid w:val="006E3496"/>
    <w:rsid w:val="006E34EC"/>
    <w:rsid w:val="006E40ED"/>
    <w:rsid w:val="006E4A5E"/>
    <w:rsid w:val="006E4BBF"/>
    <w:rsid w:val="006E4F5B"/>
    <w:rsid w:val="006E5544"/>
    <w:rsid w:val="006E5778"/>
    <w:rsid w:val="006E5C9F"/>
    <w:rsid w:val="006E69E9"/>
    <w:rsid w:val="006E6A8F"/>
    <w:rsid w:val="006E761B"/>
    <w:rsid w:val="006E7988"/>
    <w:rsid w:val="006F0A3A"/>
    <w:rsid w:val="006F0ED4"/>
    <w:rsid w:val="006F1D64"/>
    <w:rsid w:val="006F2D8A"/>
    <w:rsid w:val="006F3357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C13"/>
    <w:rsid w:val="0070058E"/>
    <w:rsid w:val="007009A9"/>
    <w:rsid w:val="0070147D"/>
    <w:rsid w:val="00701F7B"/>
    <w:rsid w:val="0070202E"/>
    <w:rsid w:val="007044D3"/>
    <w:rsid w:val="00704D56"/>
    <w:rsid w:val="007050CC"/>
    <w:rsid w:val="00705633"/>
    <w:rsid w:val="0070670B"/>
    <w:rsid w:val="00706A74"/>
    <w:rsid w:val="00706EEA"/>
    <w:rsid w:val="0070755E"/>
    <w:rsid w:val="00707BC4"/>
    <w:rsid w:val="00710DC4"/>
    <w:rsid w:val="0071144D"/>
    <w:rsid w:val="007121CE"/>
    <w:rsid w:val="007122F1"/>
    <w:rsid w:val="0071380A"/>
    <w:rsid w:val="00713B71"/>
    <w:rsid w:val="00713F0E"/>
    <w:rsid w:val="007155F7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32F9"/>
    <w:rsid w:val="007238F2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F90"/>
    <w:rsid w:val="00731350"/>
    <w:rsid w:val="0073218C"/>
    <w:rsid w:val="00733160"/>
    <w:rsid w:val="007350CA"/>
    <w:rsid w:val="00735465"/>
    <w:rsid w:val="007355D5"/>
    <w:rsid w:val="00735D4E"/>
    <w:rsid w:val="00736CAE"/>
    <w:rsid w:val="007375CD"/>
    <w:rsid w:val="0073793C"/>
    <w:rsid w:val="007411A9"/>
    <w:rsid w:val="0074130C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510A"/>
    <w:rsid w:val="007473B7"/>
    <w:rsid w:val="00751DAA"/>
    <w:rsid w:val="00751E52"/>
    <w:rsid w:val="00752DAA"/>
    <w:rsid w:val="00754830"/>
    <w:rsid w:val="00754B2F"/>
    <w:rsid w:val="00754B3E"/>
    <w:rsid w:val="007553D7"/>
    <w:rsid w:val="00755D5A"/>
    <w:rsid w:val="0075645E"/>
    <w:rsid w:val="00756791"/>
    <w:rsid w:val="00756795"/>
    <w:rsid w:val="00756A6D"/>
    <w:rsid w:val="00757273"/>
    <w:rsid w:val="00757681"/>
    <w:rsid w:val="007579FF"/>
    <w:rsid w:val="00757C54"/>
    <w:rsid w:val="00757F0B"/>
    <w:rsid w:val="0076089A"/>
    <w:rsid w:val="00760D17"/>
    <w:rsid w:val="007612ED"/>
    <w:rsid w:val="00761346"/>
    <w:rsid w:val="00761485"/>
    <w:rsid w:val="00761531"/>
    <w:rsid w:val="00761875"/>
    <w:rsid w:val="007625AB"/>
    <w:rsid w:val="00762A77"/>
    <w:rsid w:val="00762D20"/>
    <w:rsid w:val="007640F3"/>
    <w:rsid w:val="007647E0"/>
    <w:rsid w:val="007651B7"/>
    <w:rsid w:val="007656E2"/>
    <w:rsid w:val="0076575A"/>
    <w:rsid w:val="00765CF5"/>
    <w:rsid w:val="00765D53"/>
    <w:rsid w:val="00766246"/>
    <w:rsid w:val="0076665B"/>
    <w:rsid w:val="00766739"/>
    <w:rsid w:val="00766E60"/>
    <w:rsid w:val="00767967"/>
    <w:rsid w:val="00770185"/>
    <w:rsid w:val="007713DD"/>
    <w:rsid w:val="007714C5"/>
    <w:rsid w:val="0077151D"/>
    <w:rsid w:val="007736A1"/>
    <w:rsid w:val="0077410C"/>
    <w:rsid w:val="007745D3"/>
    <w:rsid w:val="007755C4"/>
    <w:rsid w:val="00776DC9"/>
    <w:rsid w:val="00777163"/>
    <w:rsid w:val="007771AB"/>
    <w:rsid w:val="00777299"/>
    <w:rsid w:val="00782789"/>
    <w:rsid w:val="00782CC3"/>
    <w:rsid w:val="00782EB9"/>
    <w:rsid w:val="00783281"/>
    <w:rsid w:val="007833DD"/>
    <w:rsid w:val="007837E9"/>
    <w:rsid w:val="00783801"/>
    <w:rsid w:val="0078387F"/>
    <w:rsid w:val="00783C96"/>
    <w:rsid w:val="007844E9"/>
    <w:rsid w:val="007847F9"/>
    <w:rsid w:val="00784D5C"/>
    <w:rsid w:val="00784EB3"/>
    <w:rsid w:val="00785925"/>
    <w:rsid w:val="00785935"/>
    <w:rsid w:val="00785E36"/>
    <w:rsid w:val="00785F08"/>
    <w:rsid w:val="00786C5F"/>
    <w:rsid w:val="00786DB0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201"/>
    <w:rsid w:val="007937C0"/>
    <w:rsid w:val="00793C00"/>
    <w:rsid w:val="0079419D"/>
    <w:rsid w:val="007942FB"/>
    <w:rsid w:val="0079453E"/>
    <w:rsid w:val="00794618"/>
    <w:rsid w:val="007946E8"/>
    <w:rsid w:val="00794780"/>
    <w:rsid w:val="00795EDF"/>
    <w:rsid w:val="00796ED0"/>
    <w:rsid w:val="00797296"/>
    <w:rsid w:val="007A07DB"/>
    <w:rsid w:val="007A0E40"/>
    <w:rsid w:val="007A1A37"/>
    <w:rsid w:val="007A208A"/>
    <w:rsid w:val="007A2103"/>
    <w:rsid w:val="007A2723"/>
    <w:rsid w:val="007A2A72"/>
    <w:rsid w:val="007A2DAC"/>
    <w:rsid w:val="007A3856"/>
    <w:rsid w:val="007A4830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613F"/>
    <w:rsid w:val="007A7010"/>
    <w:rsid w:val="007A709C"/>
    <w:rsid w:val="007A7475"/>
    <w:rsid w:val="007A7D54"/>
    <w:rsid w:val="007B094B"/>
    <w:rsid w:val="007B1FE9"/>
    <w:rsid w:val="007B2560"/>
    <w:rsid w:val="007B28AE"/>
    <w:rsid w:val="007B314A"/>
    <w:rsid w:val="007B32AC"/>
    <w:rsid w:val="007B3E36"/>
    <w:rsid w:val="007B4E90"/>
    <w:rsid w:val="007B552D"/>
    <w:rsid w:val="007B5786"/>
    <w:rsid w:val="007B6EC6"/>
    <w:rsid w:val="007B782E"/>
    <w:rsid w:val="007C03D8"/>
    <w:rsid w:val="007C0FB2"/>
    <w:rsid w:val="007C10E4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4397"/>
    <w:rsid w:val="007D5604"/>
    <w:rsid w:val="007D637B"/>
    <w:rsid w:val="007D63C2"/>
    <w:rsid w:val="007D69CB"/>
    <w:rsid w:val="007D7831"/>
    <w:rsid w:val="007D7920"/>
    <w:rsid w:val="007D7AA2"/>
    <w:rsid w:val="007E0BB9"/>
    <w:rsid w:val="007E0F41"/>
    <w:rsid w:val="007E1ED9"/>
    <w:rsid w:val="007E31AC"/>
    <w:rsid w:val="007E47B4"/>
    <w:rsid w:val="007E5A80"/>
    <w:rsid w:val="007E67DE"/>
    <w:rsid w:val="007E69DF"/>
    <w:rsid w:val="007F036E"/>
    <w:rsid w:val="007F106A"/>
    <w:rsid w:val="007F1A18"/>
    <w:rsid w:val="007F1BFE"/>
    <w:rsid w:val="007F1D7A"/>
    <w:rsid w:val="007F2DA3"/>
    <w:rsid w:val="007F31FA"/>
    <w:rsid w:val="007F36A9"/>
    <w:rsid w:val="007F3AFE"/>
    <w:rsid w:val="007F4946"/>
    <w:rsid w:val="007F4E51"/>
    <w:rsid w:val="007F5576"/>
    <w:rsid w:val="007F5B0A"/>
    <w:rsid w:val="007F5C05"/>
    <w:rsid w:val="007F68B6"/>
    <w:rsid w:val="0080008B"/>
    <w:rsid w:val="008009C4"/>
    <w:rsid w:val="00800D50"/>
    <w:rsid w:val="00800FA7"/>
    <w:rsid w:val="008012B6"/>
    <w:rsid w:val="00802C5C"/>
    <w:rsid w:val="00802F59"/>
    <w:rsid w:val="00803422"/>
    <w:rsid w:val="00804046"/>
    <w:rsid w:val="008045AB"/>
    <w:rsid w:val="00804CAF"/>
    <w:rsid w:val="0080537F"/>
    <w:rsid w:val="00805B10"/>
    <w:rsid w:val="00806416"/>
    <w:rsid w:val="008065DF"/>
    <w:rsid w:val="00806BAC"/>
    <w:rsid w:val="00806BDD"/>
    <w:rsid w:val="00806E4C"/>
    <w:rsid w:val="00806FD6"/>
    <w:rsid w:val="008070D5"/>
    <w:rsid w:val="00810DF8"/>
    <w:rsid w:val="00811555"/>
    <w:rsid w:val="00812011"/>
    <w:rsid w:val="008122B7"/>
    <w:rsid w:val="008122D0"/>
    <w:rsid w:val="00813AF1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20677"/>
    <w:rsid w:val="00820D4C"/>
    <w:rsid w:val="00820D83"/>
    <w:rsid w:val="00820EF8"/>
    <w:rsid w:val="008226DE"/>
    <w:rsid w:val="00822A90"/>
    <w:rsid w:val="00822C77"/>
    <w:rsid w:val="00822D84"/>
    <w:rsid w:val="008231B9"/>
    <w:rsid w:val="008231D9"/>
    <w:rsid w:val="008235F7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748"/>
    <w:rsid w:val="008313A7"/>
    <w:rsid w:val="0083351B"/>
    <w:rsid w:val="00835BD4"/>
    <w:rsid w:val="00835D9A"/>
    <w:rsid w:val="00835E1E"/>
    <w:rsid w:val="008367FB"/>
    <w:rsid w:val="00840749"/>
    <w:rsid w:val="00841D36"/>
    <w:rsid w:val="00842957"/>
    <w:rsid w:val="00842CD2"/>
    <w:rsid w:val="00842DFF"/>
    <w:rsid w:val="00843565"/>
    <w:rsid w:val="00843A27"/>
    <w:rsid w:val="00843C9B"/>
    <w:rsid w:val="00845414"/>
    <w:rsid w:val="008459EB"/>
    <w:rsid w:val="00845FB8"/>
    <w:rsid w:val="008461FB"/>
    <w:rsid w:val="008517DE"/>
    <w:rsid w:val="0085220E"/>
    <w:rsid w:val="008524C0"/>
    <w:rsid w:val="008525A7"/>
    <w:rsid w:val="00852D4F"/>
    <w:rsid w:val="008542A2"/>
    <w:rsid w:val="00855279"/>
    <w:rsid w:val="00857391"/>
    <w:rsid w:val="00857AF2"/>
    <w:rsid w:val="00860A56"/>
    <w:rsid w:val="00861EBC"/>
    <w:rsid w:val="00861FC2"/>
    <w:rsid w:val="008625EB"/>
    <w:rsid w:val="00862BA3"/>
    <w:rsid w:val="00862DCB"/>
    <w:rsid w:val="00865135"/>
    <w:rsid w:val="008653CB"/>
    <w:rsid w:val="0086579B"/>
    <w:rsid w:val="0086584E"/>
    <w:rsid w:val="008660E6"/>
    <w:rsid w:val="00866282"/>
    <w:rsid w:val="00866B3B"/>
    <w:rsid w:val="00867358"/>
    <w:rsid w:val="00867926"/>
    <w:rsid w:val="00867B22"/>
    <w:rsid w:val="008704E4"/>
    <w:rsid w:val="00870985"/>
    <w:rsid w:val="00871DE8"/>
    <w:rsid w:val="0087212C"/>
    <w:rsid w:val="008725A8"/>
    <w:rsid w:val="00873201"/>
    <w:rsid w:val="00873D54"/>
    <w:rsid w:val="00874875"/>
    <w:rsid w:val="00874A12"/>
    <w:rsid w:val="00874F75"/>
    <w:rsid w:val="0087503A"/>
    <w:rsid w:val="0087580C"/>
    <w:rsid w:val="0087653E"/>
    <w:rsid w:val="008768E7"/>
    <w:rsid w:val="00876C66"/>
    <w:rsid w:val="00876E27"/>
    <w:rsid w:val="008779C6"/>
    <w:rsid w:val="008811AB"/>
    <w:rsid w:val="0088140D"/>
    <w:rsid w:val="0088174A"/>
    <w:rsid w:val="008819AE"/>
    <w:rsid w:val="00881DC4"/>
    <w:rsid w:val="00882685"/>
    <w:rsid w:val="008826D7"/>
    <w:rsid w:val="00882D87"/>
    <w:rsid w:val="00883699"/>
    <w:rsid w:val="00883952"/>
    <w:rsid w:val="00883957"/>
    <w:rsid w:val="008850F1"/>
    <w:rsid w:val="008858D6"/>
    <w:rsid w:val="00885BDB"/>
    <w:rsid w:val="008866F7"/>
    <w:rsid w:val="00887A40"/>
    <w:rsid w:val="0089032A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DB1"/>
    <w:rsid w:val="0089679E"/>
    <w:rsid w:val="0089785D"/>
    <w:rsid w:val="008A0435"/>
    <w:rsid w:val="008A0DCC"/>
    <w:rsid w:val="008A12AB"/>
    <w:rsid w:val="008A1FF2"/>
    <w:rsid w:val="008A2493"/>
    <w:rsid w:val="008A392A"/>
    <w:rsid w:val="008A3E00"/>
    <w:rsid w:val="008A3F48"/>
    <w:rsid w:val="008A4C33"/>
    <w:rsid w:val="008A4FBB"/>
    <w:rsid w:val="008A59E9"/>
    <w:rsid w:val="008A5FD1"/>
    <w:rsid w:val="008A6602"/>
    <w:rsid w:val="008A7434"/>
    <w:rsid w:val="008B0272"/>
    <w:rsid w:val="008B0365"/>
    <w:rsid w:val="008B0897"/>
    <w:rsid w:val="008B09F8"/>
    <w:rsid w:val="008B0E8F"/>
    <w:rsid w:val="008B176F"/>
    <w:rsid w:val="008B1F80"/>
    <w:rsid w:val="008B40F4"/>
    <w:rsid w:val="008B4D80"/>
    <w:rsid w:val="008B5F25"/>
    <w:rsid w:val="008B6A02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96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E3"/>
    <w:rsid w:val="008D07EE"/>
    <w:rsid w:val="008D0ADA"/>
    <w:rsid w:val="008D0E96"/>
    <w:rsid w:val="008D1791"/>
    <w:rsid w:val="008D2A86"/>
    <w:rsid w:val="008D33E2"/>
    <w:rsid w:val="008D366D"/>
    <w:rsid w:val="008D39B2"/>
    <w:rsid w:val="008D3EEF"/>
    <w:rsid w:val="008D4283"/>
    <w:rsid w:val="008D4C94"/>
    <w:rsid w:val="008D4F16"/>
    <w:rsid w:val="008D5562"/>
    <w:rsid w:val="008D683D"/>
    <w:rsid w:val="008D688C"/>
    <w:rsid w:val="008E0327"/>
    <w:rsid w:val="008E044E"/>
    <w:rsid w:val="008E0489"/>
    <w:rsid w:val="008E13CB"/>
    <w:rsid w:val="008E14F5"/>
    <w:rsid w:val="008E1752"/>
    <w:rsid w:val="008E1FE8"/>
    <w:rsid w:val="008E3122"/>
    <w:rsid w:val="008E343E"/>
    <w:rsid w:val="008E447E"/>
    <w:rsid w:val="008E495D"/>
    <w:rsid w:val="008E4A3B"/>
    <w:rsid w:val="008E4DC5"/>
    <w:rsid w:val="008E5049"/>
    <w:rsid w:val="008E52CB"/>
    <w:rsid w:val="008E59F6"/>
    <w:rsid w:val="008E5BF5"/>
    <w:rsid w:val="008E6B10"/>
    <w:rsid w:val="008E7CC9"/>
    <w:rsid w:val="008F03BC"/>
    <w:rsid w:val="008F0533"/>
    <w:rsid w:val="008F0659"/>
    <w:rsid w:val="008F07EB"/>
    <w:rsid w:val="008F0A16"/>
    <w:rsid w:val="008F1332"/>
    <w:rsid w:val="008F1957"/>
    <w:rsid w:val="008F1AD2"/>
    <w:rsid w:val="008F3D7A"/>
    <w:rsid w:val="008F449C"/>
    <w:rsid w:val="008F4635"/>
    <w:rsid w:val="008F544C"/>
    <w:rsid w:val="008F568F"/>
    <w:rsid w:val="008F5A29"/>
    <w:rsid w:val="008F6443"/>
    <w:rsid w:val="008F6584"/>
    <w:rsid w:val="008F69B2"/>
    <w:rsid w:val="008F6DEB"/>
    <w:rsid w:val="008F7357"/>
    <w:rsid w:val="008F7427"/>
    <w:rsid w:val="008F788F"/>
    <w:rsid w:val="009005F0"/>
    <w:rsid w:val="0090078B"/>
    <w:rsid w:val="00900BA1"/>
    <w:rsid w:val="00900C7D"/>
    <w:rsid w:val="00900CFD"/>
    <w:rsid w:val="00901023"/>
    <w:rsid w:val="009015EB"/>
    <w:rsid w:val="00901D6E"/>
    <w:rsid w:val="00902192"/>
    <w:rsid w:val="009025D0"/>
    <w:rsid w:val="00902F17"/>
    <w:rsid w:val="00903187"/>
    <w:rsid w:val="00903259"/>
    <w:rsid w:val="009039A3"/>
    <w:rsid w:val="00903D77"/>
    <w:rsid w:val="00903F00"/>
    <w:rsid w:val="009048AB"/>
    <w:rsid w:val="00905806"/>
    <w:rsid w:val="00905A5C"/>
    <w:rsid w:val="00905E24"/>
    <w:rsid w:val="00906F63"/>
    <w:rsid w:val="00907C8B"/>
    <w:rsid w:val="00910739"/>
    <w:rsid w:val="009113B5"/>
    <w:rsid w:val="009119FB"/>
    <w:rsid w:val="00911DEA"/>
    <w:rsid w:val="0091219B"/>
    <w:rsid w:val="0091236A"/>
    <w:rsid w:val="00913139"/>
    <w:rsid w:val="009135BD"/>
    <w:rsid w:val="00913FA1"/>
    <w:rsid w:val="00914353"/>
    <w:rsid w:val="00914B2F"/>
    <w:rsid w:val="00915B0C"/>
    <w:rsid w:val="00915B46"/>
    <w:rsid w:val="009160F3"/>
    <w:rsid w:val="0091681D"/>
    <w:rsid w:val="00917E26"/>
    <w:rsid w:val="00917E61"/>
    <w:rsid w:val="00917F8F"/>
    <w:rsid w:val="0092000E"/>
    <w:rsid w:val="00920D5A"/>
    <w:rsid w:val="00921854"/>
    <w:rsid w:val="009219D0"/>
    <w:rsid w:val="00921FDF"/>
    <w:rsid w:val="00923030"/>
    <w:rsid w:val="00923422"/>
    <w:rsid w:val="009239D1"/>
    <w:rsid w:val="00925829"/>
    <w:rsid w:val="009261D7"/>
    <w:rsid w:val="0092626A"/>
    <w:rsid w:val="009271C9"/>
    <w:rsid w:val="00927247"/>
    <w:rsid w:val="0092773E"/>
    <w:rsid w:val="00927BBF"/>
    <w:rsid w:val="009302C5"/>
    <w:rsid w:val="00930589"/>
    <w:rsid w:val="00930DE0"/>
    <w:rsid w:val="00931260"/>
    <w:rsid w:val="009319B0"/>
    <w:rsid w:val="00931A5B"/>
    <w:rsid w:val="0093229A"/>
    <w:rsid w:val="00932954"/>
    <w:rsid w:val="00932FBB"/>
    <w:rsid w:val="009332DD"/>
    <w:rsid w:val="009338BD"/>
    <w:rsid w:val="0093432B"/>
    <w:rsid w:val="00935220"/>
    <w:rsid w:val="00935250"/>
    <w:rsid w:val="00935327"/>
    <w:rsid w:val="009354D1"/>
    <w:rsid w:val="009362C1"/>
    <w:rsid w:val="0094127C"/>
    <w:rsid w:val="009414F3"/>
    <w:rsid w:val="00941619"/>
    <w:rsid w:val="00942623"/>
    <w:rsid w:val="009437C2"/>
    <w:rsid w:val="00944045"/>
    <w:rsid w:val="00944384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25D6"/>
    <w:rsid w:val="00952676"/>
    <w:rsid w:val="0095302F"/>
    <w:rsid w:val="00954EAF"/>
    <w:rsid w:val="0095591D"/>
    <w:rsid w:val="009564F9"/>
    <w:rsid w:val="00956825"/>
    <w:rsid w:val="00956A7C"/>
    <w:rsid w:val="00956E9C"/>
    <w:rsid w:val="00957358"/>
    <w:rsid w:val="009576F0"/>
    <w:rsid w:val="00957D6A"/>
    <w:rsid w:val="00957FB3"/>
    <w:rsid w:val="009601BB"/>
    <w:rsid w:val="0096089B"/>
    <w:rsid w:val="009618C5"/>
    <w:rsid w:val="009618D5"/>
    <w:rsid w:val="00962314"/>
    <w:rsid w:val="009644E6"/>
    <w:rsid w:val="00966939"/>
    <w:rsid w:val="00966E4E"/>
    <w:rsid w:val="00966F22"/>
    <w:rsid w:val="0096706C"/>
    <w:rsid w:val="009674E2"/>
    <w:rsid w:val="00967774"/>
    <w:rsid w:val="00967896"/>
    <w:rsid w:val="00967C69"/>
    <w:rsid w:val="009705B5"/>
    <w:rsid w:val="009707E3"/>
    <w:rsid w:val="00972490"/>
    <w:rsid w:val="009725BB"/>
    <w:rsid w:val="00974610"/>
    <w:rsid w:val="0097667C"/>
    <w:rsid w:val="00976BA9"/>
    <w:rsid w:val="00977656"/>
    <w:rsid w:val="00980449"/>
    <w:rsid w:val="00980A53"/>
    <w:rsid w:val="00981098"/>
    <w:rsid w:val="00981134"/>
    <w:rsid w:val="00981A4B"/>
    <w:rsid w:val="00981BAA"/>
    <w:rsid w:val="009825A5"/>
    <w:rsid w:val="009832F1"/>
    <w:rsid w:val="009838CC"/>
    <w:rsid w:val="00984CC5"/>
    <w:rsid w:val="00985738"/>
    <w:rsid w:val="00985A84"/>
    <w:rsid w:val="00985AD7"/>
    <w:rsid w:val="00985E86"/>
    <w:rsid w:val="0098657C"/>
    <w:rsid w:val="00986FAE"/>
    <w:rsid w:val="00987D60"/>
    <w:rsid w:val="009904F8"/>
    <w:rsid w:val="00991134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8FD"/>
    <w:rsid w:val="00997E28"/>
    <w:rsid w:val="009A0221"/>
    <w:rsid w:val="009A0549"/>
    <w:rsid w:val="009A154D"/>
    <w:rsid w:val="009A1E10"/>
    <w:rsid w:val="009A1F5A"/>
    <w:rsid w:val="009A238C"/>
    <w:rsid w:val="009A2B00"/>
    <w:rsid w:val="009A2C56"/>
    <w:rsid w:val="009A3E7A"/>
    <w:rsid w:val="009A41DC"/>
    <w:rsid w:val="009A5E81"/>
    <w:rsid w:val="009A645A"/>
    <w:rsid w:val="009B04CA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E8"/>
    <w:rsid w:val="009B4530"/>
    <w:rsid w:val="009B475B"/>
    <w:rsid w:val="009B4BB2"/>
    <w:rsid w:val="009B5696"/>
    <w:rsid w:val="009B5AC0"/>
    <w:rsid w:val="009B5B04"/>
    <w:rsid w:val="009B7B4A"/>
    <w:rsid w:val="009B7D95"/>
    <w:rsid w:val="009C08DC"/>
    <w:rsid w:val="009C0C35"/>
    <w:rsid w:val="009C18A3"/>
    <w:rsid w:val="009C18F2"/>
    <w:rsid w:val="009C2DE8"/>
    <w:rsid w:val="009C39A7"/>
    <w:rsid w:val="009C40DA"/>
    <w:rsid w:val="009C4E0A"/>
    <w:rsid w:val="009C61A9"/>
    <w:rsid w:val="009C6BFF"/>
    <w:rsid w:val="009C6C2E"/>
    <w:rsid w:val="009C7000"/>
    <w:rsid w:val="009C79A7"/>
    <w:rsid w:val="009D057E"/>
    <w:rsid w:val="009D17CB"/>
    <w:rsid w:val="009D1F69"/>
    <w:rsid w:val="009D27BA"/>
    <w:rsid w:val="009D2CA3"/>
    <w:rsid w:val="009D2F95"/>
    <w:rsid w:val="009D327A"/>
    <w:rsid w:val="009D3B55"/>
    <w:rsid w:val="009D3D04"/>
    <w:rsid w:val="009D517F"/>
    <w:rsid w:val="009D53F2"/>
    <w:rsid w:val="009D586D"/>
    <w:rsid w:val="009D6518"/>
    <w:rsid w:val="009D698F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3391"/>
    <w:rsid w:val="009E418F"/>
    <w:rsid w:val="009E4281"/>
    <w:rsid w:val="009E47C4"/>
    <w:rsid w:val="009E4D07"/>
    <w:rsid w:val="009E502E"/>
    <w:rsid w:val="009E66FC"/>
    <w:rsid w:val="009E673F"/>
    <w:rsid w:val="009E715C"/>
    <w:rsid w:val="009F0796"/>
    <w:rsid w:val="009F0A1E"/>
    <w:rsid w:val="009F21CF"/>
    <w:rsid w:val="009F2AE9"/>
    <w:rsid w:val="009F3D19"/>
    <w:rsid w:val="009F445E"/>
    <w:rsid w:val="009F4473"/>
    <w:rsid w:val="009F4B01"/>
    <w:rsid w:val="009F5226"/>
    <w:rsid w:val="009F61EC"/>
    <w:rsid w:val="009F6A06"/>
    <w:rsid w:val="009F6C34"/>
    <w:rsid w:val="009F73C8"/>
    <w:rsid w:val="009F74BB"/>
    <w:rsid w:val="009F74D9"/>
    <w:rsid w:val="009F77E5"/>
    <w:rsid w:val="00A017B3"/>
    <w:rsid w:val="00A01854"/>
    <w:rsid w:val="00A027BB"/>
    <w:rsid w:val="00A02887"/>
    <w:rsid w:val="00A02A93"/>
    <w:rsid w:val="00A02EB0"/>
    <w:rsid w:val="00A03079"/>
    <w:rsid w:val="00A032A1"/>
    <w:rsid w:val="00A037D3"/>
    <w:rsid w:val="00A039A2"/>
    <w:rsid w:val="00A04B53"/>
    <w:rsid w:val="00A05330"/>
    <w:rsid w:val="00A055C1"/>
    <w:rsid w:val="00A05D95"/>
    <w:rsid w:val="00A0641B"/>
    <w:rsid w:val="00A10F8F"/>
    <w:rsid w:val="00A115E5"/>
    <w:rsid w:val="00A1236A"/>
    <w:rsid w:val="00A129A6"/>
    <w:rsid w:val="00A130A7"/>
    <w:rsid w:val="00A133A4"/>
    <w:rsid w:val="00A13ED7"/>
    <w:rsid w:val="00A144FE"/>
    <w:rsid w:val="00A1485B"/>
    <w:rsid w:val="00A157A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221"/>
    <w:rsid w:val="00A32321"/>
    <w:rsid w:val="00A34460"/>
    <w:rsid w:val="00A34906"/>
    <w:rsid w:val="00A34F71"/>
    <w:rsid w:val="00A35B4A"/>
    <w:rsid w:val="00A35DAA"/>
    <w:rsid w:val="00A365A0"/>
    <w:rsid w:val="00A367EF"/>
    <w:rsid w:val="00A36D8C"/>
    <w:rsid w:val="00A40DDC"/>
    <w:rsid w:val="00A41AA3"/>
    <w:rsid w:val="00A41D01"/>
    <w:rsid w:val="00A4217E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5189E"/>
    <w:rsid w:val="00A53A4C"/>
    <w:rsid w:val="00A53BF6"/>
    <w:rsid w:val="00A53FEF"/>
    <w:rsid w:val="00A54144"/>
    <w:rsid w:val="00A55020"/>
    <w:rsid w:val="00A55398"/>
    <w:rsid w:val="00A55845"/>
    <w:rsid w:val="00A56FCE"/>
    <w:rsid w:val="00A57739"/>
    <w:rsid w:val="00A601AD"/>
    <w:rsid w:val="00A601D4"/>
    <w:rsid w:val="00A61828"/>
    <w:rsid w:val="00A62328"/>
    <w:rsid w:val="00A6242B"/>
    <w:rsid w:val="00A62857"/>
    <w:rsid w:val="00A63857"/>
    <w:rsid w:val="00A63A06"/>
    <w:rsid w:val="00A64363"/>
    <w:rsid w:val="00A652FF"/>
    <w:rsid w:val="00A66227"/>
    <w:rsid w:val="00A6629A"/>
    <w:rsid w:val="00A67FDC"/>
    <w:rsid w:val="00A70793"/>
    <w:rsid w:val="00A709E3"/>
    <w:rsid w:val="00A72747"/>
    <w:rsid w:val="00A73E5C"/>
    <w:rsid w:val="00A75194"/>
    <w:rsid w:val="00A75BB6"/>
    <w:rsid w:val="00A762D5"/>
    <w:rsid w:val="00A7646E"/>
    <w:rsid w:val="00A7679F"/>
    <w:rsid w:val="00A77263"/>
    <w:rsid w:val="00A7749F"/>
    <w:rsid w:val="00A806B8"/>
    <w:rsid w:val="00A81815"/>
    <w:rsid w:val="00A83C59"/>
    <w:rsid w:val="00A868F6"/>
    <w:rsid w:val="00A875BB"/>
    <w:rsid w:val="00A87D3A"/>
    <w:rsid w:val="00A9061E"/>
    <w:rsid w:val="00A90D3A"/>
    <w:rsid w:val="00A92121"/>
    <w:rsid w:val="00A92275"/>
    <w:rsid w:val="00A93C8E"/>
    <w:rsid w:val="00A942AC"/>
    <w:rsid w:val="00A95F2B"/>
    <w:rsid w:val="00A966B4"/>
    <w:rsid w:val="00A967F7"/>
    <w:rsid w:val="00A977AD"/>
    <w:rsid w:val="00A9783A"/>
    <w:rsid w:val="00A97CFD"/>
    <w:rsid w:val="00AA0764"/>
    <w:rsid w:val="00AA20EB"/>
    <w:rsid w:val="00AA2124"/>
    <w:rsid w:val="00AA2887"/>
    <w:rsid w:val="00AA2EF6"/>
    <w:rsid w:val="00AA2F87"/>
    <w:rsid w:val="00AA3672"/>
    <w:rsid w:val="00AA3A9E"/>
    <w:rsid w:val="00AA466C"/>
    <w:rsid w:val="00AA5767"/>
    <w:rsid w:val="00AA5ABF"/>
    <w:rsid w:val="00AA6BB2"/>
    <w:rsid w:val="00AA6FBD"/>
    <w:rsid w:val="00AA7310"/>
    <w:rsid w:val="00AA75A0"/>
    <w:rsid w:val="00AA7D76"/>
    <w:rsid w:val="00AB041D"/>
    <w:rsid w:val="00AB08D6"/>
    <w:rsid w:val="00AB0CB8"/>
    <w:rsid w:val="00AB0D8C"/>
    <w:rsid w:val="00AB1ACF"/>
    <w:rsid w:val="00AB1DE7"/>
    <w:rsid w:val="00AB1FFB"/>
    <w:rsid w:val="00AB2013"/>
    <w:rsid w:val="00AB241F"/>
    <w:rsid w:val="00AB3DD4"/>
    <w:rsid w:val="00AB421E"/>
    <w:rsid w:val="00AB59AF"/>
    <w:rsid w:val="00AB5E93"/>
    <w:rsid w:val="00AB6BEE"/>
    <w:rsid w:val="00AB6CEB"/>
    <w:rsid w:val="00AB6EF7"/>
    <w:rsid w:val="00AB76CB"/>
    <w:rsid w:val="00AB7913"/>
    <w:rsid w:val="00AC09FD"/>
    <w:rsid w:val="00AC0EEB"/>
    <w:rsid w:val="00AC13C0"/>
    <w:rsid w:val="00AC1576"/>
    <w:rsid w:val="00AC309E"/>
    <w:rsid w:val="00AC384F"/>
    <w:rsid w:val="00AC4BC9"/>
    <w:rsid w:val="00AC4DE1"/>
    <w:rsid w:val="00AC6E16"/>
    <w:rsid w:val="00AC7126"/>
    <w:rsid w:val="00AC714C"/>
    <w:rsid w:val="00AD0E5F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A96"/>
    <w:rsid w:val="00AD5F54"/>
    <w:rsid w:val="00AD68E3"/>
    <w:rsid w:val="00AD78C0"/>
    <w:rsid w:val="00AE02B2"/>
    <w:rsid w:val="00AE1206"/>
    <w:rsid w:val="00AE1A39"/>
    <w:rsid w:val="00AE27F6"/>
    <w:rsid w:val="00AE289A"/>
    <w:rsid w:val="00AE28E5"/>
    <w:rsid w:val="00AE2D50"/>
    <w:rsid w:val="00AE31E4"/>
    <w:rsid w:val="00AE3699"/>
    <w:rsid w:val="00AE48D1"/>
    <w:rsid w:val="00AE4E21"/>
    <w:rsid w:val="00AE52D1"/>
    <w:rsid w:val="00AE5479"/>
    <w:rsid w:val="00AE5485"/>
    <w:rsid w:val="00AE5720"/>
    <w:rsid w:val="00AE636C"/>
    <w:rsid w:val="00AE64F3"/>
    <w:rsid w:val="00AE6DEC"/>
    <w:rsid w:val="00AE7785"/>
    <w:rsid w:val="00AF0584"/>
    <w:rsid w:val="00AF068C"/>
    <w:rsid w:val="00AF1418"/>
    <w:rsid w:val="00AF1555"/>
    <w:rsid w:val="00AF2208"/>
    <w:rsid w:val="00AF22F1"/>
    <w:rsid w:val="00AF2742"/>
    <w:rsid w:val="00AF2943"/>
    <w:rsid w:val="00AF31E9"/>
    <w:rsid w:val="00AF3D02"/>
    <w:rsid w:val="00AF453B"/>
    <w:rsid w:val="00AF50A6"/>
    <w:rsid w:val="00AF55E9"/>
    <w:rsid w:val="00AF5F29"/>
    <w:rsid w:val="00B00A45"/>
    <w:rsid w:val="00B014AE"/>
    <w:rsid w:val="00B0181B"/>
    <w:rsid w:val="00B01F68"/>
    <w:rsid w:val="00B04076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100AF"/>
    <w:rsid w:val="00B10E8F"/>
    <w:rsid w:val="00B10EF6"/>
    <w:rsid w:val="00B11AAB"/>
    <w:rsid w:val="00B11F4E"/>
    <w:rsid w:val="00B121A1"/>
    <w:rsid w:val="00B12576"/>
    <w:rsid w:val="00B12BC3"/>
    <w:rsid w:val="00B136E8"/>
    <w:rsid w:val="00B13822"/>
    <w:rsid w:val="00B142DF"/>
    <w:rsid w:val="00B147B4"/>
    <w:rsid w:val="00B14903"/>
    <w:rsid w:val="00B15482"/>
    <w:rsid w:val="00B1564C"/>
    <w:rsid w:val="00B16794"/>
    <w:rsid w:val="00B17EE4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408A"/>
    <w:rsid w:val="00B245FA"/>
    <w:rsid w:val="00B24675"/>
    <w:rsid w:val="00B2591B"/>
    <w:rsid w:val="00B26D92"/>
    <w:rsid w:val="00B26F21"/>
    <w:rsid w:val="00B27B82"/>
    <w:rsid w:val="00B3058A"/>
    <w:rsid w:val="00B3068E"/>
    <w:rsid w:val="00B3119F"/>
    <w:rsid w:val="00B31568"/>
    <w:rsid w:val="00B32035"/>
    <w:rsid w:val="00B330B5"/>
    <w:rsid w:val="00B3486F"/>
    <w:rsid w:val="00B34A5D"/>
    <w:rsid w:val="00B34E83"/>
    <w:rsid w:val="00B35CD7"/>
    <w:rsid w:val="00B36210"/>
    <w:rsid w:val="00B36558"/>
    <w:rsid w:val="00B36A8C"/>
    <w:rsid w:val="00B36B8D"/>
    <w:rsid w:val="00B37433"/>
    <w:rsid w:val="00B40015"/>
    <w:rsid w:val="00B4086E"/>
    <w:rsid w:val="00B40F5A"/>
    <w:rsid w:val="00B4108F"/>
    <w:rsid w:val="00B414F1"/>
    <w:rsid w:val="00B4175E"/>
    <w:rsid w:val="00B41F42"/>
    <w:rsid w:val="00B4248E"/>
    <w:rsid w:val="00B43443"/>
    <w:rsid w:val="00B437C1"/>
    <w:rsid w:val="00B4380C"/>
    <w:rsid w:val="00B439F6"/>
    <w:rsid w:val="00B44A8A"/>
    <w:rsid w:val="00B44DD5"/>
    <w:rsid w:val="00B44E1E"/>
    <w:rsid w:val="00B451F3"/>
    <w:rsid w:val="00B46472"/>
    <w:rsid w:val="00B47CE6"/>
    <w:rsid w:val="00B47D98"/>
    <w:rsid w:val="00B50B99"/>
    <w:rsid w:val="00B5195B"/>
    <w:rsid w:val="00B51993"/>
    <w:rsid w:val="00B52828"/>
    <w:rsid w:val="00B528AC"/>
    <w:rsid w:val="00B529F2"/>
    <w:rsid w:val="00B52ED1"/>
    <w:rsid w:val="00B54A72"/>
    <w:rsid w:val="00B56295"/>
    <w:rsid w:val="00B60ADB"/>
    <w:rsid w:val="00B60B2F"/>
    <w:rsid w:val="00B6289D"/>
    <w:rsid w:val="00B628A2"/>
    <w:rsid w:val="00B63B53"/>
    <w:rsid w:val="00B64A7D"/>
    <w:rsid w:val="00B650EB"/>
    <w:rsid w:val="00B662D1"/>
    <w:rsid w:val="00B668D8"/>
    <w:rsid w:val="00B66AF9"/>
    <w:rsid w:val="00B672A5"/>
    <w:rsid w:val="00B67B47"/>
    <w:rsid w:val="00B67BA4"/>
    <w:rsid w:val="00B7037C"/>
    <w:rsid w:val="00B706B0"/>
    <w:rsid w:val="00B72217"/>
    <w:rsid w:val="00B72902"/>
    <w:rsid w:val="00B72C52"/>
    <w:rsid w:val="00B72F8D"/>
    <w:rsid w:val="00B734D6"/>
    <w:rsid w:val="00B738F8"/>
    <w:rsid w:val="00B73CD3"/>
    <w:rsid w:val="00B7404F"/>
    <w:rsid w:val="00B74860"/>
    <w:rsid w:val="00B75B99"/>
    <w:rsid w:val="00B75DBB"/>
    <w:rsid w:val="00B75EF8"/>
    <w:rsid w:val="00B76462"/>
    <w:rsid w:val="00B7732D"/>
    <w:rsid w:val="00B80F69"/>
    <w:rsid w:val="00B81711"/>
    <w:rsid w:val="00B81DF5"/>
    <w:rsid w:val="00B8263C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6127"/>
    <w:rsid w:val="00B87A64"/>
    <w:rsid w:val="00B87D7A"/>
    <w:rsid w:val="00B87F01"/>
    <w:rsid w:val="00B90518"/>
    <w:rsid w:val="00B90EDF"/>
    <w:rsid w:val="00B91A34"/>
    <w:rsid w:val="00B92467"/>
    <w:rsid w:val="00B926D3"/>
    <w:rsid w:val="00B92989"/>
    <w:rsid w:val="00B936A2"/>
    <w:rsid w:val="00B937F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7AB"/>
    <w:rsid w:val="00BA38E0"/>
    <w:rsid w:val="00BA3D98"/>
    <w:rsid w:val="00BA4820"/>
    <w:rsid w:val="00BA4E9F"/>
    <w:rsid w:val="00BA649B"/>
    <w:rsid w:val="00BA6FB2"/>
    <w:rsid w:val="00BA71A7"/>
    <w:rsid w:val="00BA740B"/>
    <w:rsid w:val="00BB05A4"/>
    <w:rsid w:val="00BB0903"/>
    <w:rsid w:val="00BB09A9"/>
    <w:rsid w:val="00BB0F3C"/>
    <w:rsid w:val="00BB1D06"/>
    <w:rsid w:val="00BB25B8"/>
    <w:rsid w:val="00BB286A"/>
    <w:rsid w:val="00BB2B6C"/>
    <w:rsid w:val="00BB4908"/>
    <w:rsid w:val="00BB507E"/>
    <w:rsid w:val="00BB6648"/>
    <w:rsid w:val="00BB6D59"/>
    <w:rsid w:val="00BB7765"/>
    <w:rsid w:val="00BB7B9B"/>
    <w:rsid w:val="00BB7CC1"/>
    <w:rsid w:val="00BC0385"/>
    <w:rsid w:val="00BC1472"/>
    <w:rsid w:val="00BC284B"/>
    <w:rsid w:val="00BC2856"/>
    <w:rsid w:val="00BC30B9"/>
    <w:rsid w:val="00BC379D"/>
    <w:rsid w:val="00BC5219"/>
    <w:rsid w:val="00BC54E0"/>
    <w:rsid w:val="00BC586F"/>
    <w:rsid w:val="00BC6CE8"/>
    <w:rsid w:val="00BC737C"/>
    <w:rsid w:val="00BC7CF0"/>
    <w:rsid w:val="00BD0239"/>
    <w:rsid w:val="00BD064E"/>
    <w:rsid w:val="00BD068B"/>
    <w:rsid w:val="00BD12C2"/>
    <w:rsid w:val="00BD17B7"/>
    <w:rsid w:val="00BD265A"/>
    <w:rsid w:val="00BD306E"/>
    <w:rsid w:val="00BD57BE"/>
    <w:rsid w:val="00BD620D"/>
    <w:rsid w:val="00BD62ED"/>
    <w:rsid w:val="00BD7E7C"/>
    <w:rsid w:val="00BE00F2"/>
    <w:rsid w:val="00BE08C4"/>
    <w:rsid w:val="00BE0E22"/>
    <w:rsid w:val="00BE18BB"/>
    <w:rsid w:val="00BE196E"/>
    <w:rsid w:val="00BE230C"/>
    <w:rsid w:val="00BE249B"/>
    <w:rsid w:val="00BE2FAF"/>
    <w:rsid w:val="00BE3377"/>
    <w:rsid w:val="00BE34C0"/>
    <w:rsid w:val="00BE34EB"/>
    <w:rsid w:val="00BE424C"/>
    <w:rsid w:val="00BE45F7"/>
    <w:rsid w:val="00BE46D2"/>
    <w:rsid w:val="00BE4C9C"/>
    <w:rsid w:val="00BE5CC3"/>
    <w:rsid w:val="00BE63B5"/>
    <w:rsid w:val="00BE7BF1"/>
    <w:rsid w:val="00BF0415"/>
    <w:rsid w:val="00BF0AB3"/>
    <w:rsid w:val="00BF0B4D"/>
    <w:rsid w:val="00BF1937"/>
    <w:rsid w:val="00BF24AD"/>
    <w:rsid w:val="00BF26B8"/>
    <w:rsid w:val="00BF30C0"/>
    <w:rsid w:val="00BF3692"/>
    <w:rsid w:val="00BF4206"/>
    <w:rsid w:val="00BF4B44"/>
    <w:rsid w:val="00BF5072"/>
    <w:rsid w:val="00BF54AC"/>
    <w:rsid w:val="00BF6398"/>
    <w:rsid w:val="00BF6A62"/>
    <w:rsid w:val="00BF6D01"/>
    <w:rsid w:val="00BF7582"/>
    <w:rsid w:val="00BF7C13"/>
    <w:rsid w:val="00BF7CD1"/>
    <w:rsid w:val="00C00053"/>
    <w:rsid w:val="00C0010B"/>
    <w:rsid w:val="00C0161E"/>
    <w:rsid w:val="00C01D9C"/>
    <w:rsid w:val="00C037C0"/>
    <w:rsid w:val="00C04202"/>
    <w:rsid w:val="00C04A6E"/>
    <w:rsid w:val="00C04E14"/>
    <w:rsid w:val="00C056C7"/>
    <w:rsid w:val="00C05CD0"/>
    <w:rsid w:val="00C0631D"/>
    <w:rsid w:val="00C06488"/>
    <w:rsid w:val="00C07BC8"/>
    <w:rsid w:val="00C102CD"/>
    <w:rsid w:val="00C103CE"/>
    <w:rsid w:val="00C111A1"/>
    <w:rsid w:val="00C119B7"/>
    <w:rsid w:val="00C12056"/>
    <w:rsid w:val="00C12AED"/>
    <w:rsid w:val="00C13091"/>
    <w:rsid w:val="00C1311E"/>
    <w:rsid w:val="00C131AE"/>
    <w:rsid w:val="00C145A3"/>
    <w:rsid w:val="00C1512B"/>
    <w:rsid w:val="00C1540E"/>
    <w:rsid w:val="00C15F01"/>
    <w:rsid w:val="00C16962"/>
    <w:rsid w:val="00C20383"/>
    <w:rsid w:val="00C21A7B"/>
    <w:rsid w:val="00C21BD0"/>
    <w:rsid w:val="00C21EE2"/>
    <w:rsid w:val="00C22602"/>
    <w:rsid w:val="00C22633"/>
    <w:rsid w:val="00C22995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5B2C"/>
    <w:rsid w:val="00C35C55"/>
    <w:rsid w:val="00C36166"/>
    <w:rsid w:val="00C407B1"/>
    <w:rsid w:val="00C40E7D"/>
    <w:rsid w:val="00C413D2"/>
    <w:rsid w:val="00C414AC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A16"/>
    <w:rsid w:val="00C5128E"/>
    <w:rsid w:val="00C52161"/>
    <w:rsid w:val="00C52544"/>
    <w:rsid w:val="00C52A51"/>
    <w:rsid w:val="00C52C41"/>
    <w:rsid w:val="00C53C62"/>
    <w:rsid w:val="00C54151"/>
    <w:rsid w:val="00C543BB"/>
    <w:rsid w:val="00C54FF4"/>
    <w:rsid w:val="00C55A9C"/>
    <w:rsid w:val="00C55CC9"/>
    <w:rsid w:val="00C55F3B"/>
    <w:rsid w:val="00C56361"/>
    <w:rsid w:val="00C56428"/>
    <w:rsid w:val="00C56BAD"/>
    <w:rsid w:val="00C56BD9"/>
    <w:rsid w:val="00C570C3"/>
    <w:rsid w:val="00C57561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CE"/>
    <w:rsid w:val="00C64D58"/>
    <w:rsid w:val="00C65A62"/>
    <w:rsid w:val="00C65F25"/>
    <w:rsid w:val="00C662E0"/>
    <w:rsid w:val="00C666C5"/>
    <w:rsid w:val="00C6686E"/>
    <w:rsid w:val="00C67C33"/>
    <w:rsid w:val="00C67E53"/>
    <w:rsid w:val="00C701E4"/>
    <w:rsid w:val="00C7021D"/>
    <w:rsid w:val="00C7187D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68E1"/>
    <w:rsid w:val="00C76CFC"/>
    <w:rsid w:val="00C7734C"/>
    <w:rsid w:val="00C77540"/>
    <w:rsid w:val="00C805DC"/>
    <w:rsid w:val="00C80F84"/>
    <w:rsid w:val="00C814FC"/>
    <w:rsid w:val="00C820DE"/>
    <w:rsid w:val="00C82173"/>
    <w:rsid w:val="00C8239F"/>
    <w:rsid w:val="00C823CE"/>
    <w:rsid w:val="00C82B60"/>
    <w:rsid w:val="00C82CA5"/>
    <w:rsid w:val="00C82E1E"/>
    <w:rsid w:val="00C82E67"/>
    <w:rsid w:val="00C836FC"/>
    <w:rsid w:val="00C83FBE"/>
    <w:rsid w:val="00C84066"/>
    <w:rsid w:val="00C84C1D"/>
    <w:rsid w:val="00C853DC"/>
    <w:rsid w:val="00C85766"/>
    <w:rsid w:val="00C86BA9"/>
    <w:rsid w:val="00C86F1F"/>
    <w:rsid w:val="00C87AF1"/>
    <w:rsid w:val="00C87E31"/>
    <w:rsid w:val="00C90D96"/>
    <w:rsid w:val="00C91475"/>
    <w:rsid w:val="00C93BBF"/>
    <w:rsid w:val="00C93BDB"/>
    <w:rsid w:val="00C93DC0"/>
    <w:rsid w:val="00C949A6"/>
    <w:rsid w:val="00C95052"/>
    <w:rsid w:val="00C95AE2"/>
    <w:rsid w:val="00C95E0C"/>
    <w:rsid w:val="00C96298"/>
    <w:rsid w:val="00C9682C"/>
    <w:rsid w:val="00C96B12"/>
    <w:rsid w:val="00C97918"/>
    <w:rsid w:val="00C979EC"/>
    <w:rsid w:val="00C97D8B"/>
    <w:rsid w:val="00C97FF1"/>
    <w:rsid w:val="00CA067B"/>
    <w:rsid w:val="00CA0F6F"/>
    <w:rsid w:val="00CA1392"/>
    <w:rsid w:val="00CA2084"/>
    <w:rsid w:val="00CA31E8"/>
    <w:rsid w:val="00CA37FE"/>
    <w:rsid w:val="00CA3906"/>
    <w:rsid w:val="00CA39CC"/>
    <w:rsid w:val="00CA3D63"/>
    <w:rsid w:val="00CA3E5B"/>
    <w:rsid w:val="00CA4066"/>
    <w:rsid w:val="00CA4E7B"/>
    <w:rsid w:val="00CA4F01"/>
    <w:rsid w:val="00CA4F77"/>
    <w:rsid w:val="00CA500D"/>
    <w:rsid w:val="00CA51A9"/>
    <w:rsid w:val="00CA5624"/>
    <w:rsid w:val="00CA5668"/>
    <w:rsid w:val="00CA6404"/>
    <w:rsid w:val="00CA78D9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6A8F"/>
    <w:rsid w:val="00CB6F40"/>
    <w:rsid w:val="00CB781E"/>
    <w:rsid w:val="00CC066B"/>
    <w:rsid w:val="00CC0F7C"/>
    <w:rsid w:val="00CC173F"/>
    <w:rsid w:val="00CC2220"/>
    <w:rsid w:val="00CC295C"/>
    <w:rsid w:val="00CC29EC"/>
    <w:rsid w:val="00CC48BA"/>
    <w:rsid w:val="00CC4EE0"/>
    <w:rsid w:val="00CC5C5D"/>
    <w:rsid w:val="00CC7233"/>
    <w:rsid w:val="00CC75B2"/>
    <w:rsid w:val="00CC7D59"/>
    <w:rsid w:val="00CD0939"/>
    <w:rsid w:val="00CD0BD3"/>
    <w:rsid w:val="00CD1097"/>
    <w:rsid w:val="00CD19BB"/>
    <w:rsid w:val="00CD1AF5"/>
    <w:rsid w:val="00CD2B4E"/>
    <w:rsid w:val="00CD301E"/>
    <w:rsid w:val="00CD30D6"/>
    <w:rsid w:val="00CD34F2"/>
    <w:rsid w:val="00CD3767"/>
    <w:rsid w:val="00CD43A8"/>
    <w:rsid w:val="00CD4D91"/>
    <w:rsid w:val="00CD58BC"/>
    <w:rsid w:val="00CD68DA"/>
    <w:rsid w:val="00CD735C"/>
    <w:rsid w:val="00CD7523"/>
    <w:rsid w:val="00CD788D"/>
    <w:rsid w:val="00CE121B"/>
    <w:rsid w:val="00CE13BD"/>
    <w:rsid w:val="00CE143C"/>
    <w:rsid w:val="00CE1612"/>
    <w:rsid w:val="00CE1C0E"/>
    <w:rsid w:val="00CE1D40"/>
    <w:rsid w:val="00CE1F4A"/>
    <w:rsid w:val="00CE44BE"/>
    <w:rsid w:val="00CE458E"/>
    <w:rsid w:val="00CE4698"/>
    <w:rsid w:val="00CE7303"/>
    <w:rsid w:val="00CF0B46"/>
    <w:rsid w:val="00CF0FCC"/>
    <w:rsid w:val="00CF1900"/>
    <w:rsid w:val="00CF2571"/>
    <w:rsid w:val="00CF2731"/>
    <w:rsid w:val="00CF2B1C"/>
    <w:rsid w:val="00CF338C"/>
    <w:rsid w:val="00CF3C5D"/>
    <w:rsid w:val="00CF4BDC"/>
    <w:rsid w:val="00CF5548"/>
    <w:rsid w:val="00CF5E0B"/>
    <w:rsid w:val="00CF6351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F37"/>
    <w:rsid w:val="00D06540"/>
    <w:rsid w:val="00D065FE"/>
    <w:rsid w:val="00D0724B"/>
    <w:rsid w:val="00D077C9"/>
    <w:rsid w:val="00D07B3B"/>
    <w:rsid w:val="00D112E8"/>
    <w:rsid w:val="00D112F9"/>
    <w:rsid w:val="00D11C42"/>
    <w:rsid w:val="00D11F46"/>
    <w:rsid w:val="00D127E7"/>
    <w:rsid w:val="00D14640"/>
    <w:rsid w:val="00D152C0"/>
    <w:rsid w:val="00D16346"/>
    <w:rsid w:val="00D16373"/>
    <w:rsid w:val="00D16C6C"/>
    <w:rsid w:val="00D16EE1"/>
    <w:rsid w:val="00D172D7"/>
    <w:rsid w:val="00D176D2"/>
    <w:rsid w:val="00D206E1"/>
    <w:rsid w:val="00D2187A"/>
    <w:rsid w:val="00D21EAD"/>
    <w:rsid w:val="00D22E04"/>
    <w:rsid w:val="00D23FAC"/>
    <w:rsid w:val="00D25E8E"/>
    <w:rsid w:val="00D27BBF"/>
    <w:rsid w:val="00D27DE7"/>
    <w:rsid w:val="00D3002C"/>
    <w:rsid w:val="00D3018F"/>
    <w:rsid w:val="00D30900"/>
    <w:rsid w:val="00D309DB"/>
    <w:rsid w:val="00D31288"/>
    <w:rsid w:val="00D3180B"/>
    <w:rsid w:val="00D325AF"/>
    <w:rsid w:val="00D32791"/>
    <w:rsid w:val="00D329D8"/>
    <w:rsid w:val="00D33278"/>
    <w:rsid w:val="00D333C8"/>
    <w:rsid w:val="00D336DA"/>
    <w:rsid w:val="00D33821"/>
    <w:rsid w:val="00D34D09"/>
    <w:rsid w:val="00D3601A"/>
    <w:rsid w:val="00D361B7"/>
    <w:rsid w:val="00D36529"/>
    <w:rsid w:val="00D36973"/>
    <w:rsid w:val="00D369A2"/>
    <w:rsid w:val="00D36A63"/>
    <w:rsid w:val="00D36BB6"/>
    <w:rsid w:val="00D37571"/>
    <w:rsid w:val="00D4047A"/>
    <w:rsid w:val="00D404F0"/>
    <w:rsid w:val="00D4084E"/>
    <w:rsid w:val="00D43B79"/>
    <w:rsid w:val="00D459CF"/>
    <w:rsid w:val="00D461E9"/>
    <w:rsid w:val="00D4659E"/>
    <w:rsid w:val="00D475FD"/>
    <w:rsid w:val="00D47AFE"/>
    <w:rsid w:val="00D47FE8"/>
    <w:rsid w:val="00D501B8"/>
    <w:rsid w:val="00D50505"/>
    <w:rsid w:val="00D51BB5"/>
    <w:rsid w:val="00D51D60"/>
    <w:rsid w:val="00D51E50"/>
    <w:rsid w:val="00D56FBA"/>
    <w:rsid w:val="00D57406"/>
    <w:rsid w:val="00D57505"/>
    <w:rsid w:val="00D5793A"/>
    <w:rsid w:val="00D579A0"/>
    <w:rsid w:val="00D57D69"/>
    <w:rsid w:val="00D603EB"/>
    <w:rsid w:val="00D6051E"/>
    <w:rsid w:val="00D605CA"/>
    <w:rsid w:val="00D60A4B"/>
    <w:rsid w:val="00D61679"/>
    <w:rsid w:val="00D62548"/>
    <w:rsid w:val="00D6331B"/>
    <w:rsid w:val="00D63342"/>
    <w:rsid w:val="00D63ADA"/>
    <w:rsid w:val="00D63F3D"/>
    <w:rsid w:val="00D64043"/>
    <w:rsid w:val="00D6439C"/>
    <w:rsid w:val="00D646C8"/>
    <w:rsid w:val="00D64801"/>
    <w:rsid w:val="00D64A66"/>
    <w:rsid w:val="00D64EA3"/>
    <w:rsid w:val="00D65CE3"/>
    <w:rsid w:val="00D66157"/>
    <w:rsid w:val="00D66A93"/>
    <w:rsid w:val="00D66A9F"/>
    <w:rsid w:val="00D66BDD"/>
    <w:rsid w:val="00D707DA"/>
    <w:rsid w:val="00D70BA6"/>
    <w:rsid w:val="00D70EA4"/>
    <w:rsid w:val="00D7120A"/>
    <w:rsid w:val="00D716CC"/>
    <w:rsid w:val="00D717FC"/>
    <w:rsid w:val="00D7185A"/>
    <w:rsid w:val="00D71A6E"/>
    <w:rsid w:val="00D71EB6"/>
    <w:rsid w:val="00D72BE6"/>
    <w:rsid w:val="00D7322E"/>
    <w:rsid w:val="00D73289"/>
    <w:rsid w:val="00D73623"/>
    <w:rsid w:val="00D7378F"/>
    <w:rsid w:val="00D73F08"/>
    <w:rsid w:val="00D74903"/>
    <w:rsid w:val="00D74CE1"/>
    <w:rsid w:val="00D74FCC"/>
    <w:rsid w:val="00D76368"/>
    <w:rsid w:val="00D77541"/>
    <w:rsid w:val="00D776EE"/>
    <w:rsid w:val="00D7778F"/>
    <w:rsid w:val="00D814AC"/>
    <w:rsid w:val="00D81A94"/>
    <w:rsid w:val="00D82930"/>
    <w:rsid w:val="00D82A0C"/>
    <w:rsid w:val="00D82B19"/>
    <w:rsid w:val="00D837D3"/>
    <w:rsid w:val="00D8395E"/>
    <w:rsid w:val="00D83DF9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902E3"/>
    <w:rsid w:val="00D90375"/>
    <w:rsid w:val="00D90475"/>
    <w:rsid w:val="00D91F5A"/>
    <w:rsid w:val="00D9254A"/>
    <w:rsid w:val="00D92AB3"/>
    <w:rsid w:val="00D9507D"/>
    <w:rsid w:val="00D95087"/>
    <w:rsid w:val="00D95192"/>
    <w:rsid w:val="00D951D4"/>
    <w:rsid w:val="00D9647D"/>
    <w:rsid w:val="00D96B5E"/>
    <w:rsid w:val="00D96C78"/>
    <w:rsid w:val="00D97133"/>
    <w:rsid w:val="00D972C7"/>
    <w:rsid w:val="00D976B4"/>
    <w:rsid w:val="00D97AD5"/>
    <w:rsid w:val="00DA0984"/>
    <w:rsid w:val="00DA0F8B"/>
    <w:rsid w:val="00DA0FE7"/>
    <w:rsid w:val="00DA18C9"/>
    <w:rsid w:val="00DA190F"/>
    <w:rsid w:val="00DA312E"/>
    <w:rsid w:val="00DA386B"/>
    <w:rsid w:val="00DA4091"/>
    <w:rsid w:val="00DA4D40"/>
    <w:rsid w:val="00DA4ED8"/>
    <w:rsid w:val="00DA4FE5"/>
    <w:rsid w:val="00DB01A6"/>
    <w:rsid w:val="00DB0943"/>
    <w:rsid w:val="00DB0E8F"/>
    <w:rsid w:val="00DB12FA"/>
    <w:rsid w:val="00DB1FED"/>
    <w:rsid w:val="00DB2274"/>
    <w:rsid w:val="00DB304C"/>
    <w:rsid w:val="00DB31FC"/>
    <w:rsid w:val="00DB3E13"/>
    <w:rsid w:val="00DB43A8"/>
    <w:rsid w:val="00DB4641"/>
    <w:rsid w:val="00DB497C"/>
    <w:rsid w:val="00DB5941"/>
    <w:rsid w:val="00DB61AA"/>
    <w:rsid w:val="00DB749D"/>
    <w:rsid w:val="00DB7D93"/>
    <w:rsid w:val="00DC0757"/>
    <w:rsid w:val="00DC1576"/>
    <w:rsid w:val="00DC1D58"/>
    <w:rsid w:val="00DC264D"/>
    <w:rsid w:val="00DC28FF"/>
    <w:rsid w:val="00DC2D74"/>
    <w:rsid w:val="00DC3A5A"/>
    <w:rsid w:val="00DC3BA3"/>
    <w:rsid w:val="00DC42D7"/>
    <w:rsid w:val="00DC44B3"/>
    <w:rsid w:val="00DC47F9"/>
    <w:rsid w:val="00DC4C17"/>
    <w:rsid w:val="00DC55FE"/>
    <w:rsid w:val="00DC5DB0"/>
    <w:rsid w:val="00DC665A"/>
    <w:rsid w:val="00DC6710"/>
    <w:rsid w:val="00DC6AC5"/>
    <w:rsid w:val="00DD0728"/>
    <w:rsid w:val="00DD0D74"/>
    <w:rsid w:val="00DD0F97"/>
    <w:rsid w:val="00DD152F"/>
    <w:rsid w:val="00DD2464"/>
    <w:rsid w:val="00DD3EAD"/>
    <w:rsid w:val="00DD4414"/>
    <w:rsid w:val="00DD49A5"/>
    <w:rsid w:val="00DD5A4C"/>
    <w:rsid w:val="00DD5F41"/>
    <w:rsid w:val="00DD6765"/>
    <w:rsid w:val="00DD6998"/>
    <w:rsid w:val="00DD6E81"/>
    <w:rsid w:val="00DE03AC"/>
    <w:rsid w:val="00DE069B"/>
    <w:rsid w:val="00DE1ABA"/>
    <w:rsid w:val="00DE1EEC"/>
    <w:rsid w:val="00DE2703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931"/>
    <w:rsid w:val="00DE6D1D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6DFB"/>
    <w:rsid w:val="00DF7264"/>
    <w:rsid w:val="00DF7EC8"/>
    <w:rsid w:val="00E00508"/>
    <w:rsid w:val="00E0056F"/>
    <w:rsid w:val="00E006B8"/>
    <w:rsid w:val="00E01222"/>
    <w:rsid w:val="00E017C7"/>
    <w:rsid w:val="00E020E7"/>
    <w:rsid w:val="00E03512"/>
    <w:rsid w:val="00E0353B"/>
    <w:rsid w:val="00E04940"/>
    <w:rsid w:val="00E04E1B"/>
    <w:rsid w:val="00E0529F"/>
    <w:rsid w:val="00E05AC2"/>
    <w:rsid w:val="00E06679"/>
    <w:rsid w:val="00E0720B"/>
    <w:rsid w:val="00E10D2D"/>
    <w:rsid w:val="00E110A4"/>
    <w:rsid w:val="00E11165"/>
    <w:rsid w:val="00E1172A"/>
    <w:rsid w:val="00E11D8B"/>
    <w:rsid w:val="00E12F0E"/>
    <w:rsid w:val="00E131A7"/>
    <w:rsid w:val="00E131AF"/>
    <w:rsid w:val="00E13894"/>
    <w:rsid w:val="00E14707"/>
    <w:rsid w:val="00E14B26"/>
    <w:rsid w:val="00E14D38"/>
    <w:rsid w:val="00E15C31"/>
    <w:rsid w:val="00E160E1"/>
    <w:rsid w:val="00E16105"/>
    <w:rsid w:val="00E1759F"/>
    <w:rsid w:val="00E17BC0"/>
    <w:rsid w:val="00E20516"/>
    <w:rsid w:val="00E2082C"/>
    <w:rsid w:val="00E21B28"/>
    <w:rsid w:val="00E223CE"/>
    <w:rsid w:val="00E24978"/>
    <w:rsid w:val="00E24982"/>
    <w:rsid w:val="00E253E1"/>
    <w:rsid w:val="00E25E33"/>
    <w:rsid w:val="00E25ED0"/>
    <w:rsid w:val="00E25F5B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2D99"/>
    <w:rsid w:val="00E3376F"/>
    <w:rsid w:val="00E338A3"/>
    <w:rsid w:val="00E34152"/>
    <w:rsid w:val="00E353CF"/>
    <w:rsid w:val="00E3541C"/>
    <w:rsid w:val="00E36115"/>
    <w:rsid w:val="00E36E91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51F4"/>
    <w:rsid w:val="00E46119"/>
    <w:rsid w:val="00E46464"/>
    <w:rsid w:val="00E464D7"/>
    <w:rsid w:val="00E47403"/>
    <w:rsid w:val="00E47944"/>
    <w:rsid w:val="00E47960"/>
    <w:rsid w:val="00E47B68"/>
    <w:rsid w:val="00E5077B"/>
    <w:rsid w:val="00E50E03"/>
    <w:rsid w:val="00E51A94"/>
    <w:rsid w:val="00E53590"/>
    <w:rsid w:val="00E540D1"/>
    <w:rsid w:val="00E54906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581"/>
    <w:rsid w:val="00E65024"/>
    <w:rsid w:val="00E65A12"/>
    <w:rsid w:val="00E65B20"/>
    <w:rsid w:val="00E65DD5"/>
    <w:rsid w:val="00E662C9"/>
    <w:rsid w:val="00E66437"/>
    <w:rsid w:val="00E66DBC"/>
    <w:rsid w:val="00E67334"/>
    <w:rsid w:val="00E6792B"/>
    <w:rsid w:val="00E70630"/>
    <w:rsid w:val="00E71292"/>
    <w:rsid w:val="00E71368"/>
    <w:rsid w:val="00E71877"/>
    <w:rsid w:val="00E72080"/>
    <w:rsid w:val="00E734C7"/>
    <w:rsid w:val="00E73898"/>
    <w:rsid w:val="00E7395C"/>
    <w:rsid w:val="00E73A1E"/>
    <w:rsid w:val="00E73DAF"/>
    <w:rsid w:val="00E7499C"/>
    <w:rsid w:val="00E74E63"/>
    <w:rsid w:val="00E753CF"/>
    <w:rsid w:val="00E75E45"/>
    <w:rsid w:val="00E76131"/>
    <w:rsid w:val="00E7710A"/>
    <w:rsid w:val="00E77239"/>
    <w:rsid w:val="00E77412"/>
    <w:rsid w:val="00E77EFC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5258"/>
    <w:rsid w:val="00E85BD6"/>
    <w:rsid w:val="00E86215"/>
    <w:rsid w:val="00E86298"/>
    <w:rsid w:val="00E864BB"/>
    <w:rsid w:val="00E869A7"/>
    <w:rsid w:val="00E90394"/>
    <w:rsid w:val="00E9057B"/>
    <w:rsid w:val="00E909C5"/>
    <w:rsid w:val="00E909D4"/>
    <w:rsid w:val="00E9111C"/>
    <w:rsid w:val="00E91248"/>
    <w:rsid w:val="00E915E7"/>
    <w:rsid w:val="00E918A6"/>
    <w:rsid w:val="00E91AA2"/>
    <w:rsid w:val="00E921A9"/>
    <w:rsid w:val="00E92543"/>
    <w:rsid w:val="00E93E88"/>
    <w:rsid w:val="00E944E4"/>
    <w:rsid w:val="00E94F21"/>
    <w:rsid w:val="00E950C1"/>
    <w:rsid w:val="00E9510C"/>
    <w:rsid w:val="00E95C81"/>
    <w:rsid w:val="00E96CB4"/>
    <w:rsid w:val="00E9729C"/>
    <w:rsid w:val="00E9759C"/>
    <w:rsid w:val="00E9779C"/>
    <w:rsid w:val="00EA0502"/>
    <w:rsid w:val="00EA0C83"/>
    <w:rsid w:val="00EA0CFA"/>
    <w:rsid w:val="00EA1041"/>
    <w:rsid w:val="00EA1C76"/>
    <w:rsid w:val="00EA1CE6"/>
    <w:rsid w:val="00EA268B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5C4D"/>
    <w:rsid w:val="00EA663C"/>
    <w:rsid w:val="00EA6763"/>
    <w:rsid w:val="00EA6FFD"/>
    <w:rsid w:val="00EA72E7"/>
    <w:rsid w:val="00EB0706"/>
    <w:rsid w:val="00EB0BEA"/>
    <w:rsid w:val="00EB0E28"/>
    <w:rsid w:val="00EB18B9"/>
    <w:rsid w:val="00EB3782"/>
    <w:rsid w:val="00EB461F"/>
    <w:rsid w:val="00EB49BB"/>
    <w:rsid w:val="00EB4C54"/>
    <w:rsid w:val="00EB4E35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26E1"/>
    <w:rsid w:val="00EC2BEC"/>
    <w:rsid w:val="00EC2DBE"/>
    <w:rsid w:val="00EC3022"/>
    <w:rsid w:val="00EC302F"/>
    <w:rsid w:val="00EC41F1"/>
    <w:rsid w:val="00EC4D88"/>
    <w:rsid w:val="00EC4EFC"/>
    <w:rsid w:val="00EC5719"/>
    <w:rsid w:val="00EC5A5E"/>
    <w:rsid w:val="00EC671B"/>
    <w:rsid w:val="00EC6A00"/>
    <w:rsid w:val="00ED047A"/>
    <w:rsid w:val="00ED121A"/>
    <w:rsid w:val="00ED18B7"/>
    <w:rsid w:val="00ED258A"/>
    <w:rsid w:val="00ED28D5"/>
    <w:rsid w:val="00ED2BBF"/>
    <w:rsid w:val="00ED32F1"/>
    <w:rsid w:val="00ED5B95"/>
    <w:rsid w:val="00ED631F"/>
    <w:rsid w:val="00ED71A8"/>
    <w:rsid w:val="00ED78F9"/>
    <w:rsid w:val="00EE0027"/>
    <w:rsid w:val="00EE1A95"/>
    <w:rsid w:val="00EE254A"/>
    <w:rsid w:val="00EE2623"/>
    <w:rsid w:val="00EE2653"/>
    <w:rsid w:val="00EE2892"/>
    <w:rsid w:val="00EE4365"/>
    <w:rsid w:val="00EE4B22"/>
    <w:rsid w:val="00EE619D"/>
    <w:rsid w:val="00EE68C7"/>
    <w:rsid w:val="00EE7652"/>
    <w:rsid w:val="00EF0136"/>
    <w:rsid w:val="00EF091D"/>
    <w:rsid w:val="00EF12CC"/>
    <w:rsid w:val="00EF177D"/>
    <w:rsid w:val="00EF1B3F"/>
    <w:rsid w:val="00EF215D"/>
    <w:rsid w:val="00EF228B"/>
    <w:rsid w:val="00EF339B"/>
    <w:rsid w:val="00EF33F9"/>
    <w:rsid w:val="00EF3A6D"/>
    <w:rsid w:val="00EF44F3"/>
    <w:rsid w:val="00EF50D0"/>
    <w:rsid w:val="00EF54E9"/>
    <w:rsid w:val="00EF5B37"/>
    <w:rsid w:val="00EF6089"/>
    <w:rsid w:val="00EF6ED0"/>
    <w:rsid w:val="00F008AE"/>
    <w:rsid w:val="00F0104A"/>
    <w:rsid w:val="00F012BF"/>
    <w:rsid w:val="00F01863"/>
    <w:rsid w:val="00F01A68"/>
    <w:rsid w:val="00F01DFB"/>
    <w:rsid w:val="00F029A1"/>
    <w:rsid w:val="00F02C04"/>
    <w:rsid w:val="00F03B25"/>
    <w:rsid w:val="00F05594"/>
    <w:rsid w:val="00F05D92"/>
    <w:rsid w:val="00F066C9"/>
    <w:rsid w:val="00F068F1"/>
    <w:rsid w:val="00F105AA"/>
    <w:rsid w:val="00F1128D"/>
    <w:rsid w:val="00F11423"/>
    <w:rsid w:val="00F11E59"/>
    <w:rsid w:val="00F1226C"/>
    <w:rsid w:val="00F12404"/>
    <w:rsid w:val="00F12641"/>
    <w:rsid w:val="00F12CDC"/>
    <w:rsid w:val="00F13832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C06"/>
    <w:rsid w:val="00F16E6A"/>
    <w:rsid w:val="00F20CF4"/>
    <w:rsid w:val="00F21259"/>
    <w:rsid w:val="00F2153A"/>
    <w:rsid w:val="00F21833"/>
    <w:rsid w:val="00F22301"/>
    <w:rsid w:val="00F223BE"/>
    <w:rsid w:val="00F22882"/>
    <w:rsid w:val="00F2320F"/>
    <w:rsid w:val="00F2350E"/>
    <w:rsid w:val="00F23C44"/>
    <w:rsid w:val="00F24574"/>
    <w:rsid w:val="00F24D7E"/>
    <w:rsid w:val="00F25036"/>
    <w:rsid w:val="00F26AD5"/>
    <w:rsid w:val="00F277DF"/>
    <w:rsid w:val="00F308A5"/>
    <w:rsid w:val="00F3121D"/>
    <w:rsid w:val="00F320F9"/>
    <w:rsid w:val="00F3214C"/>
    <w:rsid w:val="00F327DD"/>
    <w:rsid w:val="00F32B60"/>
    <w:rsid w:val="00F3372B"/>
    <w:rsid w:val="00F35223"/>
    <w:rsid w:val="00F357F2"/>
    <w:rsid w:val="00F35F73"/>
    <w:rsid w:val="00F361D8"/>
    <w:rsid w:val="00F36508"/>
    <w:rsid w:val="00F36CB5"/>
    <w:rsid w:val="00F37EEA"/>
    <w:rsid w:val="00F40732"/>
    <w:rsid w:val="00F41746"/>
    <w:rsid w:val="00F41E08"/>
    <w:rsid w:val="00F4233E"/>
    <w:rsid w:val="00F427D9"/>
    <w:rsid w:val="00F43556"/>
    <w:rsid w:val="00F4485B"/>
    <w:rsid w:val="00F45671"/>
    <w:rsid w:val="00F45B8D"/>
    <w:rsid w:val="00F45CA3"/>
    <w:rsid w:val="00F46F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D1E"/>
    <w:rsid w:val="00F60F10"/>
    <w:rsid w:val="00F60FFB"/>
    <w:rsid w:val="00F61E60"/>
    <w:rsid w:val="00F62584"/>
    <w:rsid w:val="00F631CA"/>
    <w:rsid w:val="00F63879"/>
    <w:rsid w:val="00F648F6"/>
    <w:rsid w:val="00F6606F"/>
    <w:rsid w:val="00F661B0"/>
    <w:rsid w:val="00F665CC"/>
    <w:rsid w:val="00F6705F"/>
    <w:rsid w:val="00F6721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144"/>
    <w:rsid w:val="00F762C5"/>
    <w:rsid w:val="00F76497"/>
    <w:rsid w:val="00F77B49"/>
    <w:rsid w:val="00F80012"/>
    <w:rsid w:val="00F803C5"/>
    <w:rsid w:val="00F81305"/>
    <w:rsid w:val="00F8178E"/>
    <w:rsid w:val="00F83105"/>
    <w:rsid w:val="00F83645"/>
    <w:rsid w:val="00F84488"/>
    <w:rsid w:val="00F84505"/>
    <w:rsid w:val="00F85916"/>
    <w:rsid w:val="00F8605B"/>
    <w:rsid w:val="00F86213"/>
    <w:rsid w:val="00F86341"/>
    <w:rsid w:val="00F86D23"/>
    <w:rsid w:val="00F91B47"/>
    <w:rsid w:val="00F92184"/>
    <w:rsid w:val="00F935F5"/>
    <w:rsid w:val="00F93687"/>
    <w:rsid w:val="00F93A29"/>
    <w:rsid w:val="00F9431B"/>
    <w:rsid w:val="00F9458A"/>
    <w:rsid w:val="00F94D8F"/>
    <w:rsid w:val="00F95288"/>
    <w:rsid w:val="00F953A6"/>
    <w:rsid w:val="00F95AE2"/>
    <w:rsid w:val="00F9604B"/>
    <w:rsid w:val="00F96873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C44"/>
    <w:rsid w:val="00FA1512"/>
    <w:rsid w:val="00FA1523"/>
    <w:rsid w:val="00FA231E"/>
    <w:rsid w:val="00FA25C1"/>
    <w:rsid w:val="00FA38ED"/>
    <w:rsid w:val="00FA451F"/>
    <w:rsid w:val="00FA48E0"/>
    <w:rsid w:val="00FA512E"/>
    <w:rsid w:val="00FA52F8"/>
    <w:rsid w:val="00FA6FB8"/>
    <w:rsid w:val="00FA75A4"/>
    <w:rsid w:val="00FA7726"/>
    <w:rsid w:val="00FB018F"/>
    <w:rsid w:val="00FB0DEA"/>
    <w:rsid w:val="00FB14A4"/>
    <w:rsid w:val="00FB1A6A"/>
    <w:rsid w:val="00FB1F3C"/>
    <w:rsid w:val="00FB2456"/>
    <w:rsid w:val="00FB2C3B"/>
    <w:rsid w:val="00FB3F53"/>
    <w:rsid w:val="00FB4DC1"/>
    <w:rsid w:val="00FB7A29"/>
    <w:rsid w:val="00FC0068"/>
    <w:rsid w:val="00FC1C69"/>
    <w:rsid w:val="00FC1F10"/>
    <w:rsid w:val="00FC1FFD"/>
    <w:rsid w:val="00FC2DC7"/>
    <w:rsid w:val="00FC3847"/>
    <w:rsid w:val="00FC3D41"/>
    <w:rsid w:val="00FC4588"/>
    <w:rsid w:val="00FC664C"/>
    <w:rsid w:val="00FC6CE3"/>
    <w:rsid w:val="00FD0590"/>
    <w:rsid w:val="00FD05B9"/>
    <w:rsid w:val="00FD0827"/>
    <w:rsid w:val="00FD1963"/>
    <w:rsid w:val="00FD1D6A"/>
    <w:rsid w:val="00FD22F4"/>
    <w:rsid w:val="00FD2EE7"/>
    <w:rsid w:val="00FD359F"/>
    <w:rsid w:val="00FD3F6F"/>
    <w:rsid w:val="00FD572A"/>
    <w:rsid w:val="00FD58A5"/>
    <w:rsid w:val="00FD5F61"/>
    <w:rsid w:val="00FD6141"/>
    <w:rsid w:val="00FD6E42"/>
    <w:rsid w:val="00FD7866"/>
    <w:rsid w:val="00FE0173"/>
    <w:rsid w:val="00FE0D5D"/>
    <w:rsid w:val="00FE27E7"/>
    <w:rsid w:val="00FE3915"/>
    <w:rsid w:val="00FE437E"/>
    <w:rsid w:val="00FE4794"/>
    <w:rsid w:val="00FE4C80"/>
    <w:rsid w:val="00FE5DD1"/>
    <w:rsid w:val="00FE6846"/>
    <w:rsid w:val="00FE79CF"/>
    <w:rsid w:val="00FE7F18"/>
    <w:rsid w:val="00FF075F"/>
    <w:rsid w:val="00FF1A26"/>
    <w:rsid w:val="00FF1C54"/>
    <w:rsid w:val="00FF2FE5"/>
    <w:rsid w:val="00FF3456"/>
    <w:rsid w:val="00FF3519"/>
    <w:rsid w:val="00FF3DE5"/>
    <w:rsid w:val="00FF3EBB"/>
    <w:rsid w:val="00FF45CC"/>
    <w:rsid w:val="00FF49F0"/>
    <w:rsid w:val="00FF5A3F"/>
    <w:rsid w:val="00FF5A9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1702AA41-D0C5-4099-950E-095E24A6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A4F8D"/>
    <w:rPr>
      <w:rFonts w:ascii="Book Antiqua" w:hAnsi="Book Antiqu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r.sanook.com/clickstat.php?linkid=7987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melink.net/company/ns-og-energy-solutions-thailand-ltd.html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494FDE-B943-495D-B295-068876CE8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5</Pages>
  <Words>11158</Words>
  <Characters>63605</Characters>
  <Application>Microsoft Office Word</Application>
  <DocSecurity>0</DocSecurity>
  <Lines>530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74614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Punthila, Trivirojkasem</cp:lastModifiedBy>
  <cp:revision>4</cp:revision>
  <cp:lastPrinted>2018-05-17T09:25:00Z</cp:lastPrinted>
  <dcterms:created xsi:type="dcterms:W3CDTF">2018-05-23T08:56:00Z</dcterms:created>
  <dcterms:modified xsi:type="dcterms:W3CDTF">2018-05-23T11:47:00Z</dcterms:modified>
</cp:coreProperties>
</file>