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A5545" w14:textId="77777777" w:rsidR="00DB308D" w:rsidRPr="00B1347C" w:rsidRDefault="00DB308D" w:rsidP="004C2111">
      <w:pPr>
        <w:pStyle w:val="Reference"/>
        <w:rPr>
          <w:rFonts w:cstheme="minorBidi"/>
          <w:cs/>
          <w:lang w:bidi="th-TH"/>
        </w:rPr>
      </w:pPr>
    </w:p>
    <w:p w14:paraId="152626F7" w14:textId="77777777" w:rsidR="00DD1E47" w:rsidRDefault="00DD1E47" w:rsidP="006771E8">
      <w:pPr>
        <w:pStyle w:val="BodyText"/>
      </w:pPr>
    </w:p>
    <w:p w14:paraId="73B17E9C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7B531F4E" w14:textId="77777777" w:rsidR="00D15EA5" w:rsidRDefault="00D15EA5" w:rsidP="00D15EA5">
      <w:pPr>
        <w:pStyle w:val="BodyText"/>
      </w:pPr>
    </w:p>
    <w:p w14:paraId="3EE4DE42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6D2F6B9B" w14:textId="77777777" w:rsidR="00734D83" w:rsidRDefault="00734D83" w:rsidP="00D15EA5">
      <w:pPr>
        <w:pStyle w:val="BodyText"/>
        <w:rPr>
          <w:rFonts w:cstheme="minorBidi"/>
          <w:lang w:bidi="th-TH"/>
        </w:rPr>
      </w:pPr>
    </w:p>
    <w:p w14:paraId="4F400D26" w14:textId="77777777" w:rsidR="00734D83" w:rsidRPr="003F16DE" w:rsidRDefault="00734D83" w:rsidP="00734D83">
      <w:pPr>
        <w:pStyle w:val="BodyText"/>
        <w:spacing w:after="0" w:line="240" w:lineRule="auto"/>
        <w:rPr>
          <w:rFonts w:cstheme="minorBidi"/>
          <w:sz w:val="16"/>
          <w:szCs w:val="16"/>
          <w:cs/>
          <w:lang w:bidi="th-TH"/>
        </w:rPr>
      </w:pPr>
    </w:p>
    <w:p w14:paraId="67453DC0" w14:textId="58B67DFE" w:rsidR="00AD3B26" w:rsidRPr="00266139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26613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26613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266139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26613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="00734D83" w:rsidRPr="0026613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ผู้ถือหุ้นบริษัท</w:t>
      </w:r>
      <w:r w:rsidR="00734D83" w:rsidRPr="0026613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984BCD" w:rsidRPr="0026613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ทาพาโก้</w:t>
      </w:r>
      <w:r w:rsidR="00984BCD" w:rsidRPr="0026613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984BCD" w:rsidRPr="0026613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984BCD" w:rsidRPr="0026613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984BCD" w:rsidRPr="0026613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984BCD" w:rsidRPr="0026613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665ECB82" w14:textId="77777777" w:rsidR="003F16DE" w:rsidRPr="00D20C85" w:rsidRDefault="00734D83" w:rsidP="00D20C85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5DB2357B" w14:textId="71D3A746" w:rsidR="00CD4D4E" w:rsidRPr="007C2D33" w:rsidRDefault="00D20C85" w:rsidP="003F16D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>
        <w:rPr>
          <w:rFonts w:ascii="Browallia New" w:hAnsi="Browallia New" w:cs="Browallia New"/>
          <w:sz w:val="28"/>
          <w:szCs w:val="28"/>
          <w:lang w:bidi="th-TH"/>
        </w:rPr>
        <w:t>3</w:t>
      </w:r>
      <w:r w:rsidR="003327F1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 w:hint="cs"/>
          <w:sz w:val="28"/>
          <w:szCs w:val="28"/>
          <w:cs/>
          <w:lang w:bidi="th-TH"/>
        </w:rPr>
        <w:t>เมษายน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3327F1" w:rsidRPr="003327F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สำหรับงวดสามเดือนและหกเดือนสิ้นสุด</w:t>
      </w:r>
      <w:r w:rsidR="003327F1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3327F1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327F1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 w:hint="cs"/>
          <w:sz w:val="28"/>
          <w:szCs w:val="28"/>
          <w:cs/>
          <w:lang w:bidi="th-TH"/>
        </w:rPr>
        <w:t>เมษายน</w:t>
      </w:r>
      <w:r w:rsidR="003327F1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3327F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ส่วนของผู้ถือหุ้นรวมและงบกระแสเงินสดรวมสำหรับงวด</w:t>
      </w:r>
      <w:r w:rsidR="003327F1" w:rsidRPr="003327F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Pr="003327F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Pr="003327F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327F1" w:rsidRPr="003327F1">
        <w:rPr>
          <w:rFonts w:ascii="Browallia New" w:hAnsi="Browallia New" w:cs="Browallia New"/>
          <w:spacing w:val="-4"/>
          <w:sz w:val="28"/>
          <w:szCs w:val="28"/>
          <w:lang w:bidi="th-TH"/>
        </w:rPr>
        <w:t>30</w:t>
      </w:r>
      <w:r w:rsidR="003327F1" w:rsidRPr="003327F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327F1" w:rsidRPr="003327F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เมษายน</w:t>
      </w:r>
      <w:r w:rsidR="003327F1" w:rsidRPr="003327F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327F1" w:rsidRPr="003327F1">
        <w:rPr>
          <w:rFonts w:ascii="Browallia New" w:hAnsi="Browallia New" w:cs="Browallia New"/>
          <w:spacing w:val="-4"/>
          <w:sz w:val="28"/>
          <w:szCs w:val="28"/>
          <w:lang w:bidi="th-TH"/>
        </w:rPr>
        <w:t>2561</w:t>
      </w:r>
      <w:r w:rsidRPr="003327F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3327F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</w:t>
      </w:r>
      <w:r w:rsidR="00B1347C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แบบย่อของบริษัท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ทาพาโก้</w:t>
      </w:r>
      <w:r w:rsidR="00984BCD"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984BCD"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984BCD"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984BCD" w:rsidRPr="00984BC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</w:t>
      </w:r>
      <w:r w:rsidR="003327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สอบทานงบแสดงฐานะการเงิน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327F1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 w:hint="cs"/>
          <w:sz w:val="28"/>
          <w:szCs w:val="28"/>
          <w:cs/>
          <w:lang w:bidi="th-TH"/>
        </w:rPr>
        <w:t>เมษายน</w:t>
      </w:r>
      <w:r w:rsidR="003327F1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3327F1" w:rsidRPr="003327F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สำหรับงวดสามเดือนและหกเดือนสิ้นสุด</w:t>
      </w:r>
      <w:r w:rsidR="003327F1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3327F1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327F1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 w:hint="cs"/>
          <w:sz w:val="28"/>
          <w:szCs w:val="28"/>
          <w:cs/>
          <w:lang w:bidi="th-TH"/>
        </w:rPr>
        <w:t>เมษายน</w:t>
      </w:r>
      <w:r w:rsidR="003327F1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 w:rsidR="003327F1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3327F1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3327F1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327F1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 w:hint="cs"/>
          <w:sz w:val="28"/>
          <w:szCs w:val="28"/>
          <w:cs/>
          <w:lang w:bidi="th-TH"/>
        </w:rPr>
        <w:t>เมษายน</w:t>
      </w:r>
      <w:r w:rsidR="003327F1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ทาพาโก้</w:t>
      </w:r>
      <w:r w:rsidR="00984BCD"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984BCD"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984BCD"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984BCD" w:rsidRPr="00984BC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66139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เป็นผู้รับผิดชอบในการจัดทําและนําเสนอข้อมูลทางการเงินระหว่างกาลเหล่านี้ตามมาตรฐานการบัญชีฉบับที่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66139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266139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ส่วนข้าพเจ้าเป็นผู้รับผิดชอบในการรายงานให้ข้อสรุปเกี่ยวกับข้อมูล</w:t>
      </w:r>
      <w:r w:rsidR="003327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18BAA82C" w14:textId="77777777" w:rsidR="00CD4D4E" w:rsidRPr="00BE75B7" w:rsidRDefault="00CD4D4E" w:rsidP="00CD4D4E">
      <w:pPr>
        <w:jc w:val="thaiDistribute"/>
        <w:rPr>
          <w:rFonts w:ascii="Browallia New" w:hAnsi="Browallia New" w:cs="Browallia New"/>
        </w:rPr>
      </w:pPr>
    </w:p>
    <w:p w14:paraId="4BD25675" w14:textId="77777777" w:rsidR="003F16DE" w:rsidRPr="00984BCD" w:rsidRDefault="00D20C85" w:rsidP="003F16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984BCD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ขอบเขตการสอบทาน</w:t>
      </w:r>
    </w:p>
    <w:p w14:paraId="5F4BA25D" w14:textId="77777777" w:rsidR="00D20C85" w:rsidRPr="00D20C85" w:rsidRDefault="00D20C85" w:rsidP="003F16D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3A0BE25" w14:textId="6CDFBE45" w:rsidR="00CD4D4E" w:rsidRPr="003F16DE" w:rsidRDefault="00D20C85" w:rsidP="003F16D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6613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>“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D20C85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ซึ่งอาจพบได้จากการตรวจสอบ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8AB9503" w14:textId="14B7DEBA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6CE839DE" w14:textId="2400F19C" w:rsidR="00B56595" w:rsidRDefault="00B56595" w:rsidP="00CD4D4E">
      <w:pPr>
        <w:jc w:val="thaiDistribute"/>
        <w:rPr>
          <w:rFonts w:ascii="Browallia New" w:hAnsi="Browallia New" w:cs="Browallia New"/>
        </w:rPr>
      </w:pPr>
    </w:p>
    <w:p w14:paraId="5341C02B" w14:textId="51345369" w:rsidR="00B56595" w:rsidRDefault="00B56595" w:rsidP="00CD4D4E">
      <w:pPr>
        <w:jc w:val="thaiDistribute"/>
        <w:rPr>
          <w:rFonts w:ascii="Browallia New" w:hAnsi="Browallia New" w:cs="Browallia New"/>
        </w:rPr>
      </w:pPr>
    </w:p>
    <w:p w14:paraId="5F70BAA9" w14:textId="02B5C53B" w:rsidR="00424DD3" w:rsidRDefault="00424DD3" w:rsidP="00CD4D4E">
      <w:pPr>
        <w:jc w:val="thaiDistribute"/>
        <w:rPr>
          <w:rFonts w:ascii="Browallia New" w:hAnsi="Browallia New" w:cs="Browallia New"/>
        </w:rPr>
      </w:pPr>
    </w:p>
    <w:p w14:paraId="125C2820" w14:textId="77777777" w:rsidR="00424DD3" w:rsidRDefault="00424DD3" w:rsidP="00CD4D4E">
      <w:pPr>
        <w:jc w:val="thaiDistribute"/>
        <w:rPr>
          <w:rFonts w:ascii="Browallia New" w:hAnsi="Browallia New" w:cs="Browallia New"/>
        </w:rPr>
      </w:pPr>
      <w:bookmarkStart w:id="1" w:name="_GoBack"/>
      <w:bookmarkEnd w:id="1"/>
    </w:p>
    <w:p w14:paraId="339309C1" w14:textId="77777777" w:rsidR="00330AA1" w:rsidRPr="00812081" w:rsidRDefault="00D20C85" w:rsidP="00F71A70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81208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ข้อสรุป</w:t>
      </w:r>
    </w:p>
    <w:p w14:paraId="2AE9EFAE" w14:textId="77777777" w:rsidR="00330AA1" w:rsidRDefault="00330AA1" w:rsidP="00330AA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6B9CB362" w14:textId="5579592C" w:rsidR="00734D83" w:rsidRDefault="00D20C85" w:rsidP="00734D83">
      <w:pPr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D20C85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จากการสอบทาน</w:t>
      </w:r>
      <w:r w:rsidRPr="00D20C85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D20C85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pacing w:val="4"/>
          <w:sz w:val="28"/>
          <w:szCs w:val="28"/>
          <w:lang w:bidi="th-TH"/>
        </w:rPr>
        <w:t>34</w:t>
      </w:r>
      <w:r w:rsidRPr="00D20C85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เรื่อง</w:t>
      </w:r>
      <w:r w:rsidRPr="00D20C85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="00266139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“</w:t>
      </w:r>
      <w:r w:rsidRPr="00D20C85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การรายงานทางการเงินระหว่างกาล</w:t>
      </w:r>
      <w:r w:rsidR="00266139">
        <w:rPr>
          <w:rFonts w:ascii="Browallia New" w:hAnsi="Browallia New" w:cs="Browallia New"/>
          <w:spacing w:val="4"/>
          <w:sz w:val="28"/>
          <w:szCs w:val="28"/>
          <w:lang w:bidi="th-TH"/>
        </w:rPr>
        <w:t>”</w:t>
      </w:r>
      <w:r w:rsidRPr="00D20C85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ในสาระสำคัญ</w:t>
      </w:r>
      <w:r w:rsidR="00734D83" w:rsidRPr="00734D83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</w:p>
    <w:p w14:paraId="7B439124" w14:textId="6A2412CD" w:rsidR="00B310D4" w:rsidRDefault="00B310D4" w:rsidP="00734D83">
      <w:pPr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5D50B461" w14:textId="2B5EE35F" w:rsidR="00B310D4" w:rsidRDefault="00B310D4" w:rsidP="00B310D4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B5659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เรื่องอื่น</w:t>
      </w:r>
      <w:r w:rsidRPr="00B56595">
        <w:rPr>
          <w:rFonts w:ascii="Browallia New" w:hAnsi="Browallia New" w:cs="Browallia New"/>
          <w:i/>
          <w:iCs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 xml:space="preserve"> </w:t>
      </w:r>
    </w:p>
    <w:p w14:paraId="7C24DC34" w14:textId="77777777" w:rsidR="00B310D4" w:rsidRDefault="00B310D4" w:rsidP="00B310D4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D20B778" w14:textId="0290E2C9" w:rsidR="00B310D4" w:rsidRDefault="00B310D4" w:rsidP="00B310D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>งบ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แสดงฐานะการเงินรวม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ทาพาโก้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และบริษัทย่อย และงบแสดงฐานะการเงินเฉพาะของบริษัท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ทาพาโก้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ตุลาคม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>25</w:t>
      </w:r>
      <w:r>
        <w:rPr>
          <w:rFonts w:ascii="Browallia New" w:hAnsi="Browallia New" w:cs="Browallia New"/>
          <w:sz w:val="28"/>
          <w:szCs w:val="28"/>
          <w:lang w:val="en-US" w:bidi="th-TH"/>
        </w:rPr>
        <w:t>60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ที่แสดงเป็นข้อมูลเปรียบเทียบ 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>ตรวจสอบโดยผู้สอบบัญชีอื่น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10A4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340979">
        <w:rPr>
          <w:rFonts w:ascii="Browallia New" w:hAnsi="Browallia New" w:cs="Browallia New" w:hint="cs"/>
          <w:sz w:val="28"/>
          <w:szCs w:val="28"/>
          <w:cs/>
          <w:lang w:bidi="th-TH"/>
        </w:rPr>
        <w:t>ได้เสนอ</w:t>
      </w:r>
      <w:r w:rsidR="00340979" w:rsidRPr="00B56595">
        <w:rPr>
          <w:rFonts w:ascii="Browallia New" w:hAnsi="Browallia New" w:cs="Browallia New"/>
          <w:sz w:val="28"/>
          <w:szCs w:val="28"/>
          <w:cs/>
          <w:lang w:bidi="th-TH"/>
        </w:rPr>
        <w:t>รายงานลงวันที่</w:t>
      </w:r>
      <w:r w:rsidR="003409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40979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="00340979" w:rsidRPr="00B5659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097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340979" w:rsidRPr="00B5659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0979" w:rsidRPr="00B56595">
        <w:rPr>
          <w:rFonts w:ascii="Browallia New" w:hAnsi="Browallia New" w:cs="Browallia New"/>
          <w:sz w:val="28"/>
          <w:szCs w:val="28"/>
          <w:lang w:bidi="th-TH"/>
        </w:rPr>
        <w:t>25</w:t>
      </w:r>
      <w:r w:rsidR="00340979">
        <w:rPr>
          <w:rFonts w:ascii="Browallia New" w:hAnsi="Browallia New" w:cs="Browallia New"/>
          <w:sz w:val="28"/>
          <w:szCs w:val="28"/>
          <w:lang w:bidi="th-TH"/>
        </w:rPr>
        <w:t>60</w:t>
      </w:r>
      <w:r w:rsidR="00340979" w:rsidRPr="00B5659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>แสดงความเห็นอย่างไม่มีเงื่อนไ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</w:t>
      </w:r>
      <w:r w:rsidR="003409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แต่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มีวรรคเน้น</w:t>
      </w:r>
      <w:r w:rsidR="00340979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ให้ข้อสังเกตเ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รื่องความไม่แน่นอนเกี่ยวกับผลของคดีที่บริษัทถูกฟ้องร้อง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5B2B44BE" w14:textId="77777777" w:rsidR="00B310D4" w:rsidRDefault="00B310D4" w:rsidP="00B310D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5F9182C" w14:textId="4BA59A24" w:rsidR="00B310D4" w:rsidRPr="00172545" w:rsidRDefault="00B310D4" w:rsidP="00B310D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054471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05447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3327F1" w:rsidRPr="003327F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สำหรับงวดสามเดือนและหกเดือนสิ้นสุด</w:t>
      </w:r>
      <w:r w:rsidR="003327F1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3327F1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327F1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 w:hint="cs"/>
          <w:sz w:val="28"/>
          <w:szCs w:val="28"/>
          <w:cs/>
          <w:lang w:bidi="th-TH"/>
        </w:rPr>
        <w:t>เมษายน</w:t>
      </w:r>
      <w:r w:rsidR="003327F1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054471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</w:t>
      </w:r>
      <w:r w:rsidRPr="0005447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054471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และงบกระแสเงินสด</w:t>
      </w:r>
      <w:r w:rsidRPr="0005447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054471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3327F1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054471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</w:t>
      </w:r>
      <w:r w:rsidR="003327F1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3327F1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327F1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 w:hint="cs"/>
          <w:sz w:val="28"/>
          <w:szCs w:val="28"/>
          <w:cs/>
          <w:lang w:bidi="th-TH"/>
        </w:rPr>
        <w:t>เมษายน</w:t>
      </w:r>
      <w:r w:rsidR="003327F1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326C2A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Pr="00054471">
        <w:rPr>
          <w:rFonts w:ascii="Browallia New" w:hAnsi="Browallia New" w:cs="Browallia New"/>
          <w:sz w:val="28"/>
          <w:szCs w:val="28"/>
        </w:rPr>
        <w:t xml:space="preserve"> </w:t>
      </w:r>
      <w:r w:rsidRPr="00054471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Pr="00054471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54471">
        <w:rPr>
          <w:rFonts w:ascii="Browallia New" w:hAnsi="Browallia New" w:cs="Browallia New"/>
          <w:sz w:val="28"/>
          <w:szCs w:val="28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ทาพาโก้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054471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และบริษัท</w:t>
      </w:r>
      <w:r w:rsidRPr="00011BCB">
        <w:rPr>
          <w:rFonts w:ascii="Browallia New" w:hAnsi="Browallia New" w:cs="Browallia New"/>
          <w:sz w:val="28"/>
          <w:szCs w:val="28"/>
          <w:cs/>
          <w:lang w:bidi="th-TH"/>
        </w:rPr>
        <w:t>ย่อย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</w:t>
      </w:r>
      <w:r w:rsidR="00B1347C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="003327F1" w:rsidRPr="003327F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สำหรับงวดสามเดือนและหกเดือนสิ้นสุด</w:t>
      </w:r>
      <w:r w:rsidR="003327F1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3327F1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327F1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 w:hint="cs"/>
          <w:sz w:val="28"/>
          <w:szCs w:val="28"/>
          <w:cs/>
          <w:lang w:bidi="th-TH"/>
        </w:rPr>
        <w:t>เมษายน</w:t>
      </w:r>
      <w:r w:rsidR="003327F1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27F1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326C2A">
        <w:rPr>
          <w:rFonts w:ascii="Browallia New" w:hAnsi="Browallia New" w:cs="Browallia New"/>
          <w:sz w:val="28"/>
          <w:szCs w:val="28"/>
          <w:lang w:bidi="th-TH"/>
        </w:rPr>
        <w:t>0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 และงบกระแสเงินสดสำหรับงวด</w:t>
      </w:r>
      <w:r w:rsidR="003327F1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เดือนสิ้นสุดวันที่ </w:t>
      </w:r>
      <w:r w:rsidR="00326C2A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26C2A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26C2A">
        <w:rPr>
          <w:rFonts w:ascii="Browallia New" w:hAnsi="Browallia New" w:cs="Browallia New" w:hint="cs"/>
          <w:sz w:val="28"/>
          <w:szCs w:val="28"/>
          <w:cs/>
          <w:lang w:bidi="th-TH"/>
        </w:rPr>
        <w:t>เมษายน</w:t>
      </w:r>
      <w:r w:rsidR="00326C2A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26C2A">
        <w:rPr>
          <w:rFonts w:ascii="Browallia New" w:hAnsi="Browallia New" w:cs="Browallia New"/>
          <w:sz w:val="28"/>
          <w:szCs w:val="28"/>
          <w:lang w:bidi="th-TH"/>
        </w:rPr>
        <w:t>2560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</w:t>
      </w:r>
      <w:r w:rsidRPr="00011B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="00326C2A">
        <w:rPr>
          <w:rFonts w:ascii="Browallia New" w:hAnsi="Browallia New" w:cs="Browallia New"/>
          <w:sz w:val="28"/>
          <w:szCs w:val="28"/>
        </w:rPr>
        <w:t xml:space="preserve">       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ทาพาโก้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011BCB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</w:t>
      </w:r>
      <w:r w:rsidR="0034097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สอบทานโดยผู้สอบบัญชี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0A48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ให้ข้อสรุป</w:t>
      </w:r>
      <w:r w:rsidR="003409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ลงวันที่ </w:t>
      </w:r>
      <w:r w:rsidR="00340979" w:rsidRPr="00326C2A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326C2A" w:rsidRPr="00326C2A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340979" w:rsidRPr="00326C2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326C2A" w:rsidRPr="00326C2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="00340979" w:rsidRPr="00326C2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340979" w:rsidRPr="00326C2A">
        <w:rPr>
          <w:rFonts w:ascii="Browallia New" w:hAnsi="Browallia New" w:cs="Browallia New"/>
          <w:sz w:val="28"/>
          <w:szCs w:val="28"/>
          <w:lang w:val="en-US" w:bidi="th-TH"/>
        </w:rPr>
        <w:t xml:space="preserve">2560 </w:t>
      </w:r>
      <w:r w:rsidR="00340979" w:rsidRPr="00326C2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ว่า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>
        <w:rPr>
          <w:rFonts w:ascii="Browallia New" w:hAnsi="Browallia New" w:cs="Browallia New"/>
          <w:sz w:val="28"/>
          <w:szCs w:val="28"/>
        </w:rPr>
        <w:t>34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04F24514" w14:textId="1EC2ACF6" w:rsidR="00B310D4" w:rsidRDefault="00B310D4" w:rsidP="00734D83">
      <w:pPr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2D7218C2" w14:textId="77777777" w:rsidR="00084910" w:rsidRPr="00B310D4" w:rsidRDefault="00084910" w:rsidP="00734D83">
      <w:pPr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1FA01189" w14:textId="77777777" w:rsidR="00D20C85" w:rsidRPr="00D20C85" w:rsidRDefault="00984BCD" w:rsidP="00D20C8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5ACD70B6" w14:textId="77777777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669DBF3" w14:textId="77777777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="00984BCD">
        <w:rPr>
          <w:rFonts w:ascii="Browallia New" w:hAnsi="Browallia New" w:cs="Browallia New"/>
          <w:sz w:val="28"/>
          <w:szCs w:val="28"/>
          <w:lang w:bidi="th-TH"/>
        </w:rPr>
        <w:t xml:space="preserve"> 2785</w:t>
      </w:r>
    </w:p>
    <w:p w14:paraId="7627A6FB" w14:textId="0D2C9795" w:rsid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2BFDF16" w14:textId="028F2486" w:rsidR="00084910" w:rsidRPr="00D20C85" w:rsidRDefault="00084910" w:rsidP="00D20C85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6A3DE3BE" w14:textId="77777777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356D3E7" w14:textId="4B4AD2AB" w:rsidR="00D15EA5" w:rsidRPr="00D20C85" w:rsidRDefault="00470A61" w:rsidP="00D20C85">
      <w:pPr>
        <w:spacing w:after="0" w:line="240" w:lineRule="auto"/>
      </w:pPr>
      <w:r w:rsidRPr="442D47BC">
        <w:rPr>
          <w:rFonts w:ascii="Browallia New" w:eastAsia="Browallia New" w:hAnsi="Browallia New" w:cs="Browallia New"/>
          <w:sz w:val="28"/>
          <w:szCs w:val="28"/>
          <w:lang w:val="en-US"/>
        </w:rPr>
        <w:t>14</w:t>
      </w:r>
      <w:r w:rsidR="00326C2A" w:rsidRPr="442D47BC">
        <w:rPr>
          <w:rFonts w:ascii="Browallia New" w:eastAsia="Browallia New" w:hAnsi="Browallia New" w:cs="Browallia New"/>
          <w:sz w:val="28"/>
          <w:szCs w:val="28"/>
          <w:lang w:val="en-US"/>
        </w:rPr>
        <w:t xml:space="preserve"> </w:t>
      </w:r>
      <w:r w:rsidR="002C5551" w:rsidRPr="442D47BC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>มิถุนายน</w:t>
      </w:r>
      <w:r w:rsidR="00440CCC" w:rsidRPr="442D47BC">
        <w:rPr>
          <w:rFonts w:ascii="Browallia New" w:eastAsia="Browallia New" w:hAnsi="Browallia New" w:cs="Browallia New"/>
          <w:sz w:val="28"/>
          <w:szCs w:val="28"/>
        </w:rPr>
        <w:t xml:space="preserve"> 256</w:t>
      </w:r>
      <w:r w:rsidR="00984BCD" w:rsidRPr="442D47BC">
        <w:rPr>
          <w:rFonts w:ascii="Browallia New" w:eastAsia="Browallia New" w:hAnsi="Browallia New" w:cs="Browallia New"/>
          <w:sz w:val="28"/>
          <w:szCs w:val="28"/>
        </w:rPr>
        <w:t>1</w:t>
      </w:r>
    </w:p>
    <w:sectPr w:rsidR="00D15EA5" w:rsidRPr="00D20C8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33C22" w14:textId="77777777" w:rsidR="00654DF0" w:rsidRDefault="00654DF0">
      <w:r>
        <w:separator/>
      </w:r>
    </w:p>
  </w:endnote>
  <w:endnote w:type="continuationSeparator" w:id="0">
    <w:p w14:paraId="1FD45A32" w14:textId="77777777" w:rsidR="00654DF0" w:rsidRDefault="00654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C6C81" w14:textId="77777777" w:rsidR="00654DF0" w:rsidRDefault="00654DF0">
      <w:bookmarkStart w:id="0" w:name="_Hlk482348182"/>
      <w:bookmarkEnd w:id="0"/>
      <w:r>
        <w:separator/>
      </w:r>
    </w:p>
  </w:footnote>
  <w:footnote w:type="continuationSeparator" w:id="0">
    <w:p w14:paraId="2F8DEEB0" w14:textId="77777777" w:rsidR="00654DF0" w:rsidRDefault="00654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4CD8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1F9E9" w14:textId="6EBED9BB" w:rsidR="00B63D0E" w:rsidRDefault="00B63D0E" w:rsidP="00D96128">
    <w:pPr>
      <w:pStyle w:val="Header"/>
      <w:jc w:val="right"/>
    </w:pPr>
  </w:p>
  <w:p w14:paraId="4CFD343D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DFAB2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68088554" w14:textId="77777777" w:rsidR="008108F9" w:rsidRDefault="00D460E7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551365">
      <w:rPr>
        <w:noProof/>
        <w:color w:val="auto"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3480619D" wp14:editId="3C2D90B0">
              <wp:simplePos x="0" y="0"/>
              <wp:positionH relativeFrom="page">
                <wp:posOffset>1209841</wp:posOffset>
              </wp:positionH>
              <wp:positionV relativeFrom="page">
                <wp:posOffset>485775</wp:posOffset>
              </wp:positionV>
              <wp:extent cx="3884295" cy="774065"/>
              <wp:effectExtent l="0" t="0" r="1905" b="6985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4295" cy="774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572AAE" w14:textId="77777777" w:rsidR="00D460E7" w:rsidRDefault="00D460E7" w:rsidP="00B24A4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80619D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95.25pt;margin-top:38.25pt;width:305.85pt;height:60.9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5mMrwIAAKo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" filled="f" stroked="f">
              <v:textbox inset="0,0,0,0">
                <w:txbxContent>
                  <w:p w14:paraId="14572AAE" w14:textId="77777777" w:rsidR="00D460E7" w:rsidRDefault="00D460E7" w:rsidP="00B24A45"/>
                </w:txbxContent>
              </v:textbox>
              <w10:wrap anchorx="page" anchory="page"/>
            </v:shape>
          </w:pict>
        </mc:Fallback>
      </mc:AlternateContent>
    </w:r>
    <w:r w:rsidR="00CD4D4E"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</w:t>
    </w:r>
    <w:r w:rsidR="0026613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ข้อมูลทางการเงินระหว่างกาลโดย</w:t>
    </w:r>
  </w:p>
  <w:p w14:paraId="72974E4F" w14:textId="7B257BBA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1A43020" w14:textId="77777777" w:rsidR="00D460E7" w:rsidRDefault="00D460E7" w:rsidP="00D15EA5">
    <w:pPr>
      <w:pStyle w:val="Header"/>
    </w:pPr>
    <w:bookmarkStart w:id="2" w:name="Footer3_tbl"/>
    <w:bookmarkEnd w:id="2"/>
  </w:p>
  <w:p w14:paraId="02D7062F" w14:textId="0A9D2363" w:rsidR="00D460E7" w:rsidRDefault="00D15EA5" w:rsidP="00D96128">
    <w:pPr>
      <w:pStyle w:val="Header"/>
      <w:jc w:val="righ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3B1482CF" wp14:editId="1CEB14FF">
              <wp:simplePos x="0" y="0"/>
              <wp:positionH relativeFrom="page">
                <wp:posOffset>5503333</wp:posOffset>
              </wp:positionH>
              <wp:positionV relativeFrom="page">
                <wp:posOffset>2302933</wp:posOffset>
              </wp:positionV>
              <wp:extent cx="1525905" cy="1092200"/>
              <wp:effectExtent l="0" t="0" r="17145" b="12700"/>
              <wp:wrapNone/>
              <wp:docPr id="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5905" cy="1092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03E15D" w14:textId="77777777" w:rsidR="009B1F44" w:rsidRDefault="009B1F44" w:rsidP="009B1F44"/>
                        <w:p w14:paraId="37E96475" w14:textId="77777777" w:rsidR="00E064FD" w:rsidRDefault="00E064FD" w:rsidP="00E064F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1482CF" id="Text Box 11" o:spid="_x0000_s1027" type="#_x0000_t202" style="position:absolute;left:0;text-align:left;margin-left:433.35pt;margin-top:181.35pt;width:120.15pt;height:86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" filled="f" stroked="f">
              <v:textbox inset="0,0,0,0">
                <w:txbxContent>
                  <w:p w14:paraId="2803E15D" w14:textId="77777777" w:rsidR="009B1F44" w:rsidRDefault="009B1F44" w:rsidP="009B1F44"/>
                  <w:p w14:paraId="37E96475" w14:textId="77777777" w:rsidR="00E064FD" w:rsidRDefault="00E064FD" w:rsidP="00E064FD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35FFD"/>
    <w:rsid w:val="00044ACE"/>
    <w:rsid w:val="0004550E"/>
    <w:rsid w:val="00052614"/>
    <w:rsid w:val="000723F7"/>
    <w:rsid w:val="00074485"/>
    <w:rsid w:val="000828F1"/>
    <w:rsid w:val="00082F59"/>
    <w:rsid w:val="00084910"/>
    <w:rsid w:val="00094333"/>
    <w:rsid w:val="00097FAB"/>
    <w:rsid w:val="000B65E3"/>
    <w:rsid w:val="000B7090"/>
    <w:rsid w:val="000E52CE"/>
    <w:rsid w:val="000F3AAB"/>
    <w:rsid w:val="000F6E25"/>
    <w:rsid w:val="001011DF"/>
    <w:rsid w:val="00112B69"/>
    <w:rsid w:val="001316D3"/>
    <w:rsid w:val="00134B1D"/>
    <w:rsid w:val="001554CD"/>
    <w:rsid w:val="00155A91"/>
    <w:rsid w:val="001613E2"/>
    <w:rsid w:val="0016459D"/>
    <w:rsid w:val="00167017"/>
    <w:rsid w:val="00172545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66139"/>
    <w:rsid w:val="00277EBE"/>
    <w:rsid w:val="002838FB"/>
    <w:rsid w:val="00285249"/>
    <w:rsid w:val="002A252E"/>
    <w:rsid w:val="002A29C5"/>
    <w:rsid w:val="002B5A4A"/>
    <w:rsid w:val="002C5551"/>
    <w:rsid w:val="002C623D"/>
    <w:rsid w:val="002D5A0F"/>
    <w:rsid w:val="002D6E25"/>
    <w:rsid w:val="002E02F4"/>
    <w:rsid w:val="002E1797"/>
    <w:rsid w:val="002E7F1E"/>
    <w:rsid w:val="002F2DEB"/>
    <w:rsid w:val="002F3903"/>
    <w:rsid w:val="002F4A52"/>
    <w:rsid w:val="002F7D90"/>
    <w:rsid w:val="0030026A"/>
    <w:rsid w:val="00305173"/>
    <w:rsid w:val="00310A48"/>
    <w:rsid w:val="00321A76"/>
    <w:rsid w:val="00326C2A"/>
    <w:rsid w:val="00330AA1"/>
    <w:rsid w:val="003327F1"/>
    <w:rsid w:val="003333E2"/>
    <w:rsid w:val="00335E5B"/>
    <w:rsid w:val="00340979"/>
    <w:rsid w:val="00354F5D"/>
    <w:rsid w:val="00365ECE"/>
    <w:rsid w:val="003744DA"/>
    <w:rsid w:val="00384904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00A58"/>
    <w:rsid w:val="00416281"/>
    <w:rsid w:val="00422353"/>
    <w:rsid w:val="00424DD3"/>
    <w:rsid w:val="00426915"/>
    <w:rsid w:val="00433F63"/>
    <w:rsid w:val="00435788"/>
    <w:rsid w:val="004359E6"/>
    <w:rsid w:val="00440CCC"/>
    <w:rsid w:val="00443CE3"/>
    <w:rsid w:val="00452E7B"/>
    <w:rsid w:val="004546FA"/>
    <w:rsid w:val="00470A61"/>
    <w:rsid w:val="00477BFE"/>
    <w:rsid w:val="00481FE7"/>
    <w:rsid w:val="0048532C"/>
    <w:rsid w:val="0049103F"/>
    <w:rsid w:val="004A0DFE"/>
    <w:rsid w:val="004A3C62"/>
    <w:rsid w:val="004C0971"/>
    <w:rsid w:val="004C0C25"/>
    <w:rsid w:val="004C2111"/>
    <w:rsid w:val="004C732E"/>
    <w:rsid w:val="004C77BF"/>
    <w:rsid w:val="004D20AE"/>
    <w:rsid w:val="004D3578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95597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65A1"/>
    <w:rsid w:val="00636AA2"/>
    <w:rsid w:val="00654DF0"/>
    <w:rsid w:val="00666764"/>
    <w:rsid w:val="0066694B"/>
    <w:rsid w:val="00667DB6"/>
    <w:rsid w:val="006703B2"/>
    <w:rsid w:val="006771E8"/>
    <w:rsid w:val="00677C01"/>
    <w:rsid w:val="00683CC7"/>
    <w:rsid w:val="00692CA5"/>
    <w:rsid w:val="006932D7"/>
    <w:rsid w:val="006B06A2"/>
    <w:rsid w:val="006C3D37"/>
    <w:rsid w:val="006C6376"/>
    <w:rsid w:val="006D6FF5"/>
    <w:rsid w:val="006F1B19"/>
    <w:rsid w:val="006F29ED"/>
    <w:rsid w:val="006F4F77"/>
    <w:rsid w:val="0070147C"/>
    <w:rsid w:val="00714FD6"/>
    <w:rsid w:val="007265F7"/>
    <w:rsid w:val="00731894"/>
    <w:rsid w:val="00734D83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D41A1"/>
    <w:rsid w:val="008033D0"/>
    <w:rsid w:val="00803FB6"/>
    <w:rsid w:val="008059EF"/>
    <w:rsid w:val="008108F9"/>
    <w:rsid w:val="00812081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84FF7"/>
    <w:rsid w:val="00894ACE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84BCD"/>
    <w:rsid w:val="00992531"/>
    <w:rsid w:val="00995CD5"/>
    <w:rsid w:val="009A1787"/>
    <w:rsid w:val="009A4F5A"/>
    <w:rsid w:val="009B1F44"/>
    <w:rsid w:val="009B4573"/>
    <w:rsid w:val="009C002A"/>
    <w:rsid w:val="009C09CB"/>
    <w:rsid w:val="009E278C"/>
    <w:rsid w:val="009F6EDC"/>
    <w:rsid w:val="00A035CE"/>
    <w:rsid w:val="00A0537F"/>
    <w:rsid w:val="00A057AC"/>
    <w:rsid w:val="00A0602E"/>
    <w:rsid w:val="00A06C1F"/>
    <w:rsid w:val="00A07FFA"/>
    <w:rsid w:val="00A11FB4"/>
    <w:rsid w:val="00A1550B"/>
    <w:rsid w:val="00A35782"/>
    <w:rsid w:val="00A362F9"/>
    <w:rsid w:val="00A43EE6"/>
    <w:rsid w:val="00A60F49"/>
    <w:rsid w:val="00A61E15"/>
    <w:rsid w:val="00A66F91"/>
    <w:rsid w:val="00A70229"/>
    <w:rsid w:val="00A918D1"/>
    <w:rsid w:val="00A93A9A"/>
    <w:rsid w:val="00AA5C16"/>
    <w:rsid w:val="00AC31D4"/>
    <w:rsid w:val="00AC6098"/>
    <w:rsid w:val="00AD3B26"/>
    <w:rsid w:val="00AE0190"/>
    <w:rsid w:val="00AE2BF6"/>
    <w:rsid w:val="00AE3370"/>
    <w:rsid w:val="00AE64CA"/>
    <w:rsid w:val="00AF6428"/>
    <w:rsid w:val="00AF7092"/>
    <w:rsid w:val="00B1324D"/>
    <w:rsid w:val="00B1347C"/>
    <w:rsid w:val="00B157E2"/>
    <w:rsid w:val="00B24A45"/>
    <w:rsid w:val="00B25B92"/>
    <w:rsid w:val="00B26948"/>
    <w:rsid w:val="00B310D4"/>
    <w:rsid w:val="00B34D51"/>
    <w:rsid w:val="00B36A0E"/>
    <w:rsid w:val="00B36BA1"/>
    <w:rsid w:val="00B40D67"/>
    <w:rsid w:val="00B43C45"/>
    <w:rsid w:val="00B55EE8"/>
    <w:rsid w:val="00B56595"/>
    <w:rsid w:val="00B56E6C"/>
    <w:rsid w:val="00B63D0E"/>
    <w:rsid w:val="00B83039"/>
    <w:rsid w:val="00BA3F8C"/>
    <w:rsid w:val="00BA5B00"/>
    <w:rsid w:val="00BB1A07"/>
    <w:rsid w:val="00BB6DAD"/>
    <w:rsid w:val="00BB7346"/>
    <w:rsid w:val="00BC1555"/>
    <w:rsid w:val="00BC60A9"/>
    <w:rsid w:val="00BD3C38"/>
    <w:rsid w:val="00BE0C8A"/>
    <w:rsid w:val="00BE334D"/>
    <w:rsid w:val="00BE4988"/>
    <w:rsid w:val="00BF1C24"/>
    <w:rsid w:val="00BF59ED"/>
    <w:rsid w:val="00BF5E73"/>
    <w:rsid w:val="00C06939"/>
    <w:rsid w:val="00C21E3B"/>
    <w:rsid w:val="00C35B1A"/>
    <w:rsid w:val="00C41C7D"/>
    <w:rsid w:val="00C63023"/>
    <w:rsid w:val="00C63743"/>
    <w:rsid w:val="00C76C6C"/>
    <w:rsid w:val="00C80EC5"/>
    <w:rsid w:val="00C86BB9"/>
    <w:rsid w:val="00C8772C"/>
    <w:rsid w:val="00CA43FD"/>
    <w:rsid w:val="00CB0CD3"/>
    <w:rsid w:val="00CB18EB"/>
    <w:rsid w:val="00CB441E"/>
    <w:rsid w:val="00CC72E9"/>
    <w:rsid w:val="00CD25C2"/>
    <w:rsid w:val="00CD4D4E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99A"/>
    <w:rsid w:val="00D31D7A"/>
    <w:rsid w:val="00D33E60"/>
    <w:rsid w:val="00D430AD"/>
    <w:rsid w:val="00D460E7"/>
    <w:rsid w:val="00D63ABC"/>
    <w:rsid w:val="00D675F1"/>
    <w:rsid w:val="00D73B96"/>
    <w:rsid w:val="00D80807"/>
    <w:rsid w:val="00D80CD6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D1E47"/>
    <w:rsid w:val="00DD5061"/>
    <w:rsid w:val="00DD61A9"/>
    <w:rsid w:val="00DD6EF1"/>
    <w:rsid w:val="00DE4958"/>
    <w:rsid w:val="00E04361"/>
    <w:rsid w:val="00E045F6"/>
    <w:rsid w:val="00E064FD"/>
    <w:rsid w:val="00E1053A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953F6"/>
    <w:rsid w:val="00EA2B6F"/>
    <w:rsid w:val="00EB3478"/>
    <w:rsid w:val="00EB4B39"/>
    <w:rsid w:val="00EB6FE3"/>
    <w:rsid w:val="00ED0945"/>
    <w:rsid w:val="00EE0F65"/>
    <w:rsid w:val="00F11892"/>
    <w:rsid w:val="00F171AD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81F44"/>
    <w:rsid w:val="00F909CD"/>
    <w:rsid w:val="00F974D1"/>
    <w:rsid w:val="00FA16E0"/>
    <w:rsid w:val="00FC1304"/>
    <w:rsid w:val="00FC4397"/>
    <w:rsid w:val="00FD05AD"/>
    <w:rsid w:val="00FD0666"/>
    <w:rsid w:val="00FD7295"/>
    <w:rsid w:val="00FE2187"/>
    <w:rsid w:val="00FE320C"/>
    <w:rsid w:val="442D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251AA5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FDC65E85341F469391B4A7F7EC05A3" ma:contentTypeVersion="6" ma:contentTypeDescription="Create a new document." ma:contentTypeScope="" ma:versionID="1a0e0f3278e239a231604767bb7542c4">
  <xsd:schema xmlns:xsd="http://www.w3.org/2001/XMLSchema" xmlns:xs="http://www.w3.org/2001/XMLSchema" xmlns:p="http://schemas.microsoft.com/office/2006/metadata/properties" xmlns:ns2="750c330c-7fe9-4938-8b7a-897d0e3c13a7" xmlns:ns3="f31998ac-95e2-4585-aa58-41548032a0d4" targetNamespace="http://schemas.microsoft.com/office/2006/metadata/properties" ma:root="true" ma:fieldsID="9faf74d24a4e2fecc83724d060ee0da6" ns2:_="" ns3:_="">
    <xsd:import namespace="750c330c-7fe9-4938-8b7a-897d0e3c13a7"/>
    <xsd:import namespace="f31998ac-95e2-4585-aa58-41548032a0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0c330c-7fe9-4938-8b7a-897d0e3c13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998ac-95e2-4585-aa58-41548032a0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492B0-D785-4BD1-92EB-E40EFDD39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693DCA-BA36-4052-8457-3D22A4D21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5D19E3-0023-4449-B27A-57730574BB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0c330c-7fe9-4938-8b7a-897d0e3c13a7"/>
    <ds:schemaRef ds:uri="f31998ac-95e2-4585-aa58-41548032a0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246C23-7E0F-4DBE-BBCB-B93EF193D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</TotalTime>
  <Pages>2</Pages>
  <Words>456</Words>
  <Characters>2601</Characters>
  <Application>Microsoft Office Word</Application>
  <DocSecurity>0</DocSecurity>
  <Lines>21</Lines>
  <Paragraphs>6</Paragraphs>
  <ScaleCrop>false</ScaleCrop>
  <Company>Grant Thornton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Chalermporn Chimwai</cp:lastModifiedBy>
  <cp:revision>4</cp:revision>
  <cp:lastPrinted>2017-08-17T06:00:00Z</cp:lastPrinted>
  <dcterms:created xsi:type="dcterms:W3CDTF">2018-06-14T13:13:00Z</dcterms:created>
  <dcterms:modified xsi:type="dcterms:W3CDTF">2018-06-14T13:14:00Z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0x01010098FDC65E85341F469391B4A7F7EC05A3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</Properties>
</file>