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205CA94"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13BDBEC1"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w:t>
      </w:r>
      <w:r w:rsidR="00A72E44">
        <w:rPr>
          <w:rFonts w:ascii="Browallia New" w:hAnsi="Browallia New" w:cs="Browallia New" w:hint="cs"/>
          <w:b/>
          <w:bCs/>
          <w:sz w:val="28"/>
          <w:szCs w:val="28"/>
          <w:cs/>
        </w:rPr>
        <w:t>รวม</w:t>
      </w:r>
      <w:r w:rsidRPr="0077638C">
        <w:rPr>
          <w:rFonts w:ascii="Browallia New" w:hAnsi="Browallia New" w:cs="Browallia New"/>
          <w:b/>
          <w:bCs/>
          <w:sz w:val="28"/>
          <w:szCs w:val="28"/>
          <w:cs/>
        </w:rPr>
        <w:t>แบบย่อ</w:t>
      </w:r>
    </w:p>
    <w:p w14:paraId="49761489" w14:textId="16E0310E" w:rsidR="009742A9" w:rsidRPr="0077638C" w:rsidRDefault="00A72E44"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สำหรับงวดสามเดือนและหกเดือนสิ้นสุด</w:t>
      </w:r>
      <w:r w:rsidR="009742A9" w:rsidRPr="0077638C">
        <w:rPr>
          <w:rFonts w:ascii="Browallia New" w:hAnsi="Browallia New" w:cs="Browallia New"/>
          <w:b/>
          <w:bCs/>
          <w:sz w:val="28"/>
          <w:szCs w:val="28"/>
          <w:cs/>
        </w:rPr>
        <w:t xml:space="preserve">วันที่ </w:t>
      </w:r>
      <w:r w:rsidR="0077638C" w:rsidRPr="0077638C">
        <w:rPr>
          <w:rFonts w:ascii="Browallia New" w:hAnsi="Browallia New" w:cs="Browallia New"/>
          <w:b/>
          <w:bCs/>
          <w:sz w:val="28"/>
          <w:szCs w:val="28"/>
        </w:rPr>
        <w:t>3</w:t>
      </w:r>
      <w:r w:rsidR="00D93F30">
        <w:rPr>
          <w:rFonts w:ascii="Browallia New" w:hAnsi="Browallia New" w:cs="Browallia New"/>
          <w:b/>
          <w:bCs/>
          <w:sz w:val="28"/>
          <w:szCs w:val="28"/>
        </w:rPr>
        <w:t>0</w:t>
      </w:r>
      <w:r w:rsidR="009742A9" w:rsidRPr="0077638C">
        <w:rPr>
          <w:rFonts w:ascii="Browallia New" w:hAnsi="Browallia New" w:cs="Browallia New"/>
          <w:b/>
          <w:bCs/>
          <w:sz w:val="28"/>
          <w:szCs w:val="28"/>
          <w:lang w:val="en-GB" w:eastAsia="en-US"/>
        </w:rPr>
        <w:t xml:space="preserve"> </w:t>
      </w:r>
      <w:r w:rsidR="00D93F30">
        <w:rPr>
          <w:rFonts w:ascii="Browallia New" w:hAnsi="Browallia New" w:cs="Browallia New" w:hint="cs"/>
          <w:b/>
          <w:bCs/>
          <w:sz w:val="28"/>
          <w:szCs w:val="28"/>
          <w:cs/>
          <w:lang w:val="en-GB" w:eastAsia="en-US"/>
        </w:rPr>
        <w:t>เมษายน</w:t>
      </w:r>
      <w:r w:rsidR="009742A9" w:rsidRPr="0077638C">
        <w:rPr>
          <w:rFonts w:ascii="Browallia New" w:hAnsi="Browallia New" w:cs="Browallia New"/>
          <w:b/>
          <w:bCs/>
          <w:sz w:val="28"/>
          <w:szCs w:val="28"/>
          <w:cs/>
          <w:lang w:val="en-GB" w:eastAsia="en-US"/>
        </w:rPr>
        <w:t xml:space="preserve"> </w:t>
      </w:r>
      <w:r w:rsidR="009742A9" w:rsidRPr="0077638C">
        <w:rPr>
          <w:rFonts w:ascii="Browallia New" w:hAnsi="Browallia New" w:cs="Browallia New"/>
          <w:b/>
          <w:bCs/>
          <w:sz w:val="28"/>
          <w:szCs w:val="28"/>
          <w:lang w:val="en-GB"/>
        </w:rPr>
        <w:t>256</w:t>
      </w:r>
      <w:r w:rsidR="0077638C" w:rsidRPr="0077638C">
        <w:rPr>
          <w:rFonts w:ascii="Browallia New" w:hAnsi="Browallia New" w:cs="Browallia New"/>
          <w:b/>
          <w:bCs/>
          <w:sz w:val="28"/>
          <w:szCs w:val="28"/>
          <w:lang w:val="en-GB"/>
        </w:rPr>
        <w:t>1</w:t>
      </w:r>
      <w:r w:rsidR="009742A9" w:rsidRPr="0077638C">
        <w:rPr>
          <w:rFonts w:ascii="Browallia New" w:hAnsi="Browallia New" w:cs="Browallia New"/>
          <w:b/>
          <w:bCs/>
          <w:sz w:val="28"/>
          <w:szCs w:val="28"/>
          <w:lang w:val="en-GB"/>
        </w:rPr>
        <w:t xml:space="preserve"> </w:t>
      </w:r>
      <w:r w:rsidR="009742A9" w:rsidRPr="0077638C">
        <w:rPr>
          <w:rFonts w:ascii="Browallia New" w:hAnsi="Browallia New" w:cs="Browallia New"/>
          <w:b/>
          <w:bCs/>
          <w:sz w:val="28"/>
          <w:szCs w:val="28"/>
        </w:rPr>
        <w:t>(</w:t>
      </w:r>
      <w:r w:rsidR="009742A9" w:rsidRPr="0077638C">
        <w:rPr>
          <w:rFonts w:ascii="Browallia New" w:hAnsi="Browallia New" w:cs="Browallia New"/>
          <w:b/>
          <w:bCs/>
          <w:sz w:val="28"/>
          <w:szCs w:val="28"/>
          <w:cs/>
        </w:rPr>
        <w:t>ยังไม่ได้ตรวจสอบ แต่สอบทานแล้ว</w:t>
      </w:r>
      <w:r w:rsidR="009742A9" w:rsidRPr="0077638C">
        <w:rPr>
          <w:rFonts w:ascii="Browallia New" w:hAnsi="Browallia New" w:cs="Browallia New"/>
          <w:b/>
          <w:bCs/>
          <w:sz w:val="28"/>
          <w:szCs w:val="28"/>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14A72E24" w14:textId="1CD9B499" w:rsidR="009742A9"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บริษัทจดทะเบียนกับตลาดหลักทรัพย์แห่งประเทศไทยในตลาดหลักทรัพย์ เอ็ม เอ ไอ เมื่อวันที่ </w:t>
      </w:r>
      <w:r>
        <w:rPr>
          <w:rFonts w:ascii="Browallia New" w:hAnsi="Browallia New" w:cs="Browallia New"/>
          <w:spacing w:val="-2"/>
          <w:sz w:val="28"/>
          <w:szCs w:val="28"/>
        </w:rPr>
        <w:t>2</w:t>
      </w:r>
      <w:r w:rsidRPr="0077638C">
        <w:rPr>
          <w:rFonts w:ascii="Browallia New" w:hAnsi="Browallia New" w:cs="Browallia New"/>
          <w:spacing w:val="-2"/>
          <w:sz w:val="28"/>
          <w:szCs w:val="28"/>
          <w:cs/>
        </w:rPr>
        <w:t xml:space="preserve"> ธันวาคม </w:t>
      </w:r>
      <w:r>
        <w:rPr>
          <w:rFonts w:ascii="Browallia New" w:hAnsi="Browallia New" w:cs="Browallia New"/>
          <w:spacing w:val="-2"/>
          <w:sz w:val="28"/>
          <w:szCs w:val="28"/>
        </w:rPr>
        <w:t xml:space="preserve">2547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การผลิตชิ้นส่วนพลาสติกและประกอบชิ้นส่วนพลาสติกเพื่อใช้สำหรับอุปกรณ์ไฟฟ้าและผลิตภัณฑ์อิเล็คโทรนิคส์</w:t>
      </w:r>
    </w:p>
    <w:p w14:paraId="66F218C3" w14:textId="76DF6FFB"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3041B4DD"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ที่อยู่จดทะเบียนของบริษัท มีดังนี้</w:t>
      </w:r>
    </w:p>
    <w:p w14:paraId="63C43DB4" w14:textId="4BA7E46B"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0EB27ED2"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w:t>
      </w:r>
      <w:r w:rsidR="00DA0136">
        <w:rPr>
          <w:rFonts w:ascii="Browallia New" w:hAnsi="Browallia New" w:cs="Browallia New" w:hint="cs"/>
          <w:spacing w:val="-2"/>
          <w:sz w:val="28"/>
          <w:szCs w:val="28"/>
          <w:cs/>
        </w:rPr>
        <w:t>มี</w:t>
      </w:r>
      <w:r w:rsidRPr="0077638C">
        <w:rPr>
          <w:rFonts w:ascii="Browallia New" w:hAnsi="Browallia New" w:cs="Browallia New"/>
          <w:spacing w:val="-2"/>
          <w:sz w:val="28"/>
          <w:szCs w:val="28"/>
          <w:cs/>
        </w:rPr>
        <w:t>บริษัท</w:t>
      </w:r>
      <w:r w:rsidR="003717BB">
        <w:rPr>
          <w:rFonts w:ascii="Browallia New" w:hAnsi="Browallia New" w:cs="Browallia New" w:hint="cs"/>
          <w:spacing w:val="-2"/>
          <w:sz w:val="28"/>
          <w:szCs w:val="28"/>
          <w:cs/>
        </w:rPr>
        <w:t>ย่อย</w:t>
      </w:r>
      <w:r w:rsidRPr="0077638C">
        <w:rPr>
          <w:rFonts w:ascii="Browallia New" w:hAnsi="Browallia New" w:cs="Browallia New"/>
          <w:spacing w:val="-2"/>
          <w:sz w:val="28"/>
          <w:szCs w:val="28"/>
          <w:cs/>
        </w:rPr>
        <w:t>ดังนี้</w:t>
      </w:r>
    </w:p>
    <w:p w14:paraId="1B15AD0A" w14:textId="4F0E50C5"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77638C" w:rsidRPr="0077638C" w14:paraId="23BF6964" w14:textId="77777777" w:rsidTr="002C2C9E">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2C2C9E">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2C2C9E">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11EFBFB" w14:textId="57E5FD7E"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B34C25">
              <w:rPr>
                <w:rFonts w:ascii="Browallia New" w:hAnsi="Browallia New" w:cs="Browallia New"/>
                <w:sz w:val="24"/>
                <w:szCs w:val="24"/>
              </w:rPr>
              <w:t>1</w:t>
            </w:r>
          </w:p>
        </w:tc>
        <w:tc>
          <w:tcPr>
            <w:tcW w:w="237"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A53E38B" w14:textId="219316BD"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77638C" w:rsidRPr="0077638C" w14:paraId="098D8037" w14:textId="77777777" w:rsidTr="002C2C9E">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4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2C2C9E">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4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2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37"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39"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D56365" w:rsidRPr="0077638C" w14:paraId="6DC140B0" w14:textId="77777777" w:rsidTr="002C2C9E">
        <w:tc>
          <w:tcPr>
            <w:tcW w:w="2250" w:type="dxa"/>
            <w:vAlign w:val="center"/>
          </w:tcPr>
          <w:p w14:paraId="593198DE" w14:textId="77777777"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6248B663"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D56365" w:rsidRPr="0077638C" w:rsidRDefault="00D56365" w:rsidP="00D56365">
            <w:pPr>
              <w:tabs>
                <w:tab w:val="clear" w:pos="907"/>
              </w:tabs>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86FD0CA"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23" w:type="dxa"/>
          </w:tcPr>
          <w:p w14:paraId="14A9A3C3" w14:textId="4EEC98BB"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c>
          <w:tcPr>
            <w:tcW w:w="237" w:type="dxa"/>
          </w:tcPr>
          <w:p w14:paraId="4AFC232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5DDEC5B"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D56365" w:rsidRPr="0077638C" w14:paraId="62722A63" w14:textId="77777777" w:rsidTr="002C2C9E">
        <w:tc>
          <w:tcPr>
            <w:tcW w:w="2250" w:type="dxa"/>
            <w:vAlign w:val="center"/>
          </w:tcPr>
          <w:p w14:paraId="29DB93C7"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73FF5CEB"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617E58AF"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40" w:type="dxa"/>
            <w:vAlign w:val="center"/>
          </w:tcPr>
          <w:p w14:paraId="471D1561"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23" w:type="dxa"/>
            <w:vAlign w:val="center"/>
          </w:tcPr>
          <w:p w14:paraId="41CA01FB"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DBAC88E"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39" w:type="dxa"/>
            <w:vAlign w:val="center"/>
          </w:tcPr>
          <w:p w14:paraId="01ACEFA4"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1AB16402" w14:textId="77777777" w:rsidTr="002C2C9E">
        <w:tc>
          <w:tcPr>
            <w:tcW w:w="2250" w:type="dxa"/>
            <w:vAlign w:val="center"/>
          </w:tcPr>
          <w:p w14:paraId="50D10091"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7D0F9B08"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5ABB725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D56365" w:rsidRPr="0077638C" w:rsidRDefault="00D56365" w:rsidP="00D56365">
            <w:pPr>
              <w:spacing w:line="260" w:lineRule="atLeast"/>
              <w:ind w:right="14"/>
              <w:rPr>
                <w:rFonts w:ascii="Browallia New" w:hAnsi="Browallia New" w:cs="Browallia New"/>
                <w:sz w:val="24"/>
                <w:szCs w:val="24"/>
                <w:cs/>
              </w:rPr>
            </w:pPr>
          </w:p>
        </w:tc>
        <w:tc>
          <w:tcPr>
            <w:tcW w:w="240" w:type="dxa"/>
            <w:vAlign w:val="center"/>
          </w:tcPr>
          <w:p w14:paraId="603D4575"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23" w:type="dxa"/>
            <w:vAlign w:val="center"/>
          </w:tcPr>
          <w:p w14:paraId="299E7046"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E45EDF2"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39" w:type="dxa"/>
            <w:vAlign w:val="center"/>
          </w:tcPr>
          <w:p w14:paraId="1BC61F74"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7CCE5671" w14:textId="77777777" w:rsidTr="002C2C9E">
        <w:tc>
          <w:tcPr>
            <w:tcW w:w="2250" w:type="dxa"/>
            <w:vAlign w:val="center"/>
          </w:tcPr>
          <w:p w14:paraId="2256636A" w14:textId="77777777" w:rsidR="00D56365" w:rsidRPr="0077638C" w:rsidRDefault="00D56365" w:rsidP="00D56365">
            <w:pPr>
              <w:spacing w:line="260" w:lineRule="atLeast"/>
              <w:ind w:right="14"/>
              <w:rPr>
                <w:rFonts w:ascii="Browallia New" w:hAnsi="Browallia New" w:cs="Browallia New"/>
                <w:sz w:val="24"/>
                <w:szCs w:val="24"/>
                <w:cs/>
              </w:rPr>
            </w:pPr>
          </w:p>
        </w:tc>
        <w:tc>
          <w:tcPr>
            <w:tcW w:w="270" w:type="dxa"/>
            <w:vAlign w:val="center"/>
          </w:tcPr>
          <w:p w14:paraId="6730A64F" w14:textId="77777777" w:rsidR="00D56365" w:rsidRPr="0077638C" w:rsidRDefault="00D56365" w:rsidP="00D56365">
            <w:pPr>
              <w:spacing w:line="260" w:lineRule="atLeast"/>
              <w:ind w:right="14"/>
              <w:rPr>
                <w:rFonts w:ascii="Browallia New" w:hAnsi="Browallia New" w:cs="Browallia New"/>
                <w:sz w:val="24"/>
                <w:szCs w:val="24"/>
              </w:rPr>
            </w:pPr>
          </w:p>
        </w:tc>
        <w:tc>
          <w:tcPr>
            <w:tcW w:w="2693" w:type="dxa"/>
          </w:tcPr>
          <w:p w14:paraId="50690582"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D56365" w:rsidRPr="0077638C" w:rsidRDefault="00D56365" w:rsidP="00D56365">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D56365" w:rsidRPr="0077638C" w:rsidRDefault="00D56365" w:rsidP="00D56365">
            <w:pPr>
              <w:spacing w:line="260" w:lineRule="atLeast"/>
              <w:ind w:right="14"/>
              <w:rPr>
                <w:rFonts w:ascii="Browallia New" w:hAnsi="Browallia New" w:cs="Browallia New"/>
                <w:sz w:val="24"/>
                <w:szCs w:val="24"/>
                <w:cs/>
              </w:rPr>
            </w:pPr>
          </w:p>
        </w:tc>
        <w:tc>
          <w:tcPr>
            <w:tcW w:w="240" w:type="dxa"/>
            <w:vAlign w:val="center"/>
          </w:tcPr>
          <w:p w14:paraId="658D2727"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23" w:type="dxa"/>
            <w:vAlign w:val="center"/>
          </w:tcPr>
          <w:p w14:paraId="7323E0AD"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426F4110" w14:textId="77777777" w:rsidR="00D56365" w:rsidRPr="0077638C" w:rsidRDefault="00D56365" w:rsidP="00D56365">
            <w:pPr>
              <w:spacing w:line="260" w:lineRule="atLeast"/>
              <w:ind w:right="14"/>
              <w:jc w:val="right"/>
              <w:rPr>
                <w:rFonts w:ascii="Browallia New" w:hAnsi="Browallia New" w:cs="Browallia New"/>
                <w:sz w:val="24"/>
                <w:szCs w:val="24"/>
              </w:rPr>
            </w:pPr>
          </w:p>
        </w:tc>
        <w:tc>
          <w:tcPr>
            <w:tcW w:w="1039" w:type="dxa"/>
            <w:vAlign w:val="center"/>
          </w:tcPr>
          <w:p w14:paraId="411FD229" w14:textId="77777777" w:rsidR="00D56365" w:rsidRPr="0077638C" w:rsidRDefault="00D56365" w:rsidP="00D5636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D56365" w:rsidRPr="0077638C" w14:paraId="0DFB1A05" w14:textId="77777777" w:rsidTr="002C2C9E">
        <w:tc>
          <w:tcPr>
            <w:tcW w:w="2250" w:type="dxa"/>
          </w:tcPr>
          <w:p w14:paraId="12D72E4E"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0D8BBC41" w14:textId="6079F6CD"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5ED7F22" w14:textId="77777777" w:rsidR="00D56365" w:rsidRPr="0077638C" w:rsidRDefault="00D56365" w:rsidP="00D56365">
            <w:pPr>
              <w:tabs>
                <w:tab w:val="clear" w:pos="907"/>
              </w:tabs>
              <w:spacing w:line="260" w:lineRule="atLeast"/>
              <w:ind w:right="-93" w:hanging="121"/>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333163E"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tcPr>
          <w:p w14:paraId="29E908AA" w14:textId="0A98037E" w:rsidR="00D56365" w:rsidRPr="0077638C" w:rsidRDefault="00E7245A"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6BFE27D0"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04A5066" w14:textId="47F3C0DF" w:rsidR="00D56365" w:rsidRPr="0077638C" w:rsidRDefault="00E7245A"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D56365" w:rsidRPr="0077638C" w14:paraId="57B13289" w14:textId="77777777" w:rsidTr="002C2C9E">
        <w:tc>
          <w:tcPr>
            <w:tcW w:w="2250" w:type="dxa"/>
            <w:vAlign w:val="center"/>
          </w:tcPr>
          <w:p w14:paraId="7521F7CC" w14:textId="77777777" w:rsidR="00D56365" w:rsidRPr="0077638C" w:rsidRDefault="00D56365" w:rsidP="00D56365">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39F1ED4" w14:textId="514C8F9F" w:rsidR="00D56365" w:rsidRPr="0077638C" w:rsidRDefault="00D56365" w:rsidP="00D56365">
            <w:pPr>
              <w:spacing w:line="260" w:lineRule="atLeast"/>
              <w:ind w:right="14"/>
              <w:rPr>
                <w:rFonts w:ascii="Browallia New" w:hAnsi="Browallia New" w:cs="Browallia New"/>
                <w:sz w:val="24"/>
                <w:szCs w:val="24"/>
              </w:rPr>
            </w:pPr>
          </w:p>
        </w:tc>
        <w:tc>
          <w:tcPr>
            <w:tcW w:w="237" w:type="dxa"/>
            <w:vAlign w:val="center"/>
          </w:tcPr>
          <w:p w14:paraId="4A6E9005"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0E97E3F7" w14:textId="77777777" w:rsidR="00D56365" w:rsidRPr="0077638C" w:rsidRDefault="00D56365" w:rsidP="00D56365">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40" w:type="dxa"/>
            <w:vAlign w:val="center"/>
          </w:tcPr>
          <w:p w14:paraId="74112D87"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520C9A17"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48803C8C"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7A9F98AE"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792535D2" w14:textId="77777777" w:rsidTr="002C2C9E">
        <w:tc>
          <w:tcPr>
            <w:tcW w:w="2250" w:type="dxa"/>
            <w:vAlign w:val="center"/>
          </w:tcPr>
          <w:p w14:paraId="43EC9E31"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677D914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573AEB3E"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0A5F87F0"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D56365" w:rsidRPr="0077638C" w:rsidRDefault="00D56365" w:rsidP="00D56365">
            <w:pPr>
              <w:spacing w:line="260" w:lineRule="atLeast"/>
              <w:ind w:right="14"/>
              <w:rPr>
                <w:rFonts w:ascii="Browallia New" w:hAnsi="Browallia New" w:cs="Browallia New"/>
                <w:sz w:val="24"/>
                <w:szCs w:val="24"/>
                <w:cs/>
              </w:rPr>
            </w:pPr>
          </w:p>
        </w:tc>
        <w:tc>
          <w:tcPr>
            <w:tcW w:w="240" w:type="dxa"/>
            <w:vAlign w:val="center"/>
          </w:tcPr>
          <w:p w14:paraId="18F8953A"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138190CA"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6C9C4A21"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42D4CF6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5AA13D8B" w14:textId="77777777" w:rsidTr="002C2C9E">
        <w:tc>
          <w:tcPr>
            <w:tcW w:w="2250" w:type="dxa"/>
            <w:vAlign w:val="center"/>
          </w:tcPr>
          <w:p w14:paraId="238EBB37" w14:textId="77777777" w:rsidR="00D56365" w:rsidRPr="0077638C" w:rsidRDefault="00D56365" w:rsidP="00D56365">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3317A07" w14:textId="2FAD6815" w:rsidR="00D56365" w:rsidRPr="0077638C" w:rsidRDefault="002F24D7" w:rsidP="00D56365">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7C235381"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72476A74" w14:textId="77777777" w:rsidR="00D56365" w:rsidRPr="0077638C" w:rsidRDefault="00D56365" w:rsidP="00D56365">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38CBE83D"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tcPr>
          <w:p w14:paraId="01994EFF" w14:textId="156C605D"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1783026"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2ADC25C2" w14:textId="76FDF010" w:rsidR="00D56365" w:rsidRPr="0077638C" w:rsidRDefault="00FA0ED0" w:rsidP="00D56365">
            <w:pPr>
              <w:spacing w:line="80" w:lineRule="atLeast"/>
              <w:ind w:right="14"/>
              <w:jc w:val="right"/>
              <w:rPr>
                <w:rFonts w:ascii="Browallia New" w:hAnsi="Browallia New" w:cs="Browallia New"/>
                <w:sz w:val="24"/>
                <w:szCs w:val="24"/>
              </w:rPr>
            </w:pPr>
            <w:r>
              <w:rPr>
                <w:rFonts w:ascii="Browallia New" w:hAnsi="Browallia New" w:cs="Browallia New"/>
                <w:sz w:val="24"/>
                <w:szCs w:val="24"/>
              </w:rPr>
              <w:t>100</w:t>
            </w:r>
            <w:r w:rsidR="00D56365">
              <w:rPr>
                <w:rFonts w:ascii="Browallia New" w:hAnsi="Browallia New" w:cs="Browallia New"/>
                <w:sz w:val="24"/>
                <w:szCs w:val="24"/>
              </w:rPr>
              <w:t>.00</w:t>
            </w:r>
          </w:p>
        </w:tc>
      </w:tr>
      <w:tr w:rsidR="00D56365" w:rsidRPr="0077638C" w14:paraId="68266D9E" w14:textId="77777777" w:rsidTr="002C2C9E">
        <w:tc>
          <w:tcPr>
            <w:tcW w:w="2250" w:type="dxa"/>
            <w:vAlign w:val="center"/>
          </w:tcPr>
          <w:p w14:paraId="76C2F4EE"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303B3CD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B998048"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7ADB403D"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D56365" w:rsidRPr="0077638C" w:rsidRDefault="00D56365" w:rsidP="00D56365">
            <w:pPr>
              <w:spacing w:line="260" w:lineRule="atLeast"/>
              <w:ind w:right="14"/>
              <w:rPr>
                <w:rFonts w:ascii="Browallia New" w:hAnsi="Browallia New" w:cs="Browallia New"/>
                <w:sz w:val="24"/>
                <w:szCs w:val="24"/>
                <w:cs/>
              </w:rPr>
            </w:pPr>
          </w:p>
        </w:tc>
        <w:tc>
          <w:tcPr>
            <w:tcW w:w="240" w:type="dxa"/>
            <w:vAlign w:val="center"/>
          </w:tcPr>
          <w:p w14:paraId="516A03F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6B2623E4"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313BDEE2"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60E2641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D56365" w:rsidRPr="0077638C" w14:paraId="3DD6D1B3" w14:textId="77777777" w:rsidTr="002C2C9E">
        <w:tc>
          <w:tcPr>
            <w:tcW w:w="2250" w:type="dxa"/>
            <w:vAlign w:val="center"/>
          </w:tcPr>
          <w:p w14:paraId="25482722" w14:textId="77777777" w:rsidR="00D56365" w:rsidRPr="0077638C" w:rsidRDefault="00D56365" w:rsidP="00D56365">
            <w:pPr>
              <w:spacing w:line="260" w:lineRule="atLeast"/>
              <w:ind w:right="14"/>
              <w:rPr>
                <w:rFonts w:ascii="Browallia New" w:hAnsi="Browallia New" w:cs="Browallia New"/>
                <w:bCs/>
                <w:sz w:val="24"/>
                <w:szCs w:val="24"/>
              </w:rPr>
            </w:pPr>
            <w:r w:rsidRPr="0077638C">
              <w:rPr>
                <w:rFonts w:ascii="Browallia New" w:hAnsi="Browallia New" w:cs="Browallia New"/>
                <w:bCs/>
                <w:sz w:val="24"/>
                <w:szCs w:val="24"/>
              </w:rPr>
              <w:t>C4 Assets AB</w:t>
            </w:r>
          </w:p>
        </w:tc>
        <w:tc>
          <w:tcPr>
            <w:tcW w:w="270" w:type="dxa"/>
            <w:vAlign w:val="center"/>
          </w:tcPr>
          <w:p w14:paraId="5C1209EF"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3B13F3B6" w14:textId="77777777" w:rsidR="00D56365" w:rsidRPr="0077638C" w:rsidRDefault="00D56365" w:rsidP="00D5636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7795773"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51C9172" w14:textId="77777777" w:rsidR="00D56365" w:rsidRPr="0077638C" w:rsidRDefault="00D56365" w:rsidP="00D56365">
            <w:pPr>
              <w:spacing w:line="260" w:lineRule="atLeast"/>
              <w:ind w:right="-30"/>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4404A4DF"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tcPr>
          <w:p w14:paraId="0135CC6B" w14:textId="79B993E4"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99.82</w:t>
            </w:r>
          </w:p>
        </w:tc>
        <w:tc>
          <w:tcPr>
            <w:tcW w:w="237" w:type="dxa"/>
          </w:tcPr>
          <w:p w14:paraId="07EFCA57"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532183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99.82</w:t>
            </w:r>
          </w:p>
        </w:tc>
      </w:tr>
      <w:tr w:rsidR="00D56365" w:rsidRPr="0077638C" w14:paraId="6CFE7146" w14:textId="77777777" w:rsidTr="002C2C9E">
        <w:tc>
          <w:tcPr>
            <w:tcW w:w="2250" w:type="dxa"/>
            <w:vAlign w:val="center"/>
          </w:tcPr>
          <w:p w14:paraId="7537A391" w14:textId="77777777" w:rsidR="00D56365" w:rsidRPr="0077638C" w:rsidRDefault="00D56365" w:rsidP="00D56365">
            <w:pPr>
              <w:spacing w:line="260" w:lineRule="atLeast"/>
              <w:ind w:right="14"/>
              <w:rPr>
                <w:rFonts w:ascii="Browallia New" w:hAnsi="Browallia New" w:cs="Browallia New"/>
                <w:bCs/>
                <w:sz w:val="24"/>
                <w:szCs w:val="24"/>
              </w:rPr>
            </w:pPr>
          </w:p>
        </w:tc>
        <w:tc>
          <w:tcPr>
            <w:tcW w:w="270" w:type="dxa"/>
            <w:vAlign w:val="center"/>
          </w:tcPr>
          <w:p w14:paraId="728AEA9B"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5657431B" w14:textId="77777777" w:rsidR="00D56365" w:rsidRPr="0077638C" w:rsidRDefault="00D56365" w:rsidP="00D56365">
            <w:pPr>
              <w:spacing w:line="260" w:lineRule="atLeast"/>
              <w:ind w:right="-108"/>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6CB633F4"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D56365" w:rsidRPr="0077638C" w:rsidRDefault="00D56365" w:rsidP="00D56365">
            <w:pPr>
              <w:spacing w:line="260" w:lineRule="atLeast"/>
              <w:ind w:right="-108"/>
              <w:rPr>
                <w:rFonts w:ascii="Browallia New" w:hAnsi="Browallia New" w:cs="Browallia New"/>
                <w:sz w:val="24"/>
                <w:szCs w:val="24"/>
                <w:cs/>
              </w:rPr>
            </w:pPr>
          </w:p>
        </w:tc>
        <w:tc>
          <w:tcPr>
            <w:tcW w:w="240" w:type="dxa"/>
            <w:vAlign w:val="center"/>
          </w:tcPr>
          <w:p w14:paraId="41A2BE0B"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tcPr>
          <w:p w14:paraId="1B61831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06EDD934"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6DB251F1"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D56365" w:rsidRPr="0077638C" w14:paraId="060E67A1" w14:textId="77777777" w:rsidTr="002C2C9E">
        <w:tc>
          <w:tcPr>
            <w:tcW w:w="2250" w:type="dxa"/>
            <w:vAlign w:val="center"/>
          </w:tcPr>
          <w:p w14:paraId="784C8BD4" w14:textId="77777777" w:rsidR="00D56365" w:rsidRPr="0077638C" w:rsidRDefault="00D56365" w:rsidP="00D56365">
            <w:pPr>
              <w:spacing w:line="260" w:lineRule="atLeast"/>
              <w:ind w:right="14"/>
              <w:rPr>
                <w:rFonts w:ascii="Browallia New" w:hAnsi="Browallia New" w:cs="Browallia New"/>
                <w:bCs/>
                <w:sz w:val="24"/>
                <w:szCs w:val="24"/>
              </w:rPr>
            </w:pPr>
          </w:p>
        </w:tc>
        <w:tc>
          <w:tcPr>
            <w:tcW w:w="270" w:type="dxa"/>
            <w:vAlign w:val="center"/>
          </w:tcPr>
          <w:p w14:paraId="2B9D3888"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98E7E44" w14:textId="77777777" w:rsidR="00D56365" w:rsidRPr="0077638C" w:rsidRDefault="00D56365" w:rsidP="00D56365">
            <w:pPr>
              <w:spacing w:line="260" w:lineRule="atLeast"/>
              <w:ind w:right="-108"/>
              <w:rPr>
                <w:rFonts w:ascii="Browallia New" w:hAnsi="Browallia New" w:cs="Browallia New"/>
                <w:sz w:val="24"/>
                <w:szCs w:val="24"/>
                <w:cs/>
              </w:rPr>
            </w:pPr>
          </w:p>
        </w:tc>
        <w:tc>
          <w:tcPr>
            <w:tcW w:w="237" w:type="dxa"/>
            <w:vAlign w:val="center"/>
          </w:tcPr>
          <w:p w14:paraId="7A8ECDC4"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D56365" w:rsidRPr="0077638C" w:rsidRDefault="00D56365" w:rsidP="00D56365">
            <w:pPr>
              <w:spacing w:line="260" w:lineRule="atLeast"/>
              <w:ind w:right="-108"/>
              <w:rPr>
                <w:rFonts w:ascii="Browallia New" w:hAnsi="Browallia New" w:cs="Browallia New"/>
                <w:sz w:val="24"/>
                <w:szCs w:val="24"/>
                <w:cs/>
              </w:rPr>
            </w:pPr>
          </w:p>
        </w:tc>
        <w:tc>
          <w:tcPr>
            <w:tcW w:w="240" w:type="dxa"/>
            <w:vAlign w:val="center"/>
          </w:tcPr>
          <w:p w14:paraId="5E749B2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tcPr>
          <w:p w14:paraId="3A702EA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7CBBC66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AB7BE5A"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D56365" w:rsidRPr="0077638C" w14:paraId="560D0C57" w14:textId="77777777" w:rsidTr="002C2C9E">
        <w:tc>
          <w:tcPr>
            <w:tcW w:w="2250" w:type="dxa"/>
            <w:vAlign w:val="center"/>
          </w:tcPr>
          <w:p w14:paraId="71AA324C" w14:textId="77777777" w:rsidR="00D56365" w:rsidRPr="0077638C" w:rsidRDefault="00D56365" w:rsidP="00D56365">
            <w:pPr>
              <w:spacing w:line="260" w:lineRule="atLeast"/>
              <w:ind w:right="14"/>
              <w:rPr>
                <w:rFonts w:ascii="Browallia New" w:hAnsi="Browallia New" w:cs="Browallia New"/>
                <w:bCs/>
                <w:sz w:val="24"/>
                <w:szCs w:val="24"/>
              </w:rPr>
            </w:pPr>
            <w:r w:rsidRPr="0077638C">
              <w:rPr>
                <w:rFonts w:ascii="Browallia New" w:hAnsi="Browallia New" w:cs="Browallia New"/>
                <w:bCs/>
                <w:sz w:val="24"/>
                <w:szCs w:val="24"/>
              </w:rPr>
              <w:t>C4 Hus AB</w:t>
            </w:r>
          </w:p>
        </w:tc>
        <w:tc>
          <w:tcPr>
            <w:tcW w:w="270" w:type="dxa"/>
            <w:vAlign w:val="center"/>
          </w:tcPr>
          <w:p w14:paraId="29589143"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45C9705C" w14:textId="59656588" w:rsidR="00D56365" w:rsidRPr="0077638C" w:rsidRDefault="009757EC" w:rsidP="00D56365">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รับจ้าง</w:t>
            </w:r>
            <w:r w:rsidR="00D56365" w:rsidRPr="0077638C">
              <w:rPr>
                <w:rFonts w:ascii="Browallia New" w:hAnsi="Browallia New" w:cs="Browallia New"/>
                <w:sz w:val="24"/>
                <w:szCs w:val="24"/>
                <w:cs/>
              </w:rPr>
              <w:t>ก่อสร้างที่อยู่อาศัยและลงทุน</w:t>
            </w:r>
            <w:r w:rsidR="00D56365">
              <w:rPr>
                <w:rFonts w:ascii="Browallia New" w:hAnsi="Browallia New" w:cs="Browallia New" w:hint="cs"/>
                <w:sz w:val="24"/>
                <w:szCs w:val="24"/>
                <w:cs/>
              </w:rPr>
              <w:t>ใน</w:t>
            </w:r>
          </w:p>
        </w:tc>
        <w:tc>
          <w:tcPr>
            <w:tcW w:w="237" w:type="dxa"/>
            <w:vAlign w:val="center"/>
          </w:tcPr>
          <w:p w14:paraId="5BE85C07"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7C1F53E1" w14:textId="77777777" w:rsidR="00D56365" w:rsidRPr="0077638C" w:rsidRDefault="00D56365" w:rsidP="00D56365">
            <w:pPr>
              <w:tabs>
                <w:tab w:val="clear" w:pos="907"/>
              </w:tabs>
              <w:spacing w:line="260" w:lineRule="atLeast"/>
              <w:ind w:right="-93" w:hanging="121"/>
              <w:jc w:val="center"/>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8E1C8B0"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68DCDBC8" w14:textId="5F6B964D" w:rsidR="00D56365" w:rsidRPr="0077638C" w:rsidRDefault="00D56365" w:rsidP="00D56365">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tcPr>
          <w:p w14:paraId="7BE86B4F" w14:textId="77777777" w:rsidR="00D56365" w:rsidRPr="0077638C"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E69A5DF" w14:textId="62CC4FE0" w:rsidR="00D56365" w:rsidRPr="0077638C" w:rsidRDefault="00E7245A" w:rsidP="00D56365">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77638C" w:rsidRPr="0077638C" w14:paraId="6774ECBC" w14:textId="77777777" w:rsidTr="002C2C9E">
        <w:tc>
          <w:tcPr>
            <w:tcW w:w="2250" w:type="dxa"/>
            <w:vAlign w:val="center"/>
          </w:tcPr>
          <w:p w14:paraId="4D9F4583" w14:textId="77777777" w:rsidR="0077638C" w:rsidRPr="0077638C" w:rsidRDefault="0077638C" w:rsidP="0077638C">
            <w:pPr>
              <w:spacing w:line="260" w:lineRule="atLeast"/>
              <w:ind w:right="14"/>
              <w:rPr>
                <w:rFonts w:ascii="Browallia New" w:hAnsi="Browallia New" w:cs="Browallia New"/>
                <w:b/>
                <w:sz w:val="24"/>
                <w:szCs w:val="24"/>
              </w:rPr>
            </w:pPr>
          </w:p>
        </w:tc>
        <w:tc>
          <w:tcPr>
            <w:tcW w:w="270" w:type="dxa"/>
            <w:vAlign w:val="center"/>
          </w:tcPr>
          <w:p w14:paraId="723A9F9C" w14:textId="77777777" w:rsidR="0077638C" w:rsidRPr="0077638C" w:rsidRDefault="0077638C" w:rsidP="0077638C">
            <w:pPr>
              <w:spacing w:line="80" w:lineRule="atLeast"/>
              <w:ind w:right="14"/>
              <w:rPr>
                <w:rFonts w:ascii="Browallia New" w:hAnsi="Browallia New" w:cs="Browallia New"/>
                <w:sz w:val="24"/>
                <w:szCs w:val="24"/>
              </w:rPr>
            </w:pPr>
          </w:p>
        </w:tc>
        <w:tc>
          <w:tcPr>
            <w:tcW w:w="2693" w:type="dxa"/>
            <w:vAlign w:val="center"/>
          </w:tcPr>
          <w:p w14:paraId="4E0A0886" w14:textId="2367D79A" w:rsidR="0077638C" w:rsidRPr="0077638C" w:rsidRDefault="0077638C" w:rsidP="0077638C">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บริษัทย่อยประเภทอสังหาริมทรัพย์</w:t>
            </w:r>
          </w:p>
        </w:tc>
        <w:tc>
          <w:tcPr>
            <w:tcW w:w="237" w:type="dxa"/>
            <w:vAlign w:val="center"/>
          </w:tcPr>
          <w:p w14:paraId="71F5E966" w14:textId="77777777" w:rsidR="0077638C" w:rsidRPr="0077638C" w:rsidRDefault="0077638C" w:rsidP="0077638C">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77638C" w:rsidRPr="0077638C" w:rsidRDefault="0077638C" w:rsidP="0077638C">
            <w:pPr>
              <w:spacing w:line="260" w:lineRule="atLeast"/>
              <w:ind w:right="14"/>
              <w:rPr>
                <w:rFonts w:ascii="Browallia New" w:hAnsi="Browallia New" w:cs="Browallia New"/>
                <w:sz w:val="24"/>
                <w:szCs w:val="24"/>
                <w:cs/>
              </w:rPr>
            </w:pPr>
          </w:p>
        </w:tc>
        <w:tc>
          <w:tcPr>
            <w:tcW w:w="240" w:type="dxa"/>
            <w:vAlign w:val="center"/>
          </w:tcPr>
          <w:p w14:paraId="02C568E7" w14:textId="77777777" w:rsidR="0077638C" w:rsidRPr="0077638C" w:rsidRDefault="0077638C" w:rsidP="0077638C">
            <w:pPr>
              <w:spacing w:line="80" w:lineRule="atLeast"/>
              <w:ind w:right="14"/>
              <w:jc w:val="right"/>
              <w:rPr>
                <w:rFonts w:ascii="Browallia New" w:hAnsi="Browallia New" w:cs="Browallia New"/>
                <w:sz w:val="24"/>
                <w:szCs w:val="24"/>
              </w:rPr>
            </w:pPr>
          </w:p>
        </w:tc>
        <w:tc>
          <w:tcPr>
            <w:tcW w:w="1023" w:type="dxa"/>
            <w:vAlign w:val="center"/>
          </w:tcPr>
          <w:p w14:paraId="6A560709" w14:textId="77777777" w:rsidR="0077638C" w:rsidRPr="0077638C" w:rsidRDefault="0077638C" w:rsidP="0077638C">
            <w:pPr>
              <w:spacing w:line="80" w:lineRule="atLeast"/>
              <w:ind w:right="14"/>
              <w:jc w:val="center"/>
              <w:rPr>
                <w:rFonts w:ascii="Browallia New" w:hAnsi="Browallia New" w:cs="Browallia New"/>
                <w:sz w:val="24"/>
                <w:szCs w:val="24"/>
                <w:cs/>
              </w:rPr>
            </w:pPr>
          </w:p>
        </w:tc>
        <w:tc>
          <w:tcPr>
            <w:tcW w:w="237" w:type="dxa"/>
            <w:vAlign w:val="center"/>
          </w:tcPr>
          <w:p w14:paraId="0158E00D" w14:textId="77777777" w:rsidR="0077638C" w:rsidRPr="0077638C" w:rsidRDefault="0077638C" w:rsidP="0077638C">
            <w:pPr>
              <w:spacing w:line="260" w:lineRule="atLeast"/>
              <w:ind w:right="14"/>
              <w:jc w:val="right"/>
              <w:rPr>
                <w:rFonts w:ascii="Browallia New" w:hAnsi="Browallia New" w:cs="Browallia New"/>
                <w:sz w:val="24"/>
                <w:szCs w:val="24"/>
              </w:rPr>
            </w:pPr>
          </w:p>
        </w:tc>
        <w:tc>
          <w:tcPr>
            <w:tcW w:w="1039" w:type="dxa"/>
            <w:vAlign w:val="center"/>
          </w:tcPr>
          <w:p w14:paraId="49980141" w14:textId="77777777" w:rsidR="0077638C" w:rsidRPr="0077638C" w:rsidRDefault="0077638C"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46C6AC11" w14:textId="77777777" w:rsidTr="002C2C9E">
        <w:tc>
          <w:tcPr>
            <w:tcW w:w="2250" w:type="dxa"/>
            <w:vAlign w:val="center"/>
          </w:tcPr>
          <w:p w14:paraId="6997DE24"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0231FA93"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526697AB"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44D552CA"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46D5EDCB"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1810597E"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4645FAF5"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05B96E16"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35C0F6BE"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9F6CDF1" w14:textId="77777777" w:rsidTr="002C2C9E">
        <w:tc>
          <w:tcPr>
            <w:tcW w:w="2250" w:type="dxa"/>
            <w:vAlign w:val="center"/>
          </w:tcPr>
          <w:p w14:paraId="0CDF2002"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66DB9FE7"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12923D15"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0F3E1225"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5B4ABBCE"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5D13A7AC"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56146985"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6820ECB4"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5225A9FA"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9FEC973" w14:textId="77777777" w:rsidTr="002C2C9E">
        <w:tc>
          <w:tcPr>
            <w:tcW w:w="2250" w:type="dxa"/>
            <w:vAlign w:val="center"/>
          </w:tcPr>
          <w:p w14:paraId="1AFB8FFD"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3FCF8AFE"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181400F3"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5275397A"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648471F4"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48148378"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560466AA"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01E359F5"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0EBFDF23" w14:textId="77777777" w:rsidTr="002C2C9E">
        <w:tc>
          <w:tcPr>
            <w:tcW w:w="2250" w:type="dxa"/>
            <w:vAlign w:val="center"/>
          </w:tcPr>
          <w:p w14:paraId="6E8939E8"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217F5A04"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2DAD121D"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639CA106"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0ADA4FC1"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74325A27"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4AB98F77"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4BC1A777"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5F4254E6"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80E13" w:rsidRPr="0077638C" w14:paraId="49C717C3" w14:textId="77777777" w:rsidTr="002C2C9E">
        <w:tc>
          <w:tcPr>
            <w:tcW w:w="2250" w:type="dxa"/>
            <w:vAlign w:val="center"/>
          </w:tcPr>
          <w:p w14:paraId="4C7C63C4" w14:textId="77777777" w:rsidR="00280E13" w:rsidRPr="0077638C" w:rsidRDefault="00280E13" w:rsidP="0077638C">
            <w:pPr>
              <w:spacing w:line="260" w:lineRule="atLeast"/>
              <w:ind w:right="14"/>
              <w:rPr>
                <w:rFonts w:ascii="Browallia New" w:hAnsi="Browallia New" w:cs="Browallia New"/>
                <w:b/>
                <w:sz w:val="24"/>
                <w:szCs w:val="24"/>
              </w:rPr>
            </w:pPr>
          </w:p>
        </w:tc>
        <w:tc>
          <w:tcPr>
            <w:tcW w:w="270" w:type="dxa"/>
            <w:vAlign w:val="center"/>
          </w:tcPr>
          <w:p w14:paraId="5B0C2FD1" w14:textId="77777777" w:rsidR="00280E13" w:rsidRPr="0077638C" w:rsidRDefault="00280E13" w:rsidP="0077638C">
            <w:pPr>
              <w:spacing w:line="80" w:lineRule="atLeast"/>
              <w:ind w:right="14"/>
              <w:rPr>
                <w:rFonts w:ascii="Browallia New" w:hAnsi="Browallia New" w:cs="Browallia New"/>
                <w:sz w:val="24"/>
                <w:szCs w:val="24"/>
              </w:rPr>
            </w:pPr>
          </w:p>
        </w:tc>
        <w:tc>
          <w:tcPr>
            <w:tcW w:w="2693" w:type="dxa"/>
            <w:vAlign w:val="center"/>
          </w:tcPr>
          <w:p w14:paraId="7D93480D" w14:textId="77777777" w:rsidR="00280E13" w:rsidRPr="0077638C" w:rsidRDefault="00280E13" w:rsidP="0077638C">
            <w:pPr>
              <w:spacing w:line="260" w:lineRule="atLeast"/>
              <w:ind w:right="-24"/>
              <w:rPr>
                <w:rFonts w:ascii="Browallia New" w:hAnsi="Browallia New" w:cs="Browallia New"/>
                <w:sz w:val="24"/>
                <w:szCs w:val="24"/>
                <w:cs/>
              </w:rPr>
            </w:pPr>
          </w:p>
        </w:tc>
        <w:tc>
          <w:tcPr>
            <w:tcW w:w="237" w:type="dxa"/>
            <w:vAlign w:val="center"/>
          </w:tcPr>
          <w:p w14:paraId="164026D7" w14:textId="77777777" w:rsidR="00280E13" w:rsidRPr="0077638C" w:rsidRDefault="00280E13" w:rsidP="0077638C">
            <w:pPr>
              <w:spacing w:line="80" w:lineRule="atLeast"/>
              <w:ind w:right="14"/>
              <w:rPr>
                <w:rFonts w:ascii="Browallia New" w:hAnsi="Browallia New" w:cs="Browallia New"/>
                <w:sz w:val="24"/>
                <w:szCs w:val="24"/>
                <w:highlight w:val="yellow"/>
              </w:rPr>
            </w:pPr>
          </w:p>
        </w:tc>
        <w:tc>
          <w:tcPr>
            <w:tcW w:w="1254" w:type="dxa"/>
            <w:vAlign w:val="center"/>
          </w:tcPr>
          <w:p w14:paraId="361ED35C" w14:textId="77777777" w:rsidR="00280E13" w:rsidRPr="0077638C" w:rsidRDefault="00280E13" w:rsidP="0077638C">
            <w:pPr>
              <w:spacing w:line="260" w:lineRule="atLeast"/>
              <w:ind w:right="14"/>
              <w:rPr>
                <w:rFonts w:ascii="Browallia New" w:hAnsi="Browallia New" w:cs="Browallia New"/>
                <w:sz w:val="24"/>
                <w:szCs w:val="24"/>
                <w:cs/>
              </w:rPr>
            </w:pPr>
          </w:p>
        </w:tc>
        <w:tc>
          <w:tcPr>
            <w:tcW w:w="240" w:type="dxa"/>
            <w:vAlign w:val="center"/>
          </w:tcPr>
          <w:p w14:paraId="579F2E50" w14:textId="77777777" w:rsidR="00280E13" w:rsidRPr="0077638C" w:rsidRDefault="00280E13" w:rsidP="0077638C">
            <w:pPr>
              <w:spacing w:line="80" w:lineRule="atLeast"/>
              <w:ind w:right="14"/>
              <w:jc w:val="right"/>
              <w:rPr>
                <w:rFonts w:ascii="Browallia New" w:hAnsi="Browallia New" w:cs="Browallia New"/>
                <w:sz w:val="24"/>
                <w:szCs w:val="24"/>
              </w:rPr>
            </w:pPr>
          </w:p>
        </w:tc>
        <w:tc>
          <w:tcPr>
            <w:tcW w:w="1023" w:type="dxa"/>
            <w:vAlign w:val="center"/>
          </w:tcPr>
          <w:p w14:paraId="10C08E41" w14:textId="77777777" w:rsidR="00280E13" w:rsidRPr="0077638C" w:rsidRDefault="00280E13" w:rsidP="0077638C">
            <w:pPr>
              <w:spacing w:line="80" w:lineRule="atLeast"/>
              <w:ind w:right="14"/>
              <w:jc w:val="center"/>
              <w:rPr>
                <w:rFonts w:ascii="Browallia New" w:hAnsi="Browallia New" w:cs="Browallia New"/>
                <w:sz w:val="24"/>
                <w:szCs w:val="24"/>
                <w:cs/>
              </w:rPr>
            </w:pPr>
          </w:p>
        </w:tc>
        <w:tc>
          <w:tcPr>
            <w:tcW w:w="237" w:type="dxa"/>
            <w:vAlign w:val="center"/>
          </w:tcPr>
          <w:p w14:paraId="461E0943" w14:textId="77777777" w:rsidR="00280E13" w:rsidRPr="0077638C" w:rsidRDefault="00280E13" w:rsidP="0077638C">
            <w:pPr>
              <w:spacing w:line="260" w:lineRule="atLeast"/>
              <w:ind w:right="14"/>
              <w:jc w:val="right"/>
              <w:rPr>
                <w:rFonts w:ascii="Browallia New" w:hAnsi="Browallia New" w:cs="Browallia New"/>
                <w:sz w:val="24"/>
                <w:szCs w:val="24"/>
              </w:rPr>
            </w:pPr>
          </w:p>
        </w:tc>
        <w:tc>
          <w:tcPr>
            <w:tcW w:w="1039" w:type="dxa"/>
            <w:vAlign w:val="center"/>
          </w:tcPr>
          <w:p w14:paraId="09562B48" w14:textId="77777777" w:rsidR="00280E13" w:rsidRPr="0077638C" w:rsidRDefault="00280E13"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2CFE8B43" w14:textId="77777777" w:rsidTr="002C2C9E">
        <w:tc>
          <w:tcPr>
            <w:tcW w:w="2250" w:type="dxa"/>
            <w:vAlign w:val="center"/>
          </w:tcPr>
          <w:p w14:paraId="101E1FB7"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6EB35DC9"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7221CB99"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158C95DC"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4D5DD457"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23A7E905"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7BA32F5E"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3E5D1F16"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157E653D"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F828D4" w:rsidRPr="0077638C" w14:paraId="621B9575" w14:textId="77777777" w:rsidTr="002C2C9E">
        <w:tc>
          <w:tcPr>
            <w:tcW w:w="2250" w:type="dxa"/>
            <w:vAlign w:val="center"/>
          </w:tcPr>
          <w:p w14:paraId="3CD9B830" w14:textId="77777777" w:rsidR="00F828D4" w:rsidRPr="0077638C" w:rsidRDefault="00F828D4" w:rsidP="0077638C">
            <w:pPr>
              <w:spacing w:line="260" w:lineRule="atLeast"/>
              <w:ind w:right="14"/>
              <w:rPr>
                <w:rFonts w:ascii="Browallia New" w:hAnsi="Browallia New" w:cs="Browallia New"/>
                <w:b/>
                <w:sz w:val="24"/>
                <w:szCs w:val="24"/>
              </w:rPr>
            </w:pPr>
          </w:p>
        </w:tc>
        <w:tc>
          <w:tcPr>
            <w:tcW w:w="270" w:type="dxa"/>
            <w:vAlign w:val="center"/>
          </w:tcPr>
          <w:p w14:paraId="077BDBDD" w14:textId="77777777" w:rsidR="00F828D4" w:rsidRPr="0077638C" w:rsidRDefault="00F828D4" w:rsidP="0077638C">
            <w:pPr>
              <w:spacing w:line="80" w:lineRule="atLeast"/>
              <w:ind w:right="14"/>
              <w:rPr>
                <w:rFonts w:ascii="Browallia New" w:hAnsi="Browallia New" w:cs="Browallia New"/>
                <w:sz w:val="24"/>
                <w:szCs w:val="24"/>
              </w:rPr>
            </w:pPr>
          </w:p>
        </w:tc>
        <w:tc>
          <w:tcPr>
            <w:tcW w:w="2693" w:type="dxa"/>
            <w:vAlign w:val="center"/>
          </w:tcPr>
          <w:p w14:paraId="35AE5945" w14:textId="77777777" w:rsidR="00F828D4" w:rsidRPr="0077638C" w:rsidRDefault="00F828D4" w:rsidP="0077638C">
            <w:pPr>
              <w:spacing w:line="260" w:lineRule="atLeast"/>
              <w:ind w:right="-24"/>
              <w:rPr>
                <w:rFonts w:ascii="Browallia New" w:hAnsi="Browallia New" w:cs="Browallia New"/>
                <w:sz w:val="24"/>
                <w:szCs w:val="24"/>
                <w:cs/>
              </w:rPr>
            </w:pPr>
          </w:p>
        </w:tc>
        <w:tc>
          <w:tcPr>
            <w:tcW w:w="237" w:type="dxa"/>
            <w:vAlign w:val="center"/>
          </w:tcPr>
          <w:p w14:paraId="7CA37771" w14:textId="77777777" w:rsidR="00F828D4" w:rsidRPr="0077638C" w:rsidRDefault="00F828D4" w:rsidP="0077638C">
            <w:pPr>
              <w:spacing w:line="80" w:lineRule="atLeast"/>
              <w:ind w:right="14"/>
              <w:rPr>
                <w:rFonts w:ascii="Browallia New" w:hAnsi="Browallia New" w:cs="Browallia New"/>
                <w:sz w:val="24"/>
                <w:szCs w:val="24"/>
                <w:highlight w:val="yellow"/>
              </w:rPr>
            </w:pPr>
          </w:p>
        </w:tc>
        <w:tc>
          <w:tcPr>
            <w:tcW w:w="1254" w:type="dxa"/>
            <w:vAlign w:val="center"/>
          </w:tcPr>
          <w:p w14:paraId="262A1FEA" w14:textId="77777777" w:rsidR="00F828D4" w:rsidRPr="0077638C" w:rsidRDefault="00F828D4" w:rsidP="0077638C">
            <w:pPr>
              <w:spacing w:line="260" w:lineRule="atLeast"/>
              <w:ind w:right="14"/>
              <w:rPr>
                <w:rFonts w:ascii="Browallia New" w:hAnsi="Browallia New" w:cs="Browallia New"/>
                <w:sz w:val="24"/>
                <w:szCs w:val="24"/>
                <w:cs/>
              </w:rPr>
            </w:pPr>
          </w:p>
        </w:tc>
        <w:tc>
          <w:tcPr>
            <w:tcW w:w="240" w:type="dxa"/>
            <w:vAlign w:val="center"/>
          </w:tcPr>
          <w:p w14:paraId="39172335" w14:textId="77777777" w:rsidR="00F828D4" w:rsidRPr="0077638C" w:rsidRDefault="00F828D4" w:rsidP="0077638C">
            <w:pPr>
              <w:spacing w:line="80" w:lineRule="atLeast"/>
              <w:ind w:right="14"/>
              <w:jc w:val="right"/>
              <w:rPr>
                <w:rFonts w:ascii="Browallia New" w:hAnsi="Browallia New" w:cs="Browallia New"/>
                <w:sz w:val="24"/>
                <w:szCs w:val="24"/>
              </w:rPr>
            </w:pPr>
          </w:p>
        </w:tc>
        <w:tc>
          <w:tcPr>
            <w:tcW w:w="1023" w:type="dxa"/>
            <w:vAlign w:val="center"/>
          </w:tcPr>
          <w:p w14:paraId="47AE81DE" w14:textId="77777777" w:rsidR="00F828D4" w:rsidRPr="0077638C" w:rsidRDefault="00F828D4" w:rsidP="0077638C">
            <w:pPr>
              <w:spacing w:line="80" w:lineRule="atLeast"/>
              <w:ind w:right="14"/>
              <w:jc w:val="center"/>
              <w:rPr>
                <w:rFonts w:ascii="Browallia New" w:hAnsi="Browallia New" w:cs="Browallia New"/>
                <w:sz w:val="24"/>
                <w:szCs w:val="24"/>
                <w:cs/>
              </w:rPr>
            </w:pPr>
          </w:p>
        </w:tc>
        <w:tc>
          <w:tcPr>
            <w:tcW w:w="237" w:type="dxa"/>
            <w:vAlign w:val="center"/>
          </w:tcPr>
          <w:p w14:paraId="0CB904C8" w14:textId="77777777" w:rsidR="00F828D4" w:rsidRPr="0077638C" w:rsidRDefault="00F828D4" w:rsidP="0077638C">
            <w:pPr>
              <w:spacing w:line="260" w:lineRule="atLeast"/>
              <w:ind w:right="14"/>
              <w:jc w:val="right"/>
              <w:rPr>
                <w:rFonts w:ascii="Browallia New" w:hAnsi="Browallia New" w:cs="Browallia New"/>
                <w:sz w:val="24"/>
                <w:szCs w:val="24"/>
              </w:rPr>
            </w:pPr>
          </w:p>
        </w:tc>
        <w:tc>
          <w:tcPr>
            <w:tcW w:w="1039" w:type="dxa"/>
            <w:vAlign w:val="center"/>
          </w:tcPr>
          <w:p w14:paraId="30F92C0C" w14:textId="77777777" w:rsidR="00F828D4" w:rsidRPr="0077638C" w:rsidRDefault="00F828D4" w:rsidP="0077638C">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B4C2D" w:rsidRPr="0077638C" w14:paraId="1BEEBD0E" w14:textId="77777777" w:rsidTr="002C2C9E">
        <w:tc>
          <w:tcPr>
            <w:tcW w:w="2250" w:type="dxa"/>
          </w:tcPr>
          <w:p w14:paraId="7C61B89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70" w:type="dxa"/>
          </w:tcPr>
          <w:p w14:paraId="4BF3EE9F"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Pr>
          <w:p w14:paraId="68161B35" w14:textId="77777777" w:rsidR="001B4C2D" w:rsidRPr="0077638C" w:rsidRDefault="001B4C2D" w:rsidP="00321DAB">
            <w:pPr>
              <w:spacing w:line="260" w:lineRule="atLeast"/>
              <w:ind w:right="14"/>
              <w:jc w:val="center"/>
              <w:rPr>
                <w:rFonts w:ascii="Browallia New" w:hAnsi="Browallia New" w:cs="Browallia New"/>
                <w:sz w:val="24"/>
                <w:szCs w:val="24"/>
              </w:rPr>
            </w:pPr>
          </w:p>
        </w:tc>
        <w:tc>
          <w:tcPr>
            <w:tcW w:w="237" w:type="dxa"/>
          </w:tcPr>
          <w:p w14:paraId="331EAB1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Pr>
          <w:p w14:paraId="3A96DF09"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8F726E6"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299" w:type="dxa"/>
            <w:gridSpan w:val="3"/>
          </w:tcPr>
          <w:p w14:paraId="4C9C1C19" w14:textId="6AD74FFC" w:rsidR="001B4C2D" w:rsidRPr="0077638C" w:rsidRDefault="001B4C2D" w:rsidP="00321DA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r>
              <w:rPr>
                <w:rFonts w:ascii="Browallia New" w:hAnsi="Browallia New" w:cs="Browallia New" w:hint="cs"/>
                <w:sz w:val="24"/>
                <w:szCs w:val="24"/>
                <w:cs/>
              </w:rPr>
              <w:t>ทางอ้อม</w:t>
            </w:r>
          </w:p>
        </w:tc>
      </w:tr>
      <w:tr w:rsidR="001B4C2D" w:rsidRPr="0077638C" w14:paraId="762C865E" w14:textId="77777777" w:rsidTr="002C2C9E">
        <w:tc>
          <w:tcPr>
            <w:tcW w:w="2250" w:type="dxa"/>
          </w:tcPr>
          <w:p w14:paraId="30D790FD"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70" w:type="dxa"/>
          </w:tcPr>
          <w:p w14:paraId="58E1F7A6"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Pr>
          <w:p w14:paraId="6FE68EEB" w14:textId="77777777" w:rsidR="001B4C2D" w:rsidRPr="0077638C" w:rsidRDefault="001B4C2D" w:rsidP="00321DAB">
            <w:pPr>
              <w:spacing w:line="260" w:lineRule="atLeast"/>
              <w:ind w:right="14"/>
              <w:jc w:val="center"/>
              <w:rPr>
                <w:rFonts w:ascii="Browallia New" w:hAnsi="Browallia New" w:cs="Browallia New"/>
                <w:sz w:val="24"/>
                <w:szCs w:val="24"/>
              </w:rPr>
            </w:pPr>
          </w:p>
        </w:tc>
        <w:tc>
          <w:tcPr>
            <w:tcW w:w="237" w:type="dxa"/>
          </w:tcPr>
          <w:p w14:paraId="7B05B19F"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Pr>
          <w:p w14:paraId="247C2277" w14:textId="77777777" w:rsidR="001B4C2D" w:rsidRPr="0077638C" w:rsidRDefault="001B4C2D" w:rsidP="00321DA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4942F2E4"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286CEF7E" w14:textId="77777777" w:rsidR="001B4C2D" w:rsidRPr="0077638C" w:rsidRDefault="001B4C2D" w:rsidP="00321DAB">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1B4C2D" w:rsidRPr="0077638C" w14:paraId="78DC9446" w14:textId="77777777" w:rsidTr="002C2C9E">
        <w:tc>
          <w:tcPr>
            <w:tcW w:w="2250" w:type="dxa"/>
            <w:tcBorders>
              <w:bottom w:val="single" w:sz="4" w:space="0" w:color="auto"/>
            </w:tcBorders>
          </w:tcPr>
          <w:p w14:paraId="252BBCEF"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9FBEF2C"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7113365C"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09195D4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2D1C88B8" w14:textId="77777777" w:rsidR="001B4C2D" w:rsidRPr="0077638C" w:rsidRDefault="001B4C2D" w:rsidP="00321DAB">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3AB5D475"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6CA46FA2" w14:textId="77777777" w:rsidR="001B4C2D" w:rsidRPr="0077638C" w:rsidRDefault="001B4C2D" w:rsidP="00321DA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Pr>
                <w:rFonts w:ascii="Browallia New" w:hAnsi="Browallia New" w:cs="Browallia New"/>
                <w:sz w:val="24"/>
                <w:szCs w:val="24"/>
              </w:rPr>
              <w:t>1</w:t>
            </w:r>
          </w:p>
        </w:tc>
        <w:tc>
          <w:tcPr>
            <w:tcW w:w="237" w:type="dxa"/>
          </w:tcPr>
          <w:p w14:paraId="7B5B7F9A" w14:textId="77777777" w:rsidR="001B4C2D" w:rsidRPr="0077638C" w:rsidRDefault="001B4C2D" w:rsidP="00321DAB">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03B2A90" w14:textId="77777777" w:rsidR="001B4C2D" w:rsidRPr="0077638C" w:rsidRDefault="001B4C2D" w:rsidP="00321DAB">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1B4C2D" w:rsidRPr="0077638C" w14:paraId="0CFF1B4E" w14:textId="77777777" w:rsidTr="002C2C9E">
        <w:tc>
          <w:tcPr>
            <w:tcW w:w="2250" w:type="dxa"/>
            <w:vAlign w:val="center"/>
          </w:tcPr>
          <w:p w14:paraId="700A150E" w14:textId="77777777" w:rsidR="001B4C2D" w:rsidRPr="0057108F" w:rsidRDefault="001B4C2D" w:rsidP="00EC55E1">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1B4C2D" w:rsidRPr="0057108F" w:rsidRDefault="001B4C2D" w:rsidP="00EC55E1">
            <w:pPr>
              <w:spacing w:line="80" w:lineRule="atLeast"/>
              <w:ind w:right="14"/>
              <w:rPr>
                <w:rFonts w:ascii="Browallia New" w:hAnsi="Browallia New" w:cs="Browallia New"/>
                <w:sz w:val="24"/>
                <w:szCs w:val="24"/>
              </w:rPr>
            </w:pPr>
          </w:p>
        </w:tc>
        <w:tc>
          <w:tcPr>
            <w:tcW w:w="2693" w:type="dxa"/>
            <w:vAlign w:val="center"/>
          </w:tcPr>
          <w:p w14:paraId="3E851F5C" w14:textId="77777777" w:rsidR="001B4C2D" w:rsidRPr="0057108F" w:rsidRDefault="001B4C2D" w:rsidP="00EC55E1">
            <w:pPr>
              <w:spacing w:line="260" w:lineRule="atLeast"/>
              <w:ind w:right="-24"/>
              <w:rPr>
                <w:rFonts w:ascii="Browallia New" w:hAnsi="Browallia New" w:cs="Browallia New"/>
                <w:sz w:val="24"/>
                <w:szCs w:val="24"/>
                <w:cs/>
              </w:rPr>
            </w:pPr>
          </w:p>
        </w:tc>
        <w:tc>
          <w:tcPr>
            <w:tcW w:w="237" w:type="dxa"/>
            <w:vAlign w:val="center"/>
          </w:tcPr>
          <w:p w14:paraId="1410D9E7" w14:textId="77777777" w:rsidR="001B4C2D" w:rsidRPr="0057108F" w:rsidRDefault="001B4C2D" w:rsidP="00EC55E1">
            <w:pPr>
              <w:spacing w:line="80" w:lineRule="atLeast"/>
              <w:ind w:right="14"/>
              <w:rPr>
                <w:rFonts w:ascii="Browallia New" w:hAnsi="Browallia New" w:cs="Browallia New"/>
                <w:sz w:val="24"/>
                <w:szCs w:val="24"/>
                <w:highlight w:val="yellow"/>
              </w:rPr>
            </w:pPr>
          </w:p>
        </w:tc>
        <w:tc>
          <w:tcPr>
            <w:tcW w:w="1254" w:type="dxa"/>
            <w:vAlign w:val="center"/>
          </w:tcPr>
          <w:p w14:paraId="65841F59" w14:textId="77777777" w:rsidR="001B4C2D" w:rsidRPr="0057108F" w:rsidRDefault="001B4C2D" w:rsidP="00EC55E1">
            <w:pPr>
              <w:spacing w:line="260" w:lineRule="atLeast"/>
              <w:ind w:right="14"/>
              <w:rPr>
                <w:rFonts w:ascii="Browallia New" w:hAnsi="Browallia New" w:cs="Browallia New"/>
                <w:sz w:val="24"/>
                <w:szCs w:val="24"/>
                <w:cs/>
              </w:rPr>
            </w:pPr>
          </w:p>
        </w:tc>
        <w:tc>
          <w:tcPr>
            <w:tcW w:w="240" w:type="dxa"/>
            <w:vAlign w:val="center"/>
          </w:tcPr>
          <w:p w14:paraId="18B38E86" w14:textId="77777777" w:rsidR="001B4C2D" w:rsidRPr="0057108F" w:rsidRDefault="001B4C2D" w:rsidP="00EC55E1">
            <w:pPr>
              <w:spacing w:line="80" w:lineRule="atLeast"/>
              <w:ind w:right="14"/>
              <w:jc w:val="right"/>
              <w:rPr>
                <w:rFonts w:ascii="Browallia New" w:hAnsi="Browallia New" w:cs="Browallia New"/>
                <w:sz w:val="24"/>
                <w:szCs w:val="24"/>
              </w:rPr>
            </w:pPr>
          </w:p>
        </w:tc>
        <w:tc>
          <w:tcPr>
            <w:tcW w:w="1023" w:type="dxa"/>
            <w:vAlign w:val="center"/>
          </w:tcPr>
          <w:p w14:paraId="3B6F6174" w14:textId="77777777" w:rsidR="001B4C2D" w:rsidRPr="0057108F" w:rsidRDefault="001B4C2D" w:rsidP="00EC55E1">
            <w:pPr>
              <w:spacing w:line="80" w:lineRule="atLeast"/>
              <w:ind w:right="14"/>
              <w:jc w:val="center"/>
              <w:rPr>
                <w:rFonts w:ascii="Browallia New" w:hAnsi="Browallia New" w:cs="Browallia New"/>
                <w:sz w:val="24"/>
                <w:szCs w:val="24"/>
                <w:cs/>
              </w:rPr>
            </w:pPr>
          </w:p>
        </w:tc>
        <w:tc>
          <w:tcPr>
            <w:tcW w:w="237" w:type="dxa"/>
            <w:vAlign w:val="center"/>
          </w:tcPr>
          <w:p w14:paraId="3AFA7083" w14:textId="77777777" w:rsidR="001B4C2D" w:rsidRPr="0057108F" w:rsidRDefault="001B4C2D" w:rsidP="00EC55E1">
            <w:pPr>
              <w:spacing w:line="260" w:lineRule="atLeast"/>
              <w:ind w:right="14"/>
              <w:jc w:val="right"/>
              <w:rPr>
                <w:rFonts w:ascii="Browallia New" w:hAnsi="Browallia New" w:cs="Browallia New"/>
                <w:sz w:val="24"/>
                <w:szCs w:val="24"/>
              </w:rPr>
            </w:pPr>
          </w:p>
        </w:tc>
        <w:tc>
          <w:tcPr>
            <w:tcW w:w="1039" w:type="dxa"/>
            <w:vAlign w:val="center"/>
          </w:tcPr>
          <w:p w14:paraId="34BB3578" w14:textId="77777777" w:rsidR="001B4C2D" w:rsidRPr="0057108F" w:rsidRDefault="001B4C2D"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4DE427B8" w14:textId="77777777" w:rsidTr="002C2C9E">
        <w:tc>
          <w:tcPr>
            <w:tcW w:w="2250" w:type="dxa"/>
            <w:vAlign w:val="center"/>
          </w:tcPr>
          <w:p w14:paraId="381AE762" w14:textId="5FDBE254" w:rsidR="00EC55E1" w:rsidRPr="0057108F" w:rsidRDefault="00EC55E1" w:rsidP="00EC55E1">
            <w:pPr>
              <w:spacing w:line="260" w:lineRule="atLeast"/>
              <w:ind w:right="14"/>
              <w:rPr>
                <w:rFonts w:ascii="Browallia New" w:hAnsi="Browallia New" w:cs="Browallia New"/>
                <w:b/>
                <w:sz w:val="24"/>
                <w:szCs w:val="24"/>
              </w:rPr>
            </w:pPr>
            <w:r w:rsidRPr="0057108F">
              <w:rPr>
                <w:rFonts w:ascii="Browallia New" w:hAnsi="Browallia New" w:cs="Browallia New"/>
                <w:sz w:val="24"/>
                <w:szCs w:val="24"/>
                <w:u w:val="single"/>
                <w:cs/>
              </w:rPr>
              <w:t>บริษัทย่อยทางอ้อม</w:t>
            </w:r>
          </w:p>
        </w:tc>
        <w:tc>
          <w:tcPr>
            <w:tcW w:w="270" w:type="dxa"/>
            <w:vAlign w:val="center"/>
          </w:tcPr>
          <w:p w14:paraId="7B2B59C3"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491F92C3" w14:textId="77777777" w:rsidR="00EC55E1" w:rsidRPr="0057108F" w:rsidRDefault="00EC55E1" w:rsidP="00EC55E1">
            <w:pPr>
              <w:spacing w:line="260" w:lineRule="atLeast"/>
              <w:ind w:right="-24"/>
              <w:rPr>
                <w:rFonts w:ascii="Browallia New" w:hAnsi="Browallia New" w:cs="Browallia New"/>
                <w:sz w:val="24"/>
                <w:szCs w:val="24"/>
                <w:cs/>
              </w:rPr>
            </w:pPr>
          </w:p>
        </w:tc>
        <w:tc>
          <w:tcPr>
            <w:tcW w:w="237" w:type="dxa"/>
            <w:vAlign w:val="center"/>
          </w:tcPr>
          <w:p w14:paraId="5B4E25AB"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6008015D" w14:textId="77777777" w:rsidR="00EC55E1" w:rsidRPr="0057108F" w:rsidRDefault="00EC55E1" w:rsidP="00EC55E1">
            <w:pPr>
              <w:spacing w:line="260" w:lineRule="atLeast"/>
              <w:ind w:right="14"/>
              <w:rPr>
                <w:rFonts w:ascii="Browallia New" w:hAnsi="Browallia New" w:cs="Browallia New"/>
                <w:sz w:val="24"/>
                <w:szCs w:val="24"/>
                <w:cs/>
              </w:rPr>
            </w:pPr>
          </w:p>
        </w:tc>
        <w:tc>
          <w:tcPr>
            <w:tcW w:w="240" w:type="dxa"/>
            <w:vAlign w:val="center"/>
          </w:tcPr>
          <w:p w14:paraId="2E292A5F"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1023" w:type="dxa"/>
            <w:vAlign w:val="center"/>
          </w:tcPr>
          <w:p w14:paraId="7C4B5354" w14:textId="77777777" w:rsidR="00EC55E1" w:rsidRPr="0057108F" w:rsidRDefault="00EC55E1" w:rsidP="00EC55E1">
            <w:pPr>
              <w:spacing w:line="80" w:lineRule="atLeast"/>
              <w:ind w:right="14"/>
              <w:jc w:val="center"/>
              <w:rPr>
                <w:rFonts w:ascii="Browallia New" w:hAnsi="Browallia New" w:cs="Browallia New"/>
                <w:sz w:val="24"/>
                <w:szCs w:val="24"/>
                <w:cs/>
              </w:rPr>
            </w:pPr>
          </w:p>
        </w:tc>
        <w:tc>
          <w:tcPr>
            <w:tcW w:w="237" w:type="dxa"/>
            <w:vAlign w:val="center"/>
          </w:tcPr>
          <w:p w14:paraId="70C8AF08"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39" w:type="dxa"/>
            <w:vAlign w:val="center"/>
          </w:tcPr>
          <w:p w14:paraId="5DEFA6F0" w14:textId="77777777"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0E5D8947" w14:textId="77777777" w:rsidTr="002C2C9E">
        <w:tc>
          <w:tcPr>
            <w:tcW w:w="2250" w:type="dxa"/>
            <w:vAlign w:val="center"/>
          </w:tcPr>
          <w:p w14:paraId="63B4323E" w14:textId="5C6FD81D" w:rsidR="00EC55E1" w:rsidRPr="0057108F" w:rsidRDefault="00EC55E1" w:rsidP="00EC55E1">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Hus Mark AB</w:t>
            </w:r>
          </w:p>
        </w:tc>
        <w:tc>
          <w:tcPr>
            <w:tcW w:w="270" w:type="dxa"/>
            <w:vAlign w:val="center"/>
          </w:tcPr>
          <w:p w14:paraId="12F8648B"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5E35F12D" w14:textId="4B2A0180" w:rsidR="00EC55E1" w:rsidRPr="0057108F" w:rsidRDefault="00EC55E1" w:rsidP="00EC55E1">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56722C87"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7523276F" w14:textId="01055363" w:rsidR="00EC55E1" w:rsidRPr="0057108F" w:rsidRDefault="00EC55E1" w:rsidP="00EC55E1">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60ACB8D8"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1023" w:type="dxa"/>
            <w:vAlign w:val="center"/>
          </w:tcPr>
          <w:p w14:paraId="5D3C297B" w14:textId="6B76BADF" w:rsidR="00EC55E1" w:rsidRPr="0057108F" w:rsidRDefault="00EC55E1" w:rsidP="00EC55E1">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rPr>
              <w:t>75.25</w:t>
            </w:r>
          </w:p>
        </w:tc>
        <w:tc>
          <w:tcPr>
            <w:tcW w:w="237" w:type="dxa"/>
          </w:tcPr>
          <w:p w14:paraId="68104CEA"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39" w:type="dxa"/>
            <w:vAlign w:val="center"/>
          </w:tcPr>
          <w:p w14:paraId="5463A92A" w14:textId="2AE56998"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sidRPr="0057108F">
              <w:rPr>
                <w:rFonts w:ascii="Browallia New" w:hAnsi="Browallia New" w:cs="Browallia New"/>
                <w:sz w:val="24"/>
                <w:szCs w:val="24"/>
                <w:cs/>
              </w:rPr>
              <w:t>75.25</w:t>
            </w:r>
          </w:p>
        </w:tc>
      </w:tr>
      <w:tr w:rsidR="00EC55E1" w:rsidRPr="0077638C" w14:paraId="7622901D" w14:textId="77777777" w:rsidTr="002C2C9E">
        <w:tc>
          <w:tcPr>
            <w:tcW w:w="2250" w:type="dxa"/>
            <w:vAlign w:val="center"/>
          </w:tcPr>
          <w:p w14:paraId="47650023" w14:textId="062EA4E9" w:rsidR="00EC55E1" w:rsidRPr="0057108F" w:rsidRDefault="007354FC" w:rsidP="00EC55E1">
            <w:pPr>
              <w:spacing w:line="260" w:lineRule="atLeast"/>
              <w:ind w:right="14"/>
              <w:rPr>
                <w:rFonts w:ascii="Browallia New" w:hAnsi="Browallia New" w:cs="Browallia New"/>
                <w:b/>
                <w:sz w:val="24"/>
                <w:szCs w:val="24"/>
              </w:rPr>
            </w:pPr>
            <w:r>
              <w:rPr>
                <w:rFonts w:ascii="Browallia New" w:hAnsi="Browallia New" w:cs="Browallia New" w:hint="cs"/>
                <w:sz w:val="24"/>
                <w:szCs w:val="24"/>
                <w:cs/>
              </w:rPr>
              <w:t xml:space="preserve">   </w:t>
            </w:r>
            <w:r w:rsidR="0057108F" w:rsidRPr="0057108F">
              <w:rPr>
                <w:rFonts w:ascii="Browallia New" w:hAnsi="Browallia New" w:cs="Browallia New"/>
                <w:sz w:val="24"/>
                <w:szCs w:val="24"/>
                <w:cs/>
              </w:rPr>
              <w:t xml:space="preserve">(ถือโดย </w:t>
            </w:r>
            <w:r w:rsidR="0057108F" w:rsidRPr="0057108F">
              <w:rPr>
                <w:rFonts w:ascii="Browallia New" w:hAnsi="Browallia New" w:cs="Browallia New"/>
                <w:sz w:val="24"/>
                <w:szCs w:val="24"/>
              </w:rPr>
              <w:t xml:space="preserve">C4 Hus AB </w:t>
            </w:r>
            <w:r w:rsidR="0057108F" w:rsidRPr="0057108F">
              <w:rPr>
                <w:rFonts w:ascii="Browallia New" w:hAnsi="Browallia New" w:cs="Browallia New"/>
                <w:sz w:val="24"/>
                <w:szCs w:val="24"/>
                <w:cs/>
              </w:rPr>
              <w:t xml:space="preserve">ร้อยละ </w:t>
            </w:r>
          </w:p>
        </w:tc>
        <w:tc>
          <w:tcPr>
            <w:tcW w:w="270" w:type="dxa"/>
            <w:vAlign w:val="center"/>
          </w:tcPr>
          <w:p w14:paraId="08C326DE" w14:textId="77777777" w:rsidR="00EC55E1" w:rsidRPr="0057108F" w:rsidRDefault="00EC55E1" w:rsidP="00EC55E1">
            <w:pPr>
              <w:spacing w:line="80" w:lineRule="atLeast"/>
              <w:ind w:right="14"/>
              <w:rPr>
                <w:rFonts w:ascii="Browallia New" w:hAnsi="Browallia New" w:cs="Browallia New"/>
                <w:sz w:val="24"/>
                <w:szCs w:val="24"/>
              </w:rPr>
            </w:pPr>
          </w:p>
        </w:tc>
        <w:tc>
          <w:tcPr>
            <w:tcW w:w="2693" w:type="dxa"/>
            <w:vAlign w:val="center"/>
          </w:tcPr>
          <w:p w14:paraId="41B6D88F" w14:textId="77777777" w:rsidR="00EC55E1" w:rsidRPr="0057108F" w:rsidRDefault="00EC55E1" w:rsidP="00EC55E1">
            <w:pPr>
              <w:spacing w:line="260" w:lineRule="atLeast"/>
              <w:ind w:right="-24"/>
              <w:rPr>
                <w:rFonts w:ascii="Browallia New" w:hAnsi="Browallia New" w:cs="Browallia New"/>
                <w:sz w:val="24"/>
                <w:szCs w:val="24"/>
                <w:cs/>
              </w:rPr>
            </w:pPr>
          </w:p>
        </w:tc>
        <w:tc>
          <w:tcPr>
            <w:tcW w:w="237" w:type="dxa"/>
            <w:vAlign w:val="center"/>
          </w:tcPr>
          <w:p w14:paraId="1E9EAB7C" w14:textId="77777777" w:rsidR="00EC55E1" w:rsidRPr="0057108F"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48257D1A" w14:textId="77777777" w:rsidR="00EC55E1" w:rsidRPr="0057108F" w:rsidRDefault="00EC55E1" w:rsidP="00EC55E1">
            <w:pPr>
              <w:spacing w:line="260" w:lineRule="atLeast"/>
              <w:ind w:right="14"/>
              <w:rPr>
                <w:rFonts w:ascii="Browallia New" w:hAnsi="Browallia New" w:cs="Browallia New"/>
                <w:sz w:val="24"/>
                <w:szCs w:val="24"/>
                <w:cs/>
              </w:rPr>
            </w:pPr>
          </w:p>
        </w:tc>
        <w:tc>
          <w:tcPr>
            <w:tcW w:w="240" w:type="dxa"/>
            <w:vAlign w:val="center"/>
          </w:tcPr>
          <w:p w14:paraId="613D2C1B" w14:textId="77777777" w:rsidR="00EC55E1" w:rsidRPr="0057108F" w:rsidRDefault="00EC55E1" w:rsidP="00EC55E1">
            <w:pPr>
              <w:spacing w:line="80" w:lineRule="atLeast"/>
              <w:ind w:right="14"/>
              <w:jc w:val="right"/>
              <w:rPr>
                <w:rFonts w:ascii="Browallia New" w:hAnsi="Browallia New" w:cs="Browallia New"/>
                <w:sz w:val="24"/>
                <w:szCs w:val="24"/>
              </w:rPr>
            </w:pPr>
          </w:p>
        </w:tc>
        <w:tc>
          <w:tcPr>
            <w:tcW w:w="1023" w:type="dxa"/>
            <w:vAlign w:val="center"/>
          </w:tcPr>
          <w:p w14:paraId="02D1E39A" w14:textId="77777777" w:rsidR="00EC55E1" w:rsidRPr="0057108F" w:rsidRDefault="00EC55E1" w:rsidP="00EC55E1">
            <w:pPr>
              <w:spacing w:line="80" w:lineRule="atLeast"/>
              <w:ind w:right="14"/>
              <w:jc w:val="center"/>
              <w:rPr>
                <w:rFonts w:ascii="Browallia New" w:hAnsi="Browallia New" w:cs="Browallia New"/>
                <w:sz w:val="24"/>
                <w:szCs w:val="24"/>
                <w:cs/>
              </w:rPr>
            </w:pPr>
          </w:p>
        </w:tc>
        <w:tc>
          <w:tcPr>
            <w:tcW w:w="237" w:type="dxa"/>
            <w:vAlign w:val="center"/>
          </w:tcPr>
          <w:p w14:paraId="49152B9D" w14:textId="77777777" w:rsidR="00EC55E1" w:rsidRPr="0057108F" w:rsidRDefault="00EC55E1" w:rsidP="00EC55E1">
            <w:pPr>
              <w:spacing w:line="260" w:lineRule="atLeast"/>
              <w:ind w:right="14"/>
              <w:jc w:val="right"/>
              <w:rPr>
                <w:rFonts w:ascii="Browallia New" w:hAnsi="Browallia New" w:cs="Browallia New"/>
                <w:sz w:val="24"/>
                <w:szCs w:val="24"/>
              </w:rPr>
            </w:pPr>
          </w:p>
        </w:tc>
        <w:tc>
          <w:tcPr>
            <w:tcW w:w="1039" w:type="dxa"/>
            <w:vAlign w:val="center"/>
          </w:tcPr>
          <w:p w14:paraId="4C37075E" w14:textId="77777777" w:rsidR="00EC55E1" w:rsidRPr="0057108F"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13108143" w14:textId="77777777" w:rsidTr="002C2C9E">
        <w:tc>
          <w:tcPr>
            <w:tcW w:w="2250" w:type="dxa"/>
            <w:vAlign w:val="center"/>
          </w:tcPr>
          <w:p w14:paraId="04298FAA" w14:textId="34C946D0" w:rsidR="0057108F" w:rsidRPr="0057108F" w:rsidRDefault="0057108F" w:rsidP="00EC55E1">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49792195" w14:textId="77777777" w:rsidR="0057108F" w:rsidRPr="0057108F" w:rsidRDefault="0057108F" w:rsidP="00EC55E1">
            <w:pPr>
              <w:spacing w:line="80" w:lineRule="atLeast"/>
              <w:ind w:right="14"/>
              <w:rPr>
                <w:rFonts w:ascii="Browallia New" w:hAnsi="Browallia New" w:cs="Browallia New"/>
                <w:sz w:val="24"/>
                <w:szCs w:val="24"/>
              </w:rPr>
            </w:pPr>
          </w:p>
        </w:tc>
        <w:tc>
          <w:tcPr>
            <w:tcW w:w="2693" w:type="dxa"/>
            <w:vAlign w:val="center"/>
          </w:tcPr>
          <w:p w14:paraId="470A2D24" w14:textId="77777777" w:rsidR="0057108F" w:rsidRPr="0057108F" w:rsidRDefault="0057108F" w:rsidP="00EC55E1">
            <w:pPr>
              <w:spacing w:line="260" w:lineRule="atLeast"/>
              <w:ind w:right="-24"/>
              <w:rPr>
                <w:rFonts w:ascii="Browallia New" w:hAnsi="Browallia New" w:cs="Browallia New"/>
                <w:sz w:val="24"/>
                <w:szCs w:val="24"/>
                <w:cs/>
              </w:rPr>
            </w:pPr>
          </w:p>
        </w:tc>
        <w:tc>
          <w:tcPr>
            <w:tcW w:w="237" w:type="dxa"/>
            <w:vAlign w:val="center"/>
          </w:tcPr>
          <w:p w14:paraId="6C729A03" w14:textId="77777777" w:rsidR="0057108F" w:rsidRPr="0057108F" w:rsidRDefault="0057108F" w:rsidP="00EC55E1">
            <w:pPr>
              <w:spacing w:line="80" w:lineRule="atLeast"/>
              <w:ind w:right="14"/>
              <w:rPr>
                <w:rFonts w:ascii="Browallia New" w:hAnsi="Browallia New" w:cs="Browallia New"/>
                <w:sz w:val="24"/>
                <w:szCs w:val="24"/>
                <w:highlight w:val="yellow"/>
              </w:rPr>
            </w:pPr>
          </w:p>
        </w:tc>
        <w:tc>
          <w:tcPr>
            <w:tcW w:w="1254" w:type="dxa"/>
            <w:vAlign w:val="center"/>
          </w:tcPr>
          <w:p w14:paraId="038B606D" w14:textId="77777777" w:rsidR="0057108F" w:rsidRPr="0057108F" w:rsidRDefault="0057108F" w:rsidP="00EC55E1">
            <w:pPr>
              <w:spacing w:line="260" w:lineRule="atLeast"/>
              <w:ind w:right="14"/>
              <w:rPr>
                <w:rFonts w:ascii="Browallia New" w:hAnsi="Browallia New" w:cs="Browallia New"/>
                <w:sz w:val="24"/>
                <w:szCs w:val="24"/>
                <w:cs/>
              </w:rPr>
            </w:pPr>
          </w:p>
        </w:tc>
        <w:tc>
          <w:tcPr>
            <w:tcW w:w="240" w:type="dxa"/>
            <w:vAlign w:val="center"/>
          </w:tcPr>
          <w:p w14:paraId="14FEE87A" w14:textId="77777777" w:rsidR="0057108F" w:rsidRPr="0057108F" w:rsidRDefault="0057108F" w:rsidP="00EC55E1">
            <w:pPr>
              <w:spacing w:line="80" w:lineRule="atLeast"/>
              <w:ind w:right="14"/>
              <w:jc w:val="right"/>
              <w:rPr>
                <w:rFonts w:ascii="Browallia New" w:hAnsi="Browallia New" w:cs="Browallia New"/>
                <w:sz w:val="24"/>
                <w:szCs w:val="24"/>
              </w:rPr>
            </w:pPr>
          </w:p>
        </w:tc>
        <w:tc>
          <w:tcPr>
            <w:tcW w:w="1023" w:type="dxa"/>
            <w:vAlign w:val="center"/>
          </w:tcPr>
          <w:p w14:paraId="1229509D" w14:textId="77777777" w:rsidR="0057108F" w:rsidRPr="0057108F" w:rsidRDefault="0057108F" w:rsidP="00EC55E1">
            <w:pPr>
              <w:spacing w:line="80" w:lineRule="atLeast"/>
              <w:ind w:right="14"/>
              <w:jc w:val="center"/>
              <w:rPr>
                <w:rFonts w:ascii="Browallia New" w:hAnsi="Browallia New" w:cs="Browallia New"/>
                <w:sz w:val="24"/>
                <w:szCs w:val="24"/>
                <w:cs/>
              </w:rPr>
            </w:pPr>
          </w:p>
        </w:tc>
        <w:tc>
          <w:tcPr>
            <w:tcW w:w="237" w:type="dxa"/>
            <w:vAlign w:val="center"/>
          </w:tcPr>
          <w:p w14:paraId="560644AA" w14:textId="77777777" w:rsidR="0057108F" w:rsidRPr="0057108F" w:rsidRDefault="0057108F" w:rsidP="00EC55E1">
            <w:pPr>
              <w:spacing w:line="260" w:lineRule="atLeast"/>
              <w:ind w:right="14"/>
              <w:jc w:val="right"/>
              <w:rPr>
                <w:rFonts w:ascii="Browallia New" w:hAnsi="Browallia New" w:cs="Browallia New"/>
                <w:sz w:val="24"/>
                <w:szCs w:val="24"/>
              </w:rPr>
            </w:pPr>
          </w:p>
        </w:tc>
        <w:tc>
          <w:tcPr>
            <w:tcW w:w="1039" w:type="dxa"/>
            <w:vAlign w:val="center"/>
          </w:tcPr>
          <w:p w14:paraId="49851F59" w14:textId="77777777" w:rsidR="0057108F" w:rsidRPr="0057108F" w:rsidRDefault="0057108F"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EC55E1" w:rsidRPr="0077638C" w14:paraId="7107F85B" w14:textId="77777777" w:rsidTr="002C2C9E">
        <w:tc>
          <w:tcPr>
            <w:tcW w:w="2250" w:type="dxa"/>
            <w:vAlign w:val="center"/>
          </w:tcPr>
          <w:p w14:paraId="0DD6CE7C" w14:textId="77777777" w:rsidR="00EC55E1" w:rsidRPr="0077638C" w:rsidRDefault="00EC55E1" w:rsidP="00EC55E1">
            <w:pPr>
              <w:spacing w:line="260" w:lineRule="atLeast"/>
              <w:ind w:right="14"/>
              <w:rPr>
                <w:rFonts w:ascii="Browallia New" w:hAnsi="Browallia New" w:cs="Browallia New"/>
                <w:b/>
                <w:sz w:val="24"/>
                <w:szCs w:val="24"/>
              </w:rPr>
            </w:pPr>
          </w:p>
        </w:tc>
        <w:tc>
          <w:tcPr>
            <w:tcW w:w="270" w:type="dxa"/>
            <w:vAlign w:val="center"/>
          </w:tcPr>
          <w:p w14:paraId="04BC1071" w14:textId="77777777" w:rsidR="00EC55E1" w:rsidRPr="0077638C" w:rsidRDefault="00EC55E1" w:rsidP="00EC55E1">
            <w:pPr>
              <w:spacing w:line="80" w:lineRule="atLeast"/>
              <w:ind w:right="14"/>
              <w:rPr>
                <w:rFonts w:ascii="Browallia New" w:hAnsi="Browallia New" w:cs="Browallia New"/>
                <w:sz w:val="24"/>
                <w:szCs w:val="24"/>
              </w:rPr>
            </w:pPr>
          </w:p>
        </w:tc>
        <w:tc>
          <w:tcPr>
            <w:tcW w:w="2693" w:type="dxa"/>
            <w:vAlign w:val="center"/>
          </w:tcPr>
          <w:p w14:paraId="3DCF64AA" w14:textId="77777777" w:rsidR="00EC55E1" w:rsidRPr="0077638C" w:rsidRDefault="00EC55E1" w:rsidP="00EC55E1">
            <w:pPr>
              <w:spacing w:line="260" w:lineRule="atLeast"/>
              <w:ind w:right="-24"/>
              <w:rPr>
                <w:rFonts w:ascii="Browallia New" w:hAnsi="Browallia New" w:cs="Browallia New"/>
                <w:sz w:val="24"/>
                <w:szCs w:val="24"/>
                <w:cs/>
              </w:rPr>
            </w:pPr>
          </w:p>
        </w:tc>
        <w:tc>
          <w:tcPr>
            <w:tcW w:w="237" w:type="dxa"/>
            <w:vAlign w:val="center"/>
          </w:tcPr>
          <w:p w14:paraId="5855AEA4" w14:textId="77777777" w:rsidR="00EC55E1" w:rsidRPr="0077638C" w:rsidRDefault="00EC55E1" w:rsidP="00EC55E1">
            <w:pPr>
              <w:spacing w:line="80" w:lineRule="atLeast"/>
              <w:ind w:right="14"/>
              <w:rPr>
                <w:rFonts w:ascii="Browallia New" w:hAnsi="Browallia New" w:cs="Browallia New"/>
                <w:sz w:val="24"/>
                <w:szCs w:val="24"/>
                <w:highlight w:val="yellow"/>
              </w:rPr>
            </w:pPr>
          </w:p>
        </w:tc>
        <w:tc>
          <w:tcPr>
            <w:tcW w:w="1254" w:type="dxa"/>
            <w:vAlign w:val="center"/>
          </w:tcPr>
          <w:p w14:paraId="6A199E18" w14:textId="77777777" w:rsidR="00EC55E1" w:rsidRPr="0077638C" w:rsidRDefault="00EC55E1" w:rsidP="00EC55E1">
            <w:pPr>
              <w:spacing w:line="260" w:lineRule="atLeast"/>
              <w:ind w:right="14"/>
              <w:rPr>
                <w:rFonts w:ascii="Browallia New" w:hAnsi="Browallia New" w:cs="Browallia New"/>
                <w:sz w:val="24"/>
                <w:szCs w:val="24"/>
                <w:cs/>
              </w:rPr>
            </w:pPr>
          </w:p>
        </w:tc>
        <w:tc>
          <w:tcPr>
            <w:tcW w:w="240" w:type="dxa"/>
            <w:vAlign w:val="center"/>
          </w:tcPr>
          <w:p w14:paraId="73D2FAB9" w14:textId="77777777" w:rsidR="00EC55E1" w:rsidRPr="0077638C" w:rsidRDefault="00EC55E1" w:rsidP="00EC55E1">
            <w:pPr>
              <w:spacing w:line="80" w:lineRule="atLeast"/>
              <w:ind w:right="14"/>
              <w:jc w:val="right"/>
              <w:rPr>
                <w:rFonts w:ascii="Browallia New" w:hAnsi="Browallia New" w:cs="Browallia New"/>
                <w:sz w:val="24"/>
                <w:szCs w:val="24"/>
              </w:rPr>
            </w:pPr>
          </w:p>
        </w:tc>
        <w:tc>
          <w:tcPr>
            <w:tcW w:w="1023" w:type="dxa"/>
            <w:vAlign w:val="center"/>
          </w:tcPr>
          <w:p w14:paraId="7FE97CA5" w14:textId="77777777" w:rsidR="00EC55E1" w:rsidRPr="0077638C" w:rsidRDefault="00EC55E1" w:rsidP="00EC55E1">
            <w:pPr>
              <w:spacing w:line="80" w:lineRule="atLeast"/>
              <w:ind w:right="14"/>
              <w:jc w:val="center"/>
              <w:rPr>
                <w:rFonts w:ascii="Browallia New" w:hAnsi="Browallia New" w:cs="Browallia New"/>
                <w:sz w:val="24"/>
                <w:szCs w:val="24"/>
                <w:cs/>
              </w:rPr>
            </w:pPr>
          </w:p>
        </w:tc>
        <w:tc>
          <w:tcPr>
            <w:tcW w:w="237" w:type="dxa"/>
            <w:vAlign w:val="center"/>
          </w:tcPr>
          <w:p w14:paraId="3B5FC672" w14:textId="77777777" w:rsidR="00EC55E1" w:rsidRPr="0077638C" w:rsidRDefault="00EC55E1" w:rsidP="00EC55E1">
            <w:pPr>
              <w:spacing w:line="260" w:lineRule="atLeast"/>
              <w:ind w:right="14"/>
              <w:jc w:val="right"/>
              <w:rPr>
                <w:rFonts w:ascii="Browallia New" w:hAnsi="Browallia New" w:cs="Browallia New"/>
                <w:sz w:val="24"/>
                <w:szCs w:val="24"/>
              </w:rPr>
            </w:pPr>
          </w:p>
        </w:tc>
        <w:tc>
          <w:tcPr>
            <w:tcW w:w="1039" w:type="dxa"/>
            <w:vAlign w:val="center"/>
          </w:tcPr>
          <w:p w14:paraId="644CCAAB" w14:textId="77777777" w:rsidR="00EC55E1" w:rsidRPr="0077638C" w:rsidRDefault="00EC55E1" w:rsidP="00EC55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50256804" w14:textId="77777777" w:rsidTr="002C2C9E">
        <w:tc>
          <w:tcPr>
            <w:tcW w:w="2250" w:type="dxa"/>
            <w:vAlign w:val="center"/>
          </w:tcPr>
          <w:p w14:paraId="4E6567D9" w14:textId="6DEEE61C"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Forvaltning AB</w:t>
            </w:r>
          </w:p>
        </w:tc>
        <w:tc>
          <w:tcPr>
            <w:tcW w:w="270" w:type="dxa"/>
            <w:vAlign w:val="center"/>
          </w:tcPr>
          <w:p w14:paraId="234DD42A"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7BD10B0C" w14:textId="28574837" w:rsidR="0057108F" w:rsidRPr="0057108F" w:rsidRDefault="0057108F" w:rsidP="0057108F">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1DA1C99E"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62C0686C" w14:textId="05EA28B8"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0A72CFA7"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7194FA07" w14:textId="55EA6F24" w:rsidR="0057108F" w:rsidRPr="0057108F" w:rsidRDefault="0057108F" w:rsidP="0057108F">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rPr>
              <w:t>75.25</w:t>
            </w:r>
          </w:p>
        </w:tc>
        <w:tc>
          <w:tcPr>
            <w:tcW w:w="237" w:type="dxa"/>
          </w:tcPr>
          <w:p w14:paraId="7B48DFD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35C13545" w14:textId="0061D20A"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sidRPr="0057108F">
              <w:rPr>
                <w:rFonts w:ascii="Browallia New" w:hAnsi="Browallia New" w:cs="Browallia New"/>
                <w:sz w:val="24"/>
                <w:szCs w:val="24"/>
                <w:cs/>
              </w:rPr>
              <w:t>75.25</w:t>
            </w:r>
          </w:p>
        </w:tc>
      </w:tr>
      <w:tr w:rsidR="0057108F" w:rsidRPr="0077638C" w14:paraId="27D138F3" w14:textId="77777777" w:rsidTr="002C2C9E">
        <w:tc>
          <w:tcPr>
            <w:tcW w:w="2250" w:type="dxa"/>
            <w:vAlign w:val="center"/>
          </w:tcPr>
          <w:p w14:paraId="13F4F537" w14:textId="5F55C164"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376FF980"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5DC37805"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2EE02D76"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693CD2F1"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5D7567E7"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7C1FE886" w14:textId="77777777" w:rsidR="0057108F" w:rsidRPr="0057108F" w:rsidRDefault="0057108F" w:rsidP="0057108F">
            <w:pPr>
              <w:spacing w:line="80" w:lineRule="atLeast"/>
              <w:ind w:right="14"/>
              <w:jc w:val="center"/>
              <w:rPr>
                <w:rFonts w:ascii="Browallia New" w:hAnsi="Browallia New" w:cs="Browallia New"/>
                <w:sz w:val="24"/>
                <w:szCs w:val="24"/>
                <w:cs/>
              </w:rPr>
            </w:pPr>
          </w:p>
        </w:tc>
        <w:tc>
          <w:tcPr>
            <w:tcW w:w="237" w:type="dxa"/>
            <w:vAlign w:val="center"/>
          </w:tcPr>
          <w:p w14:paraId="6F285430"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7932AAD9"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586D87DC" w14:textId="77777777" w:rsidTr="002C2C9E">
        <w:tc>
          <w:tcPr>
            <w:tcW w:w="2250" w:type="dxa"/>
            <w:vAlign w:val="center"/>
          </w:tcPr>
          <w:p w14:paraId="4DE6A56F" w14:textId="62BAA38B" w:rsidR="0057108F" w:rsidRPr="0057108F" w:rsidRDefault="0057108F" w:rsidP="0057108F">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2465812C"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65193366"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12D5B5A9"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2BA6D390"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3A0EF382"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6AA0A4E8" w14:textId="77777777" w:rsidR="0057108F" w:rsidRPr="0057108F" w:rsidRDefault="0057108F" w:rsidP="0057108F">
            <w:pPr>
              <w:spacing w:line="80" w:lineRule="atLeast"/>
              <w:ind w:right="14"/>
              <w:jc w:val="center"/>
              <w:rPr>
                <w:rFonts w:ascii="Browallia New" w:hAnsi="Browallia New" w:cs="Browallia New"/>
                <w:sz w:val="24"/>
                <w:szCs w:val="24"/>
                <w:cs/>
              </w:rPr>
            </w:pPr>
          </w:p>
        </w:tc>
        <w:tc>
          <w:tcPr>
            <w:tcW w:w="237" w:type="dxa"/>
            <w:vAlign w:val="center"/>
          </w:tcPr>
          <w:p w14:paraId="2FE33A97"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3B4B7252"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7354FC" w:rsidRPr="0077638C" w14:paraId="30C91476" w14:textId="77777777" w:rsidTr="002C2C9E">
        <w:tc>
          <w:tcPr>
            <w:tcW w:w="2250" w:type="dxa"/>
            <w:vAlign w:val="center"/>
          </w:tcPr>
          <w:p w14:paraId="082835E6" w14:textId="77777777" w:rsidR="007354FC" w:rsidRPr="0057108F" w:rsidRDefault="007354FC" w:rsidP="0057108F">
            <w:pPr>
              <w:spacing w:line="260" w:lineRule="atLeast"/>
              <w:ind w:right="14"/>
              <w:rPr>
                <w:rFonts w:ascii="Browallia New" w:hAnsi="Browallia New" w:cs="Browallia New"/>
                <w:sz w:val="24"/>
                <w:szCs w:val="24"/>
                <w:cs/>
              </w:rPr>
            </w:pPr>
          </w:p>
        </w:tc>
        <w:tc>
          <w:tcPr>
            <w:tcW w:w="270" w:type="dxa"/>
            <w:vAlign w:val="center"/>
          </w:tcPr>
          <w:p w14:paraId="09A864FE" w14:textId="77777777" w:rsidR="007354FC" w:rsidRPr="0057108F" w:rsidRDefault="007354FC" w:rsidP="0057108F">
            <w:pPr>
              <w:spacing w:line="80" w:lineRule="atLeast"/>
              <w:ind w:right="14"/>
              <w:rPr>
                <w:rFonts w:ascii="Browallia New" w:hAnsi="Browallia New" w:cs="Browallia New"/>
                <w:sz w:val="24"/>
                <w:szCs w:val="24"/>
              </w:rPr>
            </w:pPr>
          </w:p>
        </w:tc>
        <w:tc>
          <w:tcPr>
            <w:tcW w:w="2693" w:type="dxa"/>
            <w:vAlign w:val="center"/>
          </w:tcPr>
          <w:p w14:paraId="1C370CBD" w14:textId="77777777" w:rsidR="007354FC" w:rsidRPr="0057108F" w:rsidRDefault="007354FC" w:rsidP="0057108F">
            <w:pPr>
              <w:spacing w:line="260" w:lineRule="atLeast"/>
              <w:ind w:right="-24"/>
              <w:rPr>
                <w:rFonts w:ascii="Browallia New" w:hAnsi="Browallia New" w:cs="Browallia New"/>
                <w:sz w:val="24"/>
                <w:szCs w:val="24"/>
                <w:cs/>
              </w:rPr>
            </w:pPr>
          </w:p>
        </w:tc>
        <w:tc>
          <w:tcPr>
            <w:tcW w:w="237" w:type="dxa"/>
            <w:vAlign w:val="center"/>
          </w:tcPr>
          <w:p w14:paraId="06F06570" w14:textId="77777777" w:rsidR="007354FC" w:rsidRPr="0057108F" w:rsidRDefault="007354FC" w:rsidP="0057108F">
            <w:pPr>
              <w:spacing w:line="80" w:lineRule="atLeast"/>
              <w:ind w:right="14"/>
              <w:rPr>
                <w:rFonts w:ascii="Browallia New" w:hAnsi="Browallia New" w:cs="Browallia New"/>
                <w:sz w:val="24"/>
                <w:szCs w:val="24"/>
                <w:highlight w:val="yellow"/>
              </w:rPr>
            </w:pPr>
          </w:p>
        </w:tc>
        <w:tc>
          <w:tcPr>
            <w:tcW w:w="1254" w:type="dxa"/>
            <w:vAlign w:val="center"/>
          </w:tcPr>
          <w:p w14:paraId="4F7024B2" w14:textId="77777777" w:rsidR="007354FC" w:rsidRPr="0057108F" w:rsidRDefault="007354FC" w:rsidP="0057108F">
            <w:pPr>
              <w:spacing w:line="260" w:lineRule="atLeast"/>
              <w:ind w:right="14"/>
              <w:rPr>
                <w:rFonts w:ascii="Browallia New" w:hAnsi="Browallia New" w:cs="Browallia New"/>
                <w:sz w:val="24"/>
                <w:szCs w:val="24"/>
                <w:cs/>
              </w:rPr>
            </w:pPr>
          </w:p>
        </w:tc>
        <w:tc>
          <w:tcPr>
            <w:tcW w:w="240" w:type="dxa"/>
            <w:vAlign w:val="center"/>
          </w:tcPr>
          <w:p w14:paraId="1C3CA48C" w14:textId="77777777" w:rsidR="007354FC" w:rsidRPr="0057108F" w:rsidRDefault="007354FC" w:rsidP="0057108F">
            <w:pPr>
              <w:spacing w:line="80" w:lineRule="atLeast"/>
              <w:ind w:right="14"/>
              <w:jc w:val="right"/>
              <w:rPr>
                <w:rFonts w:ascii="Browallia New" w:hAnsi="Browallia New" w:cs="Browallia New"/>
                <w:sz w:val="24"/>
                <w:szCs w:val="24"/>
              </w:rPr>
            </w:pPr>
          </w:p>
        </w:tc>
        <w:tc>
          <w:tcPr>
            <w:tcW w:w="1023" w:type="dxa"/>
            <w:vAlign w:val="center"/>
          </w:tcPr>
          <w:p w14:paraId="5D814734" w14:textId="77777777" w:rsidR="007354FC" w:rsidRPr="0057108F" w:rsidRDefault="007354FC" w:rsidP="0057108F">
            <w:pPr>
              <w:spacing w:line="80" w:lineRule="atLeast"/>
              <w:ind w:right="14"/>
              <w:jc w:val="center"/>
              <w:rPr>
                <w:rFonts w:ascii="Browallia New" w:hAnsi="Browallia New" w:cs="Browallia New"/>
                <w:sz w:val="24"/>
                <w:szCs w:val="24"/>
                <w:cs/>
              </w:rPr>
            </w:pPr>
          </w:p>
        </w:tc>
        <w:tc>
          <w:tcPr>
            <w:tcW w:w="237" w:type="dxa"/>
            <w:vAlign w:val="center"/>
          </w:tcPr>
          <w:p w14:paraId="43958682" w14:textId="77777777" w:rsidR="007354FC" w:rsidRPr="0057108F" w:rsidRDefault="007354FC" w:rsidP="0057108F">
            <w:pPr>
              <w:spacing w:line="260" w:lineRule="atLeast"/>
              <w:ind w:right="14"/>
              <w:jc w:val="right"/>
              <w:rPr>
                <w:rFonts w:ascii="Browallia New" w:hAnsi="Browallia New" w:cs="Browallia New"/>
                <w:sz w:val="24"/>
                <w:szCs w:val="24"/>
              </w:rPr>
            </w:pPr>
          </w:p>
        </w:tc>
        <w:tc>
          <w:tcPr>
            <w:tcW w:w="1039" w:type="dxa"/>
            <w:vAlign w:val="center"/>
          </w:tcPr>
          <w:p w14:paraId="5A56034A" w14:textId="77777777" w:rsidR="007354FC" w:rsidRPr="0057108F" w:rsidRDefault="007354FC"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57108F" w:rsidRPr="0077638C" w14:paraId="0CBA5DBC" w14:textId="77777777" w:rsidTr="002C2C9E">
        <w:tc>
          <w:tcPr>
            <w:tcW w:w="2250" w:type="dxa"/>
            <w:vAlign w:val="center"/>
          </w:tcPr>
          <w:p w14:paraId="0B127EDA" w14:textId="78751B5C" w:rsidR="0057108F" w:rsidRPr="0057108F" w:rsidRDefault="0057108F" w:rsidP="0057108F">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Exploateringhandelsbolaget </w:t>
            </w:r>
          </w:p>
        </w:tc>
        <w:tc>
          <w:tcPr>
            <w:tcW w:w="270" w:type="dxa"/>
            <w:vAlign w:val="center"/>
          </w:tcPr>
          <w:p w14:paraId="5F992DE3"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12823C41" w14:textId="693733CC" w:rsidR="0057108F" w:rsidRPr="0057108F" w:rsidRDefault="0057108F" w:rsidP="0057108F">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294E3479"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383FDBE7" w14:textId="05CB0F93"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04E3ED83"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371B5DBB" w14:textId="686CE4F0" w:rsidR="0057108F" w:rsidRPr="0057108F" w:rsidRDefault="00DE013F" w:rsidP="00966EDA">
            <w:pPr>
              <w:spacing w:line="80" w:lineRule="atLeast"/>
              <w:ind w:right="14"/>
              <w:jc w:val="right"/>
              <w:rPr>
                <w:rFonts w:ascii="Browallia New" w:hAnsi="Browallia New" w:cs="Browallia New"/>
                <w:sz w:val="24"/>
                <w:szCs w:val="24"/>
              </w:rPr>
            </w:pPr>
            <w:r>
              <w:rPr>
                <w:rFonts w:ascii="Browallia New" w:hAnsi="Browallia New" w:cs="Browallia New"/>
                <w:sz w:val="24"/>
                <w:szCs w:val="24"/>
              </w:rPr>
              <w:t>87.63</w:t>
            </w:r>
          </w:p>
        </w:tc>
        <w:tc>
          <w:tcPr>
            <w:tcW w:w="237" w:type="dxa"/>
          </w:tcPr>
          <w:p w14:paraId="2FE7B00B" w14:textId="77777777" w:rsidR="0057108F" w:rsidRPr="0057108F" w:rsidRDefault="0057108F" w:rsidP="00966EDA">
            <w:pPr>
              <w:spacing w:line="260" w:lineRule="atLeast"/>
              <w:ind w:right="14"/>
              <w:jc w:val="right"/>
              <w:rPr>
                <w:rFonts w:ascii="Browallia New" w:hAnsi="Browallia New" w:cs="Browallia New"/>
                <w:sz w:val="24"/>
                <w:szCs w:val="24"/>
              </w:rPr>
            </w:pPr>
          </w:p>
        </w:tc>
        <w:tc>
          <w:tcPr>
            <w:tcW w:w="1039" w:type="dxa"/>
            <w:vAlign w:val="center"/>
          </w:tcPr>
          <w:p w14:paraId="6659590E" w14:textId="17A17EEA" w:rsidR="0057108F" w:rsidRPr="0057108F" w:rsidRDefault="00966EDA" w:rsidP="00966EDA">
            <w:pPr>
              <w:tabs>
                <w:tab w:val="clear" w:pos="454"/>
                <w:tab w:val="clear" w:pos="680"/>
                <w:tab w:val="clear" w:pos="907"/>
                <w:tab w:val="left" w:pos="342"/>
              </w:tabs>
              <w:spacing w:line="260" w:lineRule="atLeast"/>
              <w:ind w:right="171"/>
              <w:jc w:val="right"/>
              <w:rPr>
                <w:rFonts w:ascii="Browallia New" w:hAnsi="Browallia New" w:cs="Browallia New"/>
                <w:sz w:val="24"/>
                <w:szCs w:val="24"/>
              </w:rPr>
            </w:pPr>
            <w:r>
              <w:rPr>
                <w:rFonts w:ascii="Browallia New" w:hAnsi="Browallia New" w:cs="Browallia New"/>
                <w:sz w:val="24"/>
                <w:szCs w:val="24"/>
              </w:rPr>
              <w:t xml:space="preserve">  </w:t>
            </w:r>
            <w:r w:rsidR="007354FC">
              <w:rPr>
                <w:rFonts w:ascii="Browallia New" w:hAnsi="Browallia New" w:cs="Browallia New"/>
                <w:sz w:val="24"/>
                <w:szCs w:val="24"/>
              </w:rPr>
              <w:t>87.63</w:t>
            </w:r>
          </w:p>
        </w:tc>
      </w:tr>
      <w:tr w:rsidR="0057108F" w:rsidRPr="0077638C" w14:paraId="7C252729" w14:textId="77777777" w:rsidTr="002C2C9E">
        <w:tc>
          <w:tcPr>
            <w:tcW w:w="2250" w:type="dxa"/>
            <w:vAlign w:val="center"/>
          </w:tcPr>
          <w:p w14:paraId="27D3CB64" w14:textId="3FA7982D" w:rsidR="0057108F" w:rsidRPr="0057108F" w:rsidRDefault="0057108F" w:rsidP="0057108F">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   Arrie by</w:t>
            </w:r>
          </w:p>
        </w:tc>
        <w:tc>
          <w:tcPr>
            <w:tcW w:w="270" w:type="dxa"/>
            <w:vAlign w:val="center"/>
          </w:tcPr>
          <w:p w14:paraId="032E7A59"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9185298"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252555C8"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2458ABDB"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78C5ADFF"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52B10DBD"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37" w:type="dxa"/>
          </w:tcPr>
          <w:p w14:paraId="6D690079"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7044029D"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74E087CC" w14:textId="77777777" w:rsidTr="002C2C9E">
        <w:tc>
          <w:tcPr>
            <w:tcW w:w="2250" w:type="dxa"/>
            <w:vAlign w:val="center"/>
          </w:tcPr>
          <w:p w14:paraId="3F499D1C" w14:textId="64C69CEF"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1606C6F"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0B2C95ED"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7D8B1FD0"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5D5077C1"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37" w:type="dxa"/>
            <w:vAlign w:val="center"/>
          </w:tcPr>
          <w:p w14:paraId="730F176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2502BB84"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086A1311" w14:textId="77777777" w:rsidTr="002C2C9E">
        <w:tc>
          <w:tcPr>
            <w:tcW w:w="2250" w:type="dxa"/>
            <w:vAlign w:val="center"/>
          </w:tcPr>
          <w:p w14:paraId="54A39C91" w14:textId="49374D6A"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3F4EEB54"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51A6BD5F"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32C54491"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54E42FB6"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37" w:type="dxa"/>
            <w:vAlign w:val="center"/>
          </w:tcPr>
          <w:p w14:paraId="51074C6E"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200C06B5"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57108F" w:rsidRPr="0077638C" w14:paraId="3D65D176" w14:textId="77777777" w:rsidTr="002C2C9E">
        <w:tc>
          <w:tcPr>
            <w:tcW w:w="2250" w:type="dxa"/>
            <w:vAlign w:val="center"/>
          </w:tcPr>
          <w:p w14:paraId="11CEDF64" w14:textId="28D881CB" w:rsidR="0057108F" w:rsidRPr="0057108F" w:rsidRDefault="0057108F" w:rsidP="0057108F">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sidR="007354FC">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57108F" w:rsidRPr="0057108F" w:rsidRDefault="0057108F" w:rsidP="0057108F">
            <w:pPr>
              <w:spacing w:line="80" w:lineRule="atLeast"/>
              <w:ind w:right="14"/>
              <w:rPr>
                <w:rFonts w:ascii="Browallia New" w:hAnsi="Browallia New" w:cs="Browallia New"/>
                <w:sz w:val="24"/>
                <w:szCs w:val="24"/>
              </w:rPr>
            </w:pPr>
          </w:p>
        </w:tc>
        <w:tc>
          <w:tcPr>
            <w:tcW w:w="2693" w:type="dxa"/>
            <w:vAlign w:val="center"/>
          </w:tcPr>
          <w:p w14:paraId="26D9FF4B" w14:textId="77777777" w:rsidR="0057108F" w:rsidRPr="0057108F" w:rsidRDefault="0057108F" w:rsidP="0057108F">
            <w:pPr>
              <w:spacing w:line="260" w:lineRule="atLeast"/>
              <w:ind w:right="-24"/>
              <w:rPr>
                <w:rFonts w:ascii="Browallia New" w:hAnsi="Browallia New" w:cs="Browallia New"/>
                <w:sz w:val="24"/>
                <w:szCs w:val="24"/>
                <w:cs/>
              </w:rPr>
            </w:pPr>
          </w:p>
        </w:tc>
        <w:tc>
          <w:tcPr>
            <w:tcW w:w="237" w:type="dxa"/>
            <w:vAlign w:val="center"/>
          </w:tcPr>
          <w:p w14:paraId="1423B8AA" w14:textId="77777777" w:rsidR="0057108F" w:rsidRPr="0057108F" w:rsidRDefault="0057108F" w:rsidP="0057108F">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57108F" w:rsidRPr="0057108F" w:rsidRDefault="0057108F" w:rsidP="0057108F">
            <w:pPr>
              <w:spacing w:line="260" w:lineRule="atLeast"/>
              <w:ind w:right="14"/>
              <w:rPr>
                <w:rFonts w:ascii="Browallia New" w:hAnsi="Browallia New" w:cs="Browallia New"/>
                <w:sz w:val="24"/>
                <w:szCs w:val="24"/>
                <w:cs/>
              </w:rPr>
            </w:pPr>
          </w:p>
        </w:tc>
        <w:tc>
          <w:tcPr>
            <w:tcW w:w="240" w:type="dxa"/>
            <w:vAlign w:val="center"/>
          </w:tcPr>
          <w:p w14:paraId="1B740A3A" w14:textId="77777777" w:rsidR="0057108F" w:rsidRPr="0057108F" w:rsidRDefault="0057108F" w:rsidP="0057108F">
            <w:pPr>
              <w:spacing w:line="80" w:lineRule="atLeast"/>
              <w:ind w:right="14"/>
              <w:jc w:val="right"/>
              <w:rPr>
                <w:rFonts w:ascii="Browallia New" w:hAnsi="Browallia New" w:cs="Browallia New"/>
                <w:sz w:val="24"/>
                <w:szCs w:val="24"/>
              </w:rPr>
            </w:pPr>
          </w:p>
        </w:tc>
        <w:tc>
          <w:tcPr>
            <w:tcW w:w="1023" w:type="dxa"/>
            <w:vAlign w:val="center"/>
          </w:tcPr>
          <w:p w14:paraId="4DB91A2D" w14:textId="77777777" w:rsidR="0057108F" w:rsidRPr="0057108F" w:rsidRDefault="0057108F" w:rsidP="0057108F">
            <w:pPr>
              <w:spacing w:line="80" w:lineRule="atLeast"/>
              <w:ind w:right="14"/>
              <w:jc w:val="center"/>
              <w:rPr>
                <w:rFonts w:ascii="Browallia New" w:hAnsi="Browallia New" w:cs="Browallia New"/>
                <w:sz w:val="24"/>
                <w:szCs w:val="24"/>
              </w:rPr>
            </w:pPr>
          </w:p>
        </w:tc>
        <w:tc>
          <w:tcPr>
            <w:tcW w:w="237" w:type="dxa"/>
            <w:vAlign w:val="center"/>
          </w:tcPr>
          <w:p w14:paraId="512E18A6" w14:textId="77777777" w:rsidR="0057108F" w:rsidRPr="0057108F" w:rsidRDefault="0057108F" w:rsidP="0057108F">
            <w:pPr>
              <w:spacing w:line="260" w:lineRule="atLeast"/>
              <w:ind w:right="14"/>
              <w:jc w:val="right"/>
              <w:rPr>
                <w:rFonts w:ascii="Browallia New" w:hAnsi="Browallia New" w:cs="Browallia New"/>
                <w:sz w:val="24"/>
                <w:szCs w:val="24"/>
              </w:rPr>
            </w:pPr>
          </w:p>
        </w:tc>
        <w:tc>
          <w:tcPr>
            <w:tcW w:w="1039" w:type="dxa"/>
            <w:vAlign w:val="center"/>
          </w:tcPr>
          <w:p w14:paraId="70746C26" w14:textId="77777777" w:rsidR="0057108F" w:rsidRPr="0057108F" w:rsidRDefault="0057108F" w:rsidP="0057108F">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484A8795"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sidR="00D640FD">
        <w:rPr>
          <w:rFonts w:ascii="Browallia New" w:hAnsi="Browallia New" w:cs="Browallia New" w:hint="cs"/>
          <w:sz w:val="28"/>
          <w:szCs w:val="28"/>
          <w:cs/>
        </w:rPr>
        <w:t>และหกเดือน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sidR="00E577ED">
        <w:rPr>
          <w:rFonts w:ascii="Browallia New" w:hAnsi="Browallia New" w:cs="Browallia New"/>
          <w:sz w:val="28"/>
          <w:szCs w:val="28"/>
        </w:rPr>
        <w:t>0</w:t>
      </w:r>
      <w:r>
        <w:rPr>
          <w:rFonts w:ascii="Browallia New" w:hAnsi="Browallia New" w:cs="Browallia New"/>
          <w:sz w:val="28"/>
          <w:szCs w:val="28"/>
        </w:rPr>
        <w:t xml:space="preserve"> </w:t>
      </w:r>
      <w:r w:rsidR="00E577ED">
        <w:rPr>
          <w:rFonts w:ascii="Browallia New" w:hAnsi="Browallia New" w:cs="Browallia New" w:hint="cs"/>
          <w:sz w:val="28"/>
          <w:szCs w:val="28"/>
          <w:cs/>
        </w:rPr>
        <w:t>เมษายน</w:t>
      </w:r>
      <w:r>
        <w:rPr>
          <w:rFonts w:ascii="Browallia New" w:hAnsi="Browallia New" w:cs="Browallia New" w:hint="cs"/>
          <w:sz w:val="28"/>
          <w:szCs w:val="28"/>
          <w:cs/>
        </w:rPr>
        <w:t xml:space="preserve"> </w:t>
      </w:r>
      <w:r>
        <w:rPr>
          <w:rFonts w:ascii="Browallia New" w:hAnsi="Browallia New" w:cs="Browallia New"/>
          <w:sz w:val="28"/>
          <w:szCs w:val="28"/>
        </w:rPr>
        <w:t>2561</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w:t>
      </w:r>
      <w:r w:rsidR="00DA317F">
        <w:rPr>
          <w:rFonts w:ascii="Browallia New" w:hAnsi="Browallia New" w:cs="Browallia New"/>
          <w:sz w:val="28"/>
          <w:szCs w:val="28"/>
        </w:rPr>
        <w:t>60</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ได้นำเสนอในสกุลเงินไทยบาท โดยไม่ได้รวมข้อมูลทั้งหมดในงบการเงินประจำปีที่ได้จัดทำตามมาตรฐานการรายงานทางการเงิน ผู้ใช้งบการเงิน</w:t>
      </w:r>
      <w:r w:rsidR="00E577ED">
        <w:rPr>
          <w:rFonts w:ascii="Browallia New" w:hAnsi="Browallia New" w:cs="Browallia New"/>
          <w:sz w:val="28"/>
          <w:szCs w:val="28"/>
        </w:rPr>
        <w:t xml:space="preserve">              </w:t>
      </w:r>
      <w:r w:rsidR="003717BB">
        <w:rPr>
          <w:rFonts w:ascii="Browallia New" w:hAnsi="Browallia New" w:cs="Browallia New" w:hint="cs"/>
          <w:sz w:val="28"/>
          <w:szCs w:val="28"/>
          <w:cs/>
        </w:rPr>
        <w:t>จึง</w:t>
      </w:r>
      <w:r w:rsidRPr="00333458">
        <w:rPr>
          <w:rFonts w:ascii="Browallia New" w:hAnsi="Browallia New" w:cs="Browallia New" w:hint="cs"/>
          <w:sz w:val="28"/>
          <w:szCs w:val="28"/>
          <w:cs/>
        </w:rPr>
        <w:t xml:space="preserve">ควรใช้งบการเงินระหว่างกาลนี้ควบคู่กับงบการเงินสำหรับปีสิ้นสุดวันที่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r w:rsidRPr="00333458">
        <w:rPr>
          <w:rFonts w:ascii="Browallia New" w:hAnsi="Browallia New" w:cs="Browallia New" w:hint="cs"/>
          <w:sz w:val="28"/>
          <w:szCs w:val="28"/>
          <w:cs/>
        </w:rPr>
        <w:t xml:space="preserve"> </w:t>
      </w:r>
    </w:p>
    <w:p w14:paraId="3615160C" w14:textId="77777777" w:rsidR="00154FC8" w:rsidRPr="00E577ED" w:rsidRDefault="00154FC8" w:rsidP="00154FC8">
      <w:pPr>
        <w:pStyle w:val="CordiaNew"/>
        <w:tabs>
          <w:tab w:val="clear" w:pos="4153"/>
        </w:tabs>
        <w:ind w:left="360"/>
        <w:jc w:val="thaiDistribute"/>
        <w:rPr>
          <w:rFonts w:ascii="Browallia New" w:hAnsi="Browallia New" w:cs="Browallia New"/>
          <w:cs/>
        </w:rPr>
      </w:pPr>
    </w:p>
    <w:p w14:paraId="61FB9789" w14:textId="2A6972D1"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E577ED" w:rsidRDefault="00154FC8" w:rsidP="00154FC8">
      <w:pPr>
        <w:pStyle w:val="CordiaNew"/>
        <w:tabs>
          <w:tab w:val="clear" w:pos="4153"/>
        </w:tabs>
        <w:ind w:left="360"/>
        <w:jc w:val="thaiDistribute"/>
        <w:rPr>
          <w:rFonts w:ascii="Browallia New" w:hAnsi="Browallia New" w:cs="Browallia New"/>
        </w:rPr>
      </w:pPr>
    </w:p>
    <w:p w14:paraId="41333865" w14:textId="29F0AA62"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65075654" w14:textId="77777777" w:rsidR="00154FC8" w:rsidRPr="00E577ED" w:rsidRDefault="00154FC8" w:rsidP="00154FC8">
      <w:pPr>
        <w:tabs>
          <w:tab w:val="left" w:pos="360"/>
        </w:tabs>
        <w:ind w:left="360"/>
        <w:jc w:val="thaiDistribute"/>
        <w:rPr>
          <w:rFonts w:ascii="Browallia New" w:hAnsi="Browallia New" w:cs="Browallia New"/>
          <w:sz w:val="24"/>
          <w:szCs w:val="24"/>
          <w:lang w:val="en-GB"/>
        </w:rPr>
      </w:pPr>
    </w:p>
    <w:p w14:paraId="6587B3F9" w14:textId="5DEB2682" w:rsidR="00154FC8" w:rsidRPr="00154FC8" w:rsidRDefault="00154FC8" w:rsidP="00154FC8">
      <w:pPr>
        <w:tabs>
          <w:tab w:val="clear" w:pos="227"/>
          <w:tab w:val="clear" w:pos="454"/>
          <w:tab w:val="clear" w:pos="907"/>
          <w:tab w:val="left" w:pos="900"/>
          <w:tab w:val="left" w:pos="2160"/>
          <w:tab w:val="right" w:pos="7280"/>
          <w:tab w:val="right" w:pos="8540"/>
        </w:tabs>
        <w:spacing w:line="240" w:lineRule="auto"/>
        <w:ind w:left="360" w:right="-45"/>
        <w:jc w:val="thaiDistribute"/>
        <w:rPr>
          <w:rFonts w:ascii="Browallia New" w:hAnsi="Browallia New" w:cs="Browallia New"/>
          <w:sz w:val="28"/>
          <w:szCs w:val="28"/>
        </w:rPr>
      </w:pPr>
      <w:r w:rsidRPr="00970960">
        <w:rPr>
          <w:rFonts w:ascii="Browallia New" w:hAnsi="Browallia New" w:cs="Browallia New"/>
          <w:sz w:val="28"/>
          <w:szCs w:val="28"/>
          <w:cs/>
        </w:rPr>
        <w:t>งบการเงิน</w:t>
      </w:r>
      <w:r w:rsidRPr="00970960">
        <w:rPr>
          <w:rFonts w:ascii="Browallia New" w:hAnsi="Browallia New" w:cs="Browallia New" w:hint="cs"/>
          <w:sz w:val="28"/>
          <w:szCs w:val="28"/>
          <w:cs/>
        </w:rPr>
        <w:t>ระหว่างกาล</w:t>
      </w:r>
      <w:r w:rsidRPr="00970960">
        <w:rPr>
          <w:rFonts w:ascii="Browallia New" w:hAnsi="Browallia New" w:cs="Browallia New"/>
          <w:sz w:val="28"/>
          <w:szCs w:val="28"/>
          <w:cs/>
        </w:rPr>
        <w:t>นี้ได้รับอนุมัติจาก</w:t>
      </w:r>
      <w:r w:rsidR="00B47885">
        <w:rPr>
          <w:rFonts w:ascii="Browallia New" w:hAnsi="Browallia New" w:cs="Browallia New" w:hint="cs"/>
          <w:sz w:val="28"/>
          <w:szCs w:val="28"/>
          <w:cs/>
        </w:rPr>
        <w:t>คณะ</w:t>
      </w:r>
      <w:r w:rsidRPr="00970960">
        <w:rPr>
          <w:rFonts w:ascii="Browallia New" w:hAnsi="Browallia New" w:cs="Browallia New" w:hint="cs"/>
          <w:sz w:val="28"/>
          <w:szCs w:val="28"/>
          <w:cs/>
        </w:rPr>
        <w:t>กรรมการ</w:t>
      </w:r>
      <w:r w:rsidRPr="001B4D91">
        <w:rPr>
          <w:rFonts w:ascii="Browallia New" w:hAnsi="Browallia New" w:cs="Browallia New" w:hint="cs"/>
          <w:sz w:val="28"/>
          <w:szCs w:val="28"/>
          <w:cs/>
        </w:rPr>
        <w:t>บริษัทแล้วเมื่อ</w:t>
      </w:r>
      <w:r w:rsidRPr="00E90D2D">
        <w:rPr>
          <w:rFonts w:ascii="Browallia New" w:hAnsi="Browallia New" w:cs="Browallia New"/>
          <w:sz w:val="28"/>
          <w:szCs w:val="28"/>
          <w:cs/>
        </w:rPr>
        <w:t>วันที</w:t>
      </w:r>
      <w:r w:rsidRPr="00E90D2D">
        <w:rPr>
          <w:rFonts w:ascii="Browallia New" w:hAnsi="Browallia New" w:cs="Browallia New" w:hint="cs"/>
          <w:sz w:val="28"/>
          <w:szCs w:val="28"/>
          <w:cs/>
        </w:rPr>
        <w:t xml:space="preserve">่ </w:t>
      </w:r>
      <w:r w:rsidR="005D118E" w:rsidRPr="00E90D2D">
        <w:rPr>
          <w:rFonts w:ascii="Browallia New" w:hAnsi="Browallia New" w:cs="Browallia New"/>
          <w:sz w:val="28"/>
          <w:szCs w:val="28"/>
          <w:lang w:val="en-GB"/>
        </w:rPr>
        <w:t>1</w:t>
      </w:r>
      <w:r w:rsidR="00F23EC4">
        <w:rPr>
          <w:rFonts w:ascii="Browallia New" w:hAnsi="Browallia New" w:cs="Browallia New" w:hint="cs"/>
          <w:sz w:val="28"/>
          <w:szCs w:val="28"/>
          <w:cs/>
          <w:lang w:val="en-GB"/>
        </w:rPr>
        <w:t>4</w:t>
      </w:r>
      <w:r w:rsidR="006D1702">
        <w:rPr>
          <w:rFonts w:ascii="Browallia New" w:hAnsi="Browallia New" w:cs="Browallia New"/>
          <w:sz w:val="28"/>
          <w:szCs w:val="28"/>
          <w:lang w:val="en-GB"/>
        </w:rPr>
        <w:t xml:space="preserve"> </w:t>
      </w:r>
      <w:r w:rsidR="006D1702">
        <w:rPr>
          <w:rFonts w:ascii="Browallia New" w:hAnsi="Browallia New" w:cs="Browallia New" w:hint="cs"/>
          <w:sz w:val="28"/>
          <w:szCs w:val="28"/>
          <w:cs/>
          <w:lang w:val="en-GB"/>
        </w:rPr>
        <w:t>มิถุนายน</w:t>
      </w:r>
      <w:r w:rsidRPr="00E90D2D">
        <w:rPr>
          <w:rFonts w:ascii="Browallia New" w:hAnsi="Browallia New" w:cs="Browallia New" w:hint="cs"/>
          <w:sz w:val="28"/>
          <w:szCs w:val="28"/>
          <w:cs/>
          <w:lang w:val="en-GB"/>
        </w:rPr>
        <w:t xml:space="preserve"> </w:t>
      </w:r>
      <w:r w:rsidRPr="00E90D2D">
        <w:rPr>
          <w:rFonts w:ascii="Browallia New" w:hAnsi="Browallia New" w:cs="Browallia New"/>
          <w:sz w:val="28"/>
          <w:szCs w:val="28"/>
        </w:rPr>
        <w:t>2561</w:t>
      </w:r>
    </w:p>
    <w:p w14:paraId="30178B4E"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970960"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970960">
        <w:rPr>
          <w:rFonts w:ascii="Browallia New" w:hAnsi="Browallia New" w:cs="Browallia New"/>
          <w:color w:val="auto"/>
          <w:sz w:val="28"/>
          <w:szCs w:val="28"/>
          <w:u w:val="single"/>
          <w:cs/>
          <w:lang w:val="th-TH"/>
        </w:rPr>
        <w:t>นโยบายการบัญชีที่สำคัญ</w:t>
      </w:r>
    </w:p>
    <w:p w14:paraId="056AAB9B" w14:textId="77777777" w:rsidR="00154FC8" w:rsidRPr="00970960" w:rsidRDefault="00154FC8" w:rsidP="00154FC8">
      <w:pPr>
        <w:tabs>
          <w:tab w:val="left" w:pos="360"/>
        </w:tabs>
        <w:jc w:val="thaiDistribute"/>
        <w:rPr>
          <w:rFonts w:ascii="Browallia New" w:hAnsi="Browallia New" w:cs="Browallia New"/>
          <w:sz w:val="28"/>
          <w:szCs w:val="28"/>
        </w:rPr>
      </w:pPr>
    </w:p>
    <w:p w14:paraId="684603F1" w14:textId="2304B465"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970960">
        <w:rPr>
          <w:rFonts w:ascii="Browallia New" w:hAnsi="Browallia New" w:cs="Browallia New"/>
          <w:sz w:val="28"/>
          <w:szCs w:val="28"/>
          <w:cs/>
        </w:rPr>
        <w:t>งบการเงินระหว่างกาลนี้จัดทำขึ้นโดยใช้นโยบายการบัญชีและวิธีการคำนวณเช่นเดียวกับที่ใช้สำหรับการจัดทำ</w:t>
      </w:r>
      <w:r>
        <w:rPr>
          <w:rFonts w:ascii="Browallia New" w:hAnsi="Browallia New" w:cs="Browallia New"/>
          <w:sz w:val="28"/>
          <w:szCs w:val="28"/>
        </w:rPr>
        <w:t xml:space="preserve">             </w:t>
      </w:r>
      <w:r w:rsidRPr="00970960">
        <w:rPr>
          <w:rFonts w:ascii="Browallia New" w:hAnsi="Browallia New" w:cs="Browallia New"/>
          <w:sz w:val="28"/>
          <w:szCs w:val="28"/>
          <w:cs/>
        </w:rPr>
        <w:t xml:space="preserve">งบการเงินของบริษัทและบริษัทย่อยสำหรับปีสิ้นสุดวันที่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 xml:space="preserve">2560 </w:t>
      </w:r>
      <w:r>
        <w:rPr>
          <w:rFonts w:ascii="Browallia New" w:hAnsi="Browallia New" w:cs="Browallia New" w:hint="cs"/>
          <w:sz w:val="28"/>
          <w:szCs w:val="28"/>
          <w:cs/>
        </w:rPr>
        <w:t>รวมถึง</w:t>
      </w:r>
      <w:r w:rsidRPr="00970960">
        <w:rPr>
          <w:rFonts w:ascii="Browallia New" w:hAnsi="Browallia New" w:cs="Browallia New"/>
          <w:sz w:val="28"/>
          <w:szCs w:val="28"/>
          <w:cs/>
        </w:rPr>
        <w:t xml:space="preserve">การนำมาตรฐานการบัญชีและมาตรฐานการรายงานทางการเงินที่ออกใหม่และปรับปรุงใหม่โดยสภาวิชาชีพบัญชีมาถือปฎิบัติ โดยมีผลบังคับใช้สำหรับการจัดทำงบการเงินที่มีรอบระยะเวลาบัญชีที่เริ่มในหรือหลังวันที่ </w:t>
      </w:r>
      <w:r w:rsidRPr="00970960">
        <w:rPr>
          <w:rFonts w:ascii="Browallia New" w:hAnsi="Browallia New" w:cs="Browallia New"/>
          <w:sz w:val="28"/>
          <w:szCs w:val="28"/>
        </w:rPr>
        <w:t>1</w:t>
      </w:r>
      <w:r w:rsidRPr="00970960">
        <w:rPr>
          <w:rFonts w:ascii="Browallia New" w:hAnsi="Browallia New" w:cs="Browallia New"/>
          <w:sz w:val="28"/>
          <w:szCs w:val="28"/>
          <w:cs/>
        </w:rPr>
        <w:t xml:space="preserve"> มกราคม </w:t>
      </w:r>
      <w:r w:rsidRPr="00970960">
        <w:rPr>
          <w:rFonts w:ascii="Browallia New" w:hAnsi="Browallia New" w:cs="Browallia New"/>
          <w:sz w:val="28"/>
          <w:szCs w:val="28"/>
        </w:rPr>
        <w:t>25</w:t>
      </w:r>
      <w:r>
        <w:rPr>
          <w:rFonts w:ascii="Browallia New" w:hAnsi="Browallia New" w:cs="Browallia New"/>
          <w:sz w:val="28"/>
          <w:szCs w:val="28"/>
        </w:rPr>
        <w:t>60</w:t>
      </w:r>
      <w:r w:rsidRPr="00970960">
        <w:rPr>
          <w:rFonts w:ascii="Browallia New" w:hAnsi="Browallia New" w:cs="Browallia New"/>
          <w:sz w:val="28"/>
          <w:szCs w:val="28"/>
          <w:cs/>
        </w:rPr>
        <w:t xml:space="preserve"> ซึ่งการนำมาตรฐาน</w:t>
      </w:r>
      <w:r>
        <w:rPr>
          <w:rFonts w:ascii="Browallia New" w:hAnsi="Browallia New" w:cs="Browallia New"/>
          <w:sz w:val="28"/>
          <w:szCs w:val="28"/>
        </w:rPr>
        <w:t xml:space="preserve">               </w:t>
      </w:r>
      <w:r w:rsidRPr="00970960">
        <w:rPr>
          <w:rFonts w:ascii="Browallia New" w:hAnsi="Browallia New" w:cs="Browallia New"/>
          <w:sz w:val="28"/>
          <w:szCs w:val="28"/>
          <w:cs/>
        </w:rPr>
        <w:t>การบัญชีและมาตรฐานการรายงานทางการเงินที่ออกใหม่และปรับปรุงใหม่เหล่านี้มาถือปฏิบัติไม่มีผลกระทบต่อฐานะการเงินและผลการดำเนินงานของบริษัทและบริษัทย่อยสำหรับงวดอย่างเป็นสาระสำคัญ</w:t>
      </w:r>
    </w:p>
    <w:p w14:paraId="78F77DA1" w14:textId="7D39C984" w:rsidR="00154FC8"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2808D95" w14:textId="56CDA63B" w:rsidR="00154FC8" w:rsidRPr="00333458"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333458">
        <w:rPr>
          <w:rFonts w:ascii="Browallia New" w:hAnsi="Browallia New" w:cs="Browallia New" w:hint="cs"/>
          <w:color w:val="auto"/>
          <w:sz w:val="28"/>
          <w:szCs w:val="28"/>
          <w:u w:val="single"/>
          <w:cs/>
          <w:lang w:val="th-TH"/>
        </w:rPr>
        <w:lastRenderedPageBreak/>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40694FD3"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9757EC">
        <w:rPr>
          <w:rFonts w:ascii="Browallia New" w:hAnsi="Browallia New" w:cs="Browallia New" w:hint="cs"/>
          <w:sz w:val="28"/>
          <w:szCs w:val="28"/>
          <w:cs/>
        </w:rPr>
        <w:t>ถือตามเกณฑ์ที่</w:t>
      </w:r>
      <w:r w:rsidRPr="00333458">
        <w:rPr>
          <w:rFonts w:ascii="Browallia New" w:hAnsi="Browallia New" w:cs="Browallia New"/>
          <w:sz w:val="28"/>
          <w:szCs w:val="28"/>
          <w:cs/>
        </w:rPr>
        <w:t>ใช้เช่นเดียวกับ</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30550F93" w14:textId="5B09400C" w:rsidR="00154FC8" w:rsidRPr="00CA2D6A"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1416034A" w14:textId="5B339A44" w:rsidR="006971B8" w:rsidRPr="00154FC8" w:rsidRDefault="00A8047E" w:rsidP="00154FC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154FC8">
        <w:rPr>
          <w:rFonts w:ascii="Browallia New" w:hAnsi="Browallia New" w:cs="Browallia New" w:hint="cs"/>
          <w:sz w:val="28"/>
          <w:szCs w:val="28"/>
          <w:u w:val="single"/>
          <w:cs/>
          <w:lang w:val="en-GB"/>
        </w:rPr>
        <w:t>รายการกับบุค</w:t>
      </w:r>
      <w:r w:rsidR="00154FC8">
        <w:rPr>
          <w:rFonts w:ascii="Browallia New" w:hAnsi="Browallia New" w:cs="Browallia New" w:hint="cs"/>
          <w:sz w:val="28"/>
          <w:szCs w:val="28"/>
          <w:u w:val="single"/>
          <w:cs/>
          <w:lang w:val="en-GB"/>
        </w:rPr>
        <w:t>ค</w:t>
      </w:r>
      <w:r w:rsidRPr="00154FC8">
        <w:rPr>
          <w:rFonts w:ascii="Browallia New" w:hAnsi="Browallia New" w:cs="Browallia New" w:hint="cs"/>
          <w:sz w:val="28"/>
          <w:szCs w:val="28"/>
          <w:u w:val="single"/>
          <w:cs/>
          <w:lang w:val="en-GB"/>
        </w:rPr>
        <w:t>ล</w:t>
      </w:r>
      <w:r w:rsidR="00154FC8">
        <w:rPr>
          <w:rFonts w:ascii="Browallia New" w:hAnsi="Browallia New" w:cs="Browallia New" w:hint="cs"/>
          <w:sz w:val="28"/>
          <w:szCs w:val="28"/>
          <w:u w:val="single"/>
          <w:cs/>
          <w:lang w:val="en-GB"/>
        </w:rPr>
        <w:t>และ</w:t>
      </w:r>
      <w:r w:rsidRPr="00154FC8">
        <w:rPr>
          <w:rFonts w:ascii="Browallia New" w:hAnsi="Browallia New" w:cs="Browallia New" w:hint="cs"/>
          <w:sz w:val="28"/>
          <w:szCs w:val="28"/>
          <w:u w:val="single"/>
          <w:cs/>
          <w:lang w:val="en-GB"/>
        </w:rPr>
        <w:t>กิจการที่เกี่ยวข้องกัน</w:t>
      </w:r>
    </w:p>
    <w:p w14:paraId="35649EFB" w14:textId="4CB93076" w:rsidR="00A8047E" w:rsidRPr="00E577ED"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F92D7B" w14:textId="77777777"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7777777"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6F08E730" w:rsidR="00A8047E" w:rsidRPr="00A8047E" w:rsidRDefault="00A8047E" w:rsidP="00E0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hanging="9"/>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กิจการที่เกี่ยวข้องกันที่มีสาระสำคัญสำหรับงวดสามเดือน</w:t>
      </w:r>
      <w:r w:rsidR="00E577ED">
        <w:rPr>
          <w:rFonts w:ascii="Browallia New" w:hAnsi="Browallia New" w:cs="Browallia New" w:hint="cs"/>
          <w:sz w:val="28"/>
          <w:szCs w:val="28"/>
          <w:cs/>
          <w:lang w:val="en-GB"/>
        </w:rPr>
        <w:t>และหกเดือน</w:t>
      </w:r>
      <w:r w:rsidRPr="00A8047E">
        <w:rPr>
          <w:rFonts w:ascii="Browallia New" w:hAnsi="Browallia New" w:cs="Browallia New"/>
          <w:sz w:val="28"/>
          <w:szCs w:val="28"/>
          <w:cs/>
          <w:lang w:val="en-GB"/>
        </w:rPr>
        <w:t xml:space="preserve">สิ้นสุดวันที่ </w:t>
      </w:r>
      <w:r w:rsidR="00E577ED">
        <w:rPr>
          <w:rFonts w:ascii="Browallia New" w:hAnsi="Browallia New" w:cs="Browallia New" w:hint="cs"/>
          <w:sz w:val="28"/>
          <w:szCs w:val="28"/>
          <w:cs/>
          <w:lang w:val="en-GB"/>
        </w:rPr>
        <w:t xml:space="preserve">           </w:t>
      </w:r>
      <w:r w:rsidR="00E577ED">
        <w:rPr>
          <w:rFonts w:ascii="Browallia New" w:hAnsi="Browallia New" w:cs="Browallia New"/>
          <w:sz w:val="28"/>
          <w:szCs w:val="28"/>
        </w:rPr>
        <w:t xml:space="preserve">30 </w:t>
      </w:r>
      <w:r w:rsidR="00E577ED">
        <w:rPr>
          <w:rFonts w:ascii="Browallia New" w:hAnsi="Browallia New" w:cs="Browallia New" w:hint="cs"/>
          <w:sz w:val="28"/>
          <w:szCs w:val="28"/>
          <w:cs/>
        </w:rPr>
        <w:t xml:space="preserve">เมษายน </w:t>
      </w:r>
      <w:r w:rsidR="00E577ED">
        <w:rPr>
          <w:rFonts w:ascii="Browallia New" w:hAnsi="Browallia New" w:cs="Browallia New"/>
          <w:sz w:val="28"/>
          <w:szCs w:val="28"/>
        </w:rPr>
        <w:t>2561</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A8047E">
        <w:rPr>
          <w:rFonts w:ascii="Browallia New" w:hAnsi="Browallia New" w:cs="Browallia New"/>
          <w:sz w:val="28"/>
          <w:szCs w:val="28"/>
          <w:cs/>
          <w:lang w:val="en-GB"/>
        </w:rPr>
        <w:t xml:space="preserve"> มีดังนี้</w:t>
      </w:r>
    </w:p>
    <w:p w14:paraId="2B88DF43" w14:textId="77777777" w:rsidR="00943499" w:rsidRPr="00E0696B"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154FC8" w:rsidRPr="001A31FE" w14:paraId="1B05E10A" w14:textId="77777777" w:rsidTr="00E577ED">
        <w:trPr>
          <w:gridAfter w:val="1"/>
          <w:wAfter w:w="6" w:type="dxa"/>
        </w:trPr>
        <w:tc>
          <w:tcPr>
            <w:tcW w:w="315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154FC8" w:rsidRPr="001A31FE" w14:paraId="3FE954D5" w14:textId="77777777" w:rsidTr="00E577ED">
        <w:trPr>
          <w:gridAfter w:val="1"/>
          <w:wAfter w:w="6" w:type="dxa"/>
        </w:trPr>
        <w:tc>
          <w:tcPr>
            <w:tcW w:w="315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E577ED">
        <w:trPr>
          <w:gridAfter w:val="1"/>
          <w:wAfter w:w="6" w:type="dxa"/>
        </w:trPr>
        <w:tc>
          <w:tcPr>
            <w:tcW w:w="315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1C99E1DB"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E577ED" w:rsidRPr="00E577ED">
              <w:rPr>
                <w:rFonts w:ascii="Browallia New" w:hAnsi="Browallia New" w:cs="Browallia New"/>
                <w:sz w:val="22"/>
                <w:szCs w:val="22"/>
              </w:rPr>
              <w:t xml:space="preserve">30 </w:t>
            </w:r>
            <w:r w:rsidR="00E577ED" w:rsidRPr="00E577ED">
              <w:rPr>
                <w:rFonts w:ascii="Browallia New" w:hAnsi="Browallia New" w:cs="Browallia New"/>
                <w:sz w:val="22"/>
                <w:szCs w:val="22"/>
                <w:cs/>
              </w:rPr>
              <w:t>เมษายน</w:t>
            </w:r>
          </w:p>
        </w:tc>
      </w:tr>
      <w:tr w:rsidR="00154FC8" w:rsidRPr="001A31FE" w14:paraId="2FA18836" w14:textId="77777777" w:rsidTr="00E577ED">
        <w:tc>
          <w:tcPr>
            <w:tcW w:w="315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05FC63C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1C061AF0" w14:textId="6EF78AC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31441B64" w14:textId="0DD98B0A"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1CDB99A1" w14:textId="7C16B193"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154FC8" w:rsidRPr="001A31FE" w14:paraId="50FEF8C7" w14:textId="77777777" w:rsidTr="00E577ED">
        <w:tc>
          <w:tcPr>
            <w:tcW w:w="315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F04739" w:rsidRPr="001A31FE" w14:paraId="0736DF0E" w14:textId="77777777" w:rsidTr="00E577ED">
        <w:tc>
          <w:tcPr>
            <w:tcW w:w="3150" w:type="dxa"/>
          </w:tcPr>
          <w:p w14:paraId="30B754D2" w14:textId="77319956"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02040EBC"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4F0552EF" w14:textId="5B695A42"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1A4B7172" w14:textId="3342D118"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663</w:t>
            </w:r>
          </w:p>
        </w:tc>
        <w:tc>
          <w:tcPr>
            <w:tcW w:w="990" w:type="dxa"/>
            <w:gridSpan w:val="2"/>
          </w:tcPr>
          <w:p w14:paraId="5B4BD4FD" w14:textId="537327B2" w:rsidR="00F04739" w:rsidRPr="00447D23"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956</w:t>
            </w:r>
          </w:p>
        </w:tc>
      </w:tr>
      <w:tr w:rsidR="00F04739" w:rsidRPr="001A31FE" w14:paraId="18AAFFF7" w14:textId="77777777" w:rsidTr="00E577ED">
        <w:tc>
          <w:tcPr>
            <w:tcW w:w="3150" w:type="dxa"/>
          </w:tcPr>
          <w:p w14:paraId="52FF2FEB" w14:textId="4C4D8664"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E577ED">
              <w:rPr>
                <w:rFonts w:ascii="Browallia New" w:hAnsi="Browallia New" w:cs="Browallia New"/>
                <w:b/>
                <w:sz w:val="22"/>
                <w:szCs w:val="22"/>
                <w:cs/>
              </w:rPr>
              <w:t>เงินปันผลรับ</w:t>
            </w:r>
          </w:p>
        </w:tc>
        <w:tc>
          <w:tcPr>
            <w:tcW w:w="1800" w:type="dxa"/>
          </w:tcPr>
          <w:p w14:paraId="22DE29E8" w14:textId="2F1E5BC5"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ตามอัตราที่ประกาศจ่าย</w:t>
            </w:r>
          </w:p>
        </w:tc>
        <w:tc>
          <w:tcPr>
            <w:tcW w:w="1080" w:type="dxa"/>
          </w:tcPr>
          <w:p w14:paraId="3FFA7376" w14:textId="0E830B8A"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062C48F7" w14:textId="05B7B5D3"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6BF7F010" w14:textId="5B882FED"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44,320</w:t>
            </w:r>
          </w:p>
        </w:tc>
        <w:tc>
          <w:tcPr>
            <w:tcW w:w="990" w:type="dxa"/>
            <w:gridSpan w:val="2"/>
          </w:tcPr>
          <w:p w14:paraId="21C188D4" w14:textId="620057D2"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19,501</w:t>
            </w:r>
          </w:p>
        </w:tc>
      </w:tr>
      <w:tr w:rsidR="00F04739" w:rsidRPr="001A31FE" w14:paraId="18C6D840" w14:textId="77777777" w:rsidTr="00E577ED">
        <w:tc>
          <w:tcPr>
            <w:tcW w:w="3150" w:type="dxa"/>
          </w:tcPr>
          <w:p w14:paraId="5E0F5985" w14:textId="535BB598"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ต้นทุนค่าบริการแม่พิมพ์</w:t>
            </w:r>
          </w:p>
        </w:tc>
        <w:tc>
          <w:tcPr>
            <w:tcW w:w="1800" w:type="dxa"/>
          </w:tcPr>
          <w:p w14:paraId="2940833E" w14:textId="51EE311F"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ราคาที่ตกลงร่วมกัน</w:t>
            </w:r>
          </w:p>
        </w:tc>
        <w:tc>
          <w:tcPr>
            <w:tcW w:w="1080" w:type="dxa"/>
          </w:tcPr>
          <w:p w14:paraId="0DEA2720" w14:textId="4595BC5C"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6AEBA800" w14:textId="392F93E6"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6D98FCBC" w14:textId="4A2D2A1C"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5,392</w:t>
            </w:r>
          </w:p>
        </w:tc>
        <w:tc>
          <w:tcPr>
            <w:tcW w:w="990" w:type="dxa"/>
            <w:gridSpan w:val="2"/>
          </w:tcPr>
          <w:p w14:paraId="2124B880" w14:textId="23CC3ADD"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5,086</w:t>
            </w:r>
          </w:p>
        </w:tc>
      </w:tr>
      <w:tr w:rsidR="00F04739" w:rsidRPr="001A31FE" w14:paraId="52EA39D8" w14:textId="77777777" w:rsidTr="00E577ED">
        <w:tc>
          <w:tcPr>
            <w:tcW w:w="3150" w:type="dxa"/>
          </w:tcPr>
          <w:p w14:paraId="091D0B51" w14:textId="3CEEAB9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3A47DB86" w14:textId="30F8B2C5"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71BD66E3" w14:textId="21AEA7EC"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0A21100C" w14:textId="6D0F463C" w:rsidR="00F04739" w:rsidRPr="000D4686"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31716052" w14:textId="27C042AF"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25,000</w:t>
            </w:r>
          </w:p>
        </w:tc>
        <w:tc>
          <w:tcPr>
            <w:tcW w:w="990" w:type="dxa"/>
            <w:gridSpan w:val="2"/>
          </w:tcPr>
          <w:p w14:paraId="6588F9F6" w14:textId="36AF6ACC" w:rsidR="00F04739"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FD6A61" w:rsidRPr="001A31FE" w14:paraId="704933DA" w14:textId="77777777" w:rsidTr="00E577ED">
        <w:tc>
          <w:tcPr>
            <w:tcW w:w="3150" w:type="dxa"/>
          </w:tcPr>
          <w:p w14:paraId="7896ABBE"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FD6A61" w:rsidRPr="008D41C4"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FD6A61" w:rsidRPr="001A31FE" w14:paraId="6EC2B916" w14:textId="77777777" w:rsidTr="00E577ED">
        <w:tc>
          <w:tcPr>
            <w:tcW w:w="3150" w:type="dxa"/>
          </w:tcPr>
          <w:p w14:paraId="0FF0FADA" w14:textId="0463A6C0"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015DD53F"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77777777" w:rsidR="00FD6A61" w:rsidRPr="008D41C4"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6379E5B" w14:textId="77777777" w:rsidR="00FD6A61" w:rsidRPr="001A31FE"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AD3853" w:rsidRPr="001A31FE" w14:paraId="4AA902FF" w14:textId="77777777" w:rsidTr="00E577ED">
        <w:tc>
          <w:tcPr>
            <w:tcW w:w="3150" w:type="dxa"/>
          </w:tcPr>
          <w:p w14:paraId="210F7385" w14:textId="5BA02949"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68CF8B2F" w14:textId="2A5CAD1D"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7D1B6A0E" w14:textId="7AD78212" w:rsidR="00AD3853" w:rsidRPr="00BB21DF"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1,259</w:t>
            </w:r>
          </w:p>
        </w:tc>
        <w:tc>
          <w:tcPr>
            <w:tcW w:w="990" w:type="dxa"/>
          </w:tcPr>
          <w:p w14:paraId="1FC08F14" w14:textId="59DE8901" w:rsidR="00AD3853" w:rsidRPr="00BE14E0"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865</w:t>
            </w:r>
          </w:p>
        </w:tc>
        <w:tc>
          <w:tcPr>
            <w:tcW w:w="990" w:type="dxa"/>
            <w:shd w:val="clear" w:color="auto" w:fill="auto"/>
          </w:tcPr>
          <w:p w14:paraId="393DACA3" w14:textId="3D4AF9CB" w:rsidR="00AD3853" w:rsidRPr="008D41C4" w:rsidRDefault="00D75194"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1,259</w:t>
            </w:r>
          </w:p>
        </w:tc>
        <w:tc>
          <w:tcPr>
            <w:tcW w:w="990" w:type="dxa"/>
            <w:gridSpan w:val="2"/>
          </w:tcPr>
          <w:p w14:paraId="0E14AFCD" w14:textId="58EEAC56" w:rsidR="00AD3853" w:rsidRPr="00BE14E0"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865</w:t>
            </w:r>
          </w:p>
        </w:tc>
      </w:tr>
      <w:tr w:rsidR="00F04739" w:rsidRPr="001A31FE" w14:paraId="5BA61A0E" w14:textId="77777777" w:rsidTr="00E577ED">
        <w:tc>
          <w:tcPr>
            <w:tcW w:w="3150" w:type="dxa"/>
          </w:tcPr>
          <w:p w14:paraId="31F142AC" w14:textId="08B3F69A"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E577ED">
              <w:rPr>
                <w:rFonts w:ascii="Browallia New" w:hAnsi="Browallia New" w:cs="Browallia New"/>
                <w:sz w:val="22"/>
                <w:szCs w:val="22"/>
                <w:cs/>
                <w:lang w:val="en-GB"/>
              </w:rPr>
              <w:t>ค่านายหน้า</w:t>
            </w:r>
          </w:p>
        </w:tc>
        <w:tc>
          <w:tcPr>
            <w:tcW w:w="1800" w:type="dxa"/>
          </w:tcPr>
          <w:p w14:paraId="0F97813A" w14:textId="0D4796F0"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42453F26" w14:textId="2E54D927" w:rsidR="00F04739" w:rsidRPr="00BB21DF"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75946DAB" w14:textId="031A10F4"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20,901</w:t>
            </w:r>
          </w:p>
        </w:tc>
        <w:tc>
          <w:tcPr>
            <w:tcW w:w="990" w:type="dxa"/>
            <w:shd w:val="clear" w:color="auto" w:fill="auto"/>
          </w:tcPr>
          <w:p w14:paraId="5A40234B" w14:textId="2B680FCA" w:rsidR="00F04739" w:rsidRPr="00B0660B"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6996DCEB" w14:textId="738923A7"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F04739" w:rsidRPr="001A31FE" w14:paraId="74CD8D41" w14:textId="77777777" w:rsidTr="00E577ED">
        <w:tc>
          <w:tcPr>
            <w:tcW w:w="3150" w:type="dxa"/>
          </w:tcPr>
          <w:p w14:paraId="31C0928B" w14:textId="66FD2FD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E577ED">
              <w:rPr>
                <w:rFonts w:ascii="Browallia New" w:hAnsi="Browallia New" w:cs="Browallia New"/>
                <w:sz w:val="22"/>
                <w:szCs w:val="22"/>
                <w:cs/>
                <w:lang w:val="en-GB"/>
              </w:rPr>
              <w:t>ค่าบริหารการจัดการ</w:t>
            </w:r>
          </w:p>
        </w:tc>
        <w:tc>
          <w:tcPr>
            <w:tcW w:w="1800" w:type="dxa"/>
          </w:tcPr>
          <w:p w14:paraId="43C2BF27" w14:textId="5363927C"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212C2126" w14:textId="1E3D6145" w:rsidR="00F04739" w:rsidRPr="00BB21DF"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35006A73" w14:textId="60F03B30"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3,665</w:t>
            </w:r>
          </w:p>
        </w:tc>
        <w:tc>
          <w:tcPr>
            <w:tcW w:w="990" w:type="dxa"/>
            <w:shd w:val="clear" w:color="auto" w:fill="auto"/>
          </w:tcPr>
          <w:p w14:paraId="6C0087BB" w14:textId="79656346" w:rsidR="00F04739" w:rsidRPr="00B0660B"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6B63F57C" w14:textId="2D29DF6C"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AD3853" w:rsidRPr="001A31FE" w14:paraId="7BD560ED" w14:textId="77777777" w:rsidTr="00E577ED">
        <w:tc>
          <w:tcPr>
            <w:tcW w:w="3150" w:type="dxa"/>
          </w:tcPr>
          <w:p w14:paraId="55419BD3" w14:textId="03B971B5"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2D634119" w14:textId="7C4BE565"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103CDDC" w14:textId="06AC6030"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19FD5375" w14:textId="1DF2B4BB"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26775D83" w14:textId="030C329E" w:rsidR="00AD3853" w:rsidRPr="00B0660B"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C4B324C" w14:textId="05FE9239"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AD3853" w:rsidRPr="001A31FE" w14:paraId="11C46396" w14:textId="77777777" w:rsidTr="00E577ED">
        <w:trPr>
          <w:trHeight w:val="303"/>
        </w:trPr>
        <w:tc>
          <w:tcPr>
            <w:tcW w:w="3150" w:type="dxa"/>
          </w:tcPr>
          <w:p w14:paraId="5CF8BBEE" w14:textId="123C3861"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1A31FE">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AD3853" w:rsidRPr="00B0660B"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AD3853" w:rsidRPr="001A31FE" w:rsidRDefault="00AD3853" w:rsidP="00AD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E90D2D" w:rsidRPr="001A31FE" w14:paraId="426A8EBD" w14:textId="77777777" w:rsidTr="00E577ED">
        <w:tc>
          <w:tcPr>
            <w:tcW w:w="3150" w:type="dxa"/>
          </w:tcPr>
          <w:p w14:paraId="0169F393" w14:textId="0DEDC22C"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1A31FE">
              <w:rPr>
                <w:rFonts w:ascii="Browallia New" w:hAnsi="Browallia New" w:cs="Browallia New"/>
                <w:sz w:val="22"/>
                <w:szCs w:val="22"/>
                <w:cs/>
                <w:lang w:val="en-GB"/>
              </w:rPr>
              <w:t>ผลประโยชน์ระยะสั้น</w:t>
            </w:r>
          </w:p>
        </w:tc>
        <w:tc>
          <w:tcPr>
            <w:tcW w:w="1800" w:type="dxa"/>
          </w:tcPr>
          <w:p w14:paraId="57E6A5F7"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64845F36" w:rsidR="00E90D2D" w:rsidRPr="00E90D2D"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5,385</w:t>
            </w:r>
          </w:p>
        </w:tc>
        <w:tc>
          <w:tcPr>
            <w:tcW w:w="990" w:type="dxa"/>
          </w:tcPr>
          <w:p w14:paraId="3E723842" w14:textId="5FDB58BE"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5,054</w:t>
            </w:r>
          </w:p>
        </w:tc>
        <w:tc>
          <w:tcPr>
            <w:tcW w:w="990" w:type="dxa"/>
            <w:shd w:val="clear" w:color="auto" w:fill="auto"/>
          </w:tcPr>
          <w:p w14:paraId="3EE51A16" w14:textId="115E90EE" w:rsidR="00E90D2D" w:rsidRPr="00E90D2D"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5,097</w:t>
            </w:r>
          </w:p>
        </w:tc>
        <w:tc>
          <w:tcPr>
            <w:tcW w:w="990" w:type="dxa"/>
            <w:gridSpan w:val="2"/>
          </w:tcPr>
          <w:p w14:paraId="76269D39" w14:textId="1835EBE8"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3,535</w:t>
            </w:r>
          </w:p>
        </w:tc>
      </w:tr>
      <w:tr w:rsidR="00E90D2D" w:rsidRPr="001A31FE" w14:paraId="3D9CC80E" w14:textId="77777777" w:rsidTr="00E577ED">
        <w:tc>
          <w:tcPr>
            <w:tcW w:w="3150" w:type="dxa"/>
          </w:tcPr>
          <w:p w14:paraId="5674508D" w14:textId="1314949E"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6671F34B" w:rsidR="00E90D2D" w:rsidRPr="00E90D2D" w:rsidRDefault="00842DF5"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45</w:t>
            </w:r>
          </w:p>
        </w:tc>
        <w:tc>
          <w:tcPr>
            <w:tcW w:w="990" w:type="dxa"/>
          </w:tcPr>
          <w:p w14:paraId="739604C4" w14:textId="54454503"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52</w:t>
            </w:r>
          </w:p>
        </w:tc>
        <w:tc>
          <w:tcPr>
            <w:tcW w:w="990" w:type="dxa"/>
            <w:shd w:val="clear" w:color="auto" w:fill="auto"/>
          </w:tcPr>
          <w:p w14:paraId="5D41B775" w14:textId="123A336F" w:rsidR="00E90D2D" w:rsidRPr="00E90D2D" w:rsidRDefault="00842DF5"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43</w:t>
            </w:r>
          </w:p>
        </w:tc>
        <w:tc>
          <w:tcPr>
            <w:tcW w:w="990" w:type="dxa"/>
            <w:gridSpan w:val="2"/>
          </w:tcPr>
          <w:p w14:paraId="3D27DED8" w14:textId="5E8BAB18"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52</w:t>
            </w:r>
          </w:p>
        </w:tc>
      </w:tr>
      <w:tr w:rsidR="00E90D2D" w:rsidRPr="001A31FE" w14:paraId="36DBE020" w14:textId="77777777" w:rsidTr="00E577ED">
        <w:tc>
          <w:tcPr>
            <w:tcW w:w="3150" w:type="dxa"/>
          </w:tcPr>
          <w:p w14:paraId="2DE52543" w14:textId="35150550"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รวม</w:t>
            </w:r>
          </w:p>
        </w:tc>
        <w:tc>
          <w:tcPr>
            <w:tcW w:w="1800" w:type="dxa"/>
          </w:tcPr>
          <w:p w14:paraId="25C69EFF"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57839853" w:rsidR="00E90D2D" w:rsidRPr="00E90D2D"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w:t>
            </w:r>
            <w:r w:rsidR="009833F6">
              <w:rPr>
                <w:rFonts w:ascii="Browallia New" w:hAnsi="Browallia New" w:cs="Browallia New"/>
                <w:sz w:val="22"/>
                <w:szCs w:val="22"/>
                <w:lang w:val="en-GB"/>
              </w:rPr>
              <w:t>430</w:t>
            </w:r>
          </w:p>
        </w:tc>
        <w:tc>
          <w:tcPr>
            <w:tcW w:w="990" w:type="dxa"/>
          </w:tcPr>
          <w:p w14:paraId="24F6BFBC" w14:textId="6AA40EF2" w:rsidR="00E90D2D" w:rsidRPr="001A31FE"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5,106</w:t>
            </w:r>
          </w:p>
        </w:tc>
        <w:tc>
          <w:tcPr>
            <w:tcW w:w="990" w:type="dxa"/>
            <w:shd w:val="clear" w:color="auto" w:fill="auto"/>
          </w:tcPr>
          <w:p w14:paraId="2926561B" w14:textId="4B3722CC" w:rsidR="00E90D2D" w:rsidRPr="00E90D2D"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5,</w:t>
            </w:r>
            <w:r w:rsidR="009833F6">
              <w:rPr>
                <w:rFonts w:ascii="Browallia New" w:hAnsi="Browallia New" w:cs="Browallia New"/>
                <w:sz w:val="22"/>
                <w:szCs w:val="22"/>
                <w:lang w:val="en-GB"/>
              </w:rPr>
              <w:t>140</w:t>
            </w:r>
          </w:p>
        </w:tc>
        <w:tc>
          <w:tcPr>
            <w:tcW w:w="990" w:type="dxa"/>
            <w:gridSpan w:val="2"/>
          </w:tcPr>
          <w:p w14:paraId="3EC2163C" w14:textId="37FB3C06" w:rsidR="00E90D2D" w:rsidRPr="001A31FE"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3,587</w:t>
            </w:r>
          </w:p>
        </w:tc>
      </w:tr>
    </w:tbl>
    <w:p w14:paraId="203385F2" w14:textId="5080775F" w:rsidR="00DA7840" w:rsidRDefault="00DA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6B705CBD" w14:textId="099C30BA" w:rsidR="00B75CEE" w:rsidRDefault="00977263" w:rsidP="0097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3"/>
        </w:tabs>
        <w:spacing w:line="240" w:lineRule="auto"/>
        <w:rPr>
          <w:rFonts w:ascii="Browallia New" w:hAnsi="Browallia New" w:cs="Browallia New"/>
          <w:sz w:val="26"/>
          <w:szCs w:val="26"/>
          <w:lang w:val="en-GB"/>
        </w:rPr>
      </w:pPr>
      <w:r>
        <w:rPr>
          <w:rFonts w:ascii="Browallia New" w:hAnsi="Browallia New" w:cs="Browallia New"/>
          <w:sz w:val="26"/>
          <w:szCs w:val="26"/>
          <w:lang w:val="en-GB"/>
        </w:rPr>
        <w:tab/>
      </w:r>
    </w:p>
    <w:p w14:paraId="48061807" w14:textId="2CD490D2" w:rsidR="00977263" w:rsidRDefault="00977263" w:rsidP="0097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3"/>
        </w:tabs>
        <w:spacing w:line="240" w:lineRule="auto"/>
        <w:rPr>
          <w:rFonts w:ascii="Browallia New" w:hAnsi="Browallia New" w:cs="Browallia New"/>
          <w:sz w:val="26"/>
          <w:szCs w:val="26"/>
          <w:lang w:val="en-GB"/>
        </w:rPr>
      </w:pPr>
    </w:p>
    <w:p w14:paraId="71C49EAE" w14:textId="77777777" w:rsidR="00977263" w:rsidRDefault="00977263" w:rsidP="0097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3"/>
        </w:tabs>
        <w:spacing w:line="240" w:lineRule="auto"/>
        <w:rPr>
          <w:rFonts w:ascii="Browallia New" w:hAnsi="Browallia New" w:cs="Browallia New"/>
          <w:sz w:val="26"/>
          <w:szCs w:val="26"/>
          <w:lang w:val="en-GB"/>
        </w:rPr>
      </w:pPr>
    </w:p>
    <w:p w14:paraId="0EAAA163" w14:textId="77777777" w:rsidR="000C1D4F" w:rsidRDefault="000C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B08BE12" w14:textId="697080EB" w:rsidR="00B75CEE" w:rsidRPr="000C1D4F"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447D23" w:rsidRPr="001A31FE" w14:paraId="0B721519" w14:textId="77777777" w:rsidTr="00A23C9F">
        <w:trPr>
          <w:gridAfter w:val="1"/>
          <w:wAfter w:w="6" w:type="dxa"/>
        </w:trPr>
        <w:tc>
          <w:tcPr>
            <w:tcW w:w="3150" w:type="dxa"/>
          </w:tcPr>
          <w:p w14:paraId="38080B8F"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27B02C7D"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CA79273"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33AA13DB"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1EC8766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447D23" w:rsidRPr="001A31FE" w14:paraId="2B097A71" w14:textId="77777777" w:rsidTr="00A23C9F">
        <w:trPr>
          <w:gridAfter w:val="1"/>
          <w:wAfter w:w="6" w:type="dxa"/>
        </w:trPr>
        <w:tc>
          <w:tcPr>
            <w:tcW w:w="3150" w:type="dxa"/>
          </w:tcPr>
          <w:p w14:paraId="32A019DA"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30C9BC2"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55C039F7"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A7CA66D"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Pr="001A31FE">
              <w:rPr>
                <w:rFonts w:ascii="Browallia New" w:hAnsi="Browallia New" w:cs="Browallia New" w:hint="cs"/>
                <w:sz w:val="22"/>
                <w:szCs w:val="22"/>
                <w:cs/>
                <w:lang w:val="en-GB"/>
              </w:rPr>
              <w:t>ของบริษัท</w:t>
            </w:r>
          </w:p>
        </w:tc>
      </w:tr>
      <w:tr w:rsidR="00447D23" w:rsidRPr="001A31FE" w14:paraId="716A205F" w14:textId="77777777" w:rsidTr="00A23C9F">
        <w:trPr>
          <w:gridAfter w:val="1"/>
          <w:wAfter w:w="6" w:type="dxa"/>
        </w:trPr>
        <w:tc>
          <w:tcPr>
            <w:tcW w:w="3150" w:type="dxa"/>
          </w:tcPr>
          <w:p w14:paraId="25AB0889"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2D732E3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36BFA6AE" w14:textId="6423C38D"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Pr>
                <w:rFonts w:ascii="Browallia New" w:hAnsi="Browallia New" w:cs="Browallia New" w:hint="cs"/>
                <w:sz w:val="22"/>
                <w:szCs w:val="22"/>
                <w:cs/>
              </w:rPr>
              <w:t>หก</w:t>
            </w:r>
            <w:r w:rsidRPr="001A31FE">
              <w:rPr>
                <w:rFonts w:ascii="Browallia New" w:hAnsi="Browallia New" w:cs="Browallia New"/>
                <w:sz w:val="22"/>
                <w:szCs w:val="22"/>
                <w:cs/>
              </w:rPr>
              <w:t xml:space="preserve">เดือนสิ้นสุดวันที่ </w:t>
            </w:r>
            <w:r w:rsidRPr="00E577ED">
              <w:rPr>
                <w:rFonts w:ascii="Browallia New" w:hAnsi="Browallia New" w:cs="Browallia New"/>
                <w:sz w:val="22"/>
                <w:szCs w:val="22"/>
              </w:rPr>
              <w:t xml:space="preserve">30 </w:t>
            </w:r>
            <w:r w:rsidRPr="00E577ED">
              <w:rPr>
                <w:rFonts w:ascii="Browallia New" w:hAnsi="Browallia New" w:cs="Browallia New"/>
                <w:sz w:val="22"/>
                <w:szCs w:val="22"/>
                <w:cs/>
              </w:rPr>
              <w:t>เมษายน</w:t>
            </w:r>
          </w:p>
        </w:tc>
      </w:tr>
      <w:tr w:rsidR="00447D23" w:rsidRPr="001A31FE" w14:paraId="3A6015A9" w14:textId="77777777" w:rsidTr="00A23C9F">
        <w:tc>
          <w:tcPr>
            <w:tcW w:w="3150" w:type="dxa"/>
          </w:tcPr>
          <w:p w14:paraId="0F68E17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59D4228"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FFC269"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3AD213BB"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284BC1C1"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7D54D443"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447D23" w:rsidRPr="001A31FE" w14:paraId="21C8EFD0" w14:textId="77777777" w:rsidTr="00A23C9F">
        <w:tc>
          <w:tcPr>
            <w:tcW w:w="3150" w:type="dxa"/>
          </w:tcPr>
          <w:p w14:paraId="132BD009"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12D8A25E"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BD9B35D"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9C2A7A4"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BA6028B"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ABC384E"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F04739" w:rsidRPr="001A31FE" w14:paraId="40F04E42" w14:textId="77777777" w:rsidTr="00A23C9F">
        <w:tc>
          <w:tcPr>
            <w:tcW w:w="3150" w:type="dxa"/>
          </w:tcPr>
          <w:p w14:paraId="34A4D28F" w14:textId="2FE7770A"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รายได้จากการขายสินค้า</w:t>
            </w:r>
          </w:p>
        </w:tc>
        <w:tc>
          <w:tcPr>
            <w:tcW w:w="1800" w:type="dxa"/>
          </w:tcPr>
          <w:p w14:paraId="322E832E" w14:textId="5DCE8389"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ราคาตามปกติธุรกิจ</w:t>
            </w:r>
          </w:p>
        </w:tc>
        <w:tc>
          <w:tcPr>
            <w:tcW w:w="1080" w:type="dxa"/>
          </w:tcPr>
          <w:p w14:paraId="3D6B3D46" w14:textId="7164A51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561A7DCC" w14:textId="4B830809"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5158CD01" w14:textId="0CEAD879"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56BD8DA8" w14:textId="040F43A6" w:rsidR="00F04739" w:rsidRPr="00447D23"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200</w:t>
            </w:r>
          </w:p>
        </w:tc>
      </w:tr>
      <w:tr w:rsidR="00F04739" w:rsidRPr="001A31FE" w14:paraId="7428A415" w14:textId="77777777" w:rsidTr="00A23C9F">
        <w:tc>
          <w:tcPr>
            <w:tcW w:w="3150" w:type="dxa"/>
          </w:tcPr>
          <w:p w14:paraId="3F34BCB6" w14:textId="132556E3"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1A31FE">
              <w:rPr>
                <w:rFonts w:ascii="Browallia New" w:hAnsi="Browallia New" w:cs="Browallia New"/>
                <w:b/>
                <w:sz w:val="22"/>
                <w:szCs w:val="22"/>
                <w:cs/>
              </w:rPr>
              <w:t>ดอกเบี้ยรับ</w:t>
            </w:r>
          </w:p>
        </w:tc>
        <w:tc>
          <w:tcPr>
            <w:tcW w:w="1800" w:type="dxa"/>
          </w:tcPr>
          <w:p w14:paraId="65387159" w14:textId="1A8306E1"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41615E5D" w14:textId="51AA7906"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4F6DF95D" w14:textId="0BD0D91D" w:rsidR="00F04739"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49044DFC" w14:textId="3F741625"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8D41C4">
              <w:rPr>
                <w:rFonts w:ascii="Browallia New" w:hAnsi="Browallia New" w:cs="Browallia New"/>
                <w:sz w:val="22"/>
                <w:szCs w:val="22"/>
              </w:rPr>
              <w:t>1,348</w:t>
            </w:r>
          </w:p>
        </w:tc>
        <w:tc>
          <w:tcPr>
            <w:tcW w:w="990" w:type="dxa"/>
            <w:gridSpan w:val="2"/>
          </w:tcPr>
          <w:p w14:paraId="45309749" w14:textId="6C981CE3" w:rsidR="00F04739"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2,380</w:t>
            </w:r>
          </w:p>
        </w:tc>
      </w:tr>
      <w:tr w:rsidR="00F04739" w:rsidRPr="001A31FE" w14:paraId="439CECEF" w14:textId="77777777" w:rsidTr="00A23C9F">
        <w:tc>
          <w:tcPr>
            <w:tcW w:w="3150" w:type="dxa"/>
          </w:tcPr>
          <w:p w14:paraId="5DF706DA"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E577ED">
              <w:rPr>
                <w:rFonts w:ascii="Browallia New" w:hAnsi="Browallia New" w:cs="Browallia New"/>
                <w:b/>
                <w:sz w:val="22"/>
                <w:szCs w:val="22"/>
                <w:cs/>
              </w:rPr>
              <w:t>เงินปันผลรับ</w:t>
            </w:r>
          </w:p>
        </w:tc>
        <w:tc>
          <w:tcPr>
            <w:tcW w:w="1800" w:type="dxa"/>
          </w:tcPr>
          <w:p w14:paraId="68CEC0F8" w14:textId="28D3F883"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ตามอัตราที่ประกาศจ่าย</w:t>
            </w:r>
          </w:p>
        </w:tc>
        <w:tc>
          <w:tcPr>
            <w:tcW w:w="1080" w:type="dxa"/>
          </w:tcPr>
          <w:p w14:paraId="5ECDD9E3" w14:textId="3B52ABA2"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1A2CB39B" w14:textId="53FCDB5E"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3FF3087E" w14:textId="115A3AFA"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lang w:val="en-GB"/>
              </w:rPr>
            </w:pPr>
            <w:r w:rsidRPr="00720189">
              <w:rPr>
                <w:rFonts w:ascii="Browallia New" w:hAnsi="Browallia New" w:cs="Browallia New"/>
                <w:sz w:val="22"/>
                <w:szCs w:val="22"/>
                <w:lang w:val="en-GB"/>
              </w:rPr>
              <w:t>44,320</w:t>
            </w:r>
          </w:p>
        </w:tc>
        <w:tc>
          <w:tcPr>
            <w:tcW w:w="990" w:type="dxa"/>
            <w:gridSpan w:val="2"/>
          </w:tcPr>
          <w:p w14:paraId="699992AD" w14:textId="5A08DBD1"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19,501</w:t>
            </w:r>
          </w:p>
        </w:tc>
      </w:tr>
      <w:tr w:rsidR="00F04739" w:rsidRPr="001A31FE" w14:paraId="698AF297" w14:textId="77777777" w:rsidTr="00A23C9F">
        <w:tc>
          <w:tcPr>
            <w:tcW w:w="3150" w:type="dxa"/>
          </w:tcPr>
          <w:p w14:paraId="763A70DA"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ต้นทุนค่าบริการแม่พิมพ์</w:t>
            </w:r>
          </w:p>
        </w:tc>
        <w:tc>
          <w:tcPr>
            <w:tcW w:w="1800" w:type="dxa"/>
          </w:tcPr>
          <w:p w14:paraId="3B0847D8"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ราคาที่ตกลงร่วมกัน</w:t>
            </w:r>
          </w:p>
        </w:tc>
        <w:tc>
          <w:tcPr>
            <w:tcW w:w="1080" w:type="dxa"/>
          </w:tcPr>
          <w:p w14:paraId="47B8EBA1" w14:textId="2D3D4772"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1C34683E" w14:textId="7927F082"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218FC374" w14:textId="062AF5BE" w:rsidR="00F04739" w:rsidRPr="00B0660B"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 xml:space="preserve">     8,725</w:t>
            </w:r>
          </w:p>
        </w:tc>
        <w:tc>
          <w:tcPr>
            <w:tcW w:w="990" w:type="dxa"/>
            <w:gridSpan w:val="2"/>
          </w:tcPr>
          <w:p w14:paraId="234A0412" w14:textId="52714039"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8,333</w:t>
            </w:r>
          </w:p>
        </w:tc>
      </w:tr>
      <w:tr w:rsidR="00F04739" w:rsidRPr="001A31FE" w14:paraId="1BF74468" w14:textId="77777777" w:rsidTr="00A23C9F">
        <w:tc>
          <w:tcPr>
            <w:tcW w:w="3150" w:type="dxa"/>
          </w:tcPr>
          <w:p w14:paraId="128972B6"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ดอกเบี้ยจ่าย</w:t>
            </w:r>
          </w:p>
        </w:tc>
        <w:tc>
          <w:tcPr>
            <w:tcW w:w="1800" w:type="dxa"/>
          </w:tcPr>
          <w:p w14:paraId="3E025A27"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7B49602F" w14:textId="20A4F08C"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48FBD8FE" w14:textId="739DB961"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00C07419" w14:textId="676C54E3" w:rsidR="00F04739" w:rsidRPr="00B0660B"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7232A52B" w14:textId="02FD2F85"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w:t>
            </w:r>
          </w:p>
        </w:tc>
      </w:tr>
      <w:tr w:rsidR="00F04739" w14:paraId="3DF478AB" w14:textId="77777777" w:rsidTr="005F1BC9">
        <w:tc>
          <w:tcPr>
            <w:tcW w:w="3150" w:type="dxa"/>
          </w:tcPr>
          <w:p w14:paraId="0B26ACC1"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65BE0D47"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47103A3A" w14:textId="70ABAEF1"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5496B051" w14:textId="48223AC5" w:rsidR="00F04739" w:rsidRPr="000D4686"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shd w:val="clear" w:color="auto" w:fill="auto"/>
          </w:tcPr>
          <w:p w14:paraId="33F6E6D2" w14:textId="77777777"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37,500</w:t>
            </w:r>
          </w:p>
        </w:tc>
        <w:tc>
          <w:tcPr>
            <w:tcW w:w="990" w:type="dxa"/>
            <w:gridSpan w:val="2"/>
          </w:tcPr>
          <w:p w14:paraId="2201E680" w14:textId="4EFAB33D" w:rsidR="00F04739"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447D23" w:rsidRPr="001A31FE" w14:paraId="39302D9D" w14:textId="77777777" w:rsidTr="00A23C9F">
        <w:tc>
          <w:tcPr>
            <w:tcW w:w="3150" w:type="dxa"/>
          </w:tcPr>
          <w:p w14:paraId="78080A71"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78587E3"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08BAEC9B"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0613A152"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3A20844E" w14:textId="77777777" w:rsidR="00447D23" w:rsidRPr="008D41C4"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0C80830C"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447D23" w:rsidRPr="001A31FE" w14:paraId="358B6FA9" w14:textId="77777777" w:rsidTr="00A23C9F">
        <w:tc>
          <w:tcPr>
            <w:tcW w:w="3150" w:type="dxa"/>
          </w:tcPr>
          <w:p w14:paraId="0852BA1A"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68BA37A8"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AF61B6C"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5E86CD95"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489B4AD" w14:textId="77777777" w:rsidR="00447D23" w:rsidRPr="008D41C4"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61E55219"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447D23" w:rsidRPr="001A31FE" w14:paraId="1FD5E600" w14:textId="77777777" w:rsidTr="00A23C9F">
        <w:tc>
          <w:tcPr>
            <w:tcW w:w="3150" w:type="dxa"/>
          </w:tcPr>
          <w:p w14:paraId="27CA158C"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0EA968AA"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1420FC34" w14:textId="6EA30228" w:rsidR="00447D23" w:rsidRPr="00BE14E0" w:rsidRDefault="00BB21DF"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2,160</w:t>
            </w:r>
          </w:p>
        </w:tc>
        <w:tc>
          <w:tcPr>
            <w:tcW w:w="990" w:type="dxa"/>
          </w:tcPr>
          <w:p w14:paraId="50782471" w14:textId="0E8E840C" w:rsidR="00447D23" w:rsidRPr="00BE14E0"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1,748</w:t>
            </w:r>
          </w:p>
        </w:tc>
        <w:tc>
          <w:tcPr>
            <w:tcW w:w="990" w:type="dxa"/>
            <w:shd w:val="clear" w:color="auto" w:fill="auto"/>
          </w:tcPr>
          <w:p w14:paraId="2C1ADCD1" w14:textId="0575E9B4" w:rsidR="00447D23" w:rsidRPr="008D41C4" w:rsidRDefault="00B42A7E"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8D41C4">
              <w:rPr>
                <w:rFonts w:ascii="Browallia New" w:hAnsi="Browallia New" w:cs="Browallia New"/>
                <w:sz w:val="22"/>
                <w:szCs w:val="22"/>
                <w:lang w:val="en-GB"/>
              </w:rPr>
              <w:t>2,160</w:t>
            </w:r>
          </w:p>
        </w:tc>
        <w:tc>
          <w:tcPr>
            <w:tcW w:w="990" w:type="dxa"/>
            <w:gridSpan w:val="2"/>
          </w:tcPr>
          <w:p w14:paraId="1D9608A2" w14:textId="1B2FF4FC" w:rsidR="00447D23" w:rsidRPr="00BE14E0"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1,748</w:t>
            </w:r>
          </w:p>
        </w:tc>
      </w:tr>
      <w:tr w:rsidR="00F04739" w:rsidRPr="001A31FE" w14:paraId="00957245" w14:textId="77777777" w:rsidTr="00A23C9F">
        <w:tc>
          <w:tcPr>
            <w:tcW w:w="3150" w:type="dxa"/>
          </w:tcPr>
          <w:p w14:paraId="6BE55BD9"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E577ED">
              <w:rPr>
                <w:rFonts w:ascii="Browallia New" w:hAnsi="Browallia New" w:cs="Browallia New"/>
                <w:sz w:val="22"/>
                <w:szCs w:val="22"/>
                <w:cs/>
                <w:lang w:val="en-GB"/>
              </w:rPr>
              <w:t>ค่านายหน้า</w:t>
            </w:r>
          </w:p>
        </w:tc>
        <w:tc>
          <w:tcPr>
            <w:tcW w:w="1800" w:type="dxa"/>
          </w:tcPr>
          <w:p w14:paraId="59018978" w14:textId="1CB41DD8"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2B03A154" w14:textId="294A97AB" w:rsidR="00F04739" w:rsidRPr="00BB21DF"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4550DA19" w14:textId="07B03844"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20,901</w:t>
            </w:r>
          </w:p>
        </w:tc>
        <w:tc>
          <w:tcPr>
            <w:tcW w:w="990" w:type="dxa"/>
            <w:shd w:val="clear" w:color="auto" w:fill="auto"/>
          </w:tcPr>
          <w:p w14:paraId="49CBCEF8" w14:textId="3FC841AB"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2ACFCA6D" w14:textId="30372E24"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F04739" w:rsidRPr="001A31FE" w14:paraId="5D118436" w14:textId="77777777" w:rsidTr="00A23C9F">
        <w:tc>
          <w:tcPr>
            <w:tcW w:w="3150" w:type="dxa"/>
          </w:tcPr>
          <w:p w14:paraId="004D7D2A" w14:textId="77777777"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E577ED">
              <w:rPr>
                <w:rFonts w:ascii="Browallia New" w:hAnsi="Browallia New" w:cs="Browallia New"/>
                <w:sz w:val="22"/>
                <w:szCs w:val="22"/>
                <w:cs/>
                <w:lang w:val="en-GB"/>
              </w:rPr>
              <w:t>ค่าบริหารการจัดการ</w:t>
            </w:r>
          </w:p>
        </w:tc>
        <w:tc>
          <w:tcPr>
            <w:tcW w:w="1800" w:type="dxa"/>
          </w:tcPr>
          <w:p w14:paraId="37C75B4C" w14:textId="44E99FE4" w:rsidR="00F04739" w:rsidRPr="001A31FE"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760649EF" w14:textId="544FB17C" w:rsidR="00F04739" w:rsidRPr="00BB21DF"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tcPr>
          <w:p w14:paraId="6A4F49A9" w14:textId="3F543732"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3,665</w:t>
            </w:r>
          </w:p>
        </w:tc>
        <w:tc>
          <w:tcPr>
            <w:tcW w:w="990" w:type="dxa"/>
            <w:shd w:val="clear" w:color="auto" w:fill="auto"/>
          </w:tcPr>
          <w:p w14:paraId="7EC9D1B3" w14:textId="160F72EF" w:rsidR="00F04739" w:rsidRPr="00B0660B"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c>
          <w:tcPr>
            <w:tcW w:w="990" w:type="dxa"/>
            <w:gridSpan w:val="2"/>
          </w:tcPr>
          <w:p w14:paraId="1F7EC327" w14:textId="0F0E9B67" w:rsidR="00F04739" w:rsidRPr="00BE14E0"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lang w:val="en-GB"/>
              </w:rPr>
              <w:t xml:space="preserve">        </w:t>
            </w:r>
            <w:r>
              <w:rPr>
                <w:rFonts w:ascii="Browallia New" w:hAnsi="Browallia New" w:cs="Browallia New" w:hint="cs"/>
                <w:sz w:val="22"/>
                <w:szCs w:val="22"/>
                <w:cs/>
                <w:lang w:val="en-GB"/>
              </w:rPr>
              <w:t>-</w:t>
            </w:r>
          </w:p>
        </w:tc>
      </w:tr>
      <w:tr w:rsidR="00B47885" w:rsidRPr="001A31FE" w14:paraId="74BCCD90" w14:textId="77777777" w:rsidTr="00A23C9F">
        <w:tc>
          <w:tcPr>
            <w:tcW w:w="3150" w:type="dxa"/>
          </w:tcPr>
          <w:p w14:paraId="0409EBAE"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0BA32072"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0C206BAA"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2CF1FB7"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6F0089D7" w14:textId="77777777" w:rsidR="00B47885" w:rsidRPr="00B0660B"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02B4FF8F"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B47885" w:rsidRPr="001A31FE" w14:paraId="3A0AD526" w14:textId="77777777" w:rsidTr="00A23C9F">
        <w:trPr>
          <w:trHeight w:val="303"/>
        </w:trPr>
        <w:tc>
          <w:tcPr>
            <w:tcW w:w="3150" w:type="dxa"/>
          </w:tcPr>
          <w:p w14:paraId="0A270B7F"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1A31FE">
              <w:rPr>
                <w:rFonts w:ascii="Browallia New" w:hAnsi="Browallia New" w:cs="Browallia New"/>
                <w:b/>
                <w:bCs/>
                <w:sz w:val="22"/>
                <w:szCs w:val="22"/>
                <w:cs/>
                <w:lang w:val="en-GB"/>
              </w:rPr>
              <w:t>ค่าตอบแทนผู้บริหารสำคัญ</w:t>
            </w:r>
          </w:p>
        </w:tc>
        <w:tc>
          <w:tcPr>
            <w:tcW w:w="1800" w:type="dxa"/>
          </w:tcPr>
          <w:p w14:paraId="16F0CD33"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EFCCAA3"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32F69007"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38003AF4" w14:textId="77777777" w:rsidR="00B47885" w:rsidRPr="00B0660B"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7BE27762"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E90D2D" w:rsidRPr="001A31FE" w14:paraId="19C24BD7" w14:textId="77777777" w:rsidTr="00A23C9F">
        <w:tc>
          <w:tcPr>
            <w:tcW w:w="3150" w:type="dxa"/>
          </w:tcPr>
          <w:p w14:paraId="4C9FF808"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1A31FE">
              <w:rPr>
                <w:rFonts w:ascii="Browallia New" w:hAnsi="Browallia New" w:cs="Browallia New"/>
                <w:sz w:val="22"/>
                <w:szCs w:val="22"/>
                <w:cs/>
                <w:lang w:val="en-GB"/>
              </w:rPr>
              <w:t>ผลประโยชน์ระยะสั้น</w:t>
            </w:r>
          </w:p>
        </w:tc>
        <w:tc>
          <w:tcPr>
            <w:tcW w:w="1800" w:type="dxa"/>
          </w:tcPr>
          <w:p w14:paraId="2FFB33F5"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3050ACE" w14:textId="4A1246D9" w:rsidR="00E90D2D" w:rsidRPr="00E90D2D"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13,728</w:t>
            </w:r>
          </w:p>
        </w:tc>
        <w:tc>
          <w:tcPr>
            <w:tcW w:w="990" w:type="dxa"/>
          </w:tcPr>
          <w:p w14:paraId="037C61A6" w14:textId="3396EB43" w:rsidR="00E90D2D" w:rsidRPr="00977263"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9,287</w:t>
            </w:r>
          </w:p>
        </w:tc>
        <w:tc>
          <w:tcPr>
            <w:tcW w:w="990" w:type="dxa"/>
            <w:shd w:val="clear" w:color="auto" w:fill="auto"/>
          </w:tcPr>
          <w:p w14:paraId="55BAC47E" w14:textId="5DCFAB92" w:rsidR="00E90D2D" w:rsidRPr="00977263"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8,275</w:t>
            </w:r>
          </w:p>
        </w:tc>
        <w:tc>
          <w:tcPr>
            <w:tcW w:w="990" w:type="dxa"/>
            <w:gridSpan w:val="2"/>
          </w:tcPr>
          <w:p w14:paraId="7910EF89" w14:textId="0D43FA83" w:rsidR="00E90D2D" w:rsidRPr="00977263"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7,154</w:t>
            </w:r>
          </w:p>
        </w:tc>
      </w:tr>
      <w:tr w:rsidR="00E90D2D" w:rsidRPr="001A31FE" w14:paraId="0F2AC886" w14:textId="77777777" w:rsidTr="00A23C9F">
        <w:tc>
          <w:tcPr>
            <w:tcW w:w="3150" w:type="dxa"/>
          </w:tcPr>
          <w:p w14:paraId="4DE42E54"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ผลประโยชน์หลังออกจากงาน</w:t>
            </w:r>
          </w:p>
        </w:tc>
        <w:tc>
          <w:tcPr>
            <w:tcW w:w="1800" w:type="dxa"/>
          </w:tcPr>
          <w:p w14:paraId="45D22156"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2955AB66" w14:textId="246B8328" w:rsidR="00E90D2D" w:rsidRPr="00E90D2D" w:rsidRDefault="00842DF5"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548</w:t>
            </w:r>
          </w:p>
        </w:tc>
        <w:tc>
          <w:tcPr>
            <w:tcW w:w="990" w:type="dxa"/>
          </w:tcPr>
          <w:p w14:paraId="569D22A6" w14:textId="386AC4E3" w:rsidR="00E90D2D" w:rsidRPr="00977263" w:rsidRDefault="005D6BC8"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1,006</w:t>
            </w:r>
          </w:p>
        </w:tc>
        <w:tc>
          <w:tcPr>
            <w:tcW w:w="990" w:type="dxa"/>
            <w:shd w:val="clear" w:color="auto" w:fill="auto"/>
          </w:tcPr>
          <w:p w14:paraId="654715CA" w14:textId="77DA9C87" w:rsidR="00E90D2D" w:rsidRPr="00977263" w:rsidRDefault="00842DF5"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400</w:t>
            </w:r>
          </w:p>
        </w:tc>
        <w:tc>
          <w:tcPr>
            <w:tcW w:w="990" w:type="dxa"/>
            <w:gridSpan w:val="2"/>
          </w:tcPr>
          <w:p w14:paraId="731BDE44" w14:textId="23F5F230" w:rsidR="00E90D2D" w:rsidRPr="00977263" w:rsidRDefault="004E14D4"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800</w:t>
            </w:r>
          </w:p>
        </w:tc>
      </w:tr>
      <w:tr w:rsidR="00E90D2D" w:rsidRPr="001A31FE" w14:paraId="295A2418" w14:textId="77777777" w:rsidTr="00A23C9F">
        <w:tc>
          <w:tcPr>
            <w:tcW w:w="3150" w:type="dxa"/>
          </w:tcPr>
          <w:p w14:paraId="775B6CDB"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1A31FE">
              <w:rPr>
                <w:rFonts w:ascii="Browallia New" w:hAnsi="Browallia New" w:cs="Browallia New"/>
                <w:sz w:val="22"/>
                <w:szCs w:val="22"/>
                <w:cs/>
                <w:lang w:val="en-GB"/>
              </w:rPr>
              <w:t>รวม</w:t>
            </w:r>
          </w:p>
        </w:tc>
        <w:tc>
          <w:tcPr>
            <w:tcW w:w="1800" w:type="dxa"/>
          </w:tcPr>
          <w:p w14:paraId="096C05E6" w14:textId="77777777" w:rsidR="00E90D2D" w:rsidRPr="001A31FE" w:rsidRDefault="00E90D2D" w:rsidP="00E90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102AF13E" w14:textId="23C5BD37" w:rsidR="00E90D2D" w:rsidRPr="00E90D2D"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90D2D">
              <w:rPr>
                <w:rFonts w:ascii="Browallia New" w:hAnsi="Browallia New" w:cs="Browallia New"/>
                <w:sz w:val="22"/>
                <w:szCs w:val="22"/>
                <w:lang w:val="en-GB"/>
              </w:rPr>
              <w:t>14,</w:t>
            </w:r>
            <w:r w:rsidR="00874B40">
              <w:rPr>
                <w:rFonts w:ascii="Browallia New" w:hAnsi="Browallia New" w:cs="Browallia New"/>
                <w:sz w:val="22"/>
                <w:szCs w:val="22"/>
                <w:lang w:val="en-GB"/>
              </w:rPr>
              <w:t>276</w:t>
            </w:r>
          </w:p>
        </w:tc>
        <w:tc>
          <w:tcPr>
            <w:tcW w:w="990" w:type="dxa"/>
          </w:tcPr>
          <w:p w14:paraId="5A75A333" w14:textId="07AFCA3E" w:rsidR="00E90D2D" w:rsidRPr="00977263" w:rsidRDefault="004E14D4"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10</w:t>
            </w:r>
            <w:r w:rsidR="005D6BC8" w:rsidRPr="00977263">
              <w:rPr>
                <w:rFonts w:ascii="Browallia New" w:hAnsi="Browallia New" w:cs="Browallia New"/>
                <w:sz w:val="22"/>
                <w:szCs w:val="22"/>
                <w:lang w:val="en-GB"/>
              </w:rPr>
              <w:t>,293</w:t>
            </w:r>
          </w:p>
        </w:tc>
        <w:tc>
          <w:tcPr>
            <w:tcW w:w="990" w:type="dxa"/>
            <w:shd w:val="clear" w:color="auto" w:fill="auto"/>
          </w:tcPr>
          <w:p w14:paraId="6E02C6E6" w14:textId="01CC5CE7" w:rsidR="00E90D2D" w:rsidRPr="00977263"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8,</w:t>
            </w:r>
            <w:r w:rsidR="00874B40">
              <w:rPr>
                <w:rFonts w:ascii="Browallia New" w:hAnsi="Browallia New" w:cs="Browallia New"/>
                <w:sz w:val="22"/>
                <w:szCs w:val="22"/>
                <w:lang w:val="en-GB"/>
              </w:rPr>
              <w:t>675</w:t>
            </w:r>
          </w:p>
        </w:tc>
        <w:tc>
          <w:tcPr>
            <w:tcW w:w="990" w:type="dxa"/>
            <w:gridSpan w:val="2"/>
          </w:tcPr>
          <w:p w14:paraId="7B954A8E" w14:textId="68A16690" w:rsidR="00E90D2D" w:rsidRPr="00977263" w:rsidRDefault="00E90D2D" w:rsidP="00E90D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977263">
              <w:rPr>
                <w:rFonts w:ascii="Browallia New" w:hAnsi="Browallia New" w:cs="Browallia New"/>
                <w:sz w:val="22"/>
                <w:szCs w:val="22"/>
                <w:lang w:val="en-GB"/>
              </w:rPr>
              <w:t>7,</w:t>
            </w:r>
            <w:r w:rsidR="004E14D4" w:rsidRPr="00977263">
              <w:rPr>
                <w:rFonts w:ascii="Browallia New" w:hAnsi="Browallia New" w:cs="Browallia New"/>
                <w:sz w:val="22"/>
                <w:szCs w:val="22"/>
                <w:lang w:val="en-GB"/>
              </w:rPr>
              <w:t>954</w:t>
            </w:r>
          </w:p>
        </w:tc>
      </w:tr>
    </w:tbl>
    <w:p w14:paraId="5FF0AF79" w14:textId="2F88A99F"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1691FE1" w14:textId="55CEB8AE" w:rsidR="00930219" w:rsidRDefault="00930219" w:rsidP="0086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3" w:firstLine="27"/>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00447D23">
        <w:rPr>
          <w:rFonts w:ascii="Browallia New" w:hAnsi="Browallia New" w:cs="Browallia New"/>
          <w:sz w:val="28"/>
          <w:szCs w:val="28"/>
        </w:rPr>
        <w:t xml:space="preserve">30 </w:t>
      </w:r>
      <w:r w:rsidR="00447D23">
        <w:rPr>
          <w:rFonts w:ascii="Browallia New" w:hAnsi="Browallia New" w:cs="Browallia New" w:hint="cs"/>
          <w:sz w:val="28"/>
          <w:szCs w:val="28"/>
          <w:cs/>
        </w:rPr>
        <w:t xml:space="preserve">เมษายน </w:t>
      </w:r>
      <w:r w:rsidR="00447D23">
        <w:rPr>
          <w:rFonts w:ascii="Browallia New" w:hAnsi="Browallia New" w:cs="Browallia New"/>
          <w:sz w:val="28"/>
          <w:szCs w:val="28"/>
        </w:rPr>
        <w:t>2561</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60</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7C2FB22A" w:rsidR="00E64EEB" w:rsidRPr="00377A3C" w:rsidRDefault="00867B43"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2"/>
          <w:szCs w:val="22"/>
          <w:lang w:val="en-GB"/>
        </w:rPr>
      </w:pPr>
      <w:r>
        <w:rPr>
          <w:rFonts w:ascii="Browallia New" w:hAnsi="Browallia New" w:cs="Browallia New"/>
          <w:sz w:val="26"/>
          <w:szCs w:val="26"/>
          <w:lang w:val="en-GB"/>
        </w:rPr>
        <w:softHyphen/>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E64EEB" w:rsidRPr="00447D23" w14:paraId="05D0C245" w14:textId="77777777" w:rsidTr="00E64EEB">
        <w:tc>
          <w:tcPr>
            <w:tcW w:w="4230" w:type="dxa"/>
          </w:tcPr>
          <w:p w14:paraId="5D275BC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49F83E9A"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53866FF6"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67821E49"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E64EEB" w:rsidRPr="00447D23" w14:paraId="60525EFF" w14:textId="77777777" w:rsidTr="00E64EEB">
        <w:tc>
          <w:tcPr>
            <w:tcW w:w="4230" w:type="dxa"/>
          </w:tcPr>
          <w:p w14:paraId="34B98C30"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4D43CCFA"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งบการเงินรวม</w:t>
            </w:r>
          </w:p>
        </w:tc>
        <w:tc>
          <w:tcPr>
            <w:tcW w:w="2385" w:type="dxa"/>
            <w:gridSpan w:val="2"/>
          </w:tcPr>
          <w:p w14:paraId="3D1B6DDC" w14:textId="416AA411"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งบการเงินเฉพาะ</w:t>
            </w:r>
            <w:r w:rsidR="004643A2" w:rsidRPr="00447D23">
              <w:rPr>
                <w:rFonts w:ascii="Browallia New" w:hAnsi="Browallia New" w:cs="Browallia New" w:hint="cs"/>
                <w:sz w:val="28"/>
                <w:szCs w:val="28"/>
                <w:cs/>
                <w:lang w:val="en-GB"/>
              </w:rPr>
              <w:t>ของบริษัท</w:t>
            </w:r>
          </w:p>
        </w:tc>
      </w:tr>
      <w:tr w:rsidR="00E64EEB" w:rsidRPr="00447D23" w14:paraId="581297DA" w14:textId="77777777" w:rsidTr="00E64EEB">
        <w:tc>
          <w:tcPr>
            <w:tcW w:w="4230" w:type="dxa"/>
          </w:tcPr>
          <w:p w14:paraId="531340D1"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381D7993" w14:textId="52F0D816" w:rsidR="00E64EEB" w:rsidRPr="00447D23" w:rsidRDefault="00447D23"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rPr>
              <w:t xml:space="preserve">30 </w:t>
            </w:r>
            <w:r w:rsidRPr="00447D23">
              <w:rPr>
                <w:rFonts w:ascii="Browallia New" w:hAnsi="Browallia New" w:cs="Browallia New" w:hint="cs"/>
                <w:sz w:val="28"/>
                <w:szCs w:val="28"/>
                <w:cs/>
              </w:rPr>
              <w:t xml:space="preserve">เมษายน </w:t>
            </w:r>
            <w:r w:rsidRPr="00447D23">
              <w:rPr>
                <w:rFonts w:ascii="Browallia New" w:hAnsi="Browallia New" w:cs="Browallia New"/>
                <w:sz w:val="28"/>
                <w:szCs w:val="28"/>
              </w:rPr>
              <w:t>2561</w:t>
            </w:r>
          </w:p>
        </w:tc>
        <w:tc>
          <w:tcPr>
            <w:tcW w:w="1188" w:type="dxa"/>
          </w:tcPr>
          <w:p w14:paraId="5DCDD7F7"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CE2F739"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c>
          <w:tcPr>
            <w:tcW w:w="1206" w:type="dxa"/>
          </w:tcPr>
          <w:p w14:paraId="43880F7A" w14:textId="49C06B07" w:rsidR="00E64EEB" w:rsidRPr="00447D23" w:rsidRDefault="00447D23"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rPr>
              <w:t xml:space="preserve">30 </w:t>
            </w:r>
            <w:r w:rsidRPr="00447D23">
              <w:rPr>
                <w:rFonts w:ascii="Browallia New" w:hAnsi="Browallia New" w:cs="Browallia New" w:hint="cs"/>
                <w:sz w:val="28"/>
                <w:szCs w:val="28"/>
                <w:cs/>
              </w:rPr>
              <w:t xml:space="preserve">เมษายน </w:t>
            </w:r>
            <w:r w:rsidRPr="00447D23">
              <w:rPr>
                <w:rFonts w:ascii="Browallia New" w:hAnsi="Browallia New" w:cs="Browallia New"/>
                <w:sz w:val="28"/>
                <w:szCs w:val="28"/>
              </w:rPr>
              <w:t>2561</w:t>
            </w:r>
          </w:p>
        </w:tc>
        <w:tc>
          <w:tcPr>
            <w:tcW w:w="1179" w:type="dxa"/>
          </w:tcPr>
          <w:p w14:paraId="55C682CD"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B94D740"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r>
      <w:tr w:rsidR="00E64EEB" w:rsidRPr="00447D23" w14:paraId="6F223EBD" w14:textId="77777777" w:rsidTr="00E64EEB">
        <w:tc>
          <w:tcPr>
            <w:tcW w:w="4230" w:type="dxa"/>
          </w:tcPr>
          <w:p w14:paraId="5C586BB9" w14:textId="091EBA6E"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197" w:type="dxa"/>
          </w:tcPr>
          <w:p w14:paraId="472976C4"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1CBE1FE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44DA0368"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7AC1929B"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BB21DF" w:rsidRPr="00447D23" w14:paraId="299C3497" w14:textId="77777777" w:rsidTr="00E64EEB">
        <w:tc>
          <w:tcPr>
            <w:tcW w:w="4230" w:type="dxa"/>
          </w:tcPr>
          <w:p w14:paraId="0958EA23" w14:textId="59761504" w:rsidR="00BB21DF" w:rsidRPr="00447D23"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sidRPr="00447D23">
              <w:rPr>
                <w:rFonts w:ascii="Browallia New" w:hAnsi="Browallia New" w:cs="Browallia New"/>
                <w:b/>
                <w:sz w:val="28"/>
                <w:szCs w:val="28"/>
                <w:cs/>
              </w:rPr>
              <w:t>เงินให้กู้ยืมระยะสั้น</w:t>
            </w:r>
            <w:r w:rsidRPr="00447D23">
              <w:rPr>
                <w:rFonts w:ascii="Browallia New" w:hAnsi="Browallia New" w:cs="Browallia New"/>
                <w:bCs/>
                <w:sz w:val="28"/>
                <w:szCs w:val="28"/>
              </w:rPr>
              <w:t xml:space="preserve"> - </w:t>
            </w:r>
            <w:r w:rsidRPr="00447D23">
              <w:rPr>
                <w:rFonts w:ascii="Browallia New" w:hAnsi="Browallia New" w:cs="Browallia New" w:hint="cs"/>
                <w:b/>
                <w:sz w:val="28"/>
                <w:szCs w:val="28"/>
                <w:cs/>
              </w:rPr>
              <w:t>บริษัทย่อย</w:t>
            </w:r>
          </w:p>
        </w:tc>
        <w:tc>
          <w:tcPr>
            <w:tcW w:w="1197" w:type="dxa"/>
          </w:tcPr>
          <w:p w14:paraId="331AEC40" w14:textId="4E9B43F3" w:rsidR="00BB21DF" w:rsidRPr="00447D23"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188" w:type="dxa"/>
          </w:tcPr>
          <w:p w14:paraId="2AE61B2F" w14:textId="2014AF17" w:rsidR="00BB21DF" w:rsidRPr="00447D23"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206" w:type="dxa"/>
          </w:tcPr>
          <w:p w14:paraId="58AD9BEF" w14:textId="3D475EDB" w:rsidR="00BB21DF" w:rsidRPr="00447D23"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6326">
              <w:rPr>
                <w:rFonts w:ascii="Browallia New" w:hAnsi="Browallia New" w:cs="Browallia New"/>
                <w:sz w:val="28"/>
                <w:szCs w:val="28"/>
              </w:rPr>
              <w:t>112,200</w:t>
            </w:r>
          </w:p>
        </w:tc>
        <w:tc>
          <w:tcPr>
            <w:tcW w:w="1179" w:type="dxa"/>
          </w:tcPr>
          <w:p w14:paraId="17441311" w14:textId="546CD797" w:rsidR="00BB21DF" w:rsidRPr="00447D23"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47D23">
              <w:rPr>
                <w:rFonts w:ascii="Browallia New" w:hAnsi="Browallia New" w:cs="Browallia New"/>
                <w:sz w:val="28"/>
                <w:szCs w:val="28"/>
              </w:rPr>
              <w:t>112,200</w:t>
            </w:r>
          </w:p>
        </w:tc>
      </w:tr>
    </w:tbl>
    <w:p w14:paraId="6DB5F436" w14:textId="77777777" w:rsidR="001B4C2D" w:rsidRDefault="00E64EEB"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tab/>
      </w:r>
    </w:p>
    <w:p w14:paraId="7866B8D2" w14:textId="3CAE89F7" w:rsidR="001B4C2D"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r>
        <w:rPr>
          <w:rFonts w:ascii="Browallia New" w:hAnsi="Browallia New" w:cs="Browallia New"/>
          <w:sz w:val="28"/>
          <w:szCs w:val="28"/>
          <w:cs/>
          <w:lang w:val="en-GB"/>
        </w:rPr>
        <w:tab/>
      </w:r>
      <w:r w:rsidRPr="00E64EEB">
        <w:rPr>
          <w:rFonts w:ascii="Browallia New" w:hAnsi="Browallia New" w:cs="Browallia New"/>
          <w:spacing w:val="-4"/>
          <w:sz w:val="28"/>
          <w:szCs w:val="28"/>
          <w:cs/>
          <w:lang w:val="en-GB"/>
        </w:rPr>
        <w:t>รายการเคลื่อนไหวของเงินให้กู้ยืมระยะสั้นแก่บริษัทย่อยในระหว่างงวด</w:t>
      </w:r>
      <w:r w:rsidR="003322D7">
        <w:rPr>
          <w:rFonts w:ascii="Browallia New" w:hAnsi="Browallia New" w:cs="Browallia New" w:hint="cs"/>
          <w:spacing w:val="-4"/>
          <w:sz w:val="28"/>
          <w:szCs w:val="28"/>
          <w:cs/>
          <w:lang w:val="en-GB"/>
        </w:rPr>
        <w:t>หก</w:t>
      </w:r>
      <w:r>
        <w:rPr>
          <w:rFonts w:ascii="Browallia New" w:hAnsi="Browallia New" w:cs="Browallia New" w:hint="cs"/>
          <w:spacing w:val="-4"/>
          <w:sz w:val="28"/>
          <w:szCs w:val="28"/>
          <w:cs/>
          <w:lang w:val="en-GB"/>
        </w:rPr>
        <w:t>เดือน</w:t>
      </w:r>
      <w:r w:rsidRPr="00E64EEB">
        <w:rPr>
          <w:rFonts w:ascii="Browallia New" w:hAnsi="Browallia New" w:cs="Browallia New"/>
          <w:spacing w:val="-4"/>
          <w:sz w:val="28"/>
          <w:szCs w:val="28"/>
          <w:cs/>
          <w:lang w:val="en-GB"/>
        </w:rPr>
        <w:t xml:space="preserve">สิ้นสุดวันที่ </w:t>
      </w:r>
      <w:r>
        <w:rPr>
          <w:rFonts w:ascii="Browallia New" w:hAnsi="Browallia New" w:cs="Browallia New"/>
          <w:spacing w:val="-4"/>
          <w:sz w:val="28"/>
          <w:szCs w:val="28"/>
        </w:rPr>
        <w:t>3</w:t>
      </w:r>
      <w:r w:rsidR="00DC462A">
        <w:rPr>
          <w:rFonts w:ascii="Browallia New" w:hAnsi="Browallia New" w:cs="Browallia New"/>
          <w:spacing w:val="-4"/>
          <w:sz w:val="28"/>
          <w:szCs w:val="28"/>
        </w:rPr>
        <w:t>0</w:t>
      </w:r>
      <w:r w:rsidRPr="00E64EEB">
        <w:rPr>
          <w:rFonts w:ascii="Browallia New" w:hAnsi="Browallia New" w:cs="Browallia New"/>
          <w:spacing w:val="-4"/>
          <w:sz w:val="28"/>
          <w:szCs w:val="28"/>
          <w:cs/>
          <w:lang w:val="en-GB"/>
        </w:rPr>
        <w:t xml:space="preserve"> </w:t>
      </w:r>
      <w:r w:rsidR="002470EF">
        <w:rPr>
          <w:rFonts w:ascii="Browallia New" w:hAnsi="Browallia New" w:cs="Browallia New" w:hint="cs"/>
          <w:spacing w:val="-4"/>
          <w:sz w:val="28"/>
          <w:szCs w:val="28"/>
          <w:cs/>
          <w:lang w:val="en-GB"/>
        </w:rPr>
        <w:t>เมษายน</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2561</w:t>
      </w:r>
      <w:r w:rsidRPr="00E64EEB">
        <w:rPr>
          <w:rFonts w:ascii="Browallia New" w:hAnsi="Browallia New" w:cs="Browallia New"/>
          <w:spacing w:val="-4"/>
          <w:sz w:val="28"/>
          <w:szCs w:val="28"/>
          <w:cs/>
          <w:lang w:val="en-GB"/>
        </w:rPr>
        <w:t xml:space="preserve"> และ</w:t>
      </w:r>
      <w:r>
        <w:rPr>
          <w:rFonts w:ascii="Browallia New" w:hAnsi="Browallia New" w:cs="Browallia New" w:hint="cs"/>
          <w:spacing w:val="-4"/>
          <w:sz w:val="28"/>
          <w:szCs w:val="28"/>
          <w:cs/>
          <w:lang w:val="en-GB"/>
        </w:rPr>
        <w:t>สำหรับปีสิ้นสุดวันที่</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31</w:t>
      </w:r>
      <w:r>
        <w:rPr>
          <w:rFonts w:ascii="Browallia New" w:hAnsi="Browallia New" w:cs="Browallia New" w:hint="cs"/>
          <w:spacing w:val="-4"/>
          <w:sz w:val="28"/>
          <w:szCs w:val="28"/>
          <w:cs/>
          <w:lang w:val="en-GB"/>
        </w:rPr>
        <w:t xml:space="preserve"> ตุลาคม </w:t>
      </w:r>
      <w:r>
        <w:rPr>
          <w:rFonts w:ascii="Browallia New" w:hAnsi="Browallia New" w:cs="Browallia New"/>
          <w:spacing w:val="-4"/>
          <w:sz w:val="28"/>
          <w:szCs w:val="28"/>
          <w:lang w:val="en-GB"/>
        </w:rPr>
        <w:t>2560</w:t>
      </w:r>
      <w:r w:rsidRPr="00E64EEB">
        <w:rPr>
          <w:rFonts w:ascii="Browallia New" w:hAnsi="Browallia New" w:cs="Browallia New"/>
          <w:spacing w:val="-4"/>
          <w:sz w:val="28"/>
          <w:szCs w:val="28"/>
          <w:cs/>
          <w:lang w:val="en-GB"/>
        </w:rPr>
        <w:t xml:space="preserve"> มีดังนี้</w:t>
      </w:r>
    </w:p>
    <w:p w14:paraId="17CD3E36" w14:textId="77777777" w:rsidR="001B4C2D" w:rsidRPr="00377A3C"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4"/>
          <w:szCs w:val="24"/>
          <w:lang w:val="en-GB"/>
        </w:rPr>
      </w:pPr>
      <w:r>
        <w:rPr>
          <w:rFonts w:ascii="Browallia New" w:hAnsi="Browallia New" w:cs="Browallia New"/>
          <w:spacing w:val="-4"/>
          <w:sz w:val="28"/>
          <w:szCs w:val="28"/>
          <w:lang w:val="en-GB"/>
        </w:rPr>
        <w:tab/>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1B4C2D" w:rsidRPr="00447D23" w14:paraId="3D76367A" w14:textId="77777777" w:rsidTr="00321DAB">
        <w:tc>
          <w:tcPr>
            <w:tcW w:w="6615" w:type="dxa"/>
            <w:gridSpan w:val="3"/>
          </w:tcPr>
          <w:p w14:paraId="37D86314"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035DB85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1B4C2D" w:rsidRPr="00447D23" w14:paraId="025B61D9" w14:textId="77777777" w:rsidTr="00321DAB">
        <w:tc>
          <w:tcPr>
            <w:tcW w:w="6615" w:type="dxa"/>
            <w:gridSpan w:val="3"/>
          </w:tcPr>
          <w:p w14:paraId="7B14C1B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665913D9"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1B4C2D" w:rsidRPr="00447D23" w14:paraId="12EF0CA3" w14:textId="77777777" w:rsidTr="00321DAB">
        <w:tc>
          <w:tcPr>
            <w:tcW w:w="6615" w:type="dxa"/>
            <w:gridSpan w:val="3"/>
          </w:tcPr>
          <w:p w14:paraId="06C57889"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053DDB32" w14:textId="3C29ACC5" w:rsidR="001B4C2D" w:rsidRPr="00447D23" w:rsidRDefault="003322D7"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1179" w:type="dxa"/>
          </w:tcPr>
          <w:p w14:paraId="310ED326"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20C7254F"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r>
      <w:tr w:rsidR="001B4C2D" w:rsidRPr="00447D23" w14:paraId="79083E26" w14:textId="77777777" w:rsidTr="00321DAB">
        <w:tc>
          <w:tcPr>
            <w:tcW w:w="6615" w:type="dxa"/>
            <w:gridSpan w:val="3"/>
          </w:tcPr>
          <w:p w14:paraId="77C480E2"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48915CB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Pr>
          <w:p w14:paraId="0B9F4AE1"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B4C2D" w:rsidRPr="00447D23" w14:paraId="6B89CA52" w14:textId="77777777" w:rsidTr="00321DAB">
        <w:tc>
          <w:tcPr>
            <w:tcW w:w="6615" w:type="dxa"/>
            <w:gridSpan w:val="3"/>
          </w:tcPr>
          <w:p w14:paraId="4C4542A5"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วันที่</w:t>
            </w:r>
            <w:r w:rsidRPr="00447D23">
              <w:rPr>
                <w:rFonts w:ascii="Browallia New" w:hAnsi="Browallia New" w:cs="Browallia New" w:hint="cs"/>
                <w:b/>
                <w:sz w:val="28"/>
                <w:szCs w:val="28"/>
                <w:cs/>
              </w:rPr>
              <w:t>ต้นงวด</w:t>
            </w:r>
          </w:p>
        </w:tc>
        <w:tc>
          <w:tcPr>
            <w:tcW w:w="1206" w:type="dxa"/>
          </w:tcPr>
          <w:p w14:paraId="181AA41D" w14:textId="29713156" w:rsidR="001B4C2D" w:rsidRPr="00336326" w:rsidRDefault="00060338"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36326">
              <w:rPr>
                <w:rFonts w:ascii="Browallia New" w:hAnsi="Browallia New" w:cs="Browallia New"/>
                <w:sz w:val="28"/>
                <w:szCs w:val="28"/>
              </w:rPr>
              <w:t>112,200</w:t>
            </w:r>
          </w:p>
        </w:tc>
        <w:tc>
          <w:tcPr>
            <w:tcW w:w="1179" w:type="dxa"/>
          </w:tcPr>
          <w:p w14:paraId="51169CCA" w14:textId="61B4FC1C" w:rsidR="001B4C2D" w:rsidRPr="00447D23" w:rsidRDefault="00321DAB"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111,947</w:t>
            </w:r>
          </w:p>
        </w:tc>
      </w:tr>
      <w:tr w:rsidR="002E5AE9" w:rsidRPr="00447D23" w14:paraId="41FE9282" w14:textId="77777777" w:rsidTr="00321DAB">
        <w:tc>
          <w:tcPr>
            <w:tcW w:w="6615" w:type="dxa"/>
            <w:gridSpan w:val="3"/>
          </w:tcPr>
          <w:p w14:paraId="40152BB9" w14:textId="77777777" w:rsidR="002E5AE9" w:rsidRPr="00447D23"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กำไรจากอัตราแลกเปลี่ยน</w:t>
            </w:r>
          </w:p>
        </w:tc>
        <w:tc>
          <w:tcPr>
            <w:tcW w:w="1206" w:type="dxa"/>
          </w:tcPr>
          <w:p w14:paraId="073B3F9D" w14:textId="60D8D5AE" w:rsidR="002E5AE9" w:rsidRPr="00336326" w:rsidRDefault="00541A30"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060338" w:rsidRPr="00336326">
              <w:rPr>
                <w:rFonts w:ascii="Browallia New" w:hAnsi="Browallia New" w:cs="Browallia New"/>
                <w:sz w:val="28"/>
                <w:szCs w:val="28"/>
                <w:lang w:val="en-GB"/>
              </w:rPr>
              <w:t>-</w:t>
            </w:r>
          </w:p>
        </w:tc>
        <w:tc>
          <w:tcPr>
            <w:tcW w:w="1179" w:type="dxa"/>
          </w:tcPr>
          <w:p w14:paraId="070410A1" w14:textId="12E107E7" w:rsidR="002E5AE9" w:rsidRPr="00447D23" w:rsidRDefault="002E5AE9" w:rsidP="002E5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253</w:t>
            </w:r>
          </w:p>
        </w:tc>
      </w:tr>
      <w:tr w:rsidR="001B4C2D" w:rsidRPr="00447D23" w14:paraId="0F2C8774" w14:textId="77777777" w:rsidTr="00321DAB">
        <w:tc>
          <w:tcPr>
            <w:tcW w:w="6615" w:type="dxa"/>
            <w:gridSpan w:val="3"/>
          </w:tcPr>
          <w:p w14:paraId="5E474A89"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206" w:type="dxa"/>
          </w:tcPr>
          <w:p w14:paraId="70034448" w14:textId="6C2B96D7" w:rsidR="001B4C2D" w:rsidRPr="00336326" w:rsidRDefault="00060338" w:rsidP="00321DA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6326">
              <w:rPr>
                <w:rFonts w:ascii="Browallia New" w:hAnsi="Browallia New" w:cs="Browallia New"/>
                <w:sz w:val="28"/>
                <w:szCs w:val="28"/>
                <w:lang w:val="en-GB"/>
              </w:rPr>
              <w:t>112,200</w:t>
            </w:r>
          </w:p>
        </w:tc>
        <w:tc>
          <w:tcPr>
            <w:tcW w:w="1179" w:type="dxa"/>
          </w:tcPr>
          <w:p w14:paraId="485F682E" w14:textId="77777777" w:rsidR="001B4C2D" w:rsidRPr="00447D23" w:rsidRDefault="001B4C2D" w:rsidP="00321DA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112,200</w:t>
            </w:r>
          </w:p>
        </w:tc>
      </w:tr>
      <w:tr w:rsidR="007730D7" w:rsidRPr="003322D7" w14:paraId="7A5D57EA" w14:textId="77777777" w:rsidTr="00321DAB">
        <w:tc>
          <w:tcPr>
            <w:tcW w:w="4230" w:type="dxa"/>
          </w:tcPr>
          <w:p w14:paraId="1F4A05C5" w14:textId="77777777" w:rsidR="007730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tc>
        <w:tc>
          <w:tcPr>
            <w:tcW w:w="1197" w:type="dxa"/>
          </w:tcPr>
          <w:p w14:paraId="75CC0ADD"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2FC9B83F"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68AE1B61"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B4C2D" w:rsidRPr="003322D7" w14:paraId="1EC8AE5B" w14:textId="77777777" w:rsidTr="00321DAB">
        <w:tc>
          <w:tcPr>
            <w:tcW w:w="4230" w:type="dxa"/>
          </w:tcPr>
          <w:p w14:paraId="59793FE1" w14:textId="6E88DCCA" w:rsidR="001B4C2D" w:rsidRPr="003322D7" w:rsidRDefault="00377A3C"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lastRenderedPageBreak/>
              <w:tab/>
            </w:r>
          </w:p>
        </w:tc>
        <w:tc>
          <w:tcPr>
            <w:tcW w:w="1197" w:type="dxa"/>
          </w:tcPr>
          <w:p w14:paraId="1B948032"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2B06C66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3DF5EE6D"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1B4C2D" w:rsidRPr="003322D7" w14:paraId="77778C0B" w14:textId="77777777" w:rsidTr="00321DAB">
        <w:tc>
          <w:tcPr>
            <w:tcW w:w="4230" w:type="dxa"/>
          </w:tcPr>
          <w:p w14:paraId="13D59BF9"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04CD5ACE"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385" w:type="dxa"/>
            <w:gridSpan w:val="2"/>
          </w:tcPr>
          <w:p w14:paraId="55213EEA"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1B4C2D" w:rsidRPr="003322D7" w14:paraId="74912C62" w14:textId="77777777" w:rsidTr="00321DAB">
        <w:tc>
          <w:tcPr>
            <w:tcW w:w="4230" w:type="dxa"/>
          </w:tcPr>
          <w:p w14:paraId="4044778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57BF9150" w14:textId="1E0FE214" w:rsidR="001B4C2D" w:rsidRPr="003322D7" w:rsidRDefault="003322D7"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1188" w:type="dxa"/>
          </w:tcPr>
          <w:p w14:paraId="6B368BB1"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699F924"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c>
          <w:tcPr>
            <w:tcW w:w="1206" w:type="dxa"/>
          </w:tcPr>
          <w:p w14:paraId="67B59BF0" w14:textId="2DCE5530" w:rsidR="001B4C2D" w:rsidRPr="003322D7" w:rsidRDefault="003322D7"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1179" w:type="dxa"/>
          </w:tcPr>
          <w:p w14:paraId="3D2C4198"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5DD4446"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r>
      <w:tr w:rsidR="001B4C2D" w:rsidRPr="003322D7" w14:paraId="59107EC1" w14:textId="77777777" w:rsidTr="000F486E">
        <w:trPr>
          <w:trHeight w:hRule="exact" w:val="216"/>
        </w:trPr>
        <w:tc>
          <w:tcPr>
            <w:tcW w:w="4230" w:type="dxa"/>
          </w:tcPr>
          <w:p w14:paraId="0060AE9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197" w:type="dxa"/>
          </w:tcPr>
          <w:p w14:paraId="18162ABA"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2571D593"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06" w:type="dxa"/>
          </w:tcPr>
          <w:p w14:paraId="1B1B2C7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79" w:type="dxa"/>
          </w:tcPr>
          <w:p w14:paraId="7C86C3B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1B4C2D" w:rsidRPr="003322D7" w14:paraId="1D13545F" w14:textId="77777777" w:rsidTr="00321DAB">
        <w:tc>
          <w:tcPr>
            <w:tcW w:w="4230" w:type="dxa"/>
          </w:tcPr>
          <w:p w14:paraId="17D7F66E" w14:textId="02B6EFFD"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322D7">
              <w:rPr>
                <w:rFonts w:ascii="Browallia New" w:hAnsi="Browallia New" w:cs="Browallia New"/>
                <w:sz w:val="28"/>
                <w:szCs w:val="28"/>
                <w:cs/>
                <w:lang w:val="en-GB"/>
              </w:rPr>
              <w:t>ลูกหนี้อื่น</w:t>
            </w:r>
            <w:r w:rsidRPr="003322D7">
              <w:rPr>
                <w:rFonts w:ascii="Browallia New" w:hAnsi="Browallia New" w:cs="Browallia New"/>
                <w:sz w:val="28"/>
                <w:szCs w:val="28"/>
                <w:lang w:val="en-GB"/>
              </w:rPr>
              <w:t xml:space="preserve"> - </w:t>
            </w:r>
            <w:r w:rsidRPr="003322D7">
              <w:rPr>
                <w:rFonts w:ascii="Browallia New" w:hAnsi="Browallia New" w:cs="Browallia New"/>
                <w:b/>
                <w:sz w:val="28"/>
                <w:szCs w:val="28"/>
                <w:cs/>
              </w:rPr>
              <w:t>กิจการที่เกี่ยวข้องกัน</w:t>
            </w:r>
          </w:p>
        </w:tc>
        <w:tc>
          <w:tcPr>
            <w:tcW w:w="1197" w:type="dxa"/>
          </w:tcPr>
          <w:p w14:paraId="5315869E" w14:textId="658423EF" w:rsidR="001B4C2D" w:rsidRPr="003322D7" w:rsidRDefault="00BB21DF"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477</w:t>
            </w:r>
          </w:p>
        </w:tc>
        <w:tc>
          <w:tcPr>
            <w:tcW w:w="1188" w:type="dxa"/>
          </w:tcPr>
          <w:p w14:paraId="7BDA4AA0" w14:textId="000121BB" w:rsidR="001B4C2D" w:rsidRPr="003322D7" w:rsidRDefault="001B4C2D"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696</w:t>
            </w:r>
          </w:p>
        </w:tc>
        <w:tc>
          <w:tcPr>
            <w:tcW w:w="1206" w:type="dxa"/>
          </w:tcPr>
          <w:p w14:paraId="006DE1F3" w14:textId="47182E36" w:rsidR="001B4C2D" w:rsidRPr="008D41C4" w:rsidRDefault="00A011C2" w:rsidP="001B4C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41C4">
              <w:rPr>
                <w:rFonts w:ascii="Browallia New" w:hAnsi="Browallia New" w:cs="Browallia New"/>
                <w:sz w:val="28"/>
                <w:szCs w:val="28"/>
                <w:lang w:val="en-GB"/>
              </w:rPr>
              <w:t xml:space="preserve">         </w:t>
            </w:r>
            <w:r w:rsidRPr="008D41C4">
              <w:rPr>
                <w:rFonts w:ascii="Browallia New" w:hAnsi="Browallia New" w:cs="Browallia New" w:hint="cs"/>
                <w:sz w:val="28"/>
                <w:szCs w:val="28"/>
                <w:cs/>
                <w:lang w:val="en-GB"/>
              </w:rPr>
              <w:t>-</w:t>
            </w:r>
          </w:p>
        </w:tc>
        <w:tc>
          <w:tcPr>
            <w:tcW w:w="1179" w:type="dxa"/>
          </w:tcPr>
          <w:p w14:paraId="1281EAA4" w14:textId="42410FE9" w:rsidR="001B4C2D" w:rsidRPr="003322D7" w:rsidRDefault="001B4C2D" w:rsidP="001B4C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00FD6A61"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r>
      <w:tr w:rsidR="001B4C2D" w:rsidRPr="003322D7" w14:paraId="129ADA32" w14:textId="77777777" w:rsidTr="000F486E">
        <w:trPr>
          <w:trHeight w:hRule="exact" w:val="216"/>
        </w:trPr>
        <w:tc>
          <w:tcPr>
            <w:tcW w:w="4230" w:type="dxa"/>
          </w:tcPr>
          <w:p w14:paraId="4EF0D91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197" w:type="dxa"/>
          </w:tcPr>
          <w:p w14:paraId="08C4FE9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88" w:type="dxa"/>
          </w:tcPr>
          <w:p w14:paraId="08674897"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06" w:type="dxa"/>
          </w:tcPr>
          <w:p w14:paraId="7D586DA4" w14:textId="77777777"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Pr>
          <w:p w14:paraId="447333E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B4C2D" w:rsidRPr="003322D7" w14:paraId="7A5DF82F" w14:textId="77777777" w:rsidTr="00321DAB">
        <w:tc>
          <w:tcPr>
            <w:tcW w:w="4230" w:type="dxa"/>
          </w:tcPr>
          <w:p w14:paraId="04083506" w14:textId="5E285009"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322D7">
              <w:rPr>
                <w:rFonts w:ascii="Browallia New" w:hAnsi="Browallia New" w:cs="Browallia New"/>
                <w:bCs/>
                <w:sz w:val="28"/>
                <w:szCs w:val="28"/>
                <w:cs/>
              </w:rPr>
              <w:t>เจ้าหนี้การค้า</w:t>
            </w:r>
          </w:p>
        </w:tc>
        <w:tc>
          <w:tcPr>
            <w:tcW w:w="1197" w:type="dxa"/>
          </w:tcPr>
          <w:p w14:paraId="49E6DCC1"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88" w:type="dxa"/>
          </w:tcPr>
          <w:p w14:paraId="38AFAD1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06" w:type="dxa"/>
          </w:tcPr>
          <w:p w14:paraId="468FD7B8" w14:textId="77777777"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Pr>
          <w:p w14:paraId="17538690"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B21DF" w:rsidRPr="003322D7" w14:paraId="56B43DDF" w14:textId="77777777" w:rsidTr="00321DAB">
        <w:tc>
          <w:tcPr>
            <w:tcW w:w="4230" w:type="dxa"/>
          </w:tcPr>
          <w:p w14:paraId="5EDA69C2" w14:textId="53F564A9" w:rsidR="00BB21DF"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บริษัทย่อย</w:t>
            </w:r>
          </w:p>
        </w:tc>
        <w:tc>
          <w:tcPr>
            <w:tcW w:w="1197" w:type="dxa"/>
          </w:tcPr>
          <w:p w14:paraId="7C1810F0" w14:textId="7C2999A3" w:rsidR="00BB21DF"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188" w:type="dxa"/>
          </w:tcPr>
          <w:p w14:paraId="424EC2BF" w14:textId="2E7F2914" w:rsidR="00BB21DF"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206" w:type="dxa"/>
          </w:tcPr>
          <w:p w14:paraId="6291E117" w14:textId="2CAFFD09" w:rsidR="00BB21DF" w:rsidRPr="008D41C4"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5,162</w:t>
            </w:r>
          </w:p>
        </w:tc>
        <w:tc>
          <w:tcPr>
            <w:tcW w:w="1179" w:type="dxa"/>
          </w:tcPr>
          <w:p w14:paraId="1175290B" w14:textId="32D41CE0" w:rsidR="00BB21DF"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2,714</w:t>
            </w:r>
          </w:p>
        </w:tc>
      </w:tr>
      <w:tr w:rsidR="00E74E9B" w:rsidRPr="003322D7" w14:paraId="21D8E920" w14:textId="77777777" w:rsidTr="00321DAB">
        <w:tc>
          <w:tcPr>
            <w:tcW w:w="4230" w:type="dxa"/>
          </w:tcPr>
          <w:p w14:paraId="5BB67AAA" w14:textId="7A15A01B" w:rsidR="00E74E9B" w:rsidRPr="003322D7" w:rsidRDefault="00BA045D"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00E74E9B" w:rsidRPr="003322D7">
              <w:rPr>
                <w:rFonts w:ascii="Browallia New" w:hAnsi="Browallia New" w:cs="Browallia New"/>
                <w:b/>
                <w:sz w:val="28"/>
                <w:szCs w:val="28"/>
                <w:cs/>
              </w:rPr>
              <w:t>กิจการที่เกี่ยวข้องกัน</w:t>
            </w:r>
          </w:p>
        </w:tc>
        <w:tc>
          <w:tcPr>
            <w:tcW w:w="1197" w:type="dxa"/>
          </w:tcPr>
          <w:p w14:paraId="028C9FC2" w14:textId="34BA82A9" w:rsidR="00E74E9B"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402</w:t>
            </w:r>
          </w:p>
        </w:tc>
        <w:tc>
          <w:tcPr>
            <w:tcW w:w="1188" w:type="dxa"/>
          </w:tcPr>
          <w:p w14:paraId="67D97A57" w14:textId="3BE76A3A" w:rsidR="00E74E9B" w:rsidRPr="003322D7"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c>
          <w:tcPr>
            <w:tcW w:w="1206" w:type="dxa"/>
          </w:tcPr>
          <w:p w14:paraId="1D374389" w14:textId="70E9CA2C" w:rsidR="00E74E9B" w:rsidRPr="008D41C4" w:rsidRDefault="00336326" w:rsidP="005F1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402</w:t>
            </w:r>
          </w:p>
        </w:tc>
        <w:tc>
          <w:tcPr>
            <w:tcW w:w="1179" w:type="dxa"/>
          </w:tcPr>
          <w:p w14:paraId="6C26A6C6" w14:textId="1B3CA649" w:rsidR="00E74E9B" w:rsidRPr="003322D7"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r>
      <w:tr w:rsidR="00E74E9B" w:rsidRPr="003322D7" w14:paraId="2D82B281" w14:textId="77777777" w:rsidTr="00321DAB">
        <w:tc>
          <w:tcPr>
            <w:tcW w:w="4230" w:type="dxa"/>
          </w:tcPr>
          <w:p w14:paraId="19743962" w14:textId="7B8BAE40" w:rsidR="00E74E9B" w:rsidRPr="003322D7" w:rsidRDefault="00E74E9B" w:rsidP="00E7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197" w:type="dxa"/>
          </w:tcPr>
          <w:p w14:paraId="1ACA2664" w14:textId="15F4C6A0" w:rsidR="00E74E9B" w:rsidRPr="003322D7" w:rsidRDefault="00BB21DF" w:rsidP="00BB21D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402</w:t>
            </w:r>
          </w:p>
        </w:tc>
        <w:tc>
          <w:tcPr>
            <w:tcW w:w="1188" w:type="dxa"/>
          </w:tcPr>
          <w:p w14:paraId="582F903C" w14:textId="3C43D66E" w:rsidR="00E74E9B" w:rsidRPr="003322D7" w:rsidRDefault="00E74E9B"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c>
          <w:tcPr>
            <w:tcW w:w="1206" w:type="dxa"/>
          </w:tcPr>
          <w:p w14:paraId="33BD39B2" w14:textId="149F71AF" w:rsidR="00E74E9B" w:rsidRPr="008D41C4" w:rsidRDefault="00336326"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5,564</w:t>
            </w:r>
          </w:p>
        </w:tc>
        <w:tc>
          <w:tcPr>
            <w:tcW w:w="1179" w:type="dxa"/>
          </w:tcPr>
          <w:p w14:paraId="7D5B2AB7" w14:textId="60114CE0" w:rsidR="00E74E9B" w:rsidRPr="003322D7" w:rsidRDefault="00E74E9B" w:rsidP="00E74E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2,865</w:t>
            </w:r>
          </w:p>
        </w:tc>
      </w:tr>
      <w:tr w:rsidR="001B4C2D" w:rsidRPr="003322D7" w14:paraId="165E1507" w14:textId="77777777" w:rsidTr="000F486E">
        <w:trPr>
          <w:trHeight w:hRule="exact" w:val="216"/>
        </w:trPr>
        <w:tc>
          <w:tcPr>
            <w:tcW w:w="4230" w:type="dxa"/>
          </w:tcPr>
          <w:p w14:paraId="0A06DACE" w14:textId="12BF183A"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197" w:type="dxa"/>
          </w:tcPr>
          <w:p w14:paraId="4404BF71" w14:textId="48111D4C"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88" w:type="dxa"/>
          </w:tcPr>
          <w:p w14:paraId="05312B25" w14:textId="539DB73D"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06" w:type="dxa"/>
          </w:tcPr>
          <w:p w14:paraId="4A50DCCB" w14:textId="648B75B3"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Pr>
          <w:p w14:paraId="1B3333FC" w14:textId="552F4C5C"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B21DF" w:rsidRPr="003322D7" w14:paraId="14662654" w14:textId="77777777" w:rsidTr="00321DAB">
        <w:tc>
          <w:tcPr>
            <w:tcW w:w="4230" w:type="dxa"/>
          </w:tcPr>
          <w:p w14:paraId="32597626" w14:textId="6D50CFAD" w:rsidR="00BB21DF" w:rsidRPr="003322D7" w:rsidRDefault="00BB21DF" w:rsidP="00BB2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เจ้าหนี้อื่น</w:t>
            </w:r>
            <w:r w:rsidRPr="003322D7">
              <w:rPr>
                <w:rFonts w:ascii="Browallia New" w:hAnsi="Browallia New" w:cs="Browallia New"/>
                <w:bCs/>
                <w:sz w:val="28"/>
                <w:szCs w:val="28"/>
              </w:rPr>
              <w:t xml:space="preserve"> - </w:t>
            </w:r>
            <w:r w:rsidRPr="003322D7">
              <w:rPr>
                <w:rFonts w:ascii="Browallia New" w:hAnsi="Browallia New" w:cs="Browallia New"/>
                <w:b/>
                <w:sz w:val="28"/>
                <w:szCs w:val="28"/>
                <w:cs/>
              </w:rPr>
              <w:t>กิจการที่เกี่ยวข้องกัน</w:t>
            </w:r>
          </w:p>
        </w:tc>
        <w:tc>
          <w:tcPr>
            <w:tcW w:w="1197" w:type="dxa"/>
          </w:tcPr>
          <w:p w14:paraId="2D166A05" w14:textId="44FE5C6B" w:rsidR="00BB21DF" w:rsidRPr="003322D7" w:rsidRDefault="00BB21DF" w:rsidP="004E14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4E14D4">
              <w:rPr>
                <w:rFonts w:ascii="Browallia New" w:hAnsi="Browallia New" w:cs="Browallia New"/>
                <w:sz w:val="28"/>
                <w:szCs w:val="28"/>
                <w:lang w:val="en-GB"/>
              </w:rPr>
              <w:t>703</w:t>
            </w:r>
          </w:p>
        </w:tc>
        <w:tc>
          <w:tcPr>
            <w:tcW w:w="1188" w:type="dxa"/>
          </w:tcPr>
          <w:p w14:paraId="4FEE0FF7" w14:textId="2B4CCBAE" w:rsidR="00BB21DF" w:rsidRPr="003322D7"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881</w:t>
            </w:r>
          </w:p>
        </w:tc>
        <w:tc>
          <w:tcPr>
            <w:tcW w:w="1206" w:type="dxa"/>
          </w:tcPr>
          <w:p w14:paraId="7AE761E0" w14:textId="61061ADA" w:rsidR="00BB21DF" w:rsidRPr="008D41C4"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41C4">
              <w:rPr>
                <w:rFonts w:ascii="Browallia New" w:hAnsi="Browallia New" w:cs="Browallia New"/>
                <w:sz w:val="28"/>
                <w:szCs w:val="28"/>
                <w:lang w:val="en-GB"/>
              </w:rPr>
              <w:t xml:space="preserve">        </w:t>
            </w:r>
            <w:r w:rsidRPr="008D41C4">
              <w:rPr>
                <w:rFonts w:ascii="Browallia New" w:hAnsi="Browallia New" w:cs="Browallia New" w:hint="cs"/>
                <w:sz w:val="28"/>
                <w:szCs w:val="28"/>
                <w:cs/>
                <w:lang w:val="en-GB"/>
              </w:rPr>
              <w:t>-</w:t>
            </w:r>
          </w:p>
        </w:tc>
        <w:tc>
          <w:tcPr>
            <w:tcW w:w="1179" w:type="dxa"/>
          </w:tcPr>
          <w:p w14:paraId="19A2C4D7" w14:textId="066CBDC0" w:rsidR="00BB21DF" w:rsidRPr="003322D7" w:rsidRDefault="00BB21DF" w:rsidP="00BB21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r>
      <w:tr w:rsidR="001A2C29" w:rsidRPr="003322D7" w14:paraId="60CDF447" w14:textId="77777777" w:rsidTr="000F486E">
        <w:trPr>
          <w:trHeight w:hRule="exact" w:val="216"/>
        </w:trPr>
        <w:tc>
          <w:tcPr>
            <w:tcW w:w="4230" w:type="dxa"/>
          </w:tcPr>
          <w:p w14:paraId="6BAB7293" w14:textId="77777777" w:rsidR="001A2C29" w:rsidRPr="003322D7"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p>
        </w:tc>
        <w:tc>
          <w:tcPr>
            <w:tcW w:w="1197" w:type="dxa"/>
          </w:tcPr>
          <w:p w14:paraId="2B57708F"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5485DADD"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2E2A43FA"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267E92AE"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A2C29" w:rsidRPr="003322D7" w14:paraId="26623538" w14:textId="77777777" w:rsidTr="00321DAB">
        <w:tc>
          <w:tcPr>
            <w:tcW w:w="4230" w:type="dxa"/>
          </w:tcPr>
          <w:p w14:paraId="1D019692" w14:textId="19235744" w:rsidR="001A2C29" w:rsidRPr="003322D7"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ผลประโยชน์หลังออกจากงาน - ผู้บริหารสำคัญ</w:t>
            </w:r>
          </w:p>
        </w:tc>
        <w:tc>
          <w:tcPr>
            <w:tcW w:w="1197" w:type="dxa"/>
          </w:tcPr>
          <w:p w14:paraId="60FA332F" w14:textId="36960BA5" w:rsidR="001A2C29" w:rsidRPr="003322D7" w:rsidRDefault="00842DF5"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8,329</w:t>
            </w:r>
          </w:p>
        </w:tc>
        <w:tc>
          <w:tcPr>
            <w:tcW w:w="1188" w:type="dxa"/>
          </w:tcPr>
          <w:p w14:paraId="798A6B3C" w14:textId="50D3C714" w:rsidR="001A2C29" w:rsidRPr="003322D7" w:rsidRDefault="0022258C"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8,049</w:t>
            </w:r>
          </w:p>
        </w:tc>
        <w:tc>
          <w:tcPr>
            <w:tcW w:w="1206" w:type="dxa"/>
          </w:tcPr>
          <w:p w14:paraId="4E40E2D8" w14:textId="2322E75E" w:rsidR="001A2C29" w:rsidRPr="008D41C4" w:rsidRDefault="00842DF5"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lang w:val="en-GB"/>
              </w:rPr>
            </w:pPr>
            <w:r>
              <w:rPr>
                <w:rFonts w:ascii="Browallia New" w:hAnsi="Browallia New" w:cs="Browallia New"/>
                <w:sz w:val="28"/>
                <w:szCs w:val="28"/>
                <w:lang w:val="en-GB"/>
              </w:rPr>
              <w:t>6,107</w:t>
            </w:r>
          </w:p>
        </w:tc>
        <w:tc>
          <w:tcPr>
            <w:tcW w:w="1179" w:type="dxa"/>
          </w:tcPr>
          <w:p w14:paraId="2A4B50A9" w14:textId="2113CA3B" w:rsidR="001A2C29" w:rsidRPr="003322D7" w:rsidRDefault="0022258C" w:rsidP="001A2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5,707</w:t>
            </w:r>
          </w:p>
        </w:tc>
      </w:tr>
    </w:tbl>
    <w:p w14:paraId="2B01E69E" w14:textId="02F9188A" w:rsidR="00EF0898" w:rsidRDefault="00EF0898"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8FC3AC1" w14:textId="42C46113" w:rsidR="002A7C38" w:rsidRDefault="002A7C38" w:rsidP="003322D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left="426" w:hanging="426"/>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0F486E"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lang w:val="en-GB"/>
        </w:rPr>
      </w:pPr>
    </w:p>
    <w:p w14:paraId="74B756B8" w14:textId="6A30E362" w:rsidR="00377A3C"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sidR="003322D7">
        <w:rPr>
          <w:rFonts w:ascii="Browallia New" w:hAnsi="Browallia New" w:cs="Browallia New"/>
          <w:sz w:val="28"/>
          <w:szCs w:val="28"/>
        </w:rPr>
        <w:t xml:space="preserve">30 </w:t>
      </w:r>
      <w:r w:rsidR="003322D7">
        <w:rPr>
          <w:rFonts w:ascii="Browallia New" w:hAnsi="Browallia New" w:cs="Browallia New" w:hint="cs"/>
          <w:sz w:val="28"/>
          <w:szCs w:val="28"/>
          <w:cs/>
        </w:rPr>
        <w:t xml:space="preserve">เมษายน </w:t>
      </w:r>
      <w:r w:rsidR="003322D7">
        <w:rPr>
          <w:rFonts w:ascii="Browallia New" w:hAnsi="Browallia New" w:cs="Browallia New"/>
          <w:sz w:val="28"/>
          <w:szCs w:val="28"/>
        </w:rPr>
        <w:t>2561</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2560</w:t>
      </w:r>
      <w:r w:rsidRPr="00377A3C">
        <w:rPr>
          <w:rFonts w:ascii="Browallia New" w:hAnsi="Browallia New" w:cs="Browallia New"/>
          <w:sz w:val="28"/>
          <w:szCs w:val="28"/>
          <w:cs/>
          <w:lang w:val="en-GB"/>
        </w:rPr>
        <w:t xml:space="preserve"> 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0F486E"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7"/>
        <w:gridCol w:w="1188"/>
        <w:gridCol w:w="1206"/>
        <w:gridCol w:w="1179"/>
      </w:tblGrid>
      <w:tr w:rsidR="00377A3C" w:rsidRPr="003322D7" w14:paraId="2BFC5DA8" w14:textId="77777777" w:rsidTr="00536A2F">
        <w:tc>
          <w:tcPr>
            <w:tcW w:w="423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377A3C" w:rsidRPr="003322D7" w14:paraId="6FD53E11" w14:textId="77777777" w:rsidTr="00536A2F">
        <w:tc>
          <w:tcPr>
            <w:tcW w:w="423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385"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536A2F">
        <w:tc>
          <w:tcPr>
            <w:tcW w:w="4230" w:type="dxa"/>
          </w:tcPr>
          <w:p w14:paraId="62BB15C0"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787C8D47" w14:textId="6D073FA1" w:rsidR="00377A3C" w:rsidRPr="003322D7" w:rsidRDefault="003322D7"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1188" w:type="dxa"/>
          </w:tcPr>
          <w:p w14:paraId="5D44DEF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3629B106"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c>
          <w:tcPr>
            <w:tcW w:w="1206" w:type="dxa"/>
          </w:tcPr>
          <w:p w14:paraId="536053BE" w14:textId="65ECCA19" w:rsidR="00377A3C" w:rsidRPr="003322D7" w:rsidRDefault="003322D7"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1179" w:type="dxa"/>
          </w:tcPr>
          <w:p w14:paraId="317983C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1DC053E3"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r>
      <w:tr w:rsidR="00D56365" w:rsidRPr="003322D7" w14:paraId="24A0C0E8" w14:textId="77777777" w:rsidTr="00536A2F">
        <w:tc>
          <w:tcPr>
            <w:tcW w:w="423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197"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56365" w:rsidRPr="003322D7" w14:paraId="3B7B5BFE" w14:textId="77777777" w:rsidTr="00536A2F">
        <w:tc>
          <w:tcPr>
            <w:tcW w:w="4230" w:type="dxa"/>
          </w:tcPr>
          <w:p w14:paraId="4B5E7C6A"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3322D7">
              <w:rPr>
                <w:rFonts w:ascii="Browallia New" w:hAnsi="Browallia New" w:cs="Browallia New"/>
                <w:b/>
                <w:sz w:val="28"/>
                <w:szCs w:val="28"/>
                <w:cs/>
              </w:rPr>
              <w:t>ยังไม่ถึงกำหนดชำระ</w:t>
            </w:r>
          </w:p>
        </w:tc>
        <w:tc>
          <w:tcPr>
            <w:tcW w:w="1197" w:type="dxa"/>
          </w:tcPr>
          <w:p w14:paraId="02D7D22B" w14:textId="7AF187BE" w:rsidR="00D56365" w:rsidRPr="003322D7" w:rsidRDefault="00850E9A"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304,102</w:t>
            </w:r>
          </w:p>
        </w:tc>
        <w:tc>
          <w:tcPr>
            <w:tcW w:w="1188" w:type="dxa"/>
          </w:tcPr>
          <w:p w14:paraId="2CA65F10" w14:textId="714CF762"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286,446</w:t>
            </w:r>
          </w:p>
        </w:tc>
        <w:tc>
          <w:tcPr>
            <w:tcW w:w="1206" w:type="dxa"/>
          </w:tcPr>
          <w:p w14:paraId="0599BF70" w14:textId="76C68CD1" w:rsidR="00D56365" w:rsidRPr="008D41C4" w:rsidRDefault="000817F8"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101,</w:t>
            </w:r>
            <w:r w:rsidR="00FD2075" w:rsidRPr="008D41C4">
              <w:rPr>
                <w:rFonts w:ascii="Browallia New" w:hAnsi="Browallia New" w:cs="Browallia New"/>
                <w:sz w:val="28"/>
                <w:szCs w:val="28"/>
                <w:lang w:val="en-GB"/>
              </w:rPr>
              <w:t>667</w:t>
            </w:r>
          </w:p>
        </w:tc>
        <w:tc>
          <w:tcPr>
            <w:tcW w:w="1179" w:type="dxa"/>
          </w:tcPr>
          <w:p w14:paraId="7651CEE7" w14:textId="017BA204"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103,526</w:t>
            </w:r>
          </w:p>
        </w:tc>
      </w:tr>
      <w:tr w:rsidR="00D56365" w:rsidRPr="003322D7" w14:paraId="49A22072" w14:textId="77777777" w:rsidTr="00536A2F">
        <w:tc>
          <w:tcPr>
            <w:tcW w:w="4230" w:type="dxa"/>
          </w:tcPr>
          <w:p w14:paraId="068504A8" w14:textId="0CE461CB"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197" w:type="dxa"/>
          </w:tcPr>
          <w:p w14:paraId="38104B4B"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642540C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04340066" w14:textId="77777777" w:rsidR="00D56365" w:rsidRPr="008D41C4"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59FFE933"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56365" w:rsidRPr="003322D7" w14:paraId="18ECB510" w14:textId="77777777" w:rsidTr="00536A2F">
        <w:tc>
          <w:tcPr>
            <w:tcW w:w="4230" w:type="dxa"/>
          </w:tcPr>
          <w:p w14:paraId="249240A3" w14:textId="71D26990"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197" w:type="dxa"/>
          </w:tcPr>
          <w:p w14:paraId="19C676A6" w14:textId="6DE03A0A" w:rsidR="00D56365" w:rsidRPr="003322D7" w:rsidRDefault="00850E9A"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12,340</w:t>
            </w:r>
          </w:p>
        </w:tc>
        <w:tc>
          <w:tcPr>
            <w:tcW w:w="1188" w:type="dxa"/>
          </w:tcPr>
          <w:p w14:paraId="6DC27214" w14:textId="38243CAF"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14,498</w:t>
            </w:r>
          </w:p>
        </w:tc>
        <w:tc>
          <w:tcPr>
            <w:tcW w:w="1206" w:type="dxa"/>
          </w:tcPr>
          <w:p w14:paraId="579F56CF" w14:textId="7FA40078" w:rsidR="00D56365" w:rsidRPr="008D41C4" w:rsidRDefault="00C94E4B"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11,</w:t>
            </w:r>
            <w:r w:rsidR="00FD2075" w:rsidRPr="008D41C4">
              <w:rPr>
                <w:rFonts w:ascii="Browallia New" w:hAnsi="Browallia New" w:cs="Browallia New"/>
                <w:sz w:val="28"/>
                <w:szCs w:val="28"/>
                <w:lang w:val="en-GB"/>
              </w:rPr>
              <w:t>515</w:t>
            </w:r>
          </w:p>
        </w:tc>
        <w:tc>
          <w:tcPr>
            <w:tcW w:w="1179" w:type="dxa"/>
          </w:tcPr>
          <w:p w14:paraId="16D2329F" w14:textId="43040A8A"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13,241</w:t>
            </w:r>
          </w:p>
        </w:tc>
      </w:tr>
      <w:tr w:rsidR="00F04739" w:rsidRPr="003322D7" w14:paraId="3BAE0459" w14:textId="77777777" w:rsidTr="00536A2F">
        <w:tc>
          <w:tcPr>
            <w:tcW w:w="4230" w:type="dxa"/>
          </w:tcPr>
          <w:p w14:paraId="55CB3A01" w14:textId="01A89479" w:rsidR="00F04739" w:rsidRPr="003322D7"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197" w:type="dxa"/>
          </w:tcPr>
          <w:p w14:paraId="707D25FB" w14:textId="7BF05766" w:rsidR="00F04739" w:rsidRPr="003322D7" w:rsidRDefault="00850E9A"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1,453</w:t>
            </w:r>
          </w:p>
        </w:tc>
        <w:tc>
          <w:tcPr>
            <w:tcW w:w="1188" w:type="dxa"/>
          </w:tcPr>
          <w:p w14:paraId="0C27046D" w14:textId="0198D461" w:rsidR="00F04739" w:rsidRPr="003322D7"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5,696</w:t>
            </w:r>
          </w:p>
        </w:tc>
        <w:tc>
          <w:tcPr>
            <w:tcW w:w="1206" w:type="dxa"/>
          </w:tcPr>
          <w:p w14:paraId="4FE16EFC" w14:textId="6EFAE3CB" w:rsidR="00F04739"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F04739">
              <w:rPr>
                <w:rFonts w:ascii="Browallia New" w:hAnsi="Browallia New" w:cs="Browallia New"/>
                <w:sz w:val="28"/>
                <w:szCs w:val="28"/>
                <w:lang w:val="en-GB"/>
              </w:rPr>
              <w:t xml:space="preserve">        </w:t>
            </w:r>
            <w:r w:rsidRPr="00F04739">
              <w:rPr>
                <w:rFonts w:ascii="Browallia New" w:hAnsi="Browallia New" w:cs="Browallia New" w:hint="cs"/>
                <w:sz w:val="28"/>
                <w:szCs w:val="28"/>
                <w:cs/>
                <w:lang w:val="en-GB"/>
              </w:rPr>
              <w:t>-</w:t>
            </w:r>
          </w:p>
        </w:tc>
        <w:tc>
          <w:tcPr>
            <w:tcW w:w="1179" w:type="dxa"/>
          </w:tcPr>
          <w:p w14:paraId="166BABE4" w14:textId="5DAE2344" w:rsidR="00F04739" w:rsidRPr="003322D7"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cs/>
                <w:lang w:val="en-GB"/>
              </w:rPr>
              <w:t>-</w:t>
            </w:r>
          </w:p>
        </w:tc>
      </w:tr>
      <w:tr w:rsidR="00B46923" w:rsidRPr="003322D7" w14:paraId="0FA94FCF" w14:textId="77777777" w:rsidTr="00536A2F">
        <w:tc>
          <w:tcPr>
            <w:tcW w:w="4230" w:type="dxa"/>
          </w:tcPr>
          <w:p w14:paraId="29192E8B" w14:textId="03F41A9E" w:rsidR="00B46923" w:rsidRPr="003322D7"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197" w:type="dxa"/>
          </w:tcPr>
          <w:p w14:paraId="461B4FCE" w14:textId="0BFBBB8D" w:rsidR="00B46923" w:rsidRPr="003322D7" w:rsidRDefault="00AE2492"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1188" w:type="dxa"/>
          </w:tcPr>
          <w:p w14:paraId="20D16C5A" w14:textId="6E0AE23C" w:rsidR="00B46923" w:rsidRPr="003322D7" w:rsidRDefault="00B46923" w:rsidP="00CD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00FD6A61" w:rsidRPr="003322D7">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00CD456F">
              <w:rPr>
                <w:rFonts w:ascii="Browallia New" w:hAnsi="Browallia New" w:cs="Browallia New" w:hint="cs"/>
                <w:sz w:val="28"/>
                <w:szCs w:val="28"/>
                <w:cs/>
                <w:lang w:val="en-GB"/>
              </w:rPr>
              <w:t xml:space="preserve">   </w:t>
            </w:r>
            <w:r w:rsidRPr="003322D7">
              <w:rPr>
                <w:rFonts w:ascii="Browallia New" w:hAnsi="Browallia New" w:cs="Browallia New"/>
                <w:sz w:val="28"/>
                <w:szCs w:val="28"/>
                <w:cs/>
                <w:lang w:val="en-GB"/>
              </w:rPr>
              <w:t>-</w:t>
            </w:r>
          </w:p>
        </w:tc>
        <w:tc>
          <w:tcPr>
            <w:tcW w:w="1206" w:type="dxa"/>
          </w:tcPr>
          <w:p w14:paraId="1D367C5C" w14:textId="12968AC3" w:rsidR="00B46923" w:rsidRPr="008D41C4" w:rsidRDefault="00F04739" w:rsidP="00F0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94E4B" w:rsidRPr="008D41C4">
              <w:rPr>
                <w:rFonts w:ascii="Browallia New" w:hAnsi="Browallia New" w:cs="Browallia New"/>
                <w:sz w:val="28"/>
                <w:szCs w:val="28"/>
                <w:lang w:val="en-GB"/>
              </w:rPr>
              <w:t>-</w:t>
            </w:r>
          </w:p>
        </w:tc>
        <w:tc>
          <w:tcPr>
            <w:tcW w:w="1179" w:type="dxa"/>
          </w:tcPr>
          <w:p w14:paraId="4E4D89B9" w14:textId="2B82C93C" w:rsidR="00B46923" w:rsidRPr="003322D7" w:rsidRDefault="00F04739"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B46923" w:rsidRPr="003322D7">
              <w:rPr>
                <w:rFonts w:ascii="Browallia New" w:hAnsi="Browallia New" w:cs="Browallia New" w:hint="cs"/>
                <w:sz w:val="28"/>
                <w:szCs w:val="28"/>
                <w:cs/>
                <w:lang w:val="en-GB"/>
              </w:rPr>
              <w:t xml:space="preserve"> </w:t>
            </w:r>
            <w:r w:rsidR="00B46923" w:rsidRPr="003322D7">
              <w:rPr>
                <w:rFonts w:ascii="Browallia New" w:hAnsi="Browallia New" w:cs="Browallia New"/>
                <w:sz w:val="28"/>
                <w:szCs w:val="28"/>
                <w:lang w:val="en-GB"/>
              </w:rPr>
              <w:t xml:space="preserve">    </w:t>
            </w:r>
            <w:r w:rsidR="00B46923" w:rsidRPr="003322D7">
              <w:rPr>
                <w:rFonts w:ascii="Browallia New" w:hAnsi="Browallia New" w:cs="Browallia New"/>
                <w:sz w:val="28"/>
                <w:szCs w:val="28"/>
                <w:cs/>
                <w:lang w:val="en-GB"/>
              </w:rPr>
              <w:t>-</w:t>
            </w:r>
          </w:p>
        </w:tc>
      </w:tr>
      <w:tr w:rsidR="00B46923" w:rsidRPr="003322D7" w14:paraId="15BF5CFF" w14:textId="77777777" w:rsidTr="00536A2F">
        <w:tc>
          <w:tcPr>
            <w:tcW w:w="4230" w:type="dxa"/>
          </w:tcPr>
          <w:p w14:paraId="47213DAC" w14:textId="3790B0B0" w:rsidR="00B46923" w:rsidRPr="003322D7" w:rsidRDefault="00B46923"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197" w:type="dxa"/>
          </w:tcPr>
          <w:p w14:paraId="6147BC6F" w14:textId="4A356411" w:rsidR="00B46923" w:rsidRPr="003322D7" w:rsidRDefault="00850E9A"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4,019</w:t>
            </w:r>
          </w:p>
        </w:tc>
        <w:tc>
          <w:tcPr>
            <w:tcW w:w="1188" w:type="dxa"/>
          </w:tcPr>
          <w:p w14:paraId="1814DD12" w14:textId="04A01810" w:rsidR="00B46923" w:rsidRPr="003322D7" w:rsidRDefault="00B46923"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4,769</w:t>
            </w:r>
          </w:p>
        </w:tc>
        <w:tc>
          <w:tcPr>
            <w:tcW w:w="1206" w:type="dxa"/>
          </w:tcPr>
          <w:p w14:paraId="7371C0D8" w14:textId="49E5C414" w:rsidR="00B46923" w:rsidRPr="008D41C4" w:rsidRDefault="00CD456F"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D41C4">
              <w:rPr>
                <w:rFonts w:ascii="Browallia New" w:hAnsi="Browallia New" w:cs="Browallia New" w:hint="cs"/>
                <w:sz w:val="28"/>
                <w:szCs w:val="28"/>
                <w:cs/>
                <w:lang w:val="en-GB"/>
              </w:rPr>
              <w:t xml:space="preserve"> </w:t>
            </w:r>
            <w:r w:rsidR="00F04739">
              <w:rPr>
                <w:rFonts w:ascii="Browallia New" w:hAnsi="Browallia New" w:cs="Browallia New"/>
                <w:sz w:val="28"/>
                <w:szCs w:val="28"/>
                <w:lang w:val="en-GB"/>
              </w:rPr>
              <w:t xml:space="preserve">   </w:t>
            </w:r>
            <w:r w:rsidRPr="008D41C4">
              <w:rPr>
                <w:rFonts w:ascii="Browallia New" w:hAnsi="Browallia New" w:cs="Browallia New" w:hint="cs"/>
                <w:sz w:val="28"/>
                <w:szCs w:val="28"/>
                <w:cs/>
                <w:lang w:val="en-GB"/>
              </w:rPr>
              <w:t xml:space="preserve">    </w:t>
            </w:r>
            <w:r w:rsidR="00C94E4B" w:rsidRPr="008D41C4">
              <w:rPr>
                <w:rFonts w:ascii="Browallia New" w:hAnsi="Browallia New" w:cs="Browallia New"/>
                <w:sz w:val="28"/>
                <w:szCs w:val="28"/>
                <w:lang w:val="en-GB"/>
              </w:rPr>
              <w:t>-</w:t>
            </w:r>
          </w:p>
        </w:tc>
        <w:tc>
          <w:tcPr>
            <w:tcW w:w="1179" w:type="dxa"/>
          </w:tcPr>
          <w:p w14:paraId="6E001F58" w14:textId="5C9227BA" w:rsidR="00B46923" w:rsidRPr="003322D7" w:rsidRDefault="00B46923" w:rsidP="00B469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00FD6A61" w:rsidRPr="003322D7">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00FD6A61" w:rsidRPr="003322D7">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tr w:rsidR="00D56365" w:rsidRPr="003322D7" w14:paraId="4D83424F" w14:textId="77777777" w:rsidTr="00536A2F">
        <w:tc>
          <w:tcPr>
            <w:tcW w:w="4230" w:type="dxa"/>
          </w:tcPr>
          <w:p w14:paraId="4F710E21" w14:textId="53015340"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197" w:type="dxa"/>
          </w:tcPr>
          <w:p w14:paraId="3F37E93F" w14:textId="1DE9686D" w:rsidR="00D56365" w:rsidRPr="003322D7" w:rsidRDefault="00AE2492"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321,923</w:t>
            </w:r>
          </w:p>
        </w:tc>
        <w:tc>
          <w:tcPr>
            <w:tcW w:w="1188" w:type="dxa"/>
          </w:tcPr>
          <w:p w14:paraId="5EFBE6E2" w14:textId="2BD94F58"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311,409</w:t>
            </w:r>
          </w:p>
        </w:tc>
        <w:tc>
          <w:tcPr>
            <w:tcW w:w="1206" w:type="dxa"/>
          </w:tcPr>
          <w:p w14:paraId="00D55382" w14:textId="7F698DE6" w:rsidR="00D56365" w:rsidRPr="008D41C4" w:rsidRDefault="00395B14"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113,182</w:t>
            </w:r>
          </w:p>
        </w:tc>
        <w:tc>
          <w:tcPr>
            <w:tcW w:w="1179" w:type="dxa"/>
          </w:tcPr>
          <w:p w14:paraId="12F148D1" w14:textId="424D5403"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116,767</w:t>
            </w:r>
          </w:p>
        </w:tc>
      </w:tr>
      <w:tr w:rsidR="00D56365" w:rsidRPr="003322D7" w14:paraId="4B370DE7" w14:textId="77777777" w:rsidTr="00536A2F">
        <w:tc>
          <w:tcPr>
            <w:tcW w:w="4230" w:type="dxa"/>
          </w:tcPr>
          <w:p w14:paraId="0B5BBB5B" w14:textId="106472DE"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197" w:type="dxa"/>
          </w:tcPr>
          <w:p w14:paraId="592F442F" w14:textId="5DD70E7F" w:rsidR="00D56365" w:rsidRPr="003322D7" w:rsidRDefault="00AE2492"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(3,469)</w:t>
            </w:r>
          </w:p>
        </w:tc>
        <w:tc>
          <w:tcPr>
            <w:tcW w:w="1188" w:type="dxa"/>
          </w:tcPr>
          <w:p w14:paraId="0557ACC6" w14:textId="3BF955C3"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(4,056)</w:t>
            </w:r>
          </w:p>
        </w:tc>
        <w:tc>
          <w:tcPr>
            <w:tcW w:w="1206" w:type="dxa"/>
          </w:tcPr>
          <w:p w14:paraId="0F8BD869" w14:textId="20CD0B9D" w:rsidR="00D56365" w:rsidRPr="008D41C4" w:rsidRDefault="00F04739" w:rsidP="00B46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D456F" w:rsidRPr="008D41C4">
              <w:rPr>
                <w:rFonts w:ascii="Browallia New" w:hAnsi="Browallia New" w:cs="Browallia New" w:hint="cs"/>
                <w:sz w:val="28"/>
                <w:szCs w:val="28"/>
                <w:cs/>
                <w:lang w:val="en-GB"/>
              </w:rPr>
              <w:t xml:space="preserve">    </w:t>
            </w:r>
            <w:r w:rsidR="008C1C15" w:rsidRPr="008D41C4">
              <w:rPr>
                <w:rFonts w:ascii="Browallia New" w:hAnsi="Browallia New" w:cs="Browallia New"/>
                <w:sz w:val="28"/>
                <w:szCs w:val="28"/>
                <w:lang w:val="en-GB"/>
              </w:rPr>
              <w:t>-</w:t>
            </w:r>
          </w:p>
        </w:tc>
        <w:tc>
          <w:tcPr>
            <w:tcW w:w="1179" w:type="dxa"/>
          </w:tcPr>
          <w:p w14:paraId="02F9FBA1" w14:textId="0AC120FA" w:rsidR="00D56365" w:rsidRPr="003322D7" w:rsidRDefault="00CD456F" w:rsidP="00CD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D56365" w:rsidRPr="003322D7">
              <w:rPr>
                <w:rFonts w:ascii="Browallia New" w:hAnsi="Browallia New" w:cs="Browallia New"/>
                <w:sz w:val="28"/>
                <w:szCs w:val="28"/>
                <w:lang w:val="en-GB"/>
              </w:rPr>
              <w:t xml:space="preserve"> </w:t>
            </w:r>
            <w:r w:rsidR="00FD6A61" w:rsidRPr="003322D7">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00FD6A61" w:rsidRPr="003322D7">
              <w:rPr>
                <w:rFonts w:ascii="Browallia New" w:hAnsi="Browallia New" w:cs="Browallia New"/>
                <w:sz w:val="28"/>
                <w:szCs w:val="28"/>
                <w:lang w:val="en-GB"/>
              </w:rPr>
              <w:t xml:space="preserve"> </w:t>
            </w:r>
            <w:r w:rsidR="00D56365" w:rsidRPr="003322D7">
              <w:rPr>
                <w:rFonts w:ascii="Browallia New" w:hAnsi="Browallia New" w:cs="Browallia New"/>
                <w:sz w:val="28"/>
                <w:szCs w:val="28"/>
                <w:lang w:val="en-GB"/>
              </w:rPr>
              <w:t xml:space="preserve">  </w:t>
            </w:r>
            <w:r w:rsidR="00D56365" w:rsidRPr="003322D7">
              <w:rPr>
                <w:rFonts w:ascii="Browallia New" w:hAnsi="Browallia New" w:cs="Browallia New"/>
                <w:sz w:val="28"/>
                <w:szCs w:val="28"/>
                <w:cs/>
                <w:lang w:val="en-GB"/>
              </w:rPr>
              <w:t>-</w:t>
            </w:r>
          </w:p>
        </w:tc>
      </w:tr>
      <w:tr w:rsidR="00D56365" w:rsidRPr="003322D7" w14:paraId="4DE7B554" w14:textId="77777777" w:rsidTr="00536A2F">
        <w:tc>
          <w:tcPr>
            <w:tcW w:w="4230" w:type="dxa"/>
          </w:tcPr>
          <w:p w14:paraId="1A609996" w14:textId="69D51470"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197" w:type="dxa"/>
          </w:tcPr>
          <w:p w14:paraId="06F0CA51" w14:textId="6ECFD7CD" w:rsidR="00D56365" w:rsidRPr="003322D7" w:rsidRDefault="00AE2492"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318,454</w:t>
            </w:r>
          </w:p>
        </w:tc>
        <w:tc>
          <w:tcPr>
            <w:tcW w:w="1188" w:type="dxa"/>
          </w:tcPr>
          <w:p w14:paraId="5E8E2917" w14:textId="3890AA36" w:rsidR="00D56365" w:rsidRPr="003322D7" w:rsidRDefault="00D56365"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307,353</w:t>
            </w:r>
          </w:p>
        </w:tc>
        <w:tc>
          <w:tcPr>
            <w:tcW w:w="1206" w:type="dxa"/>
          </w:tcPr>
          <w:p w14:paraId="0ECB42E2" w14:textId="590712D0" w:rsidR="00D56365" w:rsidRPr="008D41C4" w:rsidRDefault="00395B14"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113,182</w:t>
            </w:r>
          </w:p>
        </w:tc>
        <w:tc>
          <w:tcPr>
            <w:tcW w:w="1179" w:type="dxa"/>
          </w:tcPr>
          <w:p w14:paraId="26D17E51" w14:textId="7C00D721" w:rsidR="00D56365" w:rsidRPr="003322D7" w:rsidRDefault="00D56365" w:rsidP="00D563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116,767</w:t>
            </w:r>
          </w:p>
        </w:tc>
      </w:tr>
      <w:tr w:rsidR="007D6FDE" w:rsidRPr="003322D7" w14:paraId="7200BCFA" w14:textId="77777777" w:rsidTr="001C54F7">
        <w:tc>
          <w:tcPr>
            <w:tcW w:w="4230" w:type="dxa"/>
          </w:tcPr>
          <w:p w14:paraId="4D9F368B" w14:textId="77777777" w:rsidR="007D6FDE" w:rsidRPr="003322D7"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197" w:type="dxa"/>
          </w:tcPr>
          <w:p w14:paraId="6FFC4883" w14:textId="77777777" w:rsidR="007D6FDE" w:rsidRPr="003322D7"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3C76B783" w14:textId="77777777" w:rsidR="007D6FDE" w:rsidRPr="003322D7"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316AE20D" w14:textId="77777777" w:rsidR="007D6FDE" w:rsidRPr="008D41C4"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6C6ECECF" w14:textId="77777777" w:rsidR="007D6FDE" w:rsidRPr="003322D7" w:rsidRDefault="007D6FDE"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354FC" w:rsidRPr="003322D7" w14:paraId="3B33364E" w14:textId="77777777" w:rsidTr="001C54F7">
        <w:tc>
          <w:tcPr>
            <w:tcW w:w="4230" w:type="dxa"/>
          </w:tcPr>
          <w:p w14:paraId="5A7C7C93" w14:textId="298D8DD5"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Cs/>
                <w:sz w:val="28"/>
                <w:szCs w:val="28"/>
                <w:cs/>
              </w:rPr>
              <w:t>สินทรัพย์ไม่หมุนเวียน</w:t>
            </w:r>
            <w:r w:rsidRPr="003322D7">
              <w:rPr>
                <w:rFonts w:ascii="Browallia New" w:hAnsi="Browallia New" w:cs="Browallia New"/>
                <w:bCs/>
                <w:sz w:val="28"/>
                <w:szCs w:val="28"/>
              </w:rPr>
              <w:t xml:space="preserve"> :</w:t>
            </w:r>
          </w:p>
        </w:tc>
        <w:tc>
          <w:tcPr>
            <w:tcW w:w="1197" w:type="dxa"/>
          </w:tcPr>
          <w:p w14:paraId="74C3FA0D"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1D5CBF15"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0A1B53EF" w14:textId="77777777" w:rsidR="007354FC" w:rsidRPr="008D41C4"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556FC05B"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354FC" w:rsidRPr="003322D7" w14:paraId="1880D9C3" w14:textId="77777777" w:rsidTr="00536A2F">
        <w:tc>
          <w:tcPr>
            <w:tcW w:w="4230" w:type="dxa"/>
          </w:tcPr>
          <w:p w14:paraId="6772F89D" w14:textId="7232AEC4"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sidRPr="003322D7">
              <w:rPr>
                <w:rFonts w:ascii="Browallia New" w:hAnsi="Browallia New" w:cs="Browallia New"/>
                <w:b/>
                <w:sz w:val="28"/>
                <w:szCs w:val="28"/>
                <w:cs/>
              </w:rPr>
              <w:t>ลูกหนี้การค้าถึงกำหนดชำระในเดือน</w:t>
            </w:r>
          </w:p>
        </w:tc>
        <w:tc>
          <w:tcPr>
            <w:tcW w:w="1197" w:type="dxa"/>
          </w:tcPr>
          <w:p w14:paraId="40B89114"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8" w:type="dxa"/>
          </w:tcPr>
          <w:p w14:paraId="03A27147"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06" w:type="dxa"/>
          </w:tcPr>
          <w:p w14:paraId="09E06F70" w14:textId="77777777" w:rsidR="007354FC" w:rsidRPr="008D41C4"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Pr>
          <w:p w14:paraId="021FC979" w14:textId="77777777" w:rsidR="007354FC" w:rsidRPr="003322D7" w:rsidRDefault="007354FC"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D6FDE" w:rsidRPr="003322D7" w14:paraId="2AA86C2C" w14:textId="77777777" w:rsidTr="00536A2F">
        <w:tc>
          <w:tcPr>
            <w:tcW w:w="4230" w:type="dxa"/>
          </w:tcPr>
          <w:p w14:paraId="47F71813" w14:textId="275A854B" w:rsidR="007D6FDE" w:rsidRPr="003322D7" w:rsidRDefault="007D6FDE" w:rsidP="007D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 xml:space="preserve">     ธันวาคม </w:t>
            </w:r>
            <w:r w:rsidRPr="003322D7">
              <w:rPr>
                <w:rFonts w:ascii="Browallia New" w:hAnsi="Browallia New" w:cs="Browallia New"/>
                <w:sz w:val="28"/>
                <w:szCs w:val="28"/>
                <w:lang w:val="en-GB"/>
              </w:rPr>
              <w:t>2563</w:t>
            </w:r>
          </w:p>
        </w:tc>
        <w:tc>
          <w:tcPr>
            <w:tcW w:w="1197" w:type="dxa"/>
          </w:tcPr>
          <w:p w14:paraId="6D636FAF" w14:textId="1FA91E82" w:rsidR="007D6FDE" w:rsidRPr="003322D7" w:rsidRDefault="00AE2492"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72106">
              <w:rPr>
                <w:rFonts w:ascii="Browallia New" w:hAnsi="Browallia New" w:cs="Browallia New"/>
                <w:sz w:val="28"/>
                <w:szCs w:val="28"/>
                <w:lang w:val="en-GB"/>
              </w:rPr>
              <w:t>74,45</w:t>
            </w:r>
            <w:r w:rsidR="00B2028E">
              <w:rPr>
                <w:rFonts w:ascii="Browallia New" w:hAnsi="Browallia New" w:cs="Browallia New"/>
                <w:sz w:val="28"/>
                <w:szCs w:val="28"/>
                <w:lang w:val="en-GB"/>
              </w:rPr>
              <w:t>9</w:t>
            </w:r>
          </w:p>
        </w:tc>
        <w:tc>
          <w:tcPr>
            <w:tcW w:w="1188" w:type="dxa"/>
          </w:tcPr>
          <w:p w14:paraId="1AC0842A" w14:textId="7B2A8969" w:rsidR="007D6FDE" w:rsidRPr="003322D7"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rPr>
              <w:t>63,623</w:t>
            </w:r>
          </w:p>
        </w:tc>
        <w:tc>
          <w:tcPr>
            <w:tcW w:w="1206" w:type="dxa"/>
          </w:tcPr>
          <w:p w14:paraId="669AEED6" w14:textId="4405FBF1" w:rsidR="007D6FDE" w:rsidRPr="008D41C4" w:rsidRDefault="00F04739"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CD456F" w:rsidRPr="008D41C4">
              <w:rPr>
                <w:rFonts w:ascii="Browallia New" w:hAnsi="Browallia New" w:cs="Browallia New" w:hint="cs"/>
                <w:sz w:val="28"/>
                <w:szCs w:val="28"/>
                <w:cs/>
                <w:lang w:val="en-GB"/>
              </w:rPr>
              <w:t xml:space="preserve">    </w:t>
            </w:r>
            <w:r w:rsidR="008C1C15" w:rsidRPr="008D41C4">
              <w:rPr>
                <w:rFonts w:ascii="Browallia New" w:hAnsi="Browallia New" w:cs="Browallia New"/>
                <w:sz w:val="28"/>
                <w:szCs w:val="28"/>
                <w:lang w:val="en-GB"/>
              </w:rPr>
              <w:t>-</w:t>
            </w:r>
          </w:p>
        </w:tc>
        <w:tc>
          <w:tcPr>
            <w:tcW w:w="1179" w:type="dxa"/>
          </w:tcPr>
          <w:p w14:paraId="60C96EB1" w14:textId="487E33EC" w:rsidR="007D6FDE" w:rsidRPr="003322D7" w:rsidRDefault="007D6FDE" w:rsidP="007D6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sidR="00F04739">
              <w:rPr>
                <w:rFonts w:ascii="Browallia New" w:hAnsi="Browallia New" w:cs="Browallia New"/>
                <w:sz w:val="28"/>
                <w:szCs w:val="28"/>
                <w:lang w:val="en-GB"/>
              </w:rPr>
              <w:t xml:space="preserve"> </w:t>
            </w:r>
            <w:r w:rsidR="00FD6A61" w:rsidRPr="003322D7">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tbl>
    <w:p w14:paraId="5B3CB8CB" w14:textId="77777777" w:rsidR="00720189" w:rsidRPr="00720189" w:rsidRDefault="00720189"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BC38515" w14:textId="46CEBE47" w:rsidR="0094759D" w:rsidRPr="00AB08FA" w:rsidRDefault="0094759D" w:rsidP="009475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AB08FA">
        <w:rPr>
          <w:rFonts w:ascii="Browallia New" w:hAnsi="Browallia New" w:cs="Browallia New" w:hint="cs"/>
          <w:sz w:val="28"/>
          <w:szCs w:val="28"/>
          <w:u w:val="single"/>
          <w:cs/>
          <w:lang w:val="en-GB"/>
        </w:rPr>
        <w:lastRenderedPageBreak/>
        <w:t>มูลค่างานตามสัญญา</w:t>
      </w:r>
      <w:r w:rsidR="00671324" w:rsidRPr="00AB08FA">
        <w:rPr>
          <w:rFonts w:ascii="Browallia New" w:hAnsi="Browallia New" w:cs="Browallia New" w:hint="cs"/>
          <w:sz w:val="28"/>
          <w:szCs w:val="28"/>
          <w:u w:val="single"/>
          <w:cs/>
          <w:lang w:val="en-GB"/>
        </w:rPr>
        <w:t>ที่ยังไม่เรียกเก็บจากลูกค้า</w:t>
      </w:r>
      <w:r w:rsidR="005D701F" w:rsidRPr="00AB08FA">
        <w:rPr>
          <w:rFonts w:ascii="Browallia New" w:hAnsi="Browallia New" w:cs="Browallia New" w:hint="cs"/>
          <w:sz w:val="28"/>
          <w:szCs w:val="28"/>
          <w:u w:val="single"/>
          <w:cs/>
          <w:lang w:val="en-GB"/>
        </w:rPr>
        <w:t>และ</w:t>
      </w:r>
      <w:r w:rsidR="003717BB">
        <w:rPr>
          <w:rFonts w:ascii="Browallia New" w:hAnsi="Browallia New" w:cs="Browallia New" w:hint="cs"/>
          <w:sz w:val="28"/>
          <w:szCs w:val="28"/>
          <w:u w:val="single"/>
          <w:cs/>
          <w:lang w:val="en-GB"/>
        </w:rPr>
        <w:t>รายได้</w:t>
      </w:r>
      <w:r w:rsidR="005D701F" w:rsidRPr="00AB08FA">
        <w:rPr>
          <w:rFonts w:ascii="Browallia New" w:hAnsi="Browallia New" w:cs="Browallia New" w:hint="cs"/>
          <w:sz w:val="28"/>
          <w:szCs w:val="28"/>
          <w:u w:val="single"/>
          <w:cs/>
          <w:lang w:val="en-GB"/>
        </w:rPr>
        <w:t>เรียกเก็บจากลูกค้าสูงกว่ามูลค่าก่อสร้างตามสัญญา</w:t>
      </w:r>
    </w:p>
    <w:p w14:paraId="26D54588" w14:textId="77777777" w:rsidR="0094759D" w:rsidRPr="00352046"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22"/>
        </w:rPr>
      </w:pPr>
    </w:p>
    <w:tbl>
      <w:tblPr>
        <w:tblW w:w="9000" w:type="dxa"/>
        <w:tblInd w:w="360" w:type="dxa"/>
        <w:tblLayout w:type="fixed"/>
        <w:tblLook w:val="0000" w:firstRow="0" w:lastRow="0" w:firstColumn="0" w:lastColumn="0" w:noHBand="0" w:noVBand="0"/>
      </w:tblPr>
      <w:tblGrid>
        <w:gridCol w:w="5760"/>
        <w:gridCol w:w="1530"/>
        <w:gridCol w:w="270"/>
        <w:gridCol w:w="1440"/>
      </w:tblGrid>
      <w:tr w:rsidR="00671324" w:rsidRPr="003322D7" w14:paraId="5097D057" w14:textId="77777777" w:rsidTr="003322D7">
        <w:trPr>
          <w:cantSplit/>
        </w:trPr>
        <w:tc>
          <w:tcPr>
            <w:tcW w:w="5760" w:type="dxa"/>
          </w:tcPr>
          <w:p w14:paraId="5ED93025" w14:textId="451430C4" w:rsidR="00671324" w:rsidRPr="003322D7" w:rsidRDefault="003D753C" w:rsidP="00671324">
            <w:pPr>
              <w:pStyle w:val="30"/>
              <w:tabs>
                <w:tab w:val="clear" w:pos="360"/>
                <w:tab w:val="clear" w:pos="720"/>
                <w:tab w:val="left" w:pos="0"/>
              </w:tabs>
              <w:spacing w:line="240" w:lineRule="atLeast"/>
              <w:ind w:right="-936"/>
              <w:rPr>
                <w:rFonts w:ascii="Browallia New" w:hAnsi="Browallia New" w:cs="Browallia New"/>
                <w:sz w:val="28"/>
                <w:szCs w:val="28"/>
                <w:cs/>
              </w:rPr>
            </w:pPr>
            <w:r w:rsidRPr="003322D7">
              <w:rPr>
                <w:rFonts w:ascii="Browallia New" w:hAnsi="Browallia New" w:cs="Browallia New" w:hint="cs"/>
                <w:sz w:val="28"/>
                <w:szCs w:val="28"/>
                <w:cs/>
              </w:rPr>
              <w:t xml:space="preserve"> </w:t>
            </w:r>
          </w:p>
        </w:tc>
        <w:tc>
          <w:tcPr>
            <w:tcW w:w="3240" w:type="dxa"/>
            <w:gridSpan w:val="3"/>
          </w:tcPr>
          <w:p w14:paraId="4D18EF0E" w14:textId="13A4F0A2" w:rsidR="00671324" w:rsidRPr="003322D7" w:rsidRDefault="0057108F" w:rsidP="0073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322D7">
              <w:rPr>
                <w:rFonts w:ascii="Browallia New" w:hAnsi="Browallia New" w:cs="Browallia New"/>
                <w:sz w:val="28"/>
                <w:szCs w:val="28"/>
                <w:lang w:val="en-GB"/>
              </w:rPr>
              <w:t xml:space="preserve">                  </w:t>
            </w:r>
            <w:r w:rsidR="00671324" w:rsidRPr="003322D7">
              <w:rPr>
                <w:rFonts w:ascii="Browallia New" w:hAnsi="Browallia New" w:cs="Browallia New"/>
                <w:sz w:val="28"/>
                <w:szCs w:val="28"/>
                <w:lang w:val="en-GB"/>
              </w:rPr>
              <w:t>(</w:t>
            </w:r>
            <w:r w:rsidR="00671324" w:rsidRPr="003322D7">
              <w:rPr>
                <w:rFonts w:ascii="Browallia New" w:hAnsi="Browallia New" w:cs="Browallia New"/>
                <w:sz w:val="28"/>
                <w:szCs w:val="28"/>
                <w:cs/>
                <w:lang w:val="en-GB"/>
              </w:rPr>
              <w:t>หน่วย : พันบาท)</w:t>
            </w:r>
          </w:p>
        </w:tc>
      </w:tr>
      <w:tr w:rsidR="00B46923" w:rsidRPr="003322D7" w14:paraId="72D49168" w14:textId="77777777" w:rsidTr="003322D7">
        <w:trPr>
          <w:cantSplit/>
        </w:trPr>
        <w:tc>
          <w:tcPr>
            <w:tcW w:w="5760" w:type="dxa"/>
          </w:tcPr>
          <w:p w14:paraId="6B2074CA" w14:textId="77777777" w:rsidR="00B46923" w:rsidRPr="003322D7" w:rsidRDefault="00B46923" w:rsidP="00671324">
            <w:pPr>
              <w:pStyle w:val="30"/>
              <w:tabs>
                <w:tab w:val="clear" w:pos="360"/>
                <w:tab w:val="clear" w:pos="720"/>
                <w:tab w:val="left" w:pos="0"/>
              </w:tabs>
              <w:spacing w:line="240" w:lineRule="atLeast"/>
              <w:ind w:right="-936" w:firstLine="72"/>
              <w:rPr>
                <w:rFonts w:ascii="Browallia New" w:hAnsi="Browallia New" w:cs="Browallia New"/>
                <w:sz w:val="28"/>
                <w:szCs w:val="28"/>
                <w:cs/>
              </w:rPr>
            </w:pPr>
          </w:p>
        </w:tc>
        <w:tc>
          <w:tcPr>
            <w:tcW w:w="3240" w:type="dxa"/>
            <w:gridSpan w:val="3"/>
            <w:tcBorders>
              <w:bottom w:val="single" w:sz="4" w:space="0" w:color="auto"/>
            </w:tcBorders>
          </w:tcPr>
          <w:p w14:paraId="572D6BC2"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cs/>
                <w:lang w:val="en-GB"/>
              </w:rPr>
              <w:t>งบการเงินรวม</w:t>
            </w:r>
          </w:p>
        </w:tc>
      </w:tr>
      <w:tr w:rsidR="00B46923" w:rsidRPr="003322D7" w14:paraId="3C5973E0" w14:textId="77777777" w:rsidTr="003322D7">
        <w:trPr>
          <w:cantSplit/>
        </w:trPr>
        <w:tc>
          <w:tcPr>
            <w:tcW w:w="5760" w:type="dxa"/>
          </w:tcPr>
          <w:p w14:paraId="5FDB41DC"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sz w:val="28"/>
                <w:szCs w:val="28"/>
                <w:cs/>
              </w:rPr>
            </w:pPr>
          </w:p>
        </w:tc>
        <w:tc>
          <w:tcPr>
            <w:tcW w:w="1530" w:type="dxa"/>
            <w:tcBorders>
              <w:top w:val="single" w:sz="4" w:space="0" w:color="auto"/>
              <w:bottom w:val="single" w:sz="4" w:space="0" w:color="auto"/>
            </w:tcBorders>
          </w:tcPr>
          <w:p w14:paraId="797A883C" w14:textId="3605DA12" w:rsidR="00B46923" w:rsidRPr="003322D7" w:rsidRDefault="003322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3322D7">
              <w:rPr>
                <w:rFonts w:ascii="Browallia New" w:hAnsi="Browallia New" w:cs="Browallia New"/>
                <w:sz w:val="28"/>
                <w:szCs w:val="28"/>
              </w:rPr>
              <w:t xml:space="preserve">30 </w:t>
            </w:r>
            <w:r w:rsidRPr="003322D7">
              <w:rPr>
                <w:rFonts w:ascii="Browallia New" w:hAnsi="Browallia New" w:cs="Browallia New" w:hint="cs"/>
                <w:sz w:val="28"/>
                <w:szCs w:val="28"/>
                <w:cs/>
              </w:rPr>
              <w:t xml:space="preserve">เมษายน </w:t>
            </w:r>
            <w:r w:rsidRPr="003322D7">
              <w:rPr>
                <w:rFonts w:ascii="Browallia New" w:hAnsi="Browallia New" w:cs="Browallia New"/>
                <w:sz w:val="28"/>
                <w:szCs w:val="28"/>
              </w:rPr>
              <w:t>2561</w:t>
            </w:r>
          </w:p>
        </w:tc>
        <w:tc>
          <w:tcPr>
            <w:tcW w:w="270" w:type="dxa"/>
          </w:tcPr>
          <w:p w14:paraId="6CC9548A"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440" w:type="dxa"/>
            <w:tcBorders>
              <w:top w:val="single" w:sz="4" w:space="0" w:color="auto"/>
              <w:bottom w:val="single" w:sz="4" w:space="0" w:color="auto"/>
            </w:tcBorders>
          </w:tcPr>
          <w:p w14:paraId="02BD1DF5" w14:textId="4E6567F9"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3322D7">
              <w:rPr>
                <w:rFonts w:ascii="Browallia New" w:hAnsi="Browallia New" w:cs="Browallia New"/>
                <w:sz w:val="28"/>
                <w:szCs w:val="28"/>
              </w:rPr>
              <w:t xml:space="preserve">31 </w:t>
            </w:r>
            <w:r w:rsidRPr="003322D7">
              <w:rPr>
                <w:rFonts w:ascii="Browallia New" w:hAnsi="Browallia New" w:cs="Browallia New" w:hint="cs"/>
                <w:sz w:val="28"/>
                <w:szCs w:val="28"/>
                <w:cs/>
              </w:rPr>
              <w:t xml:space="preserve">ตุลาคม </w:t>
            </w:r>
            <w:r w:rsidRPr="003322D7">
              <w:rPr>
                <w:rFonts w:ascii="Browallia New" w:hAnsi="Browallia New" w:cs="Browallia New"/>
                <w:sz w:val="28"/>
                <w:szCs w:val="28"/>
              </w:rPr>
              <w:t>2560</w:t>
            </w:r>
          </w:p>
        </w:tc>
      </w:tr>
      <w:tr w:rsidR="00B46923" w:rsidRPr="003322D7" w14:paraId="6BC0BE4C" w14:textId="77777777" w:rsidTr="00136BCC">
        <w:trPr>
          <w:cantSplit/>
        </w:trPr>
        <w:tc>
          <w:tcPr>
            <w:tcW w:w="5760" w:type="dxa"/>
          </w:tcPr>
          <w:p w14:paraId="4EBF19F0"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b/>
                <w:bCs/>
                <w:sz w:val="28"/>
                <w:szCs w:val="28"/>
                <w:cs/>
                <w:lang w:val="en-US"/>
              </w:rPr>
            </w:pPr>
            <w:r w:rsidRPr="003322D7">
              <w:rPr>
                <w:rFonts w:ascii="Browallia New" w:hAnsi="Browallia New" w:cs="Browallia New"/>
                <w:b/>
                <w:bCs/>
                <w:sz w:val="28"/>
                <w:szCs w:val="28"/>
                <w:cs/>
                <w:lang w:val="en-US"/>
              </w:rPr>
              <w:t>มูลค่างานตามสัญญาที่ยังไม่เรียกเก็บจากลูกค้า</w:t>
            </w:r>
          </w:p>
        </w:tc>
        <w:tc>
          <w:tcPr>
            <w:tcW w:w="1530" w:type="dxa"/>
            <w:tcBorders>
              <w:top w:val="single" w:sz="4" w:space="0" w:color="auto"/>
            </w:tcBorders>
          </w:tcPr>
          <w:p w14:paraId="1452E38F"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c>
          <w:tcPr>
            <w:tcW w:w="270" w:type="dxa"/>
          </w:tcPr>
          <w:p w14:paraId="4AF0907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440" w:type="dxa"/>
            <w:tcBorders>
              <w:top w:val="single" w:sz="4" w:space="0" w:color="auto"/>
            </w:tcBorders>
          </w:tcPr>
          <w:p w14:paraId="09E3ACF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r>
      <w:tr w:rsidR="00A72106" w:rsidRPr="003322D7" w14:paraId="6FBC1DEC" w14:textId="77777777" w:rsidTr="00720189">
        <w:trPr>
          <w:cantSplit/>
        </w:trPr>
        <w:tc>
          <w:tcPr>
            <w:tcW w:w="5760" w:type="dxa"/>
            <w:shd w:val="clear" w:color="auto" w:fill="auto"/>
          </w:tcPr>
          <w:p w14:paraId="5C5157E7" w14:textId="4D43AD3B"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37A62125" w14:textId="023FE21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1,266,044</w:t>
            </w:r>
          </w:p>
        </w:tc>
        <w:tc>
          <w:tcPr>
            <w:tcW w:w="270" w:type="dxa"/>
          </w:tcPr>
          <w:p w14:paraId="7B525551"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Borders>
              <w:bottom w:val="single" w:sz="12" w:space="0" w:color="auto"/>
            </w:tcBorders>
          </w:tcPr>
          <w:p w14:paraId="209FEC34" w14:textId="1ABC74AE"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1,290,607</w:t>
            </w:r>
          </w:p>
        </w:tc>
      </w:tr>
      <w:tr w:rsidR="00A72106" w:rsidRPr="003322D7" w14:paraId="18AFDBBB" w14:textId="77777777" w:rsidTr="00720189">
        <w:trPr>
          <w:cantSplit/>
        </w:trPr>
        <w:tc>
          <w:tcPr>
            <w:tcW w:w="5760" w:type="dxa"/>
            <w:shd w:val="clear" w:color="auto" w:fill="auto"/>
          </w:tcPr>
          <w:p w14:paraId="65E25BFC" w14:textId="1D068A7D"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การรับรู้รายได้ตามอัตราส่วนของงานที่ทำเสร็จ</w:t>
            </w:r>
          </w:p>
        </w:tc>
        <w:tc>
          <w:tcPr>
            <w:tcW w:w="1530" w:type="dxa"/>
            <w:tcBorders>
              <w:top w:val="single" w:sz="12" w:space="0" w:color="auto"/>
            </w:tcBorders>
          </w:tcPr>
          <w:p w14:paraId="37EFC1E4" w14:textId="67D21F6A"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rPr>
              <w:t>1,072,438</w:t>
            </w:r>
          </w:p>
        </w:tc>
        <w:tc>
          <w:tcPr>
            <w:tcW w:w="270" w:type="dxa"/>
          </w:tcPr>
          <w:p w14:paraId="03EE1E86"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Borders>
              <w:top w:val="single" w:sz="12" w:space="0" w:color="auto"/>
            </w:tcBorders>
          </w:tcPr>
          <w:p w14:paraId="6115B439" w14:textId="49E4E09A"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1,177,151</w:t>
            </w:r>
          </w:p>
        </w:tc>
      </w:tr>
      <w:tr w:rsidR="00A72106" w:rsidRPr="003322D7" w14:paraId="13C9BB77" w14:textId="77777777" w:rsidTr="00720189">
        <w:trPr>
          <w:cantSplit/>
        </w:trPr>
        <w:tc>
          <w:tcPr>
            <w:tcW w:w="5760" w:type="dxa"/>
            <w:shd w:val="clear" w:color="auto" w:fill="auto"/>
          </w:tcPr>
          <w:p w14:paraId="1ED4DC86"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720189">
              <w:rPr>
                <w:rFonts w:ascii="Browallia New" w:hAnsi="Browallia New" w:cs="Browallia New"/>
                <w:sz w:val="28"/>
                <w:szCs w:val="28"/>
                <w:u w:val="single"/>
                <w:cs/>
              </w:rPr>
              <w:t>หัก</w:t>
            </w:r>
            <w:r w:rsidRPr="00720189">
              <w:rPr>
                <w:rFonts w:ascii="Browallia New" w:hAnsi="Browallia New" w:cs="Browallia New"/>
                <w:sz w:val="28"/>
                <w:szCs w:val="28"/>
                <w:cs/>
              </w:rPr>
              <w:t xml:space="preserve"> จำนวนที่เรียกเก็บจากลูกค้า</w:t>
            </w:r>
          </w:p>
        </w:tc>
        <w:tc>
          <w:tcPr>
            <w:tcW w:w="1530" w:type="dxa"/>
            <w:tcBorders>
              <w:bottom w:val="single" w:sz="4" w:space="0" w:color="auto"/>
            </w:tcBorders>
          </w:tcPr>
          <w:p w14:paraId="671CC8D5" w14:textId="030C1E26"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(1,030,187)</w:t>
            </w:r>
          </w:p>
        </w:tc>
        <w:tc>
          <w:tcPr>
            <w:tcW w:w="270" w:type="dxa"/>
          </w:tcPr>
          <w:p w14:paraId="56519082"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Borders>
              <w:bottom w:val="single" w:sz="4" w:space="0" w:color="auto"/>
            </w:tcBorders>
          </w:tcPr>
          <w:p w14:paraId="1221B21B" w14:textId="192F3DE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 xml:space="preserve"> (1,074,578)</w:t>
            </w:r>
          </w:p>
        </w:tc>
      </w:tr>
      <w:tr w:rsidR="00A72106" w:rsidRPr="003322D7" w14:paraId="51BB69CE" w14:textId="77777777" w:rsidTr="00720189">
        <w:trPr>
          <w:cantSplit/>
        </w:trPr>
        <w:tc>
          <w:tcPr>
            <w:tcW w:w="5760" w:type="dxa"/>
            <w:shd w:val="clear" w:color="auto" w:fill="auto"/>
          </w:tcPr>
          <w:p w14:paraId="3D2991C8"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สุทธิ</w:t>
            </w:r>
          </w:p>
        </w:tc>
        <w:tc>
          <w:tcPr>
            <w:tcW w:w="1530" w:type="dxa"/>
            <w:tcBorders>
              <w:top w:val="single" w:sz="4" w:space="0" w:color="auto"/>
              <w:bottom w:val="single" w:sz="12" w:space="0" w:color="auto"/>
            </w:tcBorders>
          </w:tcPr>
          <w:p w14:paraId="7ECA7F6B" w14:textId="02ED4CDC"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42,251</w:t>
            </w:r>
          </w:p>
        </w:tc>
        <w:tc>
          <w:tcPr>
            <w:tcW w:w="270" w:type="dxa"/>
          </w:tcPr>
          <w:p w14:paraId="39871CF0"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Borders>
              <w:top w:val="single" w:sz="4" w:space="0" w:color="auto"/>
              <w:bottom w:val="single" w:sz="12" w:space="0" w:color="auto"/>
            </w:tcBorders>
          </w:tcPr>
          <w:p w14:paraId="0F6E00C7" w14:textId="0075A82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102,573</w:t>
            </w:r>
          </w:p>
        </w:tc>
      </w:tr>
      <w:tr w:rsidR="00A72106" w:rsidRPr="003322D7" w14:paraId="5844FDAB" w14:textId="77777777" w:rsidTr="00720189">
        <w:trPr>
          <w:cantSplit/>
        </w:trPr>
        <w:tc>
          <w:tcPr>
            <w:tcW w:w="5760" w:type="dxa"/>
            <w:shd w:val="clear" w:color="auto" w:fill="auto"/>
          </w:tcPr>
          <w:p w14:paraId="1DD6F5A8"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Borders>
              <w:top w:val="single" w:sz="12" w:space="0" w:color="auto"/>
            </w:tcBorders>
          </w:tcPr>
          <w:p w14:paraId="5A9ADE22" w14:textId="77777777"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0248AFB9"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cs/>
              </w:rPr>
            </w:pPr>
          </w:p>
        </w:tc>
        <w:tc>
          <w:tcPr>
            <w:tcW w:w="1440" w:type="dxa"/>
            <w:tcBorders>
              <w:top w:val="single" w:sz="12" w:space="0" w:color="auto"/>
            </w:tcBorders>
          </w:tcPr>
          <w:p w14:paraId="3989F8DD" w14:textId="77777777"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A72106" w:rsidRPr="003322D7" w14:paraId="77723231" w14:textId="77777777" w:rsidTr="00720189">
        <w:trPr>
          <w:cantSplit/>
        </w:trPr>
        <w:tc>
          <w:tcPr>
            <w:tcW w:w="5760" w:type="dxa"/>
            <w:shd w:val="clear" w:color="auto" w:fill="auto"/>
          </w:tcPr>
          <w:p w14:paraId="69C478C3" w14:textId="0273FB98" w:rsidR="00A72106" w:rsidRPr="00720189" w:rsidRDefault="003717B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Pr>
                <w:rFonts w:ascii="Browallia New" w:hAnsi="Browallia New" w:cs="Browallia New" w:hint="cs"/>
                <w:b/>
                <w:bCs/>
                <w:sz w:val="28"/>
                <w:szCs w:val="28"/>
                <w:cs/>
              </w:rPr>
              <w:t>รายได้</w:t>
            </w:r>
            <w:r w:rsidR="00A72106" w:rsidRPr="00720189">
              <w:rPr>
                <w:rFonts w:ascii="Browallia New" w:hAnsi="Browallia New" w:cs="Browallia New"/>
                <w:b/>
                <w:bCs/>
                <w:sz w:val="28"/>
                <w:szCs w:val="28"/>
                <w:cs/>
              </w:rPr>
              <w:t>เรียกเก็บจากลูกค้าสูงกว่ามูลค่า</w:t>
            </w:r>
            <w:r w:rsidR="00A72106" w:rsidRPr="00720189">
              <w:rPr>
                <w:rFonts w:ascii="Browallia New" w:hAnsi="Browallia New" w:cs="Browallia New" w:hint="cs"/>
                <w:b/>
                <w:bCs/>
                <w:sz w:val="28"/>
                <w:szCs w:val="28"/>
                <w:cs/>
              </w:rPr>
              <w:t>ก่อสร้าง</w:t>
            </w:r>
            <w:r w:rsidR="00A72106" w:rsidRPr="00720189">
              <w:rPr>
                <w:rFonts w:ascii="Browallia New" w:hAnsi="Browallia New" w:cs="Browallia New"/>
                <w:b/>
                <w:bCs/>
                <w:sz w:val="28"/>
                <w:szCs w:val="28"/>
                <w:cs/>
              </w:rPr>
              <w:t>ตามสัญญา</w:t>
            </w:r>
          </w:p>
        </w:tc>
        <w:tc>
          <w:tcPr>
            <w:tcW w:w="1530" w:type="dxa"/>
          </w:tcPr>
          <w:p w14:paraId="3159C368" w14:textId="279867B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c>
          <w:tcPr>
            <w:tcW w:w="270" w:type="dxa"/>
          </w:tcPr>
          <w:p w14:paraId="5BAA3C34"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Pr>
          <w:p w14:paraId="2CD48569" w14:textId="1912C9FF"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r>
      <w:tr w:rsidR="00A72106" w:rsidRPr="003322D7" w14:paraId="513A2E75" w14:textId="77777777" w:rsidTr="00720189">
        <w:trPr>
          <w:cantSplit/>
        </w:trPr>
        <w:tc>
          <w:tcPr>
            <w:tcW w:w="5760" w:type="dxa"/>
            <w:shd w:val="clear" w:color="auto" w:fill="auto"/>
          </w:tcPr>
          <w:p w14:paraId="158FD176" w14:textId="3E59B114"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49636359" w14:textId="64AA381D" w:rsidR="00A72106" w:rsidRPr="00546210" w:rsidRDefault="00A72106" w:rsidP="00CA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Browallia New" w:hAnsi="Browallia New" w:cs="Browallia New"/>
                <w:sz w:val="28"/>
                <w:szCs w:val="28"/>
                <w:lang w:val="en-GB"/>
              </w:rPr>
            </w:pPr>
            <w:r w:rsidRPr="00546210">
              <w:rPr>
                <w:rFonts w:ascii="Browallia New" w:hAnsi="Browallia New" w:cs="Browallia New"/>
                <w:sz w:val="28"/>
                <w:szCs w:val="28"/>
                <w:lang w:val="en-GB"/>
              </w:rPr>
              <w:t>1,653,669</w:t>
            </w:r>
          </w:p>
        </w:tc>
        <w:tc>
          <w:tcPr>
            <w:tcW w:w="270" w:type="dxa"/>
          </w:tcPr>
          <w:p w14:paraId="04E7321D"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440" w:type="dxa"/>
            <w:tcBorders>
              <w:bottom w:val="single" w:sz="12" w:space="0" w:color="auto"/>
            </w:tcBorders>
          </w:tcPr>
          <w:p w14:paraId="347A41C7" w14:textId="272BFBB1"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1,208,944</w:t>
            </w:r>
          </w:p>
        </w:tc>
      </w:tr>
      <w:tr w:rsidR="00A72106" w:rsidRPr="003322D7" w14:paraId="306C3EB8" w14:textId="77777777" w:rsidTr="00D61E46">
        <w:trPr>
          <w:cantSplit/>
        </w:trPr>
        <w:tc>
          <w:tcPr>
            <w:tcW w:w="5760" w:type="dxa"/>
          </w:tcPr>
          <w:p w14:paraId="6014E356" w14:textId="77777777"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3322D7">
              <w:rPr>
                <w:rFonts w:ascii="Browallia New" w:hAnsi="Browallia New" w:cs="Browallia New"/>
                <w:sz w:val="28"/>
                <w:szCs w:val="28"/>
                <w:cs/>
              </w:rPr>
              <w:t>จำนวนที่เรียกเก็บจากลูกค้า</w:t>
            </w:r>
          </w:p>
        </w:tc>
        <w:tc>
          <w:tcPr>
            <w:tcW w:w="1530" w:type="dxa"/>
            <w:tcBorders>
              <w:top w:val="single" w:sz="12" w:space="0" w:color="auto"/>
            </w:tcBorders>
          </w:tcPr>
          <w:p w14:paraId="1C624CF6" w14:textId="0329C5EA" w:rsidR="00A72106" w:rsidRPr="00546210" w:rsidRDefault="00472A0D"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sidRPr="00546210">
              <w:rPr>
                <w:rFonts w:ascii="Browallia New" w:hAnsi="Browallia New" w:cs="Browallia New"/>
                <w:sz w:val="28"/>
                <w:szCs w:val="28"/>
              </w:rPr>
              <w:t>1,233,664</w:t>
            </w:r>
          </w:p>
        </w:tc>
        <w:tc>
          <w:tcPr>
            <w:tcW w:w="270" w:type="dxa"/>
          </w:tcPr>
          <w:p w14:paraId="022F305E"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440" w:type="dxa"/>
            <w:tcBorders>
              <w:top w:val="single" w:sz="12" w:space="0" w:color="auto"/>
            </w:tcBorders>
          </w:tcPr>
          <w:p w14:paraId="675F460F" w14:textId="1F642CC0" w:rsidR="00A72106" w:rsidRPr="00546210" w:rsidRDefault="00472A0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46210">
              <w:rPr>
                <w:rFonts w:ascii="Browallia New" w:hAnsi="Browallia New" w:cs="Browallia New"/>
                <w:sz w:val="28"/>
                <w:szCs w:val="28"/>
                <w:lang w:val="en-GB"/>
              </w:rPr>
              <w:t>887,721</w:t>
            </w:r>
          </w:p>
        </w:tc>
      </w:tr>
      <w:tr w:rsidR="00A72106" w:rsidRPr="003322D7" w14:paraId="2BAC0C7C" w14:textId="77777777" w:rsidTr="003322D7">
        <w:trPr>
          <w:cantSplit/>
        </w:trPr>
        <w:tc>
          <w:tcPr>
            <w:tcW w:w="5760" w:type="dxa"/>
          </w:tcPr>
          <w:p w14:paraId="43AEF2AF" w14:textId="1B570A40"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u w:val="single"/>
                <w:cs/>
              </w:rPr>
              <w:t>หัก</w:t>
            </w:r>
            <w:r w:rsidRPr="003322D7">
              <w:rPr>
                <w:rFonts w:ascii="Browallia New" w:hAnsi="Browallia New" w:cs="Browallia New" w:hint="cs"/>
                <w:sz w:val="28"/>
                <w:szCs w:val="28"/>
                <w:cs/>
              </w:rPr>
              <w:t xml:space="preserve"> </w:t>
            </w:r>
            <w:r w:rsidRPr="00136BCC">
              <w:rPr>
                <w:rFonts w:ascii="Browallia New" w:hAnsi="Browallia New" w:cs="Browallia New"/>
                <w:sz w:val="28"/>
                <w:szCs w:val="28"/>
                <w:cs/>
              </w:rPr>
              <w:t>การรับรู้รายได้ตามอัตราส่วนของงานที่ทำเสร็จ</w:t>
            </w:r>
          </w:p>
        </w:tc>
        <w:tc>
          <w:tcPr>
            <w:tcW w:w="1530" w:type="dxa"/>
            <w:tcBorders>
              <w:bottom w:val="single" w:sz="4" w:space="0" w:color="auto"/>
            </w:tcBorders>
          </w:tcPr>
          <w:p w14:paraId="29A0F53F" w14:textId="31469B26"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sidRPr="00546210">
              <w:rPr>
                <w:rFonts w:ascii="Browallia New" w:hAnsi="Browallia New" w:cs="Browallia New"/>
                <w:sz w:val="28"/>
                <w:szCs w:val="28"/>
              </w:rPr>
              <w:t>(</w:t>
            </w:r>
            <w:r w:rsidR="00472A0D" w:rsidRPr="00546210">
              <w:rPr>
                <w:rFonts w:ascii="Browallia New" w:hAnsi="Browallia New" w:cs="Browallia New"/>
                <w:sz w:val="28"/>
                <w:szCs w:val="28"/>
              </w:rPr>
              <w:t>1,307,608</w:t>
            </w:r>
            <w:r w:rsidRPr="00546210">
              <w:rPr>
                <w:rFonts w:ascii="Browallia New" w:hAnsi="Browallia New" w:cs="Browallia New"/>
                <w:sz w:val="28"/>
                <w:szCs w:val="28"/>
              </w:rPr>
              <w:t>)</w:t>
            </w:r>
          </w:p>
        </w:tc>
        <w:tc>
          <w:tcPr>
            <w:tcW w:w="270" w:type="dxa"/>
          </w:tcPr>
          <w:p w14:paraId="1EED4B47"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0" w:type="dxa"/>
            <w:tcBorders>
              <w:bottom w:val="single" w:sz="4" w:space="0" w:color="auto"/>
            </w:tcBorders>
          </w:tcPr>
          <w:p w14:paraId="106DB105" w14:textId="00DBE860"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46210">
              <w:rPr>
                <w:rFonts w:ascii="Browallia New" w:hAnsi="Browallia New" w:cs="Browallia New"/>
                <w:sz w:val="28"/>
                <w:szCs w:val="28"/>
                <w:lang w:val="en-GB"/>
              </w:rPr>
              <w:t>(</w:t>
            </w:r>
            <w:r w:rsidR="00472A0D" w:rsidRPr="00546210">
              <w:rPr>
                <w:rFonts w:ascii="Browallia New" w:hAnsi="Browallia New" w:cs="Browallia New"/>
                <w:sz w:val="28"/>
                <w:szCs w:val="28"/>
                <w:lang w:val="en-GB"/>
              </w:rPr>
              <w:t>982,241</w:t>
            </w:r>
            <w:r w:rsidRPr="00546210">
              <w:rPr>
                <w:rFonts w:ascii="Browallia New" w:hAnsi="Browallia New" w:cs="Browallia New"/>
                <w:sz w:val="28"/>
                <w:szCs w:val="28"/>
                <w:lang w:val="en-GB"/>
              </w:rPr>
              <w:t>)</w:t>
            </w:r>
          </w:p>
        </w:tc>
      </w:tr>
      <w:tr w:rsidR="00A72106" w:rsidRPr="003322D7" w14:paraId="1D914B4B" w14:textId="77777777" w:rsidTr="003322D7">
        <w:trPr>
          <w:cantSplit/>
        </w:trPr>
        <w:tc>
          <w:tcPr>
            <w:tcW w:w="5760" w:type="dxa"/>
          </w:tcPr>
          <w:p w14:paraId="0267BC21" w14:textId="77777777"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cs/>
              </w:rPr>
              <w:t>สุทธิ</w:t>
            </w:r>
          </w:p>
        </w:tc>
        <w:tc>
          <w:tcPr>
            <w:tcW w:w="1530" w:type="dxa"/>
            <w:tcBorders>
              <w:top w:val="single" w:sz="4" w:space="0" w:color="auto"/>
              <w:bottom w:val="single" w:sz="12" w:space="0" w:color="auto"/>
            </w:tcBorders>
          </w:tcPr>
          <w:p w14:paraId="60A8F19D" w14:textId="282ED46F" w:rsidR="00A72106" w:rsidRPr="00546210" w:rsidRDefault="00472A0D"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w:t>
            </w:r>
            <w:r w:rsidR="00A72106" w:rsidRPr="00546210">
              <w:rPr>
                <w:rFonts w:ascii="Browallia New" w:hAnsi="Browallia New" w:cs="Browallia New"/>
                <w:sz w:val="28"/>
                <w:szCs w:val="28"/>
              </w:rPr>
              <w:t>73,944</w:t>
            </w:r>
            <w:r>
              <w:rPr>
                <w:rFonts w:ascii="Browallia New" w:hAnsi="Browallia New" w:cs="Browallia New"/>
                <w:sz w:val="28"/>
                <w:szCs w:val="28"/>
              </w:rPr>
              <w:t>)</w:t>
            </w:r>
          </w:p>
        </w:tc>
        <w:tc>
          <w:tcPr>
            <w:tcW w:w="270" w:type="dxa"/>
          </w:tcPr>
          <w:p w14:paraId="4C49F3A5"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0" w:type="dxa"/>
            <w:tcBorders>
              <w:top w:val="single" w:sz="4" w:space="0" w:color="auto"/>
              <w:bottom w:val="single" w:sz="12" w:space="0" w:color="auto"/>
            </w:tcBorders>
          </w:tcPr>
          <w:p w14:paraId="4C14E917" w14:textId="14ED797D" w:rsidR="00A72106" w:rsidRPr="00546210" w:rsidRDefault="00472A0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A72106" w:rsidRPr="00546210">
              <w:rPr>
                <w:rFonts w:ascii="Browallia New" w:hAnsi="Browallia New" w:cs="Browallia New"/>
                <w:sz w:val="28"/>
                <w:szCs w:val="28"/>
                <w:lang w:val="en-GB"/>
              </w:rPr>
              <w:t>94,520</w:t>
            </w:r>
            <w:r>
              <w:rPr>
                <w:rFonts w:ascii="Browallia New" w:hAnsi="Browallia New" w:cs="Browallia New"/>
                <w:sz w:val="28"/>
                <w:szCs w:val="28"/>
                <w:lang w:val="en-GB"/>
              </w:rPr>
              <w:t>)</w:t>
            </w:r>
          </w:p>
        </w:tc>
      </w:tr>
    </w:tbl>
    <w:p w14:paraId="7877AB22" w14:textId="77777777" w:rsidR="007D6FDE" w:rsidRDefault="007D6FDE"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85033CB" w14:textId="2DEA6CA8" w:rsidR="00F11BC1" w:rsidRDefault="00F11BC1" w:rsidP="003322D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F11BC1">
        <w:rPr>
          <w:rFonts w:ascii="Browallia New" w:hAnsi="Browallia New" w:cs="Browallia New" w:hint="cs"/>
          <w:sz w:val="28"/>
          <w:szCs w:val="28"/>
          <w:u w:val="single"/>
          <w:cs/>
          <w:lang w:val="en-GB"/>
        </w:rPr>
        <w:t>เงินลงทุนในบริษัทย่อย</w:t>
      </w:r>
    </w:p>
    <w:p w14:paraId="07BC2E6A" w14:textId="77777777" w:rsidR="00710A93" w:rsidRPr="00352046" w:rsidRDefault="00710A93" w:rsidP="0071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tbl>
      <w:tblPr>
        <w:tblW w:w="9114" w:type="dxa"/>
        <w:tblInd w:w="360" w:type="dxa"/>
        <w:tblLayout w:type="fixed"/>
        <w:tblLook w:val="0000" w:firstRow="0" w:lastRow="0" w:firstColumn="0" w:lastColumn="0" w:noHBand="0" w:noVBand="0"/>
      </w:tblPr>
      <w:tblGrid>
        <w:gridCol w:w="2256"/>
        <w:gridCol w:w="871"/>
        <w:gridCol w:w="839"/>
        <w:gridCol w:w="810"/>
        <w:gridCol w:w="900"/>
        <w:gridCol w:w="900"/>
        <w:gridCol w:w="900"/>
        <w:gridCol w:w="823"/>
        <w:gridCol w:w="815"/>
      </w:tblGrid>
      <w:tr w:rsidR="00BE1604" w:rsidRPr="00351638" w14:paraId="0D4D72C2" w14:textId="77777777" w:rsidTr="003322D7">
        <w:trPr>
          <w:cantSplit/>
          <w:trHeight w:val="124"/>
        </w:trPr>
        <w:tc>
          <w:tcPr>
            <w:tcW w:w="2256" w:type="dxa"/>
            <w:shd w:val="clear" w:color="auto" w:fill="auto"/>
          </w:tcPr>
          <w:p w14:paraId="3EDED715"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71" w:type="dxa"/>
            <w:shd w:val="clear" w:color="auto" w:fill="auto"/>
          </w:tcPr>
          <w:p w14:paraId="05EE26C3"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39" w:type="dxa"/>
            <w:shd w:val="clear" w:color="auto" w:fill="auto"/>
          </w:tcPr>
          <w:p w14:paraId="1C51AA0F"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03F5C32A"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064CE134"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3438" w:type="dxa"/>
            <w:gridSpan w:val="4"/>
            <w:shd w:val="clear" w:color="auto" w:fill="auto"/>
          </w:tcPr>
          <w:p w14:paraId="4E682B2E" w14:textId="77777777" w:rsidR="00BE1604" w:rsidRPr="00351638" w:rsidRDefault="00BE1604" w:rsidP="00BE1604">
            <w:pPr>
              <w:pStyle w:val="BodyText"/>
              <w:tabs>
                <w:tab w:val="clear" w:pos="227"/>
                <w:tab w:val="clear" w:pos="1644"/>
              </w:tabs>
              <w:spacing w:after="0" w:line="240" w:lineRule="auto"/>
              <w:ind w:left="-42"/>
              <w:jc w:val="right"/>
              <w:rPr>
                <w:rFonts w:ascii="Browallia New" w:hAnsi="Browallia New" w:cs="Browallia New"/>
              </w:rPr>
            </w:pPr>
            <w:r w:rsidRPr="00351638">
              <w:rPr>
                <w:rFonts w:ascii="Browallia New" w:hAnsi="Browallia New" w:cs="Browallia New"/>
              </w:rPr>
              <w:t>(</w:t>
            </w:r>
            <w:r w:rsidRPr="00351638">
              <w:rPr>
                <w:rFonts w:ascii="Browallia New" w:hAnsi="Browallia New" w:cs="Browallia New"/>
                <w:cs/>
              </w:rPr>
              <w:t>หน่วย : พันบาท)</w:t>
            </w:r>
          </w:p>
        </w:tc>
      </w:tr>
      <w:tr w:rsidR="00BE1604" w:rsidRPr="00351638" w14:paraId="6659E0BC" w14:textId="77777777" w:rsidTr="003322D7">
        <w:trPr>
          <w:cantSplit/>
        </w:trPr>
        <w:tc>
          <w:tcPr>
            <w:tcW w:w="2256" w:type="dxa"/>
            <w:shd w:val="clear" w:color="auto" w:fill="auto"/>
          </w:tcPr>
          <w:p w14:paraId="6F38374B"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6858" w:type="dxa"/>
            <w:gridSpan w:val="8"/>
            <w:shd w:val="clear" w:color="auto" w:fill="auto"/>
          </w:tcPr>
          <w:p w14:paraId="5AAE28A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งบการเงินเฉพาะของบริษัท</w:t>
            </w:r>
          </w:p>
        </w:tc>
      </w:tr>
      <w:tr w:rsidR="00BE1604" w:rsidRPr="00351638" w14:paraId="543AC510" w14:textId="77777777" w:rsidTr="003322D7">
        <w:trPr>
          <w:cantSplit/>
        </w:trPr>
        <w:tc>
          <w:tcPr>
            <w:tcW w:w="2256" w:type="dxa"/>
            <w:shd w:val="clear" w:color="auto" w:fill="auto"/>
          </w:tcPr>
          <w:p w14:paraId="210F7F3D"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1710" w:type="dxa"/>
            <w:gridSpan w:val="2"/>
            <w:shd w:val="clear" w:color="auto" w:fill="auto"/>
          </w:tcPr>
          <w:p w14:paraId="6A91130F"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51638">
              <w:rPr>
                <w:rFonts w:ascii="Browallia New" w:hAnsi="Browallia New" w:cs="Browallia New"/>
                <w:cs/>
              </w:rPr>
              <w:t>ทุนชำระแล้ว</w:t>
            </w:r>
          </w:p>
        </w:tc>
        <w:tc>
          <w:tcPr>
            <w:tcW w:w="1710" w:type="dxa"/>
            <w:gridSpan w:val="2"/>
            <w:shd w:val="clear" w:color="auto" w:fill="auto"/>
          </w:tcPr>
          <w:p w14:paraId="5A9526BA"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สัดส่วนร้อยละการลงทุน</w:t>
            </w:r>
          </w:p>
        </w:tc>
        <w:tc>
          <w:tcPr>
            <w:tcW w:w="1800" w:type="dxa"/>
            <w:gridSpan w:val="2"/>
            <w:shd w:val="clear" w:color="auto" w:fill="auto"/>
          </w:tcPr>
          <w:p w14:paraId="26FB8636"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lang w:val="en-GB"/>
              </w:rPr>
            </w:pPr>
            <w:r w:rsidRPr="00351638">
              <w:rPr>
                <w:rFonts w:ascii="Browallia New" w:hAnsi="Browallia New" w:cs="Browallia New"/>
                <w:cs/>
              </w:rPr>
              <w:t>วิธีราคาทุน</w:t>
            </w:r>
          </w:p>
        </w:tc>
        <w:tc>
          <w:tcPr>
            <w:tcW w:w="1638" w:type="dxa"/>
            <w:gridSpan w:val="2"/>
            <w:shd w:val="clear" w:color="auto" w:fill="auto"/>
          </w:tcPr>
          <w:p w14:paraId="1A589AE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hint="cs"/>
                <w:cs/>
              </w:rPr>
              <w:t>เงินปันผลรับ</w:t>
            </w:r>
          </w:p>
        </w:tc>
      </w:tr>
      <w:tr w:rsidR="00710A93" w:rsidRPr="00351638" w14:paraId="6E0CB4B8" w14:textId="77777777" w:rsidTr="003322D7">
        <w:trPr>
          <w:cantSplit/>
        </w:trPr>
        <w:tc>
          <w:tcPr>
            <w:tcW w:w="2256" w:type="dxa"/>
            <w:shd w:val="clear" w:color="auto" w:fill="auto"/>
          </w:tcPr>
          <w:p w14:paraId="6DA6E567" w14:textId="77777777" w:rsidR="00710A93" w:rsidRPr="00351638" w:rsidRDefault="00710A93"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871" w:type="dxa"/>
            <w:shd w:val="clear" w:color="auto" w:fill="auto"/>
          </w:tcPr>
          <w:p w14:paraId="36BBA484" w14:textId="203FA709" w:rsidR="00710A93" w:rsidRPr="00BA676F"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sidR="003322D7">
              <w:rPr>
                <w:rFonts w:ascii="Browallia New" w:hAnsi="Browallia New" w:cs="Browallia New"/>
              </w:rPr>
              <w:t>0</w:t>
            </w:r>
            <w:r w:rsidRPr="00333458">
              <w:rPr>
                <w:rFonts w:ascii="Browallia New" w:hAnsi="Browallia New" w:cs="Browallia New"/>
              </w:rPr>
              <w:t xml:space="preserve"> </w:t>
            </w:r>
            <w:r w:rsidR="003322D7">
              <w:rPr>
                <w:rFonts w:ascii="Browallia New" w:hAnsi="Browallia New" w:cs="Browallia New" w:hint="cs"/>
                <w:cs/>
              </w:rPr>
              <w:t>เม.ย.</w:t>
            </w:r>
            <w:r w:rsidRPr="00BA676F">
              <w:rPr>
                <w:rFonts w:ascii="Browallia New" w:hAnsi="Browallia New" w:cs="Browallia New"/>
              </w:rPr>
              <w:t>25</w:t>
            </w:r>
            <w:r>
              <w:rPr>
                <w:rFonts w:ascii="Browallia New" w:hAnsi="Browallia New" w:cs="Browallia New"/>
              </w:rPr>
              <w:t>61</w:t>
            </w:r>
          </w:p>
        </w:tc>
        <w:tc>
          <w:tcPr>
            <w:tcW w:w="839" w:type="dxa"/>
            <w:shd w:val="clear" w:color="auto" w:fill="auto"/>
          </w:tcPr>
          <w:p w14:paraId="57A33EC8" w14:textId="63E87106" w:rsidR="00710A93" w:rsidRPr="00BA676F"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10" w:type="dxa"/>
            <w:shd w:val="clear" w:color="auto" w:fill="auto"/>
          </w:tcPr>
          <w:p w14:paraId="2CAC6EE6" w14:textId="09452B32" w:rsidR="00710A93" w:rsidRPr="00351638" w:rsidRDefault="003322D7"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0</w:t>
            </w:r>
            <w:r w:rsidRPr="00333458">
              <w:rPr>
                <w:rFonts w:ascii="Browallia New" w:hAnsi="Browallia New" w:cs="Browallia New"/>
              </w:rPr>
              <w:t xml:space="preserve"> </w:t>
            </w:r>
            <w:r>
              <w:rPr>
                <w:rFonts w:ascii="Browallia New" w:hAnsi="Browallia New" w:cs="Browallia New" w:hint="cs"/>
                <w:cs/>
              </w:rPr>
              <w:t>เม.ย.</w:t>
            </w:r>
            <w:r w:rsidRPr="00BA676F">
              <w:rPr>
                <w:rFonts w:ascii="Browallia New" w:hAnsi="Browallia New" w:cs="Browallia New"/>
              </w:rPr>
              <w:t>25</w:t>
            </w:r>
            <w:r>
              <w:rPr>
                <w:rFonts w:ascii="Browallia New" w:hAnsi="Browallia New" w:cs="Browallia New"/>
              </w:rPr>
              <w:t>61</w:t>
            </w:r>
          </w:p>
        </w:tc>
        <w:tc>
          <w:tcPr>
            <w:tcW w:w="900" w:type="dxa"/>
            <w:shd w:val="clear" w:color="auto" w:fill="auto"/>
          </w:tcPr>
          <w:p w14:paraId="6E274B23" w14:textId="1F5D355E"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900" w:type="dxa"/>
            <w:shd w:val="clear" w:color="auto" w:fill="auto"/>
          </w:tcPr>
          <w:p w14:paraId="747A78E5" w14:textId="2AFF108E" w:rsidR="00710A93" w:rsidRPr="00351638" w:rsidRDefault="003322D7"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0</w:t>
            </w:r>
            <w:r w:rsidRPr="00333458">
              <w:rPr>
                <w:rFonts w:ascii="Browallia New" w:hAnsi="Browallia New" w:cs="Browallia New"/>
              </w:rPr>
              <w:t xml:space="preserve"> </w:t>
            </w:r>
            <w:r>
              <w:rPr>
                <w:rFonts w:ascii="Browallia New" w:hAnsi="Browallia New" w:cs="Browallia New" w:hint="cs"/>
                <w:cs/>
              </w:rPr>
              <w:t>เม.ย.</w:t>
            </w:r>
            <w:r w:rsidRPr="00BA676F">
              <w:rPr>
                <w:rFonts w:ascii="Browallia New" w:hAnsi="Browallia New" w:cs="Browallia New"/>
              </w:rPr>
              <w:t>25</w:t>
            </w:r>
            <w:r>
              <w:rPr>
                <w:rFonts w:ascii="Browallia New" w:hAnsi="Browallia New" w:cs="Browallia New"/>
              </w:rPr>
              <w:t>61</w:t>
            </w:r>
          </w:p>
        </w:tc>
        <w:tc>
          <w:tcPr>
            <w:tcW w:w="900" w:type="dxa"/>
            <w:shd w:val="clear" w:color="auto" w:fill="auto"/>
          </w:tcPr>
          <w:p w14:paraId="197CDAB6" w14:textId="04BA2B46"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23" w:type="dxa"/>
            <w:shd w:val="clear" w:color="auto" w:fill="auto"/>
          </w:tcPr>
          <w:p w14:paraId="65DF32C9" w14:textId="21C311B1" w:rsidR="00710A93" w:rsidRPr="00351638" w:rsidRDefault="003322D7"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0</w:t>
            </w:r>
            <w:r w:rsidRPr="00333458">
              <w:rPr>
                <w:rFonts w:ascii="Browallia New" w:hAnsi="Browallia New" w:cs="Browallia New"/>
              </w:rPr>
              <w:t xml:space="preserve"> </w:t>
            </w:r>
            <w:r>
              <w:rPr>
                <w:rFonts w:ascii="Browallia New" w:hAnsi="Browallia New" w:cs="Browallia New" w:hint="cs"/>
                <w:cs/>
              </w:rPr>
              <w:t>เม.ย.</w:t>
            </w:r>
            <w:r w:rsidRPr="00BA676F">
              <w:rPr>
                <w:rFonts w:ascii="Browallia New" w:hAnsi="Browallia New" w:cs="Browallia New"/>
              </w:rPr>
              <w:t>25</w:t>
            </w:r>
            <w:r>
              <w:rPr>
                <w:rFonts w:ascii="Browallia New" w:hAnsi="Browallia New" w:cs="Browallia New"/>
              </w:rPr>
              <w:t>61</w:t>
            </w:r>
          </w:p>
        </w:tc>
        <w:tc>
          <w:tcPr>
            <w:tcW w:w="815" w:type="dxa"/>
            <w:shd w:val="clear" w:color="auto" w:fill="auto"/>
          </w:tcPr>
          <w:p w14:paraId="3EAC2B7A" w14:textId="565F55A4" w:rsidR="00710A93" w:rsidRPr="00351638" w:rsidRDefault="00572687"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0</w:t>
            </w:r>
            <w:r w:rsidRPr="00333458">
              <w:rPr>
                <w:rFonts w:ascii="Browallia New" w:hAnsi="Browallia New" w:cs="Browallia New"/>
              </w:rPr>
              <w:t xml:space="preserve"> </w:t>
            </w:r>
            <w:r>
              <w:rPr>
                <w:rFonts w:ascii="Browallia New" w:hAnsi="Browallia New" w:cs="Browallia New" w:hint="cs"/>
                <w:cs/>
              </w:rPr>
              <w:t>เม.ย.</w:t>
            </w:r>
            <w:r w:rsidRPr="00BA676F">
              <w:rPr>
                <w:rFonts w:ascii="Browallia New" w:hAnsi="Browallia New" w:cs="Browallia New"/>
              </w:rPr>
              <w:t>25</w:t>
            </w:r>
            <w:r>
              <w:rPr>
                <w:rFonts w:ascii="Browallia New" w:hAnsi="Browallia New" w:cs="Browallia New"/>
              </w:rPr>
              <w:t>60</w:t>
            </w:r>
          </w:p>
        </w:tc>
      </w:tr>
      <w:tr w:rsidR="003322D7" w:rsidRPr="00351638" w14:paraId="7361C869" w14:textId="77777777" w:rsidTr="003322D7">
        <w:trPr>
          <w:cantSplit/>
        </w:trPr>
        <w:tc>
          <w:tcPr>
            <w:tcW w:w="2256" w:type="dxa"/>
            <w:shd w:val="clear" w:color="auto" w:fill="auto"/>
          </w:tcPr>
          <w:p w14:paraId="6AD017CF" w14:textId="77777777" w:rsidR="003322D7" w:rsidRPr="00351638"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871" w:type="dxa"/>
            <w:shd w:val="clear" w:color="auto" w:fill="auto"/>
          </w:tcPr>
          <w:p w14:paraId="4C2E45F4"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39" w:type="dxa"/>
            <w:shd w:val="clear" w:color="auto" w:fill="auto"/>
          </w:tcPr>
          <w:p w14:paraId="263E6EE5"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44310515"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279CD1D2"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462A1AF0"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58584520"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23" w:type="dxa"/>
            <w:shd w:val="clear" w:color="auto" w:fill="auto"/>
          </w:tcPr>
          <w:p w14:paraId="4D60B198"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15" w:type="dxa"/>
            <w:shd w:val="clear" w:color="auto" w:fill="auto"/>
          </w:tcPr>
          <w:p w14:paraId="1189ED50" w14:textId="77777777" w:rsidR="003322D7" w:rsidRPr="00333458"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r>
      <w:tr w:rsidR="006844CF" w:rsidRPr="00FE08BD" w14:paraId="280D4777" w14:textId="77777777" w:rsidTr="003322D7">
        <w:trPr>
          <w:cantSplit/>
          <w:trHeight w:val="149"/>
        </w:trPr>
        <w:tc>
          <w:tcPr>
            <w:tcW w:w="2256" w:type="dxa"/>
            <w:shd w:val="clear" w:color="auto" w:fill="auto"/>
          </w:tcPr>
          <w:p w14:paraId="47636126" w14:textId="0F2A1E26" w:rsidR="006844CF" w:rsidRPr="00351638" w:rsidRDefault="006844CF" w:rsidP="006844CF">
            <w:pPr>
              <w:spacing w:line="240" w:lineRule="auto"/>
              <w:ind w:right="-180"/>
              <w:rPr>
                <w:rFonts w:ascii="Browallia New" w:hAnsi="Browallia New" w:cs="Browallia New"/>
                <w:sz w:val="22"/>
                <w:szCs w:val="22"/>
                <w:cs/>
              </w:rPr>
            </w:pPr>
            <w:r w:rsidRPr="00BE1604">
              <w:rPr>
                <w:rFonts w:ascii="Browallia New" w:hAnsi="Browallia New" w:cs="Browallia New"/>
                <w:sz w:val="22"/>
                <w:szCs w:val="22"/>
                <w:cs/>
              </w:rPr>
              <w:t>บริษัท ทาพาโก้</w:t>
            </w:r>
            <w:r w:rsidRPr="00BE1604">
              <w:rPr>
                <w:rFonts w:ascii="Browallia New" w:hAnsi="Browallia New" w:cs="Browallia New"/>
                <w:sz w:val="22"/>
                <w:szCs w:val="22"/>
              </w:rPr>
              <w:t xml:space="preserve"> </w:t>
            </w:r>
            <w:r w:rsidRPr="00BE1604">
              <w:rPr>
                <w:rFonts w:ascii="Browallia New" w:hAnsi="Browallia New" w:cs="Browallia New"/>
                <w:sz w:val="22"/>
                <w:szCs w:val="22"/>
                <w:cs/>
              </w:rPr>
              <w:t>โมลด์ จำกัด</w:t>
            </w:r>
          </w:p>
        </w:tc>
        <w:tc>
          <w:tcPr>
            <w:tcW w:w="871" w:type="dxa"/>
            <w:shd w:val="clear" w:color="auto" w:fill="auto"/>
          </w:tcPr>
          <w:p w14:paraId="4A92DA54" w14:textId="7E0A6A7E" w:rsidR="006844CF" w:rsidRPr="00D402A4" w:rsidRDefault="004D4130"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7ECE9517" w14:textId="1551478C" w:rsidR="006844CF" w:rsidRPr="00B5610D" w:rsidRDefault="006844CF"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563A859F" w14:textId="26F820AF" w:rsidR="006844CF" w:rsidRPr="00620500" w:rsidRDefault="004D4130" w:rsidP="006844CF">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98.49</w:t>
            </w:r>
          </w:p>
        </w:tc>
        <w:tc>
          <w:tcPr>
            <w:tcW w:w="900" w:type="dxa"/>
            <w:shd w:val="clear" w:color="auto" w:fill="auto"/>
          </w:tcPr>
          <w:p w14:paraId="1E24FEC1" w14:textId="2248816B"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98.49</w:t>
            </w:r>
          </w:p>
        </w:tc>
        <w:tc>
          <w:tcPr>
            <w:tcW w:w="900" w:type="dxa"/>
            <w:shd w:val="clear" w:color="auto" w:fill="auto"/>
          </w:tcPr>
          <w:p w14:paraId="0C4DEB5D" w14:textId="78E9148A" w:rsidR="006844CF" w:rsidRPr="00473FA4" w:rsidRDefault="004D4130"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44,802</w:t>
            </w:r>
          </w:p>
        </w:tc>
        <w:tc>
          <w:tcPr>
            <w:tcW w:w="900" w:type="dxa"/>
            <w:shd w:val="clear" w:color="auto" w:fill="auto"/>
          </w:tcPr>
          <w:p w14:paraId="244AF992" w14:textId="32CE85CB"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44,802</w:t>
            </w:r>
          </w:p>
        </w:tc>
        <w:tc>
          <w:tcPr>
            <w:tcW w:w="823" w:type="dxa"/>
            <w:shd w:val="clear" w:color="auto" w:fill="auto"/>
            <w:vAlign w:val="center"/>
          </w:tcPr>
          <w:p w14:paraId="6B552503" w14:textId="218BBE28" w:rsidR="006844CF" w:rsidRPr="008D41C4" w:rsidRDefault="00CD456F" w:rsidP="00CD456F">
            <w:pPr>
              <w:pStyle w:val="Header"/>
              <w:tabs>
                <w:tab w:val="clear" w:pos="227"/>
                <w:tab w:val="clear" w:pos="1644"/>
              </w:tabs>
              <w:spacing w:line="240" w:lineRule="auto"/>
              <w:ind w:left="-42"/>
              <w:jc w:val="right"/>
              <w:rPr>
                <w:rFonts w:ascii="Browallia New" w:hAnsi="Browallia New" w:cs="Browallia New"/>
                <w:sz w:val="22"/>
                <w:szCs w:val="22"/>
                <w:lang w:val="en-GB"/>
              </w:rPr>
            </w:pPr>
            <w:r w:rsidRPr="008D41C4">
              <w:rPr>
                <w:rFonts w:ascii="Browallia New" w:hAnsi="Browallia New" w:cs="Browallia New"/>
                <w:sz w:val="22"/>
                <w:szCs w:val="22"/>
                <w:lang w:val="en-GB"/>
              </w:rPr>
              <w:t>44,320</w:t>
            </w:r>
          </w:p>
        </w:tc>
        <w:tc>
          <w:tcPr>
            <w:tcW w:w="815" w:type="dxa"/>
            <w:shd w:val="clear" w:color="auto" w:fill="auto"/>
            <w:vAlign w:val="center"/>
          </w:tcPr>
          <w:p w14:paraId="3C79CF2A" w14:textId="6B6A6641" w:rsidR="006844CF" w:rsidRPr="008D41C4" w:rsidRDefault="006844CF" w:rsidP="008D41C4">
            <w:pPr>
              <w:pStyle w:val="Header"/>
              <w:tabs>
                <w:tab w:val="clear" w:pos="227"/>
                <w:tab w:val="clear" w:pos="1644"/>
              </w:tabs>
              <w:spacing w:line="240" w:lineRule="auto"/>
              <w:ind w:left="-42"/>
              <w:jc w:val="right"/>
              <w:rPr>
                <w:rFonts w:ascii="Browallia New" w:hAnsi="Browallia New" w:cs="Browallia New"/>
                <w:sz w:val="22"/>
                <w:szCs w:val="22"/>
                <w:lang w:val="en-GB"/>
              </w:rPr>
            </w:pPr>
            <w:r w:rsidRPr="008D41C4">
              <w:rPr>
                <w:rFonts w:ascii="Browallia New" w:hAnsi="Browallia New" w:cs="Browallia New"/>
                <w:sz w:val="22"/>
                <w:szCs w:val="22"/>
                <w:lang w:val="en-GB"/>
              </w:rPr>
              <w:t xml:space="preserve">    </w:t>
            </w:r>
            <w:r w:rsidR="00CA5FE3" w:rsidRPr="008D41C4">
              <w:rPr>
                <w:rFonts w:ascii="Browallia New" w:hAnsi="Browallia New" w:cs="Browallia New"/>
                <w:sz w:val="22"/>
                <w:szCs w:val="22"/>
                <w:lang w:val="en-GB"/>
              </w:rPr>
              <w:t>19,501</w:t>
            </w:r>
          </w:p>
        </w:tc>
      </w:tr>
      <w:tr w:rsidR="00FD6A61" w:rsidRPr="00351638" w14:paraId="6C733BB5" w14:textId="77777777" w:rsidTr="003322D7">
        <w:trPr>
          <w:cantSplit/>
        </w:trPr>
        <w:tc>
          <w:tcPr>
            <w:tcW w:w="2256" w:type="dxa"/>
            <w:shd w:val="clear" w:color="auto" w:fill="auto"/>
          </w:tcPr>
          <w:p w14:paraId="207B6577" w14:textId="0D2A0446" w:rsidR="00FD6A61" w:rsidRPr="00351638" w:rsidRDefault="00FD6A61" w:rsidP="00FD6A61">
            <w:pPr>
              <w:spacing w:line="240" w:lineRule="auto"/>
              <w:ind w:left="97" w:right="-180" w:hanging="90"/>
              <w:rPr>
                <w:rFonts w:ascii="Browallia New" w:hAnsi="Browallia New" w:cs="Browallia New"/>
                <w:sz w:val="22"/>
                <w:szCs w:val="22"/>
                <w:lang w:val="en-GB"/>
              </w:rPr>
            </w:pPr>
            <w:r w:rsidRPr="00BE1604">
              <w:rPr>
                <w:rFonts w:ascii="Browallia New" w:hAnsi="Browallia New" w:cs="Browallia New"/>
                <w:sz w:val="22"/>
                <w:szCs w:val="22"/>
                <w:cs/>
              </w:rPr>
              <w:t>บริษัท ซีโฟร์ พร็อพเพอร์ตี้ส์ (ประเทศไทย) จำกัด</w:t>
            </w:r>
          </w:p>
        </w:tc>
        <w:tc>
          <w:tcPr>
            <w:tcW w:w="871" w:type="dxa"/>
            <w:shd w:val="clear" w:color="auto" w:fill="auto"/>
          </w:tcPr>
          <w:p w14:paraId="70A44EFE"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38F059C7" w14:textId="6A7763C7" w:rsidR="004D4130" w:rsidRPr="00D402A4" w:rsidRDefault="004D4130"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096CD954"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77B0EF12" w14:textId="2FDA32EC"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180AA6E7"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59D08631" w14:textId="6BB1B0C6" w:rsidR="004D4130" w:rsidRPr="00620500" w:rsidRDefault="004D4130"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05BF9639" w14:textId="77777777"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2FB8DAFF" w14:textId="21F2B345"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20C5F436" w14:textId="77777777" w:rsidR="00FD6A61"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p w14:paraId="61B63044" w14:textId="65367BAE" w:rsidR="004D4130" w:rsidRPr="00473FA4" w:rsidRDefault="004D4130"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45,000</w:t>
            </w:r>
          </w:p>
        </w:tc>
        <w:tc>
          <w:tcPr>
            <w:tcW w:w="900" w:type="dxa"/>
            <w:shd w:val="clear" w:color="auto" w:fill="auto"/>
          </w:tcPr>
          <w:p w14:paraId="71D87CE6" w14:textId="77777777" w:rsidR="00FD6A61"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p>
          <w:p w14:paraId="2566936C" w14:textId="193C6A6F"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45,000</w:t>
            </w:r>
          </w:p>
        </w:tc>
        <w:tc>
          <w:tcPr>
            <w:tcW w:w="823" w:type="dxa"/>
            <w:shd w:val="clear" w:color="auto" w:fill="auto"/>
            <w:vAlign w:val="center"/>
          </w:tcPr>
          <w:p w14:paraId="2E6CB9A3" w14:textId="77777777" w:rsidR="004D4130" w:rsidRDefault="004D4130" w:rsidP="00FD6A61">
            <w:pPr>
              <w:pStyle w:val="Header"/>
              <w:tabs>
                <w:tab w:val="clear" w:pos="227"/>
                <w:tab w:val="clear" w:pos="1644"/>
              </w:tabs>
              <w:spacing w:line="240" w:lineRule="auto"/>
              <w:ind w:left="-42"/>
              <w:jc w:val="center"/>
              <w:rPr>
                <w:rFonts w:ascii="Browallia New" w:hAnsi="Browallia New" w:cs="Browallia New"/>
                <w:sz w:val="22"/>
                <w:szCs w:val="22"/>
                <w:lang w:val="en-GB"/>
              </w:rPr>
            </w:pPr>
          </w:p>
          <w:p w14:paraId="6B324D3B" w14:textId="290FD8AC" w:rsidR="00FD6A61" w:rsidRPr="00FE08BD" w:rsidRDefault="00F04739"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sidR="004D4130">
              <w:rPr>
                <w:rFonts w:ascii="Browallia New" w:hAnsi="Browallia New" w:cs="Browallia New"/>
                <w:sz w:val="22"/>
                <w:szCs w:val="22"/>
                <w:lang w:val="en-GB"/>
              </w:rPr>
              <w:t>-</w:t>
            </w:r>
          </w:p>
        </w:tc>
        <w:tc>
          <w:tcPr>
            <w:tcW w:w="815" w:type="dxa"/>
            <w:shd w:val="clear" w:color="auto" w:fill="auto"/>
            <w:vAlign w:val="center"/>
          </w:tcPr>
          <w:p w14:paraId="5FB5E3BE" w14:textId="52CF7FBE" w:rsidR="00FD6A61"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p>
          <w:p w14:paraId="03C9B6B7" w14:textId="083DBD54" w:rsidR="00FD6A61" w:rsidRPr="00B5610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351638" w14:paraId="102AD525" w14:textId="77777777" w:rsidTr="003322D7">
        <w:trPr>
          <w:cantSplit/>
        </w:trPr>
        <w:tc>
          <w:tcPr>
            <w:tcW w:w="2256" w:type="dxa"/>
            <w:shd w:val="clear" w:color="auto" w:fill="auto"/>
          </w:tcPr>
          <w:p w14:paraId="1BC6758F" w14:textId="39B31535" w:rsidR="00FD6A61" w:rsidRPr="00351638" w:rsidRDefault="00FD6A61" w:rsidP="00FD6A61">
            <w:pPr>
              <w:spacing w:line="240" w:lineRule="auto"/>
              <w:ind w:right="-180"/>
              <w:rPr>
                <w:rFonts w:ascii="Browallia New" w:hAnsi="Browallia New" w:cs="Browallia New"/>
                <w:sz w:val="22"/>
                <w:szCs w:val="22"/>
                <w:lang w:val="en-GB"/>
              </w:rPr>
            </w:pPr>
            <w:r w:rsidRPr="00BE1604">
              <w:rPr>
                <w:rFonts w:ascii="Browallia New" w:hAnsi="Browallia New" w:cs="Browallia New"/>
                <w:sz w:val="22"/>
                <w:szCs w:val="22"/>
                <w:cs/>
              </w:rPr>
              <w:t>บริษัท ซีโฟร์ โกลบอล จำกัด</w:t>
            </w:r>
          </w:p>
        </w:tc>
        <w:tc>
          <w:tcPr>
            <w:tcW w:w="871" w:type="dxa"/>
            <w:shd w:val="clear" w:color="auto" w:fill="auto"/>
          </w:tcPr>
          <w:p w14:paraId="2798AA85" w14:textId="0AD1A355" w:rsidR="00FD6A61" w:rsidRPr="00D402A4" w:rsidRDefault="00F761EF"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50</w:t>
            </w:r>
            <w:r w:rsidR="004D4130">
              <w:rPr>
                <w:rFonts w:ascii="Browallia New" w:hAnsi="Browallia New" w:cs="Browallia New"/>
                <w:sz w:val="22"/>
                <w:szCs w:val="22"/>
                <w:lang w:val="en-GB"/>
              </w:rPr>
              <w:t>,000</w:t>
            </w:r>
          </w:p>
        </w:tc>
        <w:tc>
          <w:tcPr>
            <w:tcW w:w="839" w:type="dxa"/>
            <w:shd w:val="clear" w:color="auto" w:fill="auto"/>
          </w:tcPr>
          <w:p w14:paraId="26D2734E" w14:textId="6BF24A77" w:rsidR="00FD6A61" w:rsidRPr="00620500"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12,500</w:t>
            </w:r>
          </w:p>
        </w:tc>
        <w:tc>
          <w:tcPr>
            <w:tcW w:w="810" w:type="dxa"/>
            <w:shd w:val="clear" w:color="auto" w:fill="auto"/>
            <w:vAlign w:val="center"/>
          </w:tcPr>
          <w:p w14:paraId="729E39A5" w14:textId="1AD7995D" w:rsidR="00FD6A61" w:rsidRPr="00620500" w:rsidRDefault="004D4130"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3B1665A1" w14:textId="72CC838C"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6545A089" w14:textId="7D112134" w:rsidR="00FD6A61" w:rsidRPr="00473FA4" w:rsidRDefault="009D2673"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50</w:t>
            </w:r>
            <w:r w:rsidR="004D4130">
              <w:rPr>
                <w:rFonts w:ascii="Browallia New" w:hAnsi="Browallia New" w:cs="Browallia New"/>
                <w:sz w:val="22"/>
                <w:szCs w:val="22"/>
              </w:rPr>
              <w:t>,000</w:t>
            </w:r>
          </w:p>
        </w:tc>
        <w:tc>
          <w:tcPr>
            <w:tcW w:w="900" w:type="dxa"/>
            <w:shd w:val="clear" w:color="auto" w:fill="auto"/>
          </w:tcPr>
          <w:p w14:paraId="3B2C99D0" w14:textId="2D94A343"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823" w:type="dxa"/>
            <w:shd w:val="clear" w:color="auto" w:fill="auto"/>
            <w:vAlign w:val="center"/>
          </w:tcPr>
          <w:p w14:paraId="39158592" w14:textId="535CC574" w:rsidR="00FD6A61" w:rsidRPr="00FE08BD" w:rsidRDefault="00F04739"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sidR="004D4130">
              <w:rPr>
                <w:rFonts w:ascii="Browallia New" w:hAnsi="Browallia New" w:cs="Browallia New"/>
                <w:sz w:val="22"/>
                <w:szCs w:val="22"/>
                <w:lang w:val="en-GB"/>
              </w:rPr>
              <w:t>-</w:t>
            </w:r>
          </w:p>
        </w:tc>
        <w:tc>
          <w:tcPr>
            <w:tcW w:w="815" w:type="dxa"/>
            <w:shd w:val="clear" w:color="auto" w:fill="auto"/>
            <w:vAlign w:val="center"/>
          </w:tcPr>
          <w:p w14:paraId="09B2170C" w14:textId="6E63DDB8" w:rsidR="00FD6A61" w:rsidRPr="00B5610D"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B61BC5" w14:paraId="7F0370E1" w14:textId="77777777" w:rsidTr="003322D7">
        <w:trPr>
          <w:cantSplit/>
        </w:trPr>
        <w:tc>
          <w:tcPr>
            <w:tcW w:w="2256" w:type="dxa"/>
            <w:shd w:val="clear" w:color="auto" w:fill="auto"/>
          </w:tcPr>
          <w:p w14:paraId="563F9F3E" w14:textId="3308727E" w:rsidR="00FD6A61" w:rsidRPr="00B61BC5" w:rsidRDefault="00FD6A61" w:rsidP="00FD6A61">
            <w:pPr>
              <w:spacing w:line="240" w:lineRule="auto"/>
              <w:ind w:right="-180"/>
              <w:rPr>
                <w:rFonts w:ascii="Browallia New" w:hAnsi="Browallia New" w:cs="Browallia New"/>
                <w:sz w:val="22"/>
                <w:szCs w:val="22"/>
                <w:cs/>
              </w:rPr>
            </w:pPr>
            <w:r w:rsidRPr="00BE1604">
              <w:rPr>
                <w:rFonts w:ascii="Browallia New" w:hAnsi="Browallia New" w:cs="Browallia New"/>
                <w:sz w:val="22"/>
                <w:szCs w:val="22"/>
              </w:rPr>
              <w:t>C4 Assets AB</w:t>
            </w:r>
          </w:p>
        </w:tc>
        <w:tc>
          <w:tcPr>
            <w:tcW w:w="871" w:type="dxa"/>
            <w:shd w:val="clear" w:color="auto" w:fill="auto"/>
          </w:tcPr>
          <w:p w14:paraId="61CCED35" w14:textId="695E1078" w:rsidR="00FD6A61" w:rsidRPr="00B61BC5" w:rsidRDefault="004D4130"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113,368</w:t>
            </w:r>
          </w:p>
        </w:tc>
        <w:tc>
          <w:tcPr>
            <w:tcW w:w="839" w:type="dxa"/>
            <w:shd w:val="clear" w:color="auto" w:fill="auto"/>
          </w:tcPr>
          <w:p w14:paraId="0DB4E25F" w14:textId="36E85C93" w:rsidR="00FD6A61" w:rsidRPr="008A286B"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10" w:type="dxa"/>
            <w:shd w:val="clear" w:color="auto" w:fill="auto"/>
            <w:vAlign w:val="center"/>
          </w:tcPr>
          <w:p w14:paraId="6F5D215D" w14:textId="5C233AF5" w:rsidR="00FD6A61" w:rsidRPr="00B61BC5" w:rsidRDefault="004D4130" w:rsidP="004D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99.82</w:t>
            </w:r>
          </w:p>
        </w:tc>
        <w:tc>
          <w:tcPr>
            <w:tcW w:w="900" w:type="dxa"/>
            <w:shd w:val="clear" w:color="auto" w:fill="auto"/>
          </w:tcPr>
          <w:p w14:paraId="62D5D83B" w14:textId="22584886" w:rsidR="00FD6A61" w:rsidRPr="00B61BC5"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99.82</w:t>
            </w:r>
          </w:p>
        </w:tc>
        <w:tc>
          <w:tcPr>
            <w:tcW w:w="900" w:type="dxa"/>
            <w:shd w:val="clear" w:color="auto" w:fill="auto"/>
            <w:vAlign w:val="center"/>
          </w:tcPr>
          <w:p w14:paraId="40D53B8E" w14:textId="36B3FC5A" w:rsidR="00FD6A61" w:rsidRPr="00473FA4" w:rsidRDefault="004D4130"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113,162</w:t>
            </w:r>
          </w:p>
        </w:tc>
        <w:tc>
          <w:tcPr>
            <w:tcW w:w="900" w:type="dxa"/>
            <w:shd w:val="clear" w:color="auto" w:fill="auto"/>
          </w:tcPr>
          <w:p w14:paraId="4F5A948C" w14:textId="50642315" w:rsidR="00FD6A61" w:rsidRPr="008A286B"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113,162</w:t>
            </w:r>
          </w:p>
        </w:tc>
        <w:tc>
          <w:tcPr>
            <w:tcW w:w="823" w:type="dxa"/>
            <w:shd w:val="clear" w:color="auto" w:fill="auto"/>
            <w:vAlign w:val="center"/>
          </w:tcPr>
          <w:p w14:paraId="61019028" w14:textId="7EF68BC3" w:rsidR="00FD6A61" w:rsidRPr="00FE08BD" w:rsidRDefault="00F04739"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sidR="004D4130">
              <w:rPr>
                <w:rFonts w:ascii="Browallia New" w:hAnsi="Browallia New" w:cs="Browallia New"/>
                <w:sz w:val="22"/>
                <w:szCs w:val="22"/>
                <w:lang w:val="en-GB"/>
              </w:rPr>
              <w:t>-</w:t>
            </w:r>
          </w:p>
        </w:tc>
        <w:tc>
          <w:tcPr>
            <w:tcW w:w="815" w:type="dxa"/>
            <w:shd w:val="clear" w:color="auto" w:fill="auto"/>
            <w:vAlign w:val="center"/>
          </w:tcPr>
          <w:p w14:paraId="14042B72" w14:textId="31176BD8" w:rsidR="00FD6A61" w:rsidRPr="00B61BC5" w:rsidRDefault="00FD6A61" w:rsidP="00FD6A61">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FD6A61" w:rsidRPr="00351638" w14:paraId="0197A94D" w14:textId="77777777" w:rsidTr="003322D7">
        <w:trPr>
          <w:cantSplit/>
        </w:trPr>
        <w:tc>
          <w:tcPr>
            <w:tcW w:w="2256" w:type="dxa"/>
            <w:shd w:val="clear" w:color="auto" w:fill="auto"/>
          </w:tcPr>
          <w:p w14:paraId="5020C185" w14:textId="661D1700" w:rsidR="00FD6A61" w:rsidRPr="00351638" w:rsidRDefault="00FD6A61" w:rsidP="00FD6A61">
            <w:pPr>
              <w:tabs>
                <w:tab w:val="left" w:pos="114"/>
                <w:tab w:val="left" w:pos="851"/>
                <w:tab w:val="left" w:pos="1418"/>
                <w:tab w:val="left" w:pos="1985"/>
              </w:tabs>
              <w:spacing w:line="240" w:lineRule="auto"/>
              <w:ind w:right="-57"/>
              <w:rPr>
                <w:rFonts w:ascii="Browallia New" w:hAnsi="Browallia New" w:cs="Browallia New"/>
                <w:sz w:val="22"/>
                <w:szCs w:val="22"/>
                <w:cs/>
              </w:rPr>
            </w:pPr>
            <w:r w:rsidRPr="00BE1604">
              <w:rPr>
                <w:rFonts w:ascii="Browallia New" w:hAnsi="Browallia New" w:cs="Browallia New"/>
                <w:sz w:val="22"/>
                <w:szCs w:val="22"/>
              </w:rPr>
              <w:t>C4 Hus AB</w:t>
            </w:r>
          </w:p>
        </w:tc>
        <w:tc>
          <w:tcPr>
            <w:tcW w:w="871" w:type="dxa"/>
            <w:shd w:val="clear" w:color="auto" w:fill="auto"/>
          </w:tcPr>
          <w:p w14:paraId="13ACF904" w14:textId="58AAAE93" w:rsidR="00FD6A61" w:rsidRPr="00B5610D" w:rsidRDefault="004D4130"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44,574</w:t>
            </w:r>
          </w:p>
        </w:tc>
        <w:tc>
          <w:tcPr>
            <w:tcW w:w="839" w:type="dxa"/>
            <w:shd w:val="clear" w:color="auto" w:fill="auto"/>
          </w:tcPr>
          <w:p w14:paraId="6DD9BEEE" w14:textId="0504BD60" w:rsidR="00FD6A61" w:rsidRPr="00B5610D" w:rsidRDefault="00FD6A61" w:rsidP="00FD6A61">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44,574</w:t>
            </w:r>
          </w:p>
        </w:tc>
        <w:tc>
          <w:tcPr>
            <w:tcW w:w="810" w:type="dxa"/>
            <w:shd w:val="clear" w:color="auto" w:fill="auto"/>
            <w:vAlign w:val="center"/>
          </w:tcPr>
          <w:p w14:paraId="557E9E4E" w14:textId="4E99AF5B" w:rsidR="00FD6A61" w:rsidRPr="00B5610D" w:rsidRDefault="004D4130"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75.25</w:t>
            </w:r>
          </w:p>
        </w:tc>
        <w:tc>
          <w:tcPr>
            <w:tcW w:w="900" w:type="dxa"/>
            <w:shd w:val="clear" w:color="auto" w:fill="auto"/>
          </w:tcPr>
          <w:p w14:paraId="758BFB43" w14:textId="349C2B24" w:rsidR="00FD6A61" w:rsidRPr="00B5610D" w:rsidRDefault="00FD6A61" w:rsidP="00FD6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75.25</w:t>
            </w:r>
          </w:p>
        </w:tc>
        <w:tc>
          <w:tcPr>
            <w:tcW w:w="900" w:type="dxa"/>
            <w:shd w:val="clear" w:color="auto" w:fill="auto"/>
            <w:vAlign w:val="center"/>
          </w:tcPr>
          <w:p w14:paraId="16332CE2" w14:textId="31E4C936" w:rsidR="00FD6A61" w:rsidRPr="009D1299" w:rsidRDefault="004D4130"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68,728</w:t>
            </w:r>
          </w:p>
        </w:tc>
        <w:tc>
          <w:tcPr>
            <w:tcW w:w="900" w:type="dxa"/>
            <w:shd w:val="clear" w:color="auto" w:fill="auto"/>
          </w:tcPr>
          <w:p w14:paraId="444D912D" w14:textId="4B2B6560" w:rsidR="00FD6A61" w:rsidRPr="009D1299" w:rsidRDefault="00FD6A61"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68,728</w:t>
            </w:r>
          </w:p>
        </w:tc>
        <w:tc>
          <w:tcPr>
            <w:tcW w:w="823" w:type="dxa"/>
            <w:shd w:val="clear" w:color="auto" w:fill="auto"/>
            <w:vAlign w:val="center"/>
          </w:tcPr>
          <w:p w14:paraId="6EC7323A" w14:textId="24BCEDAB" w:rsidR="00FD6A61" w:rsidRPr="00FE08BD" w:rsidRDefault="00F04739" w:rsidP="005C383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CD456F">
              <w:rPr>
                <w:rFonts w:ascii="Browallia New" w:hAnsi="Browallia New" w:cs="Browallia New"/>
                <w:sz w:val="22"/>
                <w:szCs w:val="22"/>
                <w:lang w:val="en-GB"/>
              </w:rPr>
              <w:t xml:space="preserve">   </w:t>
            </w:r>
            <w:r w:rsidR="004D4130">
              <w:rPr>
                <w:rFonts w:ascii="Browallia New" w:hAnsi="Browallia New" w:cs="Browallia New"/>
                <w:sz w:val="22"/>
                <w:szCs w:val="22"/>
                <w:lang w:val="en-GB"/>
              </w:rPr>
              <w:t>-</w:t>
            </w:r>
          </w:p>
        </w:tc>
        <w:tc>
          <w:tcPr>
            <w:tcW w:w="815" w:type="dxa"/>
            <w:shd w:val="clear" w:color="auto" w:fill="auto"/>
            <w:vAlign w:val="center"/>
          </w:tcPr>
          <w:p w14:paraId="6ADED4D4" w14:textId="487D34A5" w:rsidR="00FD6A61" w:rsidRPr="00B5610D" w:rsidRDefault="00FD6A61" w:rsidP="005C3833">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6844CF" w:rsidRPr="00351638" w14:paraId="701E27E3" w14:textId="77777777" w:rsidTr="003322D7">
        <w:trPr>
          <w:cantSplit/>
        </w:trPr>
        <w:tc>
          <w:tcPr>
            <w:tcW w:w="2256" w:type="dxa"/>
            <w:shd w:val="clear" w:color="auto" w:fill="auto"/>
          </w:tcPr>
          <w:p w14:paraId="420E57FB" w14:textId="77777777" w:rsidR="006844CF" w:rsidRPr="00351638" w:rsidRDefault="006844CF" w:rsidP="006844CF">
            <w:pPr>
              <w:tabs>
                <w:tab w:val="left" w:pos="114"/>
                <w:tab w:val="left" w:pos="851"/>
                <w:tab w:val="left" w:pos="1418"/>
                <w:tab w:val="left" w:pos="1985"/>
              </w:tabs>
              <w:spacing w:line="240" w:lineRule="auto"/>
              <w:ind w:right="-57"/>
              <w:rPr>
                <w:rFonts w:ascii="Browallia New" w:hAnsi="Browallia New" w:cs="Browallia New"/>
                <w:sz w:val="22"/>
                <w:szCs w:val="22"/>
              </w:rPr>
            </w:pPr>
            <w:r w:rsidRPr="00351638">
              <w:rPr>
                <w:rFonts w:ascii="Browallia New" w:hAnsi="Browallia New" w:cs="Browallia New"/>
                <w:sz w:val="22"/>
                <w:szCs w:val="22"/>
                <w:cs/>
              </w:rPr>
              <w:t>รวม</w:t>
            </w:r>
          </w:p>
        </w:tc>
        <w:tc>
          <w:tcPr>
            <w:tcW w:w="871" w:type="dxa"/>
            <w:shd w:val="clear" w:color="auto" w:fill="auto"/>
            <w:vAlign w:val="center"/>
          </w:tcPr>
          <w:p w14:paraId="3B5215EB"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9" w:type="dxa"/>
            <w:shd w:val="clear" w:color="auto" w:fill="auto"/>
            <w:vAlign w:val="center"/>
          </w:tcPr>
          <w:p w14:paraId="571FBB20"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810" w:type="dxa"/>
            <w:shd w:val="clear" w:color="auto" w:fill="auto"/>
            <w:vAlign w:val="center"/>
          </w:tcPr>
          <w:p w14:paraId="775AA3E5"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0" w:type="dxa"/>
            <w:shd w:val="clear" w:color="auto" w:fill="auto"/>
            <w:vAlign w:val="center"/>
          </w:tcPr>
          <w:p w14:paraId="6B4E9042" w14:textId="77777777" w:rsidR="006844CF" w:rsidRPr="00B5610D" w:rsidRDefault="006844CF" w:rsidP="0068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0" w:type="dxa"/>
            <w:shd w:val="clear" w:color="auto" w:fill="auto"/>
            <w:vAlign w:val="center"/>
          </w:tcPr>
          <w:p w14:paraId="40012EC9" w14:textId="7BD11A63" w:rsidR="006844CF" w:rsidRPr="009D1299" w:rsidRDefault="00622A03" w:rsidP="006844C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321,692</w:t>
            </w:r>
          </w:p>
        </w:tc>
        <w:tc>
          <w:tcPr>
            <w:tcW w:w="900" w:type="dxa"/>
            <w:shd w:val="clear" w:color="auto" w:fill="auto"/>
          </w:tcPr>
          <w:p w14:paraId="086CA3C6" w14:textId="5430D0F9" w:rsidR="006844CF" w:rsidRPr="009D1299" w:rsidRDefault="006844CF" w:rsidP="006844C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284,192</w:t>
            </w:r>
          </w:p>
        </w:tc>
        <w:tc>
          <w:tcPr>
            <w:tcW w:w="823" w:type="dxa"/>
            <w:shd w:val="clear" w:color="auto" w:fill="auto"/>
            <w:vAlign w:val="center"/>
          </w:tcPr>
          <w:p w14:paraId="4AD392BC" w14:textId="6A20344E" w:rsidR="006844CF" w:rsidRPr="00E037C9" w:rsidRDefault="00CD456F" w:rsidP="008D41C4">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rPr>
            </w:pPr>
            <w:r>
              <w:rPr>
                <w:rFonts w:ascii="Browallia New" w:hAnsi="Browallia New" w:cs="Browallia New"/>
                <w:sz w:val="22"/>
                <w:szCs w:val="22"/>
              </w:rPr>
              <w:t xml:space="preserve">   </w:t>
            </w:r>
            <w:r w:rsidR="008D41C4">
              <w:rPr>
                <w:rFonts w:ascii="Browallia New" w:hAnsi="Browallia New" w:cs="Browallia New"/>
                <w:sz w:val="22"/>
                <w:szCs w:val="22"/>
              </w:rPr>
              <w:t>44,320</w:t>
            </w:r>
          </w:p>
        </w:tc>
        <w:tc>
          <w:tcPr>
            <w:tcW w:w="815" w:type="dxa"/>
            <w:shd w:val="clear" w:color="auto" w:fill="auto"/>
            <w:vAlign w:val="center"/>
          </w:tcPr>
          <w:p w14:paraId="31B10BCB" w14:textId="115049B1" w:rsidR="006844CF" w:rsidRPr="00B5610D" w:rsidRDefault="006844CF" w:rsidP="008D41C4">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008D41C4">
              <w:rPr>
                <w:rFonts w:ascii="Browallia New" w:hAnsi="Browallia New" w:cs="Browallia New"/>
                <w:sz w:val="22"/>
                <w:szCs w:val="22"/>
                <w:lang w:val="en-GB"/>
              </w:rPr>
              <w:t>19,501</w:t>
            </w:r>
          </w:p>
        </w:tc>
      </w:tr>
    </w:tbl>
    <w:p w14:paraId="5293AFA6" w14:textId="77777777" w:rsidR="00F11BC1" w:rsidRPr="003A0BBD" w:rsidRDefault="00F11BC1" w:rsidP="00F11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1F9F1481" w14:textId="575F7EC0" w:rsidR="00A82605" w:rsidRDefault="00A82605"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82605">
        <w:rPr>
          <w:rFonts w:ascii="Browallia New" w:hAnsi="Browallia New" w:cs="Browallia New" w:hint="cs"/>
          <w:sz w:val="28"/>
          <w:szCs w:val="28"/>
          <w:u w:val="single"/>
          <w:cs/>
        </w:rPr>
        <w:t>บริษัท ซีโฟร์ โกลบอล จำกัด</w:t>
      </w:r>
    </w:p>
    <w:p w14:paraId="2A105899" w14:textId="55FAD9C0" w:rsidR="005D701F" w:rsidRDefault="005D701F"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w:t>
      </w:r>
      <w:r w:rsidR="00705328">
        <w:rPr>
          <w:rFonts w:ascii="Browallia New" w:hAnsi="Browallia New" w:cs="Browallia New" w:hint="cs"/>
          <w:sz w:val="28"/>
          <w:szCs w:val="28"/>
          <w:cs/>
        </w:rPr>
        <w:t>งวด</w:t>
      </w:r>
      <w:r>
        <w:rPr>
          <w:rFonts w:ascii="Browallia New" w:hAnsi="Browallia New" w:cs="Browallia New"/>
          <w:sz w:val="28"/>
          <w:szCs w:val="28"/>
          <w:lang w:val="en-GB"/>
        </w:rPr>
        <w:t xml:space="preserve"> </w:t>
      </w:r>
      <w:r w:rsidR="001F5E3F">
        <w:rPr>
          <w:rFonts w:ascii="Browallia New" w:hAnsi="Browallia New" w:cs="Browallia New" w:hint="cs"/>
          <w:sz w:val="28"/>
          <w:szCs w:val="28"/>
          <w:cs/>
          <w:lang w:val="en-GB"/>
        </w:rPr>
        <w:t>บริษัท</w:t>
      </w:r>
      <w:r w:rsidR="00FC0796">
        <w:rPr>
          <w:rFonts w:ascii="Browallia New" w:hAnsi="Browallia New" w:cs="Browallia New" w:hint="cs"/>
          <w:sz w:val="28"/>
          <w:szCs w:val="28"/>
          <w:cs/>
          <w:lang w:val="en-GB"/>
        </w:rPr>
        <w:t xml:space="preserve"> </w:t>
      </w:r>
      <w:r w:rsidR="00FC0796" w:rsidRPr="00FC0796">
        <w:rPr>
          <w:rFonts w:ascii="Browallia New" w:hAnsi="Browallia New" w:cs="Browallia New" w:hint="cs"/>
          <w:sz w:val="28"/>
          <w:szCs w:val="28"/>
          <w:cs/>
        </w:rPr>
        <w:t>ซีโฟร์ โกลบอล จำกัด</w:t>
      </w:r>
      <w:r>
        <w:rPr>
          <w:rFonts w:ascii="Browallia New" w:hAnsi="Browallia New" w:cs="Browallia New" w:hint="cs"/>
          <w:sz w:val="28"/>
          <w:szCs w:val="28"/>
          <w:cs/>
          <w:lang w:val="en-GB"/>
        </w:rPr>
        <w:t xml:space="preserve"> เรียกชำระค่าหุ้น</w:t>
      </w:r>
      <w:r w:rsidRPr="002E7792">
        <w:rPr>
          <w:rFonts w:ascii="Browallia New" w:hAnsi="Browallia New" w:cs="Browallia New" w:hint="cs"/>
          <w:sz w:val="28"/>
          <w:szCs w:val="28"/>
          <w:cs/>
          <w:lang w:val="en-GB"/>
        </w:rPr>
        <w:t>จำนวน</w:t>
      </w:r>
      <w:r w:rsidR="00311A23" w:rsidRPr="002E7792">
        <w:rPr>
          <w:rFonts w:ascii="Browallia New" w:hAnsi="Browallia New" w:cs="Browallia New"/>
          <w:sz w:val="28"/>
          <w:szCs w:val="28"/>
          <w:lang w:val="en-GB"/>
        </w:rPr>
        <w:t xml:space="preserve"> </w:t>
      </w:r>
      <w:r w:rsidR="002E7792" w:rsidRPr="002E7792">
        <w:rPr>
          <w:rFonts w:ascii="Browallia New" w:hAnsi="Browallia New" w:cs="Browallia New"/>
          <w:sz w:val="28"/>
          <w:szCs w:val="28"/>
        </w:rPr>
        <w:t>499,997</w:t>
      </w:r>
      <w:r w:rsidR="00311A23" w:rsidRPr="002E7792">
        <w:rPr>
          <w:rFonts w:ascii="Browallia New" w:hAnsi="Browallia New" w:cs="Browallia New"/>
          <w:sz w:val="28"/>
          <w:szCs w:val="28"/>
        </w:rPr>
        <w:t xml:space="preserve"> </w:t>
      </w:r>
      <w:r w:rsidR="00311A23" w:rsidRPr="002E7792">
        <w:rPr>
          <w:rFonts w:ascii="Browallia New" w:hAnsi="Browallia New" w:cs="Browallia New" w:hint="cs"/>
          <w:sz w:val="28"/>
          <w:szCs w:val="28"/>
          <w:cs/>
        </w:rPr>
        <w:t>หุ้น</w:t>
      </w:r>
      <w:r w:rsidR="00311A23">
        <w:rPr>
          <w:rFonts w:ascii="Browallia New" w:hAnsi="Browallia New" w:cs="Browallia New" w:hint="cs"/>
          <w:sz w:val="28"/>
          <w:szCs w:val="28"/>
          <w:cs/>
        </w:rPr>
        <w:t xml:space="preserve"> </w:t>
      </w:r>
      <w:r w:rsidR="00311A23" w:rsidRPr="008D41C4">
        <w:rPr>
          <w:rFonts w:ascii="Browallia New" w:hAnsi="Browallia New" w:cs="Browallia New" w:hint="cs"/>
          <w:sz w:val="28"/>
          <w:szCs w:val="28"/>
          <w:cs/>
        </w:rPr>
        <w:t>รวม</w:t>
      </w:r>
      <w:r w:rsidR="00A47503" w:rsidRPr="008D41C4">
        <w:rPr>
          <w:rFonts w:ascii="Browallia New" w:hAnsi="Browallia New" w:cs="Browallia New" w:hint="cs"/>
          <w:sz w:val="28"/>
          <w:szCs w:val="28"/>
          <w:cs/>
          <w:lang w:val="en-GB"/>
        </w:rPr>
        <w:t xml:space="preserve"> </w:t>
      </w:r>
      <w:r w:rsidR="00A47503" w:rsidRPr="008D41C4">
        <w:rPr>
          <w:rFonts w:ascii="Browallia New" w:hAnsi="Browallia New" w:cs="Browallia New"/>
          <w:sz w:val="28"/>
          <w:szCs w:val="28"/>
        </w:rPr>
        <w:t>37</w:t>
      </w:r>
      <w:r w:rsidR="001F5E3F" w:rsidRPr="008D41C4">
        <w:rPr>
          <w:rFonts w:ascii="Browallia New" w:hAnsi="Browallia New" w:cs="Browallia New"/>
          <w:sz w:val="28"/>
          <w:szCs w:val="28"/>
        </w:rPr>
        <w:t>.50</w:t>
      </w:r>
      <w:r w:rsidRPr="008D41C4">
        <w:rPr>
          <w:rFonts w:ascii="Browallia New" w:hAnsi="Browallia New" w:cs="Browallia New"/>
          <w:sz w:val="28"/>
          <w:szCs w:val="28"/>
          <w:lang w:val="en-GB"/>
        </w:rPr>
        <w:t xml:space="preserve"> </w:t>
      </w:r>
      <w:r w:rsidRPr="008D41C4">
        <w:rPr>
          <w:rFonts w:ascii="Browallia New" w:hAnsi="Browallia New" w:cs="Browallia New" w:hint="cs"/>
          <w:sz w:val="28"/>
          <w:szCs w:val="28"/>
          <w:cs/>
          <w:lang w:val="en-GB"/>
        </w:rPr>
        <w:t>ล้าน</w:t>
      </w:r>
      <w:r>
        <w:rPr>
          <w:rFonts w:ascii="Browallia New" w:hAnsi="Browallia New" w:cs="Browallia New" w:hint="cs"/>
          <w:sz w:val="28"/>
          <w:szCs w:val="28"/>
          <w:cs/>
          <w:lang w:val="en-GB"/>
        </w:rPr>
        <w:t>บาท ซึ่งได้รับชำระครบ</w:t>
      </w:r>
      <w:r w:rsidR="006849F2">
        <w:rPr>
          <w:rFonts w:ascii="Browallia New" w:hAnsi="Browallia New" w:cs="Browallia New" w:hint="cs"/>
          <w:sz w:val="28"/>
          <w:szCs w:val="28"/>
          <w:cs/>
          <w:lang w:val="en-GB"/>
        </w:rPr>
        <w:t>แล้ว</w:t>
      </w:r>
      <w:r w:rsidR="000267F5">
        <w:rPr>
          <w:rFonts w:ascii="Browallia New" w:hAnsi="Browallia New" w:cs="Browallia New" w:hint="cs"/>
          <w:sz w:val="28"/>
          <w:szCs w:val="28"/>
          <w:cs/>
          <w:lang w:val="en-GB"/>
        </w:rPr>
        <w:t>ทั้งจำนวน</w:t>
      </w:r>
      <w:r w:rsidR="006B1295">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และจดทะเบียนการเปลี่ยนแปลงดังกล่าวกับกระทรวงพาณิชย์แล้วเมื่อวันที่ </w:t>
      </w:r>
      <w:r w:rsidR="002E7792">
        <w:rPr>
          <w:rFonts w:ascii="Browallia New" w:hAnsi="Browallia New" w:cs="Browallia New"/>
          <w:sz w:val="28"/>
          <w:szCs w:val="28"/>
        </w:rPr>
        <w:t xml:space="preserve">16 </w:t>
      </w:r>
      <w:r w:rsidR="002E7792">
        <w:rPr>
          <w:rFonts w:ascii="Browallia New" w:hAnsi="Browallia New" w:cs="Browallia New" w:hint="cs"/>
          <w:sz w:val="28"/>
          <w:szCs w:val="28"/>
          <w:cs/>
        </w:rPr>
        <w:t xml:space="preserve">มกราคม </w:t>
      </w:r>
      <w:r w:rsidR="002E7792">
        <w:rPr>
          <w:rFonts w:ascii="Browallia New" w:hAnsi="Browallia New" w:cs="Browallia New"/>
          <w:sz w:val="28"/>
          <w:szCs w:val="28"/>
        </w:rPr>
        <w:t>2561</w:t>
      </w:r>
      <w:r w:rsidR="004A5677">
        <w:rPr>
          <w:rFonts w:ascii="Browallia New" w:hAnsi="Browallia New" w:cs="Browallia New"/>
          <w:sz w:val="28"/>
          <w:szCs w:val="28"/>
        </w:rPr>
        <w:t xml:space="preserve"> </w:t>
      </w:r>
      <w:r w:rsidR="004A5677">
        <w:rPr>
          <w:rFonts w:ascii="Browallia New" w:hAnsi="Browallia New" w:cs="Browallia New" w:hint="cs"/>
          <w:sz w:val="28"/>
          <w:szCs w:val="28"/>
          <w:cs/>
        </w:rPr>
        <w:t xml:space="preserve">และวันที่ </w:t>
      </w:r>
      <w:r w:rsidR="00187182">
        <w:rPr>
          <w:rFonts w:ascii="Browallia New" w:hAnsi="Browallia New" w:cs="Browallia New"/>
          <w:sz w:val="28"/>
          <w:szCs w:val="28"/>
        </w:rPr>
        <w:t xml:space="preserve">26 </w:t>
      </w:r>
      <w:r w:rsidR="00187182">
        <w:rPr>
          <w:rFonts w:ascii="Browallia New" w:hAnsi="Browallia New" w:cs="Browallia New" w:hint="cs"/>
          <w:sz w:val="28"/>
          <w:szCs w:val="28"/>
          <w:cs/>
        </w:rPr>
        <w:t xml:space="preserve">กุมภาพันธ์ </w:t>
      </w:r>
      <w:r w:rsidR="00187182">
        <w:rPr>
          <w:rFonts w:ascii="Browallia New" w:hAnsi="Browallia New" w:cs="Browallia New"/>
          <w:sz w:val="28"/>
          <w:szCs w:val="28"/>
        </w:rPr>
        <w:t>2561</w:t>
      </w:r>
    </w:p>
    <w:p w14:paraId="13807E12" w14:textId="43713621" w:rsidR="00962840" w:rsidRPr="00E11FF4" w:rsidRDefault="00962840"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694CE740" w14:textId="375C3975" w:rsidR="00962840" w:rsidRDefault="0096284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Pr>
          <w:rFonts w:ascii="Browallia New" w:hAnsi="Browallia New" w:cs="Browallia New"/>
          <w:sz w:val="28"/>
          <w:szCs w:val="28"/>
          <w:cs/>
        </w:rPr>
        <w:t>ที่</w:t>
      </w:r>
      <w:r w:rsidRPr="00A23A1F">
        <w:rPr>
          <w:rFonts w:ascii="Browallia New" w:hAnsi="Browallia New" w:cs="Browallia New"/>
          <w:sz w:val="28"/>
          <w:szCs w:val="28"/>
          <w:cs/>
        </w:rPr>
        <w:t xml:space="preserve">ประชุมคณะกรรมการครั้งที่ </w:t>
      </w:r>
      <w:r>
        <w:rPr>
          <w:rFonts w:ascii="Browallia New" w:hAnsi="Browallia New" w:cs="Browallia New"/>
          <w:sz w:val="28"/>
          <w:szCs w:val="28"/>
        </w:rPr>
        <w:t>2/2561</w:t>
      </w:r>
      <w:r w:rsidRPr="00A23A1F">
        <w:rPr>
          <w:rFonts w:ascii="Browallia New" w:hAnsi="Browallia New" w:cs="Browallia New"/>
          <w:sz w:val="28"/>
          <w:szCs w:val="28"/>
        </w:rPr>
        <w:t xml:space="preserve"> </w:t>
      </w:r>
      <w:r w:rsidRPr="00A23A1F">
        <w:rPr>
          <w:rFonts w:ascii="Browallia New" w:hAnsi="Browallia New" w:cs="Browallia New" w:hint="cs"/>
          <w:sz w:val="28"/>
          <w:szCs w:val="28"/>
          <w:cs/>
        </w:rPr>
        <w:t xml:space="preserve">เมื่อวันที่ </w:t>
      </w:r>
      <w:r>
        <w:rPr>
          <w:rFonts w:ascii="Browallia New" w:hAnsi="Browallia New" w:cs="Browallia New"/>
          <w:sz w:val="28"/>
          <w:szCs w:val="28"/>
        </w:rPr>
        <w:t xml:space="preserve">16 </w:t>
      </w:r>
      <w:r w:rsidR="001D4A53">
        <w:rPr>
          <w:rFonts w:ascii="Browallia New" w:hAnsi="Browallia New" w:cs="Browallia New" w:hint="cs"/>
          <w:sz w:val="28"/>
          <w:szCs w:val="28"/>
          <w:cs/>
        </w:rPr>
        <w:t>มีนาคม</w:t>
      </w:r>
      <w:r>
        <w:rPr>
          <w:rFonts w:ascii="Browallia New" w:hAnsi="Browallia New" w:cs="Browallia New" w:hint="cs"/>
          <w:sz w:val="28"/>
          <w:szCs w:val="28"/>
          <w:cs/>
        </w:rPr>
        <w:t xml:space="preserve"> </w:t>
      </w:r>
      <w:r w:rsidRPr="00A23A1F">
        <w:rPr>
          <w:rFonts w:ascii="Browallia New" w:hAnsi="Browallia New" w:cs="Browallia New"/>
          <w:sz w:val="28"/>
          <w:szCs w:val="28"/>
        </w:rPr>
        <w:t>2561</w:t>
      </w:r>
      <w:r>
        <w:rPr>
          <w:rFonts w:ascii="Browallia New" w:hAnsi="Browallia New" w:cs="Browallia New" w:hint="cs"/>
          <w:sz w:val="28"/>
          <w:szCs w:val="28"/>
          <w:cs/>
        </w:rPr>
        <w:t xml:space="preserve"> ได้มีมติอนุมัติการจดทะเบียนจัดตั้งบริษัทย่อยแห่งใหม่สองแห่งในประเทศไทย เพื่อดำเนินธุรกิจเกี่ยวกับการพัฒนาอสังหาริมทรัพย์ โดยมีทุนจดทะเบียนแห่งละ </w:t>
      </w:r>
      <w:r>
        <w:rPr>
          <w:rFonts w:ascii="Browallia New" w:hAnsi="Browallia New" w:cs="Browallia New"/>
          <w:sz w:val="28"/>
          <w:szCs w:val="28"/>
        </w:rPr>
        <w:t>50</w:t>
      </w:r>
      <w:r>
        <w:rPr>
          <w:rFonts w:ascii="Browallia New" w:hAnsi="Browallia New" w:cs="Browallia New" w:hint="cs"/>
          <w:sz w:val="28"/>
          <w:szCs w:val="28"/>
          <w:cs/>
        </w:rPr>
        <w:t xml:space="preserve"> ล้านบาท </w:t>
      </w:r>
      <w:r w:rsidR="00E11FF4">
        <w:rPr>
          <w:rFonts w:ascii="Browallia New" w:hAnsi="Browallia New" w:cs="Browallia New" w:hint="cs"/>
          <w:sz w:val="28"/>
          <w:szCs w:val="28"/>
          <w:cs/>
        </w:rPr>
        <w:t xml:space="preserve">ซึ่งจดทะเบียนเรียบร้อยเมื่อวันที่ </w:t>
      </w:r>
      <w:r w:rsidR="00E11FF4">
        <w:rPr>
          <w:rFonts w:ascii="Browallia New" w:hAnsi="Browallia New" w:cs="Browallia New"/>
          <w:sz w:val="28"/>
          <w:szCs w:val="28"/>
        </w:rPr>
        <w:t xml:space="preserve">10 </w:t>
      </w:r>
      <w:r w:rsidR="00E11FF4">
        <w:rPr>
          <w:rFonts w:ascii="Browallia New" w:hAnsi="Browallia New" w:cs="Browallia New" w:hint="cs"/>
          <w:sz w:val="28"/>
          <w:szCs w:val="28"/>
          <w:cs/>
        </w:rPr>
        <w:t xml:space="preserve">พฤษภาคม </w:t>
      </w:r>
      <w:r w:rsidR="00E11FF4">
        <w:rPr>
          <w:rFonts w:ascii="Browallia New" w:hAnsi="Browallia New" w:cs="Browallia New"/>
          <w:sz w:val="28"/>
          <w:szCs w:val="28"/>
        </w:rPr>
        <w:t>2561</w:t>
      </w:r>
    </w:p>
    <w:p w14:paraId="507A7ED1" w14:textId="77777777" w:rsidR="00E11FF4" w:rsidRDefault="00E11FF4"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955219" w14:textId="1DDC8F99" w:rsidR="00FD5ED6" w:rsidRPr="001E4098" w:rsidRDefault="001A31FE" w:rsidP="00FD5ED6">
      <w:pPr>
        <w:pStyle w:val="CordiaNew"/>
        <w:numPr>
          <w:ilvl w:val="0"/>
          <w:numId w:val="18"/>
        </w:numPr>
        <w:tabs>
          <w:tab w:val="clear" w:pos="360"/>
          <w:tab w:val="clear" w:pos="4153"/>
          <w:tab w:val="left" w:pos="426"/>
        </w:tabs>
        <w:jc w:val="thaiDistribute"/>
        <w:rPr>
          <w:rFonts w:ascii="Browallia New" w:hAnsi="Browallia New" w:cs="Browallia New"/>
          <w:sz w:val="28"/>
          <w:szCs w:val="28"/>
          <w:u w:val="single"/>
        </w:rPr>
      </w:pPr>
      <w:r w:rsidRPr="001A31FE">
        <w:rPr>
          <w:rFonts w:ascii="Browallia New" w:hAnsi="Browallia New" w:cs="Browallia New"/>
          <w:sz w:val="28"/>
          <w:szCs w:val="28"/>
        </w:rPr>
        <w:lastRenderedPageBreak/>
        <w:t xml:space="preserve"> </w:t>
      </w:r>
      <w:r w:rsidR="00FD5ED6">
        <w:rPr>
          <w:rFonts w:ascii="Browallia New" w:hAnsi="Browallia New" w:cs="Browallia New"/>
          <w:sz w:val="28"/>
          <w:szCs w:val="28"/>
          <w:u w:val="single"/>
          <w:cs/>
        </w:rPr>
        <w:t>ที่ดิน</w:t>
      </w:r>
      <w:r w:rsidR="00FD5ED6">
        <w:rPr>
          <w:rFonts w:ascii="Browallia New" w:hAnsi="Browallia New" w:cs="Browallia New" w:hint="cs"/>
          <w:sz w:val="28"/>
          <w:szCs w:val="28"/>
          <w:u w:val="single"/>
          <w:cs/>
        </w:rPr>
        <w:t xml:space="preserve"> </w:t>
      </w:r>
      <w:r w:rsidR="00FD5ED6" w:rsidRPr="00C04DF6">
        <w:rPr>
          <w:rFonts w:ascii="Browallia New" w:hAnsi="Browallia New" w:cs="Browallia New"/>
          <w:sz w:val="28"/>
          <w:szCs w:val="28"/>
          <w:u w:val="single"/>
          <w:cs/>
        </w:rPr>
        <w:t xml:space="preserve">อาคารและอุปกรณ์ </w:t>
      </w:r>
    </w:p>
    <w:p w14:paraId="597B6D69" w14:textId="77777777" w:rsidR="00FD5ED6" w:rsidRPr="002E2D0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4F1CA221" w:rsidR="00FD5ED6" w:rsidRPr="00FD3A5B" w:rsidRDefault="00FD5ED6" w:rsidP="00FD5ED6">
      <w:pPr>
        <w:ind w:left="426"/>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sidR="003322D7">
        <w:rPr>
          <w:rFonts w:ascii="Browallia New" w:hAnsi="Browallia New" w:cs="Browallia New" w:hint="cs"/>
          <w:sz w:val="28"/>
          <w:szCs w:val="28"/>
          <w:cs/>
        </w:rPr>
        <w:t>หก</w:t>
      </w:r>
      <w:r w:rsidRPr="00FD3A5B">
        <w:rPr>
          <w:rFonts w:ascii="Browallia New" w:hAnsi="Browallia New" w:cs="Browallia New"/>
          <w:sz w:val="28"/>
          <w:szCs w:val="28"/>
          <w:cs/>
        </w:rPr>
        <w:t xml:space="preserve">เดือนสิ้นสุดวันที่ </w:t>
      </w:r>
      <w:r w:rsidR="003322D7">
        <w:rPr>
          <w:rFonts w:ascii="Browallia New" w:hAnsi="Browallia New" w:cs="Browallia New"/>
          <w:sz w:val="28"/>
          <w:szCs w:val="28"/>
        </w:rPr>
        <w:t xml:space="preserve">30 </w:t>
      </w:r>
      <w:r w:rsidR="003322D7">
        <w:rPr>
          <w:rFonts w:ascii="Browallia New" w:hAnsi="Browallia New" w:cs="Browallia New" w:hint="cs"/>
          <w:sz w:val="28"/>
          <w:szCs w:val="28"/>
          <w:cs/>
        </w:rPr>
        <w:t xml:space="preserve">เมษายน </w:t>
      </w:r>
      <w:r w:rsidR="003322D7">
        <w:rPr>
          <w:rFonts w:ascii="Browallia New" w:hAnsi="Browallia New" w:cs="Browallia New"/>
          <w:sz w:val="28"/>
          <w:szCs w:val="28"/>
        </w:rPr>
        <w:t>2561</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AE475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9011" w:type="dxa"/>
        <w:tblInd w:w="360" w:type="dxa"/>
        <w:tblLayout w:type="fixed"/>
        <w:tblLook w:val="0000" w:firstRow="0" w:lastRow="0" w:firstColumn="0" w:lastColumn="0" w:noHBand="0" w:noVBand="0"/>
      </w:tblPr>
      <w:tblGrid>
        <w:gridCol w:w="4590"/>
        <w:gridCol w:w="2007"/>
        <w:gridCol w:w="240"/>
        <w:gridCol w:w="2174"/>
      </w:tblGrid>
      <w:tr w:rsidR="00FD5ED6" w:rsidRPr="00B2139E" w14:paraId="1B7F1EE5" w14:textId="77777777" w:rsidTr="003322D7">
        <w:tc>
          <w:tcPr>
            <w:tcW w:w="4590" w:type="dxa"/>
          </w:tcPr>
          <w:p w14:paraId="4F64D0A3" w14:textId="77777777" w:rsidR="00FD5ED6" w:rsidRPr="00865277" w:rsidRDefault="00FD5ED6" w:rsidP="00A461BB">
            <w:pPr>
              <w:tabs>
                <w:tab w:val="left" w:pos="3090"/>
                <w:tab w:val="left" w:pos="4860"/>
              </w:tabs>
              <w:rPr>
                <w:rFonts w:ascii="Browallia New" w:hAnsi="Browallia New" w:cs="Browallia New"/>
                <w:snapToGrid w:val="0"/>
                <w:sz w:val="28"/>
                <w:szCs w:val="28"/>
                <w:cs/>
                <w:lang w:eastAsia="th-TH"/>
              </w:rPr>
            </w:pPr>
          </w:p>
        </w:tc>
        <w:tc>
          <w:tcPr>
            <w:tcW w:w="2007" w:type="dxa"/>
          </w:tcPr>
          <w:p w14:paraId="69A4DCF9"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74BE1B8A"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3C336A3B"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FD5ED6" w:rsidRPr="00B2139E" w14:paraId="5CF92826" w14:textId="77777777" w:rsidTr="003322D7">
        <w:tc>
          <w:tcPr>
            <w:tcW w:w="4590" w:type="dxa"/>
          </w:tcPr>
          <w:p w14:paraId="76D0F946" w14:textId="77777777" w:rsidR="00FD5ED6" w:rsidRPr="00865277" w:rsidRDefault="00FD5ED6" w:rsidP="00A461BB">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9F7FA93"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4954B4E4" w14:textId="77777777" w:rsidR="00FD5ED6" w:rsidRPr="00865277" w:rsidRDefault="00FD5ED6" w:rsidP="00A461B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1AC6059" w14:textId="77777777" w:rsidR="00FD5ED6" w:rsidRPr="00865277" w:rsidRDefault="00FD5ED6" w:rsidP="00A461BB">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FD5ED6" w:rsidRPr="00865277" w14:paraId="018BDFCE" w14:textId="77777777" w:rsidTr="003322D7">
        <w:trPr>
          <w:trHeight w:val="374"/>
        </w:trPr>
        <w:tc>
          <w:tcPr>
            <w:tcW w:w="4590" w:type="dxa"/>
          </w:tcPr>
          <w:p w14:paraId="5D861045" w14:textId="77777777" w:rsidR="00FD5ED6" w:rsidRPr="00865277" w:rsidRDefault="00FD5ED6" w:rsidP="00A461BB">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B2B186E"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3F552D58"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41B96CB3"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r>
      <w:tr w:rsidR="00D56365" w:rsidRPr="00B2139E" w14:paraId="4DCFA603" w14:textId="77777777" w:rsidTr="003322D7">
        <w:tc>
          <w:tcPr>
            <w:tcW w:w="4590" w:type="dxa"/>
          </w:tcPr>
          <w:p w14:paraId="6E158DF7" w14:textId="77777777" w:rsidR="00D56365" w:rsidRPr="00865277" w:rsidRDefault="00D56365" w:rsidP="00D56365">
            <w:pPr>
              <w:tabs>
                <w:tab w:val="left" w:pos="3090"/>
                <w:tab w:val="left" w:pos="4860"/>
              </w:tabs>
              <w:rPr>
                <w:rFonts w:ascii="Browallia New" w:hAnsi="Browallia New" w:cs="Browallia New"/>
                <w:snapToGrid w:val="0"/>
                <w:sz w:val="28"/>
                <w:szCs w:val="28"/>
                <w:lang w:val="en-GB"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cs/>
                <w:lang w:val="en-GB" w:eastAsia="th-TH"/>
              </w:rPr>
              <w:t xml:space="preserve">ณ วันที่ </w:t>
            </w:r>
            <w:r w:rsidRPr="00865277">
              <w:rPr>
                <w:rFonts w:ascii="Browallia New" w:hAnsi="Browallia New" w:cs="Browallia New"/>
                <w:snapToGrid w:val="0"/>
                <w:sz w:val="28"/>
                <w:szCs w:val="28"/>
                <w:lang w:val="en-GB" w:eastAsia="th-TH"/>
              </w:rPr>
              <w:t xml:space="preserve">1 </w:t>
            </w:r>
            <w:r>
              <w:rPr>
                <w:rFonts w:ascii="Browallia New" w:hAnsi="Browallia New" w:cs="Browallia New" w:hint="cs"/>
                <w:snapToGrid w:val="0"/>
                <w:sz w:val="28"/>
                <w:szCs w:val="28"/>
                <w:cs/>
                <w:lang w:val="en-GB" w:eastAsia="th-TH"/>
              </w:rPr>
              <w:t>พฤศจิกายน</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lang w:eastAsia="th-TH"/>
              </w:rPr>
              <w:t>2</w:t>
            </w:r>
            <w:r w:rsidRPr="00865277">
              <w:rPr>
                <w:rFonts w:ascii="Browallia New" w:hAnsi="Browallia New" w:cs="Browallia New"/>
                <w:snapToGrid w:val="0"/>
                <w:sz w:val="28"/>
                <w:szCs w:val="28"/>
                <w:lang w:eastAsia="th-TH"/>
              </w:rPr>
              <w:t>560</w:t>
            </w:r>
          </w:p>
        </w:tc>
        <w:tc>
          <w:tcPr>
            <w:tcW w:w="2007" w:type="dxa"/>
            <w:shd w:val="clear" w:color="auto" w:fill="auto"/>
            <w:vAlign w:val="bottom"/>
          </w:tcPr>
          <w:p w14:paraId="4BF43C69" w14:textId="579C7918" w:rsidR="00D56365" w:rsidRPr="00865277" w:rsidRDefault="00AE249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612,852</w:t>
            </w:r>
          </w:p>
        </w:tc>
        <w:tc>
          <w:tcPr>
            <w:tcW w:w="240" w:type="dxa"/>
          </w:tcPr>
          <w:p w14:paraId="73BE5AF0"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68B39E60" w14:textId="1C568ADC" w:rsidR="00D56365" w:rsidRPr="008D41C4" w:rsidRDefault="00C91909" w:rsidP="00D56365">
            <w:pPr>
              <w:tabs>
                <w:tab w:val="left" w:pos="3090"/>
                <w:tab w:val="left" w:pos="4860"/>
              </w:tabs>
              <w:jc w:val="right"/>
              <w:rPr>
                <w:rFonts w:ascii="Browallia New" w:hAnsi="Browallia New" w:cs="Browallia New"/>
                <w:snapToGrid w:val="0"/>
                <w:sz w:val="28"/>
                <w:szCs w:val="28"/>
                <w:lang w:eastAsia="th-TH"/>
              </w:rPr>
            </w:pPr>
            <w:r w:rsidRPr="008D41C4">
              <w:rPr>
                <w:rFonts w:ascii="Browallia New" w:hAnsi="Browallia New" w:cs="Browallia New"/>
                <w:snapToGrid w:val="0"/>
                <w:sz w:val="28"/>
                <w:szCs w:val="28"/>
                <w:lang w:eastAsia="th-TH"/>
              </w:rPr>
              <w:t>520,847</w:t>
            </w:r>
          </w:p>
        </w:tc>
      </w:tr>
      <w:tr w:rsidR="00D56365" w:rsidRPr="00B2139E" w14:paraId="63097C4E" w14:textId="77777777" w:rsidTr="003322D7">
        <w:tc>
          <w:tcPr>
            <w:tcW w:w="4590" w:type="dxa"/>
          </w:tcPr>
          <w:p w14:paraId="32209277" w14:textId="77777777" w:rsidR="00D56365" w:rsidRPr="00865277" w:rsidRDefault="00D56365" w:rsidP="00D56365">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ซื้อสินทรัพย์</w:t>
            </w:r>
          </w:p>
        </w:tc>
        <w:tc>
          <w:tcPr>
            <w:tcW w:w="2007" w:type="dxa"/>
            <w:shd w:val="clear" w:color="auto" w:fill="auto"/>
            <w:vAlign w:val="bottom"/>
          </w:tcPr>
          <w:p w14:paraId="269F9CC0" w14:textId="60D80BD4" w:rsidR="00D56365" w:rsidRPr="00907460" w:rsidRDefault="00D2196F"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49,985</w:t>
            </w:r>
          </w:p>
        </w:tc>
        <w:tc>
          <w:tcPr>
            <w:tcW w:w="240" w:type="dxa"/>
          </w:tcPr>
          <w:p w14:paraId="544D2A18" w14:textId="77777777" w:rsidR="00D56365" w:rsidRPr="00D523BE" w:rsidRDefault="00D56365" w:rsidP="00D56365">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2F54CB56" w14:textId="26E7374B" w:rsidR="00D56365" w:rsidRPr="008D41C4" w:rsidRDefault="00F5235E" w:rsidP="00D56365">
            <w:pPr>
              <w:tabs>
                <w:tab w:val="left" w:pos="360"/>
                <w:tab w:val="left" w:pos="720"/>
                <w:tab w:val="left" w:pos="1080"/>
                <w:tab w:val="left" w:pos="3090"/>
                <w:tab w:val="left" w:pos="4860"/>
              </w:tabs>
              <w:jc w:val="right"/>
              <w:rPr>
                <w:rFonts w:ascii="Browallia New" w:hAnsi="Browallia New" w:cs="Browallia New"/>
                <w:snapToGrid w:val="0"/>
                <w:sz w:val="28"/>
                <w:szCs w:val="28"/>
                <w:lang w:val="en-GB" w:eastAsia="th-TH"/>
              </w:rPr>
            </w:pPr>
            <w:r w:rsidRPr="008D41C4">
              <w:rPr>
                <w:rFonts w:ascii="Browallia New" w:hAnsi="Browallia New" w:cs="Browallia New"/>
                <w:snapToGrid w:val="0"/>
                <w:sz w:val="28"/>
                <w:szCs w:val="28"/>
                <w:lang w:eastAsia="th-TH"/>
              </w:rPr>
              <w:t>31,7</w:t>
            </w:r>
            <w:r w:rsidR="00FD2075" w:rsidRPr="008D41C4">
              <w:rPr>
                <w:rFonts w:ascii="Browallia New" w:hAnsi="Browallia New" w:cs="Browallia New"/>
                <w:snapToGrid w:val="0"/>
                <w:sz w:val="28"/>
                <w:szCs w:val="28"/>
                <w:lang w:val="en-GB" w:eastAsia="th-TH"/>
              </w:rPr>
              <w:t>3</w:t>
            </w:r>
            <w:r w:rsidR="00EA737C">
              <w:rPr>
                <w:rFonts w:ascii="Browallia New" w:hAnsi="Browallia New" w:cs="Browallia New"/>
                <w:snapToGrid w:val="0"/>
                <w:sz w:val="28"/>
                <w:szCs w:val="28"/>
                <w:lang w:val="en-GB" w:eastAsia="th-TH"/>
              </w:rPr>
              <w:t>9</w:t>
            </w:r>
          </w:p>
        </w:tc>
      </w:tr>
      <w:tr w:rsidR="00FD2075" w:rsidRPr="00B2139E" w14:paraId="63578E5B" w14:textId="77777777" w:rsidTr="003322D7">
        <w:tc>
          <w:tcPr>
            <w:tcW w:w="4590" w:type="dxa"/>
          </w:tcPr>
          <w:p w14:paraId="48E80CBB" w14:textId="2CB6BC35" w:rsidR="00FD2075" w:rsidRPr="00865277" w:rsidRDefault="00FD2075" w:rsidP="00D56365">
            <w:pPr>
              <w:tabs>
                <w:tab w:val="left" w:pos="1470"/>
              </w:tabs>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ขาย</w:t>
            </w:r>
            <w:r w:rsidRPr="00865277">
              <w:rPr>
                <w:rFonts w:ascii="Browallia New" w:hAnsi="Browallia New" w:cs="Browallia New"/>
                <w:snapToGrid w:val="0"/>
                <w:sz w:val="28"/>
                <w:szCs w:val="28"/>
                <w:cs/>
                <w:lang w:eastAsia="th-TH"/>
              </w:rPr>
              <w:t>สินทรัพย์</w:t>
            </w:r>
          </w:p>
        </w:tc>
        <w:tc>
          <w:tcPr>
            <w:tcW w:w="2007" w:type="dxa"/>
            <w:shd w:val="clear" w:color="auto" w:fill="auto"/>
            <w:vAlign w:val="bottom"/>
          </w:tcPr>
          <w:p w14:paraId="093D38C7" w14:textId="0F81BA48" w:rsidR="00FD2075" w:rsidRPr="00907460" w:rsidRDefault="00AE249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(27)</w:t>
            </w:r>
          </w:p>
        </w:tc>
        <w:tc>
          <w:tcPr>
            <w:tcW w:w="240" w:type="dxa"/>
          </w:tcPr>
          <w:p w14:paraId="0CB7F1C7" w14:textId="77777777" w:rsidR="00FD2075" w:rsidRPr="00D523BE" w:rsidRDefault="00FD2075" w:rsidP="00D56365">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07C31DB6" w14:textId="217E73AA" w:rsidR="00FD2075" w:rsidRPr="008D41C4" w:rsidRDefault="00FD2075" w:rsidP="00D56365">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sidRPr="008D41C4">
              <w:rPr>
                <w:rFonts w:ascii="Browallia New" w:hAnsi="Browallia New" w:cs="Browallia New"/>
                <w:snapToGrid w:val="0"/>
                <w:sz w:val="28"/>
                <w:szCs w:val="28"/>
                <w:lang w:eastAsia="th-TH"/>
              </w:rPr>
              <w:t>(27)</w:t>
            </w:r>
          </w:p>
        </w:tc>
      </w:tr>
      <w:tr w:rsidR="00D56365" w:rsidRPr="00B2139E" w14:paraId="322DAF48" w14:textId="77777777" w:rsidTr="003322D7">
        <w:tc>
          <w:tcPr>
            <w:tcW w:w="4590" w:type="dxa"/>
          </w:tcPr>
          <w:p w14:paraId="30BE3681" w14:textId="77777777" w:rsidR="00D56365" w:rsidRPr="00865277" w:rsidRDefault="00D56365" w:rsidP="00D56365">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ค่าเสื่อมราคาสำหรับงวด</w:t>
            </w:r>
          </w:p>
        </w:tc>
        <w:tc>
          <w:tcPr>
            <w:tcW w:w="2007" w:type="dxa"/>
            <w:shd w:val="clear" w:color="auto" w:fill="auto"/>
            <w:vAlign w:val="bottom"/>
          </w:tcPr>
          <w:p w14:paraId="0C3DB0AF" w14:textId="121699AF" w:rsidR="00D56365" w:rsidRPr="00DC7247" w:rsidRDefault="00AE249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(36,546)</w:t>
            </w:r>
          </w:p>
        </w:tc>
        <w:tc>
          <w:tcPr>
            <w:tcW w:w="240" w:type="dxa"/>
          </w:tcPr>
          <w:p w14:paraId="35AFD76E"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35E87718" w14:textId="35FBF12E" w:rsidR="00D56365" w:rsidRPr="008D41C4" w:rsidRDefault="00C91909" w:rsidP="00D56365">
            <w:pPr>
              <w:tabs>
                <w:tab w:val="left" w:pos="3090"/>
                <w:tab w:val="left" w:pos="4860"/>
              </w:tabs>
              <w:jc w:val="right"/>
              <w:rPr>
                <w:rFonts w:ascii="Browallia New" w:hAnsi="Browallia New" w:cs="Browallia New"/>
                <w:snapToGrid w:val="0"/>
                <w:sz w:val="28"/>
                <w:szCs w:val="28"/>
                <w:lang w:val="en-GB" w:eastAsia="th-TH"/>
              </w:rPr>
            </w:pPr>
            <w:r w:rsidRPr="008D41C4">
              <w:rPr>
                <w:rFonts w:ascii="Browallia New" w:hAnsi="Browallia New" w:cs="Browallia New"/>
                <w:snapToGrid w:val="0"/>
                <w:sz w:val="28"/>
                <w:szCs w:val="28"/>
                <w:lang w:val="en-GB" w:eastAsia="th-TH"/>
              </w:rPr>
              <w:t>(31,90</w:t>
            </w:r>
            <w:r w:rsidR="00EA737C">
              <w:rPr>
                <w:rFonts w:ascii="Browallia New" w:hAnsi="Browallia New" w:cs="Browallia New"/>
                <w:snapToGrid w:val="0"/>
                <w:sz w:val="28"/>
                <w:szCs w:val="28"/>
                <w:lang w:val="en-GB" w:eastAsia="th-TH"/>
              </w:rPr>
              <w:t>7</w:t>
            </w:r>
            <w:r w:rsidRPr="008D41C4">
              <w:rPr>
                <w:rFonts w:ascii="Browallia New" w:hAnsi="Browallia New" w:cs="Browallia New"/>
                <w:snapToGrid w:val="0"/>
                <w:sz w:val="28"/>
                <w:szCs w:val="28"/>
                <w:lang w:val="en-GB" w:eastAsia="th-TH"/>
              </w:rPr>
              <w:t>)</w:t>
            </w:r>
          </w:p>
        </w:tc>
      </w:tr>
      <w:tr w:rsidR="0005166B" w:rsidRPr="00B2139E" w14:paraId="10334DD4" w14:textId="77777777" w:rsidTr="003322D7">
        <w:tc>
          <w:tcPr>
            <w:tcW w:w="4590" w:type="dxa"/>
          </w:tcPr>
          <w:p w14:paraId="2E6190BD" w14:textId="4FB00AE9" w:rsidR="0005166B" w:rsidRPr="00865277" w:rsidRDefault="00156702" w:rsidP="003322D7">
            <w:pPr>
              <w:tabs>
                <w:tab w:val="left" w:pos="1470"/>
              </w:tabs>
              <w:ind w:left="252" w:hanging="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ผลต่างจากการแปลงค่างบการเงิน</w:t>
            </w:r>
            <w:r w:rsidR="00705328">
              <w:rPr>
                <w:rFonts w:ascii="Browallia New" w:hAnsi="Browallia New" w:cs="Browallia New" w:hint="cs"/>
                <w:snapToGrid w:val="0"/>
                <w:sz w:val="28"/>
                <w:szCs w:val="28"/>
                <w:cs/>
                <w:lang w:eastAsia="th-TH"/>
              </w:rPr>
              <w:t>ที่เป็นเงินตราต่างประเทศ</w:t>
            </w:r>
          </w:p>
        </w:tc>
        <w:tc>
          <w:tcPr>
            <w:tcW w:w="2007" w:type="dxa"/>
            <w:shd w:val="clear" w:color="auto" w:fill="auto"/>
            <w:vAlign w:val="bottom"/>
          </w:tcPr>
          <w:p w14:paraId="6FFA7DD8" w14:textId="3D1F43E7" w:rsidR="0005166B" w:rsidRPr="00DC7247" w:rsidRDefault="00AE249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(2,19</w:t>
            </w:r>
            <w:r w:rsidR="0054373D">
              <w:rPr>
                <w:rFonts w:ascii="Browallia New" w:hAnsi="Browallia New" w:cs="Browallia New"/>
                <w:snapToGrid w:val="0"/>
                <w:sz w:val="28"/>
                <w:szCs w:val="28"/>
                <w:lang w:eastAsia="th-TH"/>
              </w:rPr>
              <w:t>2</w:t>
            </w:r>
            <w:r>
              <w:rPr>
                <w:rFonts w:ascii="Browallia New" w:hAnsi="Browallia New" w:cs="Browallia New"/>
                <w:snapToGrid w:val="0"/>
                <w:sz w:val="28"/>
                <w:szCs w:val="28"/>
                <w:lang w:eastAsia="th-TH"/>
              </w:rPr>
              <w:t>)</w:t>
            </w:r>
          </w:p>
        </w:tc>
        <w:tc>
          <w:tcPr>
            <w:tcW w:w="240" w:type="dxa"/>
          </w:tcPr>
          <w:p w14:paraId="77BAC9D7" w14:textId="77777777" w:rsidR="0005166B" w:rsidRPr="00865277" w:rsidRDefault="0005166B"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vAlign w:val="bottom"/>
          </w:tcPr>
          <w:p w14:paraId="53DE3F68" w14:textId="276FD2C8" w:rsidR="0005166B" w:rsidRPr="008D41C4" w:rsidRDefault="00CD456F" w:rsidP="00FD0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8"/>
                <w:szCs w:val="28"/>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w:t>
            </w:r>
            <w:r w:rsidR="00C91909" w:rsidRPr="008D41C4">
              <w:rPr>
                <w:rFonts w:ascii="Browallia New" w:hAnsi="Browallia New" w:cs="Browallia New"/>
                <w:sz w:val="28"/>
                <w:szCs w:val="28"/>
              </w:rPr>
              <w:t>-</w:t>
            </w:r>
          </w:p>
        </w:tc>
      </w:tr>
      <w:tr w:rsidR="00D56365" w:rsidRPr="00B673BE" w14:paraId="1259EB05" w14:textId="77777777" w:rsidTr="003322D7">
        <w:tc>
          <w:tcPr>
            <w:tcW w:w="4590" w:type="dxa"/>
          </w:tcPr>
          <w:p w14:paraId="7F20511C" w14:textId="17192024" w:rsidR="00D56365" w:rsidRPr="00865277" w:rsidRDefault="00D56365" w:rsidP="00D56365">
            <w:pPr>
              <w:tabs>
                <w:tab w:val="left" w:pos="3090"/>
                <w:tab w:val="left" w:pos="4860"/>
              </w:tabs>
              <w:rPr>
                <w:rFonts w:ascii="Browallia New" w:hAnsi="Browallia New" w:cs="Browallia New"/>
                <w:snapToGrid w:val="0"/>
                <w:sz w:val="28"/>
                <w:szCs w:val="28"/>
                <w:lang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val="en-GB" w:eastAsia="th-TH"/>
              </w:rPr>
              <w:t xml:space="preserve"> ณ วันที่</w:t>
            </w:r>
            <w:r w:rsidRPr="00865277">
              <w:rPr>
                <w:rFonts w:ascii="Browallia New" w:hAnsi="Browallia New" w:cs="Browallia New" w:hint="cs"/>
                <w:snapToGrid w:val="0"/>
                <w:sz w:val="28"/>
                <w:szCs w:val="28"/>
                <w:cs/>
                <w:lang w:eastAsia="th-TH"/>
              </w:rPr>
              <w:t xml:space="preserve"> </w:t>
            </w:r>
            <w:r w:rsidR="003322D7">
              <w:rPr>
                <w:rFonts w:ascii="Browallia New" w:hAnsi="Browallia New" w:cs="Browallia New"/>
                <w:sz w:val="28"/>
                <w:szCs w:val="28"/>
              </w:rPr>
              <w:t xml:space="preserve">30 </w:t>
            </w:r>
            <w:r w:rsidR="003322D7">
              <w:rPr>
                <w:rFonts w:ascii="Browallia New" w:hAnsi="Browallia New" w:cs="Browallia New" w:hint="cs"/>
                <w:sz w:val="28"/>
                <w:szCs w:val="28"/>
                <w:cs/>
              </w:rPr>
              <w:t xml:space="preserve">เมษายน </w:t>
            </w:r>
            <w:r w:rsidR="003322D7">
              <w:rPr>
                <w:rFonts w:ascii="Browallia New" w:hAnsi="Browallia New" w:cs="Browallia New"/>
                <w:sz w:val="28"/>
                <w:szCs w:val="28"/>
              </w:rPr>
              <w:t>2561</w:t>
            </w:r>
          </w:p>
        </w:tc>
        <w:tc>
          <w:tcPr>
            <w:tcW w:w="2007" w:type="dxa"/>
            <w:tcBorders>
              <w:top w:val="single" w:sz="4" w:space="0" w:color="auto"/>
              <w:bottom w:val="single" w:sz="12" w:space="0" w:color="auto"/>
            </w:tcBorders>
            <w:shd w:val="clear" w:color="auto" w:fill="auto"/>
          </w:tcPr>
          <w:p w14:paraId="15D4A75B" w14:textId="7905B489" w:rsidR="00D56365" w:rsidRPr="00DC7247" w:rsidRDefault="00AE2492" w:rsidP="00D56365">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w:t>
            </w:r>
            <w:r w:rsidR="00D2196F">
              <w:rPr>
                <w:rFonts w:ascii="Browallia New" w:hAnsi="Browallia New" w:cs="Browallia New"/>
                <w:snapToGrid w:val="0"/>
                <w:sz w:val="28"/>
                <w:szCs w:val="28"/>
                <w:lang w:eastAsia="th-TH"/>
              </w:rPr>
              <w:t>2</w:t>
            </w:r>
            <w:r>
              <w:rPr>
                <w:rFonts w:ascii="Browallia New" w:hAnsi="Browallia New" w:cs="Browallia New"/>
                <w:snapToGrid w:val="0"/>
                <w:sz w:val="28"/>
                <w:szCs w:val="28"/>
                <w:lang w:eastAsia="th-TH"/>
              </w:rPr>
              <w:t>4,</w:t>
            </w:r>
            <w:r w:rsidR="00D2196F">
              <w:rPr>
                <w:rFonts w:ascii="Browallia New" w:hAnsi="Browallia New" w:cs="Browallia New"/>
                <w:snapToGrid w:val="0"/>
                <w:sz w:val="28"/>
                <w:szCs w:val="28"/>
                <w:lang w:eastAsia="th-TH"/>
              </w:rPr>
              <w:t>072</w:t>
            </w:r>
          </w:p>
        </w:tc>
        <w:tc>
          <w:tcPr>
            <w:tcW w:w="240" w:type="dxa"/>
          </w:tcPr>
          <w:p w14:paraId="1A2519D0" w14:textId="77777777" w:rsidR="00D56365" w:rsidRPr="00865277" w:rsidRDefault="00D56365" w:rsidP="00D56365">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C5C0C8B" w14:textId="1C325586" w:rsidR="00D56365" w:rsidRPr="008D41C4" w:rsidRDefault="00C91909" w:rsidP="00D56365">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sidRPr="008D41C4">
              <w:rPr>
                <w:rFonts w:ascii="Browallia New" w:hAnsi="Browallia New" w:cs="Browallia New"/>
                <w:snapToGrid w:val="0"/>
                <w:sz w:val="28"/>
                <w:szCs w:val="28"/>
                <w:lang w:eastAsia="th-TH"/>
              </w:rPr>
              <w:t>520,65</w:t>
            </w:r>
            <w:r w:rsidR="00FD2075" w:rsidRPr="008D41C4">
              <w:rPr>
                <w:rFonts w:ascii="Browallia New" w:hAnsi="Browallia New" w:cs="Browallia New"/>
                <w:snapToGrid w:val="0"/>
                <w:sz w:val="28"/>
                <w:szCs w:val="28"/>
                <w:lang w:eastAsia="th-TH"/>
              </w:rPr>
              <w:t>2</w:t>
            </w:r>
          </w:p>
        </w:tc>
      </w:tr>
    </w:tbl>
    <w:p w14:paraId="7E03A44A" w14:textId="5EC4F345" w:rsidR="00FD5ED6" w:rsidRDefault="00FD5ED6"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63BD4477" w:rsidR="00B2321E" w:rsidRPr="00E2748A" w:rsidRDefault="00E2748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en-GB"/>
        </w:rPr>
        <w:t>ที่ดิน สิ่งปลูกสร้าง และเครื่องจักรของ</w:t>
      </w:r>
      <w:r w:rsidR="00221FF9">
        <w:rPr>
          <w:rFonts w:ascii="Browallia New" w:hAnsi="Browallia New" w:cs="Browallia New" w:hint="cs"/>
          <w:sz w:val="28"/>
          <w:szCs w:val="28"/>
          <w:cs/>
          <w:lang w:val="en-GB"/>
        </w:rPr>
        <w:t>กลุ่ม</w:t>
      </w:r>
      <w:r>
        <w:rPr>
          <w:rFonts w:ascii="Browallia New" w:hAnsi="Browallia New" w:cs="Browallia New" w:hint="cs"/>
          <w:sz w:val="28"/>
          <w:szCs w:val="28"/>
          <w:cs/>
          <w:lang w:val="en-GB"/>
        </w:rPr>
        <w:t xml:space="preserve">บริษัท บางส่วนได้นำไปจำนองค้ำประกันเงินกู้ยืมจากสถาบันการเงินของบริษัท ตามหมายเหตุประกอบงบการเงินข้อ </w:t>
      </w:r>
      <w:r>
        <w:rPr>
          <w:rFonts w:ascii="Browallia New" w:hAnsi="Browallia New" w:cs="Browallia New"/>
          <w:sz w:val="28"/>
          <w:szCs w:val="28"/>
        </w:rPr>
        <w:t>10</w:t>
      </w:r>
    </w:p>
    <w:p w14:paraId="3BE0D2BC" w14:textId="3B015A2D"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1D9B9D0D" w:rsidR="00FD5ED6" w:rsidRPr="00FD5ED6" w:rsidRDefault="00FD5ED6" w:rsidP="003322D7">
      <w:pPr>
        <w:pStyle w:val="ListParagraph"/>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14"/>
        <w:jc w:val="thaiDistribute"/>
        <w:rPr>
          <w:rFonts w:ascii="Browallia New" w:hAnsi="Browallia New" w:cs="Browallia New"/>
          <w:sz w:val="28"/>
          <w:szCs w:val="28"/>
          <w:u w:val="single"/>
        </w:rPr>
      </w:pPr>
      <w:r w:rsidRPr="00FD5ED6">
        <w:rPr>
          <w:rFonts w:ascii="Browallia New" w:hAnsi="Browallia New" w:cs="Browallia New"/>
          <w:sz w:val="28"/>
          <w:szCs w:val="28"/>
          <w:u w:val="single"/>
          <w:cs/>
        </w:rPr>
        <w:t>วงเงินสินเชื่อ</w:t>
      </w:r>
    </w:p>
    <w:p w14:paraId="37502D49"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19E616E3" w14:textId="70E3912A" w:rsidR="00FD5ED6" w:rsidRPr="00FD5ED6" w:rsidRDefault="001A31FE" w:rsidP="0033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432" w:right="18" w:hanging="432"/>
        <w:jc w:val="thaiDistribute"/>
        <w:outlineLvl w:val="0"/>
        <w:rPr>
          <w:rFonts w:ascii="Browallia New" w:hAnsi="Browallia New" w:cs="Browallia New"/>
          <w:sz w:val="28"/>
          <w:szCs w:val="28"/>
        </w:rPr>
      </w:pPr>
      <w:r>
        <w:rPr>
          <w:rFonts w:ascii="Browallia New" w:hAnsi="Browallia New" w:cs="Browallia New"/>
          <w:sz w:val="28"/>
          <w:szCs w:val="28"/>
        </w:rPr>
        <w:tab/>
      </w:r>
      <w:r w:rsidR="00FD5ED6" w:rsidRPr="00FD5ED6">
        <w:rPr>
          <w:rFonts w:ascii="Browallia New" w:hAnsi="Browallia New" w:cs="Browallia New"/>
          <w:sz w:val="28"/>
          <w:szCs w:val="28"/>
          <w:cs/>
        </w:rPr>
        <w:t xml:space="preserve">ณ วันที่ </w:t>
      </w:r>
      <w:r w:rsidR="003322D7">
        <w:rPr>
          <w:rFonts w:ascii="Browallia New" w:hAnsi="Browallia New" w:cs="Browallia New"/>
          <w:sz w:val="28"/>
          <w:szCs w:val="28"/>
        </w:rPr>
        <w:t xml:space="preserve">30 </w:t>
      </w:r>
      <w:r w:rsidR="003322D7">
        <w:rPr>
          <w:rFonts w:ascii="Browallia New" w:hAnsi="Browallia New" w:cs="Browallia New" w:hint="cs"/>
          <w:sz w:val="28"/>
          <w:szCs w:val="28"/>
          <w:cs/>
        </w:rPr>
        <w:t xml:space="preserve">เมษายน </w:t>
      </w:r>
      <w:r w:rsidR="003322D7">
        <w:rPr>
          <w:rFonts w:ascii="Browallia New" w:hAnsi="Browallia New" w:cs="Browallia New"/>
          <w:sz w:val="28"/>
          <w:szCs w:val="28"/>
        </w:rPr>
        <w:t>2561</w:t>
      </w:r>
      <w:r w:rsidR="00FD5ED6" w:rsidRPr="00FD5ED6">
        <w:rPr>
          <w:rFonts w:ascii="Browallia New" w:hAnsi="Browallia New" w:cs="Browallia New"/>
          <w:sz w:val="28"/>
          <w:szCs w:val="28"/>
          <w:cs/>
        </w:rPr>
        <w:t xml:space="preserve"> กลุ่มบริษัท</w:t>
      </w:r>
      <w:r w:rsidR="003717BB">
        <w:rPr>
          <w:rFonts w:ascii="Browallia New" w:hAnsi="Browallia New" w:cs="Browallia New" w:hint="cs"/>
          <w:sz w:val="28"/>
          <w:szCs w:val="28"/>
          <w:cs/>
        </w:rPr>
        <w:t>มี</w:t>
      </w:r>
      <w:r w:rsidR="00FD5ED6" w:rsidRPr="00FD5ED6">
        <w:rPr>
          <w:rFonts w:ascii="Browallia New" w:hAnsi="Browallia New" w:cs="Browallia New"/>
          <w:sz w:val="28"/>
          <w:szCs w:val="28"/>
          <w:cs/>
        </w:rPr>
        <w:t>สัญญากับสถาบันการเงินในประเทศบางแห่งสำหรับวงเงินสินเชื่อ ดังต่อไปนี้</w:t>
      </w:r>
    </w:p>
    <w:p w14:paraId="2B08B7AA"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rPr>
      </w:pPr>
    </w:p>
    <w:tbl>
      <w:tblPr>
        <w:tblW w:w="9090" w:type="dxa"/>
        <w:tblInd w:w="360" w:type="dxa"/>
        <w:tblLayout w:type="fixed"/>
        <w:tblLook w:val="0000" w:firstRow="0" w:lastRow="0" w:firstColumn="0" w:lastColumn="0" w:noHBand="0" w:noVBand="0"/>
      </w:tblPr>
      <w:tblGrid>
        <w:gridCol w:w="4048"/>
        <w:gridCol w:w="1559"/>
        <w:gridCol w:w="246"/>
        <w:gridCol w:w="1703"/>
        <w:gridCol w:w="270"/>
        <w:gridCol w:w="1264"/>
      </w:tblGrid>
      <w:tr w:rsidR="00004EB2" w:rsidRPr="00FD5ED6" w14:paraId="760763F7" w14:textId="77777777" w:rsidTr="000D52FE">
        <w:tc>
          <w:tcPr>
            <w:tcW w:w="4048" w:type="dxa"/>
          </w:tcPr>
          <w:p w14:paraId="087ACD40"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Pr>
          <w:p w14:paraId="6A20D794" w14:textId="77777777" w:rsidR="00004EB2" w:rsidRPr="00FD5ED6" w:rsidRDefault="00004EB2" w:rsidP="00FD5ED6">
            <w:pPr>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พันโครน</w:t>
            </w:r>
          </w:p>
        </w:tc>
        <w:tc>
          <w:tcPr>
            <w:tcW w:w="246" w:type="dxa"/>
          </w:tcPr>
          <w:p w14:paraId="79B3B5DB" w14:textId="29F8B19B"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703" w:type="dxa"/>
          </w:tcPr>
          <w:p w14:paraId="7E54807A" w14:textId="44C249B2" w:rsidR="00004EB2" w:rsidRPr="00FD5ED6" w:rsidRDefault="00004EB2"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พันเหรียญดอลลาร์</w:t>
            </w:r>
          </w:p>
        </w:tc>
        <w:tc>
          <w:tcPr>
            <w:tcW w:w="270" w:type="dxa"/>
          </w:tcPr>
          <w:p w14:paraId="08FB45F9" w14:textId="15E7D3C4"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264" w:type="dxa"/>
          </w:tcPr>
          <w:p w14:paraId="2AB828F1"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r>
      <w:tr w:rsidR="00FD5ED6" w:rsidRPr="00FD5ED6" w14:paraId="2CBAACA5" w14:textId="77777777" w:rsidTr="000D52FE">
        <w:tc>
          <w:tcPr>
            <w:tcW w:w="4048" w:type="dxa"/>
          </w:tcPr>
          <w:p w14:paraId="1492E0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Borders>
              <w:bottom w:val="single" w:sz="4" w:space="0" w:color="auto"/>
            </w:tcBorders>
          </w:tcPr>
          <w:p w14:paraId="61B50268" w14:textId="77777777" w:rsidR="00FD5ED6" w:rsidRPr="00FD5ED6" w:rsidRDefault="00FD5ED6" w:rsidP="00FD5ED6">
            <w:pPr>
              <w:spacing w:line="240" w:lineRule="auto"/>
              <w:ind w:hanging="108"/>
              <w:jc w:val="center"/>
              <w:rPr>
                <w:rFonts w:ascii="Browallia New" w:hAnsi="Browallia New" w:cs="Browallia New"/>
                <w:sz w:val="28"/>
                <w:szCs w:val="28"/>
                <w:cs/>
              </w:rPr>
            </w:pPr>
            <w:r w:rsidRPr="00FD5ED6">
              <w:rPr>
                <w:rFonts w:ascii="Browallia New" w:hAnsi="Browallia New" w:cs="Browallia New"/>
                <w:sz w:val="28"/>
                <w:szCs w:val="28"/>
                <w:cs/>
              </w:rPr>
              <w:t>สวีเดน</w:t>
            </w:r>
          </w:p>
        </w:tc>
        <w:tc>
          <w:tcPr>
            <w:tcW w:w="246" w:type="dxa"/>
          </w:tcPr>
          <w:p w14:paraId="782A2E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03" w:type="dxa"/>
            <w:tcBorders>
              <w:bottom w:val="single" w:sz="4" w:space="0" w:color="auto"/>
            </w:tcBorders>
          </w:tcPr>
          <w:p w14:paraId="0540A24A" w14:textId="77777777" w:rsidR="00FD5ED6" w:rsidRPr="00FD5ED6" w:rsidRDefault="00FD5ED6"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สหรัฐอเมริกา</w:t>
            </w:r>
          </w:p>
        </w:tc>
        <w:tc>
          <w:tcPr>
            <w:tcW w:w="270" w:type="dxa"/>
          </w:tcPr>
          <w:p w14:paraId="1B9EACE7"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Borders>
              <w:bottom w:val="single" w:sz="4" w:space="0" w:color="auto"/>
            </w:tcBorders>
          </w:tcPr>
          <w:p w14:paraId="315BE05A" w14:textId="0D2AAC89" w:rsidR="00FD5ED6" w:rsidRPr="00FD5ED6" w:rsidRDefault="00FD5ED6" w:rsidP="00004EB2">
            <w:pPr>
              <w:tabs>
                <w:tab w:val="center" w:pos="504"/>
              </w:tabs>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พันบาท</w:t>
            </w:r>
          </w:p>
        </w:tc>
      </w:tr>
      <w:tr w:rsidR="00DD7867" w:rsidRPr="00FD5ED6" w14:paraId="2E2E7830" w14:textId="77777777" w:rsidTr="000D52FE">
        <w:tc>
          <w:tcPr>
            <w:tcW w:w="4048" w:type="dxa"/>
          </w:tcPr>
          <w:p w14:paraId="29FB8900"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p>
        </w:tc>
        <w:tc>
          <w:tcPr>
            <w:tcW w:w="1559" w:type="dxa"/>
            <w:tcBorders>
              <w:top w:val="single" w:sz="4" w:space="0" w:color="auto"/>
            </w:tcBorders>
          </w:tcPr>
          <w:p w14:paraId="31C38B82" w14:textId="77777777" w:rsidR="00DD7867" w:rsidRPr="00FD5ED6" w:rsidRDefault="00DD7867" w:rsidP="00FD5ED6">
            <w:pPr>
              <w:pStyle w:val="BodyText3"/>
              <w:tabs>
                <w:tab w:val="left" w:pos="1451"/>
              </w:tabs>
              <w:ind w:right="-175"/>
              <w:jc w:val="center"/>
              <w:rPr>
                <w:rFonts w:ascii="Browallia New" w:hAnsi="Browallia New" w:cs="Browallia New"/>
                <w:sz w:val="28"/>
                <w:szCs w:val="28"/>
                <w:highlight w:val="yellow"/>
              </w:rPr>
            </w:pPr>
          </w:p>
        </w:tc>
        <w:tc>
          <w:tcPr>
            <w:tcW w:w="246" w:type="dxa"/>
          </w:tcPr>
          <w:p w14:paraId="35CBD125"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703" w:type="dxa"/>
            <w:tcBorders>
              <w:top w:val="single" w:sz="4" w:space="0" w:color="auto"/>
            </w:tcBorders>
          </w:tcPr>
          <w:p w14:paraId="672346E4" w14:textId="77777777" w:rsidR="00DD7867" w:rsidRPr="00FD5ED6" w:rsidRDefault="00DD7867" w:rsidP="00004EB2">
            <w:pPr>
              <w:pStyle w:val="BodyText3"/>
              <w:tabs>
                <w:tab w:val="left" w:pos="1451"/>
              </w:tabs>
              <w:ind w:right="-18"/>
              <w:jc w:val="center"/>
              <w:rPr>
                <w:rFonts w:ascii="Browallia New" w:hAnsi="Browallia New" w:cs="Browallia New"/>
                <w:sz w:val="28"/>
                <w:szCs w:val="28"/>
                <w:highlight w:val="yellow"/>
              </w:rPr>
            </w:pPr>
          </w:p>
        </w:tc>
        <w:tc>
          <w:tcPr>
            <w:tcW w:w="270" w:type="dxa"/>
          </w:tcPr>
          <w:p w14:paraId="4F63797C"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264" w:type="dxa"/>
            <w:tcBorders>
              <w:top w:val="single" w:sz="4" w:space="0" w:color="auto"/>
            </w:tcBorders>
          </w:tcPr>
          <w:p w14:paraId="36387006" w14:textId="77777777" w:rsidR="00DD7867" w:rsidRPr="00FD5ED6" w:rsidRDefault="00DD7867" w:rsidP="00FD5ED6">
            <w:pPr>
              <w:pStyle w:val="BodyText3"/>
              <w:ind w:right="113"/>
              <w:jc w:val="right"/>
              <w:rPr>
                <w:rFonts w:ascii="Browallia New" w:hAnsi="Browallia New" w:cs="Browallia New"/>
                <w:sz w:val="28"/>
                <w:szCs w:val="28"/>
                <w:highlight w:val="yellow"/>
              </w:rPr>
            </w:pPr>
          </w:p>
        </w:tc>
      </w:tr>
      <w:tr w:rsidR="0063633D" w:rsidRPr="00FD5ED6" w14:paraId="250043CC" w14:textId="77777777" w:rsidTr="000D52FE">
        <w:tc>
          <w:tcPr>
            <w:tcW w:w="4048" w:type="dxa"/>
          </w:tcPr>
          <w:p w14:paraId="107E0884" w14:textId="77777777" w:rsidR="0063633D" w:rsidRPr="00FD5ED6"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เงินกู้ยืมระยะยาว</w:t>
            </w:r>
          </w:p>
        </w:tc>
        <w:tc>
          <w:tcPr>
            <w:tcW w:w="1559" w:type="dxa"/>
          </w:tcPr>
          <w:p w14:paraId="4E1969DF" w14:textId="2C0148EB" w:rsidR="0063633D" w:rsidRPr="0024461C" w:rsidRDefault="0063633D" w:rsidP="0063633D">
            <w:pPr>
              <w:pStyle w:val="BodyText3"/>
              <w:tabs>
                <w:tab w:val="left" w:pos="1290"/>
              </w:tabs>
              <w:ind w:right="-18"/>
              <w:jc w:val="center"/>
              <w:rPr>
                <w:rFonts w:ascii="Browallia New" w:hAnsi="Browallia New" w:cs="Browallia New"/>
                <w:sz w:val="28"/>
                <w:szCs w:val="28"/>
                <w:highlight w:val="cyan"/>
                <w:lang w:val="en-GB"/>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3FFF7983" w14:textId="77777777" w:rsidR="0063633D" w:rsidRPr="0070059C"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Pr>
          <w:p w14:paraId="46E566D7" w14:textId="068AD301" w:rsidR="0063633D" w:rsidRPr="008D41C4" w:rsidRDefault="0063633D" w:rsidP="0063633D">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70" w:type="dxa"/>
          </w:tcPr>
          <w:p w14:paraId="69A70E2F" w14:textId="77777777" w:rsidR="0063633D" w:rsidRPr="008D41C4"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Pr>
          <w:p w14:paraId="48D8173C" w14:textId="30B7CFF9" w:rsidR="0063633D" w:rsidRPr="00E53AAD" w:rsidRDefault="0063633D" w:rsidP="0063633D">
            <w:pPr>
              <w:pStyle w:val="BodyText3"/>
              <w:ind w:right="-12"/>
              <w:jc w:val="right"/>
              <w:rPr>
                <w:rFonts w:ascii="Browallia New" w:hAnsi="Browallia New" w:cs="Browallia New"/>
                <w:sz w:val="28"/>
                <w:szCs w:val="28"/>
              </w:rPr>
            </w:pPr>
            <w:r w:rsidRPr="00E53AAD">
              <w:rPr>
                <w:rFonts w:ascii="Browallia New" w:hAnsi="Browallia New" w:cs="Browallia New"/>
                <w:sz w:val="28"/>
                <w:szCs w:val="28"/>
              </w:rPr>
              <w:t>3</w:t>
            </w:r>
            <w:r w:rsidR="00E53AAD" w:rsidRPr="00E53AAD">
              <w:rPr>
                <w:rFonts w:ascii="Browallia New" w:hAnsi="Browallia New" w:cs="Browallia New"/>
                <w:sz w:val="28"/>
                <w:szCs w:val="28"/>
              </w:rPr>
              <w:t>6</w:t>
            </w:r>
            <w:r w:rsidRPr="00E53AAD">
              <w:rPr>
                <w:rFonts w:ascii="Browallia New" w:hAnsi="Browallia New" w:cs="Browallia New"/>
                <w:sz w:val="28"/>
                <w:szCs w:val="28"/>
              </w:rPr>
              <w:t>0,000</w:t>
            </w:r>
          </w:p>
        </w:tc>
      </w:tr>
      <w:tr w:rsidR="005C3833" w:rsidRPr="00FD5ED6" w14:paraId="041A512C" w14:textId="77777777" w:rsidTr="000D52FE">
        <w:tc>
          <w:tcPr>
            <w:tcW w:w="4048" w:type="dxa"/>
          </w:tcPr>
          <w:p w14:paraId="1635AB46" w14:textId="77777777" w:rsidR="005C3833" w:rsidRPr="00FD5ED6"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559" w:type="dxa"/>
          </w:tcPr>
          <w:p w14:paraId="23F85ED1" w14:textId="79A74D02" w:rsidR="005C3833" w:rsidRPr="005C3833" w:rsidRDefault="0063633D" w:rsidP="0063633D">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6,625</w:t>
            </w:r>
          </w:p>
        </w:tc>
        <w:tc>
          <w:tcPr>
            <w:tcW w:w="246" w:type="dxa"/>
          </w:tcPr>
          <w:p w14:paraId="0A5A4F39" w14:textId="77777777" w:rsidR="005C3833" w:rsidRPr="0070059C"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Pr>
          <w:p w14:paraId="459DE246" w14:textId="64840D66" w:rsidR="005C3833" w:rsidRPr="008D41C4" w:rsidRDefault="005C3833" w:rsidP="005C3833">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70" w:type="dxa"/>
          </w:tcPr>
          <w:p w14:paraId="54FE637B" w14:textId="77777777" w:rsidR="005C3833" w:rsidRPr="008D41C4"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E3B4D89" w14:textId="517E97A1" w:rsidR="005C3833" w:rsidRPr="00E53AAD" w:rsidRDefault="005C3833" w:rsidP="005C3833">
            <w:pPr>
              <w:pStyle w:val="BodyText3"/>
              <w:ind w:right="-12"/>
              <w:jc w:val="right"/>
              <w:rPr>
                <w:rFonts w:ascii="Browallia New" w:hAnsi="Browallia New" w:cs="Browallia New"/>
                <w:sz w:val="28"/>
                <w:szCs w:val="28"/>
              </w:rPr>
            </w:pPr>
            <w:r w:rsidRPr="00E53AAD">
              <w:rPr>
                <w:rFonts w:ascii="Browallia New" w:hAnsi="Browallia New" w:cs="Browallia New"/>
                <w:sz w:val="28"/>
                <w:szCs w:val="28"/>
              </w:rPr>
              <w:t>2</w:t>
            </w:r>
            <w:r w:rsidR="00E53AAD" w:rsidRPr="00E53AAD">
              <w:rPr>
                <w:rFonts w:ascii="Browallia New" w:hAnsi="Browallia New" w:cs="Browallia New"/>
                <w:sz w:val="28"/>
                <w:szCs w:val="28"/>
              </w:rPr>
              <w:t>6</w:t>
            </w:r>
            <w:r w:rsidRPr="00E53AAD">
              <w:rPr>
                <w:rFonts w:ascii="Browallia New" w:hAnsi="Browallia New" w:cs="Browallia New"/>
                <w:sz w:val="28"/>
                <w:szCs w:val="28"/>
              </w:rPr>
              <w:t>2,000</w:t>
            </w:r>
          </w:p>
        </w:tc>
      </w:tr>
      <w:tr w:rsidR="005C3833" w:rsidRPr="00FD5ED6" w14:paraId="22F492EB" w14:textId="77777777" w:rsidTr="000D52FE">
        <w:tc>
          <w:tcPr>
            <w:tcW w:w="4048" w:type="dxa"/>
          </w:tcPr>
          <w:p w14:paraId="00A8B4A5" w14:textId="77777777" w:rsidR="005C3833" w:rsidRPr="00FD5ED6"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559" w:type="dxa"/>
          </w:tcPr>
          <w:p w14:paraId="6326BF22" w14:textId="48DB4A99" w:rsidR="005C3833" w:rsidRPr="005C3833" w:rsidRDefault="0063633D" w:rsidP="0063633D">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8,000</w:t>
            </w:r>
          </w:p>
        </w:tc>
        <w:tc>
          <w:tcPr>
            <w:tcW w:w="246" w:type="dxa"/>
          </w:tcPr>
          <w:p w14:paraId="607F6719" w14:textId="77777777" w:rsidR="005C3833" w:rsidRPr="0070059C"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Pr>
          <w:p w14:paraId="12A31708" w14:textId="026DE65E" w:rsidR="005C3833" w:rsidRPr="008D41C4" w:rsidRDefault="005C3833" w:rsidP="005C3833">
            <w:pPr>
              <w:pStyle w:val="BodyText3"/>
              <w:tabs>
                <w:tab w:val="left" w:pos="1290"/>
              </w:tabs>
              <w:ind w:right="-18"/>
              <w:jc w:val="right"/>
              <w:rPr>
                <w:rFonts w:ascii="Browallia New" w:hAnsi="Browallia New" w:cs="Browallia New"/>
                <w:sz w:val="28"/>
                <w:szCs w:val="28"/>
              </w:rPr>
            </w:pPr>
            <w:r w:rsidRPr="008D41C4">
              <w:rPr>
                <w:rFonts w:ascii="Browallia New" w:hAnsi="Browallia New" w:cs="Browallia New"/>
                <w:sz w:val="28"/>
                <w:szCs w:val="28"/>
              </w:rPr>
              <w:t>7,075</w:t>
            </w:r>
          </w:p>
        </w:tc>
        <w:tc>
          <w:tcPr>
            <w:tcW w:w="270" w:type="dxa"/>
          </w:tcPr>
          <w:p w14:paraId="15B7456E" w14:textId="77777777" w:rsidR="005C3833" w:rsidRPr="008D41C4"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2EF574A" w14:textId="64D12492" w:rsidR="005C3833" w:rsidRPr="00E53AAD" w:rsidRDefault="005C3833" w:rsidP="005C3833">
            <w:pPr>
              <w:pStyle w:val="BodyText3"/>
              <w:ind w:right="-12"/>
              <w:jc w:val="right"/>
              <w:rPr>
                <w:rFonts w:ascii="Browallia New" w:hAnsi="Browallia New" w:cs="Browallia New"/>
                <w:sz w:val="28"/>
                <w:szCs w:val="28"/>
              </w:rPr>
            </w:pPr>
            <w:r w:rsidRPr="00E53AAD">
              <w:rPr>
                <w:rFonts w:ascii="Browallia New" w:hAnsi="Browallia New" w:cs="Browallia New"/>
                <w:sz w:val="28"/>
                <w:szCs w:val="28"/>
              </w:rPr>
              <w:t>70,000</w:t>
            </w:r>
          </w:p>
        </w:tc>
      </w:tr>
      <w:tr w:rsidR="0063633D" w:rsidRPr="00FD5ED6" w14:paraId="527E9333" w14:textId="77777777" w:rsidTr="000D52FE">
        <w:tc>
          <w:tcPr>
            <w:tcW w:w="4048" w:type="dxa"/>
          </w:tcPr>
          <w:p w14:paraId="1BB4FD77" w14:textId="77777777" w:rsidR="0063633D" w:rsidRPr="00FD5ED6"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สัญญาแลกเปลี่ยนเงินตราต่างประเทศล่วงหน้า</w:t>
            </w:r>
          </w:p>
        </w:tc>
        <w:tc>
          <w:tcPr>
            <w:tcW w:w="1559" w:type="dxa"/>
          </w:tcPr>
          <w:p w14:paraId="096C8BA3" w14:textId="48572E32" w:rsidR="0063633D" w:rsidRPr="0070059C" w:rsidRDefault="0063633D" w:rsidP="0063633D">
            <w:pPr>
              <w:pStyle w:val="BodyText3"/>
              <w:tabs>
                <w:tab w:val="left" w:pos="1290"/>
              </w:tabs>
              <w:ind w:right="-18"/>
              <w:jc w:val="center"/>
              <w:rPr>
                <w:rFonts w:ascii="Browallia New" w:hAnsi="Browallia New" w:cs="Browallia New"/>
                <w:sz w:val="28"/>
                <w:szCs w:val="28"/>
                <w:highlight w:val="cyan"/>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243591AE" w14:textId="77777777" w:rsidR="0063633D" w:rsidRPr="0070059C"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Pr>
          <w:p w14:paraId="36229328" w14:textId="3DB4F21F" w:rsidR="0063633D" w:rsidRPr="008D41C4" w:rsidRDefault="0063633D" w:rsidP="0063633D">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w:t>
            </w:r>
          </w:p>
        </w:tc>
        <w:tc>
          <w:tcPr>
            <w:tcW w:w="270" w:type="dxa"/>
          </w:tcPr>
          <w:p w14:paraId="6774424A" w14:textId="77777777" w:rsidR="0063633D" w:rsidRPr="008D41C4"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72200C23" w14:textId="3D22CAC4" w:rsidR="0063633D" w:rsidRPr="00E53AAD" w:rsidRDefault="0063633D" w:rsidP="0063633D">
            <w:pPr>
              <w:pStyle w:val="BodyText3"/>
              <w:ind w:right="-12"/>
              <w:jc w:val="right"/>
              <w:rPr>
                <w:rFonts w:ascii="Browallia New" w:hAnsi="Browallia New" w:cs="Browallia New"/>
                <w:sz w:val="28"/>
                <w:szCs w:val="28"/>
              </w:rPr>
            </w:pPr>
            <w:r w:rsidRPr="00E53AAD">
              <w:rPr>
                <w:rFonts w:ascii="Browallia New" w:hAnsi="Browallia New" w:cs="Browallia New"/>
                <w:sz w:val="28"/>
                <w:szCs w:val="28"/>
              </w:rPr>
              <w:t>20,000</w:t>
            </w:r>
          </w:p>
        </w:tc>
      </w:tr>
      <w:tr w:rsidR="0063633D" w:rsidRPr="00FD5ED6" w14:paraId="1552D49B" w14:textId="77777777" w:rsidTr="000D52FE">
        <w:tc>
          <w:tcPr>
            <w:tcW w:w="4048" w:type="dxa"/>
          </w:tcPr>
          <w:p w14:paraId="5CE1E85D" w14:textId="77777777" w:rsidR="0063633D" w:rsidRPr="00FD5ED6"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หนังสือค้ำประกัน</w:t>
            </w:r>
          </w:p>
        </w:tc>
        <w:tc>
          <w:tcPr>
            <w:tcW w:w="1559" w:type="dxa"/>
            <w:tcBorders>
              <w:bottom w:val="single" w:sz="4" w:space="0" w:color="auto"/>
            </w:tcBorders>
          </w:tcPr>
          <w:p w14:paraId="619C13A5" w14:textId="5394114D" w:rsidR="0063633D" w:rsidRPr="0070059C" w:rsidRDefault="0063633D" w:rsidP="0063633D">
            <w:pPr>
              <w:pStyle w:val="BodyText3"/>
              <w:tabs>
                <w:tab w:val="left" w:pos="1290"/>
              </w:tabs>
              <w:ind w:right="-18"/>
              <w:jc w:val="center"/>
              <w:rPr>
                <w:rFonts w:ascii="Browallia New" w:hAnsi="Browallia New" w:cs="Browallia New"/>
                <w:sz w:val="28"/>
                <w:szCs w:val="28"/>
                <w:highlight w:val="cyan"/>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3BAA954E" w14:textId="77777777" w:rsidR="0063633D" w:rsidRPr="0070059C"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Borders>
              <w:bottom w:val="single" w:sz="4" w:space="0" w:color="auto"/>
            </w:tcBorders>
          </w:tcPr>
          <w:p w14:paraId="1A2EAE8D" w14:textId="222CCEAB" w:rsidR="0063633D" w:rsidRPr="008D41C4" w:rsidRDefault="0063633D" w:rsidP="0063633D">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sidR="00F04739">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70" w:type="dxa"/>
          </w:tcPr>
          <w:p w14:paraId="0BEB0934" w14:textId="77777777" w:rsidR="0063633D" w:rsidRPr="008D41C4" w:rsidRDefault="0063633D" w:rsidP="00636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bottom w:val="single" w:sz="4" w:space="0" w:color="auto"/>
            </w:tcBorders>
          </w:tcPr>
          <w:p w14:paraId="52CCC949" w14:textId="5E8AAEA3" w:rsidR="0063633D" w:rsidRPr="00E53AAD" w:rsidRDefault="0063633D" w:rsidP="0063633D">
            <w:pPr>
              <w:pStyle w:val="BodyText3"/>
              <w:ind w:right="-12"/>
              <w:jc w:val="right"/>
              <w:rPr>
                <w:rFonts w:ascii="Browallia New" w:hAnsi="Browallia New" w:cs="Browallia New"/>
                <w:sz w:val="28"/>
                <w:szCs w:val="28"/>
                <w:cs/>
              </w:rPr>
            </w:pPr>
            <w:r w:rsidRPr="00E53AAD">
              <w:rPr>
                <w:rFonts w:ascii="Browallia New" w:hAnsi="Browallia New" w:cs="Browallia New"/>
                <w:sz w:val="28"/>
                <w:szCs w:val="28"/>
              </w:rPr>
              <w:t>11,500</w:t>
            </w:r>
          </w:p>
        </w:tc>
      </w:tr>
      <w:tr w:rsidR="005C3833" w:rsidRPr="00FD5ED6" w14:paraId="1801DC93" w14:textId="77777777" w:rsidTr="000D52FE">
        <w:tc>
          <w:tcPr>
            <w:tcW w:w="4048" w:type="dxa"/>
          </w:tcPr>
          <w:p w14:paraId="25B3050B" w14:textId="77777777" w:rsidR="005C3833" w:rsidRPr="00FD5ED6"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D5ED6">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5FD53C74" w14:textId="16D60682" w:rsidR="005C3833" w:rsidRPr="005C3833" w:rsidRDefault="0063633D" w:rsidP="0063633D">
            <w:pPr>
              <w:pStyle w:val="BodyText3"/>
              <w:tabs>
                <w:tab w:val="left" w:pos="1290"/>
              </w:tabs>
              <w:ind w:right="-18"/>
              <w:jc w:val="right"/>
              <w:rPr>
                <w:rFonts w:ascii="Browallia New" w:hAnsi="Browallia New" w:cs="Browallia New"/>
                <w:sz w:val="28"/>
                <w:szCs w:val="28"/>
                <w:cs/>
              </w:rPr>
            </w:pPr>
            <w:r>
              <w:rPr>
                <w:rFonts w:ascii="Browallia New" w:hAnsi="Browallia New" w:cs="Browallia New"/>
                <w:sz w:val="28"/>
                <w:szCs w:val="28"/>
              </w:rPr>
              <w:t>14,625</w:t>
            </w:r>
          </w:p>
        </w:tc>
        <w:tc>
          <w:tcPr>
            <w:tcW w:w="246" w:type="dxa"/>
          </w:tcPr>
          <w:p w14:paraId="127D1698" w14:textId="77777777" w:rsidR="005C3833" w:rsidRPr="0070059C"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03" w:type="dxa"/>
            <w:tcBorders>
              <w:top w:val="single" w:sz="4" w:space="0" w:color="auto"/>
              <w:bottom w:val="single" w:sz="12" w:space="0" w:color="auto"/>
            </w:tcBorders>
          </w:tcPr>
          <w:p w14:paraId="63D880A3" w14:textId="2FE57829" w:rsidR="005C3833" w:rsidRPr="008D41C4" w:rsidRDefault="005C3833" w:rsidP="005C3833">
            <w:pPr>
              <w:pStyle w:val="BodyText3"/>
              <w:tabs>
                <w:tab w:val="left" w:pos="1290"/>
              </w:tabs>
              <w:ind w:right="-18"/>
              <w:jc w:val="right"/>
              <w:rPr>
                <w:rFonts w:ascii="Browallia New" w:hAnsi="Browallia New" w:cs="Browallia New"/>
                <w:sz w:val="28"/>
                <w:szCs w:val="28"/>
              </w:rPr>
            </w:pPr>
            <w:r w:rsidRPr="008D41C4">
              <w:rPr>
                <w:rFonts w:ascii="Browallia New" w:hAnsi="Browallia New" w:cs="Browallia New"/>
                <w:sz w:val="28"/>
                <w:szCs w:val="28"/>
              </w:rPr>
              <w:t>7,075</w:t>
            </w:r>
          </w:p>
        </w:tc>
        <w:tc>
          <w:tcPr>
            <w:tcW w:w="270" w:type="dxa"/>
          </w:tcPr>
          <w:p w14:paraId="03CBC8A2" w14:textId="77777777" w:rsidR="005C3833" w:rsidRPr="008D41C4" w:rsidRDefault="005C3833" w:rsidP="005C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top w:val="single" w:sz="4" w:space="0" w:color="auto"/>
              <w:bottom w:val="single" w:sz="12" w:space="0" w:color="auto"/>
            </w:tcBorders>
          </w:tcPr>
          <w:p w14:paraId="3BDC930B" w14:textId="3A92F1FE" w:rsidR="005C3833" w:rsidRPr="00E53AAD" w:rsidRDefault="00E53AAD" w:rsidP="005C3833">
            <w:pPr>
              <w:pStyle w:val="BodyText3"/>
              <w:ind w:right="-12"/>
              <w:jc w:val="right"/>
              <w:rPr>
                <w:rFonts w:ascii="Browallia New" w:hAnsi="Browallia New" w:cs="Browallia New"/>
                <w:sz w:val="28"/>
                <w:szCs w:val="28"/>
                <w:cs/>
              </w:rPr>
            </w:pPr>
            <w:r w:rsidRPr="00E53AAD">
              <w:rPr>
                <w:rFonts w:ascii="Browallia New" w:hAnsi="Browallia New" w:cs="Browallia New"/>
                <w:sz w:val="28"/>
                <w:szCs w:val="28"/>
              </w:rPr>
              <w:t>72</w:t>
            </w:r>
            <w:r w:rsidR="005C3833" w:rsidRPr="00E53AAD">
              <w:rPr>
                <w:rFonts w:ascii="Browallia New" w:hAnsi="Browallia New" w:cs="Browallia New"/>
                <w:sz w:val="28"/>
                <w:szCs w:val="28"/>
              </w:rPr>
              <w:t>3,500</w:t>
            </w:r>
          </w:p>
        </w:tc>
      </w:tr>
    </w:tbl>
    <w:p w14:paraId="36A45945" w14:textId="77777777" w:rsidR="003322D7" w:rsidRPr="004B35A7" w:rsidRDefault="003322D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7ABA1DE0" w14:textId="77777777" w:rsidR="00FD5ED6" w:rsidRPr="00FD5ED6"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190200" w14:textId="77777777" w:rsidR="00FD5ED6" w:rsidRPr="004B35A7"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Browallia New" w:hAnsi="Browallia New" w:cs="Browallia New"/>
          <w:sz w:val="24"/>
          <w:szCs w:val="24"/>
        </w:rPr>
      </w:pPr>
    </w:p>
    <w:p w14:paraId="476E9BEE" w14:textId="2441EB40" w:rsidR="00FD5ED6" w:rsidRPr="00FD5ED6" w:rsidRDefault="003717BB" w:rsidP="00F23EC4">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65" w:hanging="216"/>
        <w:jc w:val="thaiDistribute"/>
        <w:rPr>
          <w:rFonts w:ascii="Browallia New" w:hAnsi="Browallia New" w:cs="Browallia New"/>
          <w:sz w:val="28"/>
          <w:szCs w:val="28"/>
        </w:rPr>
      </w:pPr>
      <w:r>
        <w:rPr>
          <w:rFonts w:ascii="Browallia New" w:hAnsi="Browallia New" w:cs="Browallia New" w:hint="cs"/>
          <w:sz w:val="28"/>
          <w:szCs w:val="28"/>
          <w:cs/>
        </w:rPr>
        <w:t>การ</w:t>
      </w:r>
      <w:r w:rsidR="00FD5ED6" w:rsidRPr="00FD5ED6">
        <w:rPr>
          <w:rFonts w:ascii="Browallia New" w:hAnsi="Browallia New" w:cs="Browallia New"/>
          <w:sz w:val="28"/>
          <w:szCs w:val="28"/>
          <w:cs/>
        </w:rPr>
        <w:t>จดจำนองที่ดินพร้อมสิ่งปลูกสร้างและจดจำนำเครื่องจักรบางส่วนของกลุ่มบริษัท</w:t>
      </w:r>
      <w:r>
        <w:rPr>
          <w:rFonts w:ascii="Browallia New" w:hAnsi="Browallia New" w:cs="Browallia New" w:hint="cs"/>
          <w:sz w:val="28"/>
          <w:szCs w:val="28"/>
          <w:cs/>
        </w:rPr>
        <w:t xml:space="preserve"> </w:t>
      </w:r>
      <w:r w:rsidR="00D67A6D">
        <w:rPr>
          <w:rFonts w:ascii="Browallia New" w:hAnsi="Browallia New" w:cs="Browallia New"/>
          <w:sz w:val="28"/>
          <w:szCs w:val="28"/>
        </w:rPr>
        <w:t>(</w:t>
      </w:r>
      <w:r w:rsidR="00D67A6D">
        <w:rPr>
          <w:rFonts w:ascii="Browallia New" w:hAnsi="Browallia New" w:cs="Browallia New" w:hint="cs"/>
          <w:sz w:val="28"/>
          <w:szCs w:val="28"/>
          <w:cs/>
        </w:rPr>
        <w:t xml:space="preserve">ตามที่กล่าวไว้ในหมายเหตุ </w:t>
      </w:r>
      <w:r w:rsidR="00D67A6D">
        <w:rPr>
          <w:rFonts w:ascii="Browallia New" w:hAnsi="Browallia New" w:cs="Browallia New"/>
          <w:sz w:val="28"/>
          <w:szCs w:val="28"/>
        </w:rPr>
        <w:t>9)</w:t>
      </w:r>
    </w:p>
    <w:p w14:paraId="1641CFEE" w14:textId="77777777" w:rsidR="00AF1152" w:rsidRPr="000F486E" w:rsidRDefault="00AF115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jc w:val="thaiDistribute"/>
        <w:rPr>
          <w:rFonts w:ascii="Browallia New" w:hAnsi="Browallia New" w:cs="Browallia New"/>
          <w:sz w:val="24"/>
          <w:szCs w:val="24"/>
        </w:rPr>
      </w:pPr>
    </w:p>
    <w:p w14:paraId="14EA07E1" w14:textId="2940C7A5" w:rsidR="00FD5ED6" w:rsidRDefault="00FD5ED6" w:rsidP="001A31FE">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34"/>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3537D903" w14:textId="77777777" w:rsidR="004B35A7" w:rsidRPr="004B35A7" w:rsidRDefault="004B35A7" w:rsidP="004B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jc w:val="thaiDistribute"/>
        <w:rPr>
          <w:rFonts w:ascii="Browallia New" w:hAnsi="Browallia New" w:cs="Browallia New"/>
          <w:sz w:val="24"/>
          <w:szCs w:val="24"/>
        </w:rPr>
      </w:pPr>
    </w:p>
    <w:p w14:paraId="49543DF2" w14:textId="576D7345" w:rsidR="00FD5ED6" w:rsidRDefault="001A31FE" w:rsidP="001A31FE">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43"/>
        <w:rPr>
          <w:rFonts w:ascii="Browallia New" w:hAnsi="Browallia New" w:cs="Browallia New"/>
          <w:sz w:val="28"/>
          <w:szCs w:val="28"/>
        </w:rPr>
      </w:pPr>
      <w:r>
        <w:rPr>
          <w:rFonts w:ascii="Browallia New" w:hAnsi="Browallia New" w:cs="Browallia New"/>
          <w:sz w:val="28"/>
          <w:szCs w:val="28"/>
        </w:rPr>
        <w:t xml:space="preserve">  </w:t>
      </w:r>
      <w:r w:rsidR="003717BB">
        <w:rPr>
          <w:rFonts w:ascii="Browallia New" w:hAnsi="Browallia New" w:cs="Browallia New" w:hint="cs"/>
          <w:sz w:val="28"/>
          <w:szCs w:val="28"/>
          <w:cs/>
        </w:rPr>
        <w:t>การ</w:t>
      </w:r>
      <w:r w:rsidR="00FD5ED6" w:rsidRPr="00FD5ED6">
        <w:rPr>
          <w:rFonts w:ascii="Browallia New" w:hAnsi="Browallia New" w:cs="Browallia New"/>
          <w:sz w:val="28"/>
          <w:szCs w:val="28"/>
          <w:cs/>
        </w:rPr>
        <w:t>ค้ำประกันโดยกรรมการของกลุ่มบริษัทบางท่าน</w:t>
      </w:r>
      <w:r w:rsidR="00FD5ED6" w:rsidRPr="00FD5ED6">
        <w:rPr>
          <w:rFonts w:ascii="Browallia New" w:hAnsi="Browallia New" w:cs="Browallia New"/>
          <w:sz w:val="28"/>
          <w:szCs w:val="28"/>
        </w:rPr>
        <w:t xml:space="preserve"> (</w:t>
      </w:r>
      <w:r w:rsidR="00FD5ED6" w:rsidRPr="00FD5ED6">
        <w:rPr>
          <w:rFonts w:ascii="Browallia New" w:hAnsi="Browallia New" w:cs="Browallia New"/>
          <w:sz w:val="28"/>
          <w:szCs w:val="28"/>
          <w:cs/>
        </w:rPr>
        <w:t>ไม่คิดค่าธรรมเนียม)</w:t>
      </w:r>
    </w:p>
    <w:p w14:paraId="251DDE89" w14:textId="77777777" w:rsidR="0054373D" w:rsidRPr="00FD5ED6" w:rsidRDefault="0054373D" w:rsidP="0054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rPr>
      </w:pPr>
    </w:p>
    <w:p w14:paraId="5B279A41" w14:textId="2ED62342" w:rsidR="00FD5ED6" w:rsidRPr="00D67A6D" w:rsidRDefault="004B35A7" w:rsidP="0033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jc w:val="thaiDistribute"/>
        <w:rPr>
          <w:rFonts w:ascii="Browallia New" w:hAnsi="Browallia New" w:cs="Browallia New"/>
          <w:sz w:val="28"/>
          <w:szCs w:val="28"/>
          <w:cs/>
        </w:rPr>
      </w:pPr>
      <w:r>
        <w:rPr>
          <w:rFonts w:ascii="Browallia New" w:hAnsi="Browallia New" w:cs="Browallia New"/>
          <w:sz w:val="28"/>
          <w:szCs w:val="28"/>
        </w:rPr>
        <w:lastRenderedPageBreak/>
        <w:t xml:space="preserve">   </w:t>
      </w:r>
      <w:r w:rsidR="00FD5ED6" w:rsidRPr="001A31FE">
        <w:rPr>
          <w:rFonts w:ascii="Browallia New" w:hAnsi="Browallia New" w:cs="Browallia New"/>
          <w:sz w:val="28"/>
          <w:szCs w:val="28"/>
          <w:cs/>
        </w:rPr>
        <w:t>เงินเบิกเกินบัญชีและเงินกู้ยืมระยะสั้นจากสถาบันการเงิน</w:t>
      </w:r>
      <w:r w:rsidR="00D67A6D">
        <w:rPr>
          <w:rFonts w:ascii="Browallia New" w:hAnsi="Browallia New" w:cs="Browallia New"/>
          <w:sz w:val="28"/>
          <w:szCs w:val="28"/>
        </w:rPr>
        <w:t xml:space="preserve"> </w:t>
      </w:r>
      <w:r w:rsidR="00D67A6D">
        <w:rPr>
          <w:rFonts w:ascii="Browallia New" w:hAnsi="Browallia New" w:cs="Browallia New" w:hint="cs"/>
          <w:sz w:val="28"/>
          <w:szCs w:val="28"/>
          <w:cs/>
        </w:rPr>
        <w:t>มีรายละเอียดดังนี้</w:t>
      </w:r>
    </w:p>
    <w:p w14:paraId="615F721B"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bl>
      <w:tblPr>
        <w:tblW w:w="0" w:type="auto"/>
        <w:tblInd w:w="279" w:type="dxa"/>
        <w:tblLook w:val="0000" w:firstRow="0" w:lastRow="0" w:firstColumn="0" w:lastColumn="0" w:noHBand="0" w:noVBand="0"/>
      </w:tblPr>
      <w:tblGrid>
        <w:gridCol w:w="3456"/>
        <w:gridCol w:w="1180"/>
        <w:gridCol w:w="267"/>
        <w:gridCol w:w="1212"/>
        <w:gridCol w:w="279"/>
        <w:gridCol w:w="1191"/>
        <w:gridCol w:w="267"/>
        <w:gridCol w:w="1202"/>
      </w:tblGrid>
      <w:tr w:rsidR="00FD5ED6" w:rsidRPr="00FD5ED6" w14:paraId="6CB43C9B" w14:textId="77777777" w:rsidTr="002E5AE9">
        <w:trPr>
          <w:cantSplit/>
        </w:trPr>
        <w:tc>
          <w:tcPr>
            <w:tcW w:w="3456" w:type="dxa"/>
          </w:tcPr>
          <w:p w14:paraId="25A95BB7"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598" w:type="dxa"/>
            <w:gridSpan w:val="7"/>
          </w:tcPr>
          <w:p w14:paraId="6D303027" w14:textId="4B60720C"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FD5ED6" w:rsidRPr="00FD5ED6" w14:paraId="5ED1BB0C" w14:textId="77777777" w:rsidTr="002E5AE9">
        <w:trPr>
          <w:cantSplit/>
        </w:trPr>
        <w:tc>
          <w:tcPr>
            <w:tcW w:w="3456" w:type="dxa"/>
          </w:tcPr>
          <w:p w14:paraId="5985EAA3"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2659" w:type="dxa"/>
            <w:gridSpan w:val="3"/>
            <w:tcBorders>
              <w:bottom w:val="single" w:sz="4" w:space="0" w:color="auto"/>
            </w:tcBorders>
          </w:tcPr>
          <w:p w14:paraId="01875173" w14:textId="77777777" w:rsidR="00FD5ED6" w:rsidRPr="00FD5ED6" w:rsidRDefault="00FD5ED6" w:rsidP="00FD5ED6">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3F4C6146" w14:textId="77777777" w:rsidR="00FD5ED6" w:rsidRPr="00FD5ED6" w:rsidRDefault="00FD5ED6" w:rsidP="00FD5ED6">
            <w:pPr>
              <w:pStyle w:val="30"/>
              <w:tabs>
                <w:tab w:val="clear" w:pos="360"/>
                <w:tab w:val="clear" w:pos="720"/>
                <w:tab w:val="left" w:pos="0"/>
              </w:tabs>
              <w:rPr>
                <w:rFonts w:ascii="Browallia New" w:hAnsi="Browallia New" w:cs="Browallia New"/>
                <w:sz w:val="28"/>
                <w:szCs w:val="28"/>
                <w:cs/>
              </w:rPr>
            </w:pPr>
          </w:p>
        </w:tc>
        <w:tc>
          <w:tcPr>
            <w:tcW w:w="2660" w:type="dxa"/>
            <w:gridSpan w:val="3"/>
            <w:tcBorders>
              <w:bottom w:val="single" w:sz="4" w:space="0" w:color="auto"/>
            </w:tcBorders>
          </w:tcPr>
          <w:p w14:paraId="703C929E" w14:textId="090D1E0A" w:rsidR="00FD5ED6" w:rsidRPr="00FD5ED6" w:rsidRDefault="00FD5ED6" w:rsidP="00FD5ED6">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sidR="00896667">
              <w:rPr>
                <w:rFonts w:ascii="Browallia New" w:hAnsi="Browallia New" w:cs="Browallia New" w:hint="cs"/>
                <w:sz w:val="28"/>
                <w:szCs w:val="28"/>
                <w:cs/>
                <w:lang w:val="en-US"/>
              </w:rPr>
              <w:t>ของบริษัท</w:t>
            </w:r>
          </w:p>
        </w:tc>
      </w:tr>
      <w:tr w:rsidR="00C21DF0" w:rsidRPr="00FD5ED6" w14:paraId="32E85172" w14:textId="77777777" w:rsidTr="002E5AE9">
        <w:trPr>
          <w:cantSplit/>
        </w:trPr>
        <w:tc>
          <w:tcPr>
            <w:tcW w:w="3456" w:type="dxa"/>
          </w:tcPr>
          <w:p w14:paraId="2F019ABF" w14:textId="77777777" w:rsidR="00C21DF0" w:rsidRPr="00FD5ED6" w:rsidRDefault="00C21DF0" w:rsidP="00C21DF0">
            <w:pPr>
              <w:pStyle w:val="30"/>
              <w:tabs>
                <w:tab w:val="clear" w:pos="360"/>
                <w:tab w:val="clear" w:pos="720"/>
                <w:tab w:val="left" w:pos="0"/>
              </w:tabs>
              <w:ind w:right="-936"/>
              <w:rPr>
                <w:rFonts w:ascii="Browallia New" w:hAnsi="Browallia New" w:cs="Browallia New"/>
                <w:sz w:val="28"/>
                <w:szCs w:val="28"/>
                <w:cs/>
              </w:rPr>
            </w:pPr>
          </w:p>
        </w:tc>
        <w:tc>
          <w:tcPr>
            <w:tcW w:w="1180" w:type="dxa"/>
            <w:tcBorders>
              <w:bottom w:val="single" w:sz="4" w:space="0" w:color="auto"/>
            </w:tcBorders>
          </w:tcPr>
          <w:p w14:paraId="6B9A4DA0" w14:textId="76C682CA" w:rsidR="00C21DF0" w:rsidRPr="00FD5ED6" w:rsidRDefault="003322D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267" w:type="dxa"/>
          </w:tcPr>
          <w:p w14:paraId="19A0F4D4"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CD26782" w14:textId="466B421E"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sidR="00C21DF0">
              <w:rPr>
                <w:rFonts w:ascii="Browallia New" w:hAnsi="Browallia New" w:cs="Browallia New" w:hint="cs"/>
                <w:sz w:val="28"/>
                <w:szCs w:val="28"/>
                <w:cs/>
              </w:rPr>
              <w:t>ตุลาคม</w:t>
            </w:r>
          </w:p>
          <w:p w14:paraId="4EDD2CAD" w14:textId="4FFFD28B"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1607C384" w14:textId="77777777" w:rsidR="00C21DF0" w:rsidRPr="00FD5ED6" w:rsidRDefault="00C21DF0" w:rsidP="00C21DF0">
            <w:pPr>
              <w:pStyle w:val="30"/>
              <w:tabs>
                <w:tab w:val="clear" w:pos="360"/>
                <w:tab w:val="clear" w:pos="720"/>
                <w:tab w:val="left" w:pos="0"/>
              </w:tabs>
              <w:rPr>
                <w:rFonts w:ascii="Browallia New" w:hAnsi="Browallia New" w:cs="Browallia New"/>
                <w:sz w:val="28"/>
                <w:szCs w:val="28"/>
                <w:cs/>
              </w:rPr>
            </w:pPr>
          </w:p>
        </w:tc>
        <w:tc>
          <w:tcPr>
            <w:tcW w:w="1191" w:type="dxa"/>
            <w:tcBorders>
              <w:bottom w:val="single" w:sz="4" w:space="0" w:color="auto"/>
            </w:tcBorders>
          </w:tcPr>
          <w:p w14:paraId="42E44A30" w14:textId="492C88E8" w:rsidR="00C21DF0" w:rsidRPr="00FD5ED6" w:rsidRDefault="003322D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267" w:type="dxa"/>
          </w:tcPr>
          <w:p w14:paraId="4AFEE5DC"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Borders>
              <w:bottom w:val="single" w:sz="4" w:space="0" w:color="auto"/>
            </w:tcBorders>
          </w:tcPr>
          <w:p w14:paraId="5291F028" w14:textId="188084A0"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C21DF0">
              <w:rPr>
                <w:rFonts w:ascii="Browallia New" w:hAnsi="Browallia New" w:cs="Browallia New" w:hint="cs"/>
                <w:sz w:val="28"/>
                <w:szCs w:val="28"/>
                <w:cs/>
              </w:rPr>
              <w:t xml:space="preserve"> ตุลาคม</w:t>
            </w:r>
          </w:p>
          <w:p w14:paraId="2FC4FB45" w14:textId="43B71F00"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896667" w:rsidRPr="00FD5ED6" w14:paraId="357F0178" w14:textId="77777777" w:rsidTr="002E5AE9">
        <w:trPr>
          <w:cantSplit/>
        </w:trPr>
        <w:tc>
          <w:tcPr>
            <w:tcW w:w="3456" w:type="dxa"/>
          </w:tcPr>
          <w:p w14:paraId="6659D44D" w14:textId="77777777" w:rsidR="00896667" w:rsidRPr="00FD5ED6" w:rsidRDefault="00896667" w:rsidP="00C21DF0">
            <w:pPr>
              <w:pStyle w:val="30"/>
              <w:tabs>
                <w:tab w:val="clear" w:pos="360"/>
                <w:tab w:val="clear" w:pos="720"/>
                <w:tab w:val="left" w:pos="0"/>
              </w:tabs>
              <w:ind w:right="-936"/>
              <w:rPr>
                <w:rFonts w:ascii="Browallia New" w:hAnsi="Browallia New" w:cs="Browallia New"/>
                <w:sz w:val="28"/>
                <w:szCs w:val="28"/>
                <w:cs/>
              </w:rPr>
            </w:pPr>
          </w:p>
        </w:tc>
        <w:tc>
          <w:tcPr>
            <w:tcW w:w="1180" w:type="dxa"/>
          </w:tcPr>
          <w:p w14:paraId="1F328C3B"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713A6961"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8E9A60C"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6940548" w14:textId="77777777" w:rsidR="00896667" w:rsidRPr="00FD5ED6" w:rsidRDefault="00896667" w:rsidP="00C21DF0">
            <w:pPr>
              <w:pStyle w:val="30"/>
              <w:tabs>
                <w:tab w:val="clear" w:pos="360"/>
                <w:tab w:val="clear" w:pos="720"/>
                <w:tab w:val="left" w:pos="0"/>
              </w:tabs>
              <w:rPr>
                <w:rFonts w:ascii="Browallia New" w:hAnsi="Browallia New" w:cs="Browallia New"/>
                <w:sz w:val="28"/>
                <w:szCs w:val="28"/>
                <w:cs/>
              </w:rPr>
            </w:pPr>
          </w:p>
        </w:tc>
        <w:tc>
          <w:tcPr>
            <w:tcW w:w="1191" w:type="dxa"/>
          </w:tcPr>
          <w:p w14:paraId="579B7CB6"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30C3EFE"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Pr>
          <w:p w14:paraId="07D946D5"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D56365" w:rsidRPr="00FD5ED6" w14:paraId="2EC9C134" w14:textId="77777777" w:rsidTr="002E5AE9">
        <w:trPr>
          <w:cantSplit/>
        </w:trPr>
        <w:tc>
          <w:tcPr>
            <w:tcW w:w="3456" w:type="dxa"/>
          </w:tcPr>
          <w:p w14:paraId="158951EA"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180" w:type="dxa"/>
          </w:tcPr>
          <w:p w14:paraId="50184D22" w14:textId="4EF1FD57" w:rsidR="00D56365" w:rsidRPr="003625F5" w:rsidRDefault="0063633D" w:rsidP="003625F5">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31,017</w:t>
            </w:r>
          </w:p>
        </w:tc>
        <w:tc>
          <w:tcPr>
            <w:tcW w:w="267" w:type="dxa"/>
          </w:tcPr>
          <w:p w14:paraId="4F53E3F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605E94E3" w14:textId="01CF1181"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26,819</w:t>
            </w:r>
          </w:p>
        </w:tc>
        <w:tc>
          <w:tcPr>
            <w:tcW w:w="279" w:type="dxa"/>
          </w:tcPr>
          <w:p w14:paraId="2782ADD8"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5B540817" w14:textId="72688858" w:rsidR="00D56365" w:rsidRPr="008D41C4" w:rsidRDefault="00961380" w:rsidP="00803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sidRPr="008D41C4">
              <w:rPr>
                <w:rFonts w:ascii="Browallia New" w:hAnsi="Browallia New" w:cs="Browallia New"/>
                <w:bCs/>
                <w:sz w:val="28"/>
                <w:szCs w:val="28"/>
              </w:rPr>
              <w:t xml:space="preserve">   </w:t>
            </w:r>
            <w:r w:rsidR="00F04739">
              <w:rPr>
                <w:rFonts w:ascii="Browallia New" w:hAnsi="Browallia New" w:cs="Browallia New"/>
                <w:bCs/>
                <w:sz w:val="28"/>
                <w:szCs w:val="28"/>
              </w:rPr>
              <w:t xml:space="preserve"> </w:t>
            </w:r>
            <w:r w:rsidRPr="008D41C4">
              <w:rPr>
                <w:rFonts w:ascii="Browallia New" w:hAnsi="Browallia New" w:cs="Browallia New"/>
                <w:bCs/>
                <w:sz w:val="28"/>
                <w:szCs w:val="28"/>
              </w:rPr>
              <w:t xml:space="preserve">   </w:t>
            </w:r>
            <w:r w:rsidR="008039B5" w:rsidRPr="008D41C4">
              <w:rPr>
                <w:rFonts w:ascii="Browallia New" w:hAnsi="Browallia New" w:cs="Browallia New"/>
                <w:bCs/>
                <w:sz w:val="28"/>
                <w:szCs w:val="28"/>
              </w:rPr>
              <w:t>-</w:t>
            </w:r>
          </w:p>
        </w:tc>
        <w:tc>
          <w:tcPr>
            <w:tcW w:w="267" w:type="dxa"/>
          </w:tcPr>
          <w:p w14:paraId="41C74547"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14B9965A" w14:textId="2F437BD9" w:rsidR="00D56365" w:rsidRPr="00FD5ED6" w:rsidRDefault="00FD6A61"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F04739">
              <w:rPr>
                <w:rFonts w:ascii="Browallia New" w:hAnsi="Browallia New" w:cs="Browallia New"/>
                <w:bCs/>
                <w:sz w:val="28"/>
                <w:szCs w:val="28"/>
              </w:rPr>
              <w:t xml:space="preserve"> </w:t>
            </w:r>
            <w:r>
              <w:rPr>
                <w:rFonts w:ascii="Browallia New" w:hAnsi="Browallia New" w:cs="Browallia New"/>
                <w:bCs/>
                <w:sz w:val="28"/>
                <w:szCs w:val="28"/>
              </w:rPr>
              <w:t xml:space="preserve"> </w:t>
            </w:r>
            <w:r w:rsidR="002E5AE9">
              <w:rPr>
                <w:rFonts w:ascii="Browallia New" w:hAnsi="Browallia New" w:cs="Browallia New"/>
                <w:bCs/>
                <w:sz w:val="28"/>
                <w:szCs w:val="28"/>
              </w:rPr>
              <w:t xml:space="preserve">    </w:t>
            </w:r>
            <w:r w:rsidR="00D56365" w:rsidRPr="00FD5ED6">
              <w:rPr>
                <w:rFonts w:ascii="Browallia New" w:hAnsi="Browallia New" w:cs="Browallia New"/>
                <w:bCs/>
                <w:sz w:val="28"/>
                <w:szCs w:val="28"/>
              </w:rPr>
              <w:t>-</w:t>
            </w:r>
          </w:p>
        </w:tc>
      </w:tr>
      <w:tr w:rsidR="00D56365" w:rsidRPr="00FD5ED6" w14:paraId="42FB60EA" w14:textId="77777777" w:rsidTr="002E5AE9">
        <w:trPr>
          <w:cantSplit/>
        </w:trPr>
        <w:tc>
          <w:tcPr>
            <w:tcW w:w="3456" w:type="dxa"/>
          </w:tcPr>
          <w:p w14:paraId="0D05BED0"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180" w:type="dxa"/>
            <w:tcBorders>
              <w:bottom w:val="single" w:sz="4" w:space="0" w:color="auto"/>
            </w:tcBorders>
          </w:tcPr>
          <w:p w14:paraId="3075D9A7" w14:textId="4922C182" w:rsidR="00D56365" w:rsidRPr="003625F5" w:rsidRDefault="0063633D" w:rsidP="003625F5">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162,000</w:t>
            </w:r>
          </w:p>
        </w:tc>
        <w:tc>
          <w:tcPr>
            <w:tcW w:w="267" w:type="dxa"/>
          </w:tcPr>
          <w:p w14:paraId="342B95F7"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0724E459" w14:textId="4CE32CDF"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219,187</w:t>
            </w:r>
          </w:p>
        </w:tc>
        <w:tc>
          <w:tcPr>
            <w:tcW w:w="279" w:type="dxa"/>
          </w:tcPr>
          <w:p w14:paraId="2D58E5FA"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bottom w:val="single" w:sz="4" w:space="0" w:color="auto"/>
            </w:tcBorders>
          </w:tcPr>
          <w:p w14:paraId="467B71C6" w14:textId="735233F3" w:rsidR="00D56365" w:rsidRPr="008D41C4" w:rsidRDefault="005C137D" w:rsidP="003625F5">
            <w:pPr>
              <w:pStyle w:val="BodyText3"/>
              <w:tabs>
                <w:tab w:val="left" w:pos="1290"/>
              </w:tabs>
              <w:ind w:right="-18"/>
              <w:jc w:val="right"/>
              <w:rPr>
                <w:rFonts w:ascii="Browallia New" w:hAnsi="Browallia New" w:cs="Browallia New"/>
                <w:sz w:val="28"/>
                <w:szCs w:val="28"/>
              </w:rPr>
            </w:pPr>
            <w:r w:rsidRPr="008D41C4">
              <w:rPr>
                <w:rFonts w:ascii="Browallia New" w:hAnsi="Browallia New" w:cs="Browallia New"/>
                <w:sz w:val="28"/>
                <w:szCs w:val="28"/>
              </w:rPr>
              <w:t>142,000</w:t>
            </w:r>
          </w:p>
        </w:tc>
        <w:tc>
          <w:tcPr>
            <w:tcW w:w="267" w:type="dxa"/>
          </w:tcPr>
          <w:p w14:paraId="08C89D7D"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bottom w:val="single" w:sz="4" w:space="0" w:color="auto"/>
            </w:tcBorders>
          </w:tcPr>
          <w:p w14:paraId="134E6EBF" w14:textId="5B0BB488"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r w:rsidR="00D56365" w:rsidRPr="00FD5ED6" w14:paraId="7D72B370" w14:textId="77777777" w:rsidTr="002E5AE9">
        <w:trPr>
          <w:cantSplit/>
        </w:trPr>
        <w:tc>
          <w:tcPr>
            <w:tcW w:w="3456" w:type="dxa"/>
          </w:tcPr>
          <w:p w14:paraId="40C1CE72"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80" w:type="dxa"/>
            <w:tcBorders>
              <w:top w:val="single" w:sz="4" w:space="0" w:color="auto"/>
              <w:bottom w:val="single" w:sz="12" w:space="0" w:color="auto"/>
            </w:tcBorders>
          </w:tcPr>
          <w:p w14:paraId="6619B24B" w14:textId="1C1FB373" w:rsidR="00D56365" w:rsidRPr="003625F5" w:rsidRDefault="00986B87" w:rsidP="003625F5">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193,017</w:t>
            </w:r>
          </w:p>
        </w:tc>
        <w:tc>
          <w:tcPr>
            <w:tcW w:w="267" w:type="dxa"/>
          </w:tcPr>
          <w:p w14:paraId="02D9E10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99C391" w14:textId="555D3340"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246,006</w:t>
            </w:r>
          </w:p>
        </w:tc>
        <w:tc>
          <w:tcPr>
            <w:tcW w:w="279" w:type="dxa"/>
          </w:tcPr>
          <w:p w14:paraId="54F09A9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top w:val="single" w:sz="4" w:space="0" w:color="auto"/>
              <w:bottom w:val="single" w:sz="12" w:space="0" w:color="auto"/>
            </w:tcBorders>
          </w:tcPr>
          <w:p w14:paraId="2D66BE6A" w14:textId="19B7A9EC" w:rsidR="00D56365" w:rsidRPr="008D41C4" w:rsidRDefault="005C137D" w:rsidP="003625F5">
            <w:pPr>
              <w:pStyle w:val="BodyText3"/>
              <w:tabs>
                <w:tab w:val="left" w:pos="1290"/>
              </w:tabs>
              <w:ind w:right="-18"/>
              <w:jc w:val="right"/>
              <w:rPr>
                <w:rFonts w:ascii="Browallia New" w:hAnsi="Browallia New" w:cs="Browallia New"/>
                <w:sz w:val="28"/>
                <w:szCs w:val="28"/>
                <w:lang w:val="en-GB"/>
              </w:rPr>
            </w:pPr>
            <w:r w:rsidRPr="008D41C4">
              <w:rPr>
                <w:rFonts w:ascii="Browallia New" w:hAnsi="Browallia New" w:cs="Browallia New"/>
                <w:sz w:val="28"/>
                <w:szCs w:val="28"/>
              </w:rPr>
              <w:t>142,000</w:t>
            </w:r>
          </w:p>
        </w:tc>
        <w:tc>
          <w:tcPr>
            <w:tcW w:w="267" w:type="dxa"/>
          </w:tcPr>
          <w:p w14:paraId="59A3A726"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top w:val="single" w:sz="4" w:space="0" w:color="auto"/>
              <w:bottom w:val="single" w:sz="12" w:space="0" w:color="auto"/>
            </w:tcBorders>
          </w:tcPr>
          <w:p w14:paraId="765030F2" w14:textId="4F5F56B6" w:rsidR="00D56365" w:rsidRPr="003625F5" w:rsidRDefault="00D56365" w:rsidP="003625F5">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bl>
    <w:p w14:paraId="345AD5E3"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thaiDistribute"/>
        <w:rPr>
          <w:rFonts w:ascii="Browallia New" w:hAnsi="Browallia New" w:cs="Browallia New"/>
          <w:sz w:val="28"/>
          <w:szCs w:val="28"/>
        </w:rPr>
      </w:pPr>
    </w:p>
    <w:p w14:paraId="0D94E245" w14:textId="587F7FA2" w:rsidR="00D56365" w:rsidRPr="00FD5ED6" w:rsidRDefault="00D56365"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9" w:right="45" w:firstLine="9"/>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เงินกู้ยืมระยะสั้นจากสถาบัน</w:t>
      </w:r>
      <w:r w:rsidRPr="00916A20">
        <w:rPr>
          <w:rFonts w:ascii="Browallia New" w:hAnsi="Browallia New" w:cs="Browallia New"/>
          <w:sz w:val="28"/>
          <w:szCs w:val="28"/>
          <w:cs/>
        </w:rPr>
        <w:t>การเงิน</w:t>
      </w:r>
      <w:r w:rsidRPr="00916A20">
        <w:rPr>
          <w:rFonts w:ascii="Browallia New" w:hAnsi="Browallia New" w:cs="Browallia New"/>
          <w:sz w:val="28"/>
          <w:szCs w:val="28"/>
        </w:rPr>
        <w:t xml:space="preserve"> </w:t>
      </w:r>
      <w:r w:rsidRPr="00916A20">
        <w:rPr>
          <w:rFonts w:ascii="Browallia New" w:hAnsi="Browallia New" w:cs="Browallia New"/>
          <w:sz w:val="28"/>
          <w:szCs w:val="28"/>
          <w:cs/>
        </w:rPr>
        <w:t>ประกอบด้วยตั๋วสัญญาใช้เงินจากสถาบันการเงินหลายแห่ง ซึ่งมีอัตราดอกเบี้ยระหว่างร้อย</w:t>
      </w:r>
      <w:r w:rsidRPr="00722335">
        <w:rPr>
          <w:rFonts w:ascii="Browallia New" w:hAnsi="Browallia New" w:cs="Browallia New"/>
          <w:sz w:val="28"/>
          <w:szCs w:val="28"/>
          <w:cs/>
        </w:rPr>
        <w:t>ละ</w:t>
      </w:r>
      <w:r w:rsidR="006F32CF" w:rsidRPr="00722335">
        <w:rPr>
          <w:rFonts w:ascii="Browallia New" w:hAnsi="Browallia New" w:cs="Browallia New"/>
          <w:sz w:val="28"/>
          <w:szCs w:val="28"/>
        </w:rPr>
        <w:t xml:space="preserve"> </w:t>
      </w:r>
      <w:r w:rsidR="00C40FF7">
        <w:rPr>
          <w:rFonts w:ascii="Browallia New" w:hAnsi="Browallia New" w:cs="Browallia New"/>
          <w:sz w:val="28"/>
          <w:szCs w:val="28"/>
        </w:rPr>
        <w:t>3.25</w:t>
      </w:r>
      <w:r w:rsidRPr="00722335">
        <w:rPr>
          <w:rFonts w:ascii="Browallia New" w:hAnsi="Browallia New" w:cs="Browallia New"/>
          <w:sz w:val="28"/>
          <w:szCs w:val="28"/>
        </w:rPr>
        <w:t xml:space="preserve"> </w:t>
      </w:r>
      <w:r w:rsidRPr="00722335">
        <w:rPr>
          <w:rFonts w:ascii="Browallia New" w:hAnsi="Browallia New" w:cs="Browallia New"/>
          <w:sz w:val="28"/>
          <w:szCs w:val="28"/>
          <w:cs/>
        </w:rPr>
        <w:t xml:space="preserve">ถึงร้อยละ </w:t>
      </w:r>
      <w:r w:rsidRPr="00722335">
        <w:rPr>
          <w:rFonts w:ascii="Browallia New" w:hAnsi="Browallia New" w:cs="Browallia New"/>
          <w:sz w:val="28"/>
          <w:szCs w:val="28"/>
        </w:rPr>
        <w:t>5.0</w:t>
      </w:r>
      <w:r w:rsidR="0080038D" w:rsidRPr="00722335">
        <w:rPr>
          <w:rFonts w:ascii="Browallia New" w:hAnsi="Browallia New" w:cs="Browallia New"/>
          <w:sz w:val="28"/>
          <w:szCs w:val="28"/>
        </w:rPr>
        <w:t>0</w:t>
      </w:r>
      <w:r w:rsidRPr="00916A20">
        <w:rPr>
          <w:rFonts w:ascii="Browallia New" w:hAnsi="Browallia New" w:cs="Browallia New"/>
          <w:sz w:val="28"/>
          <w:szCs w:val="28"/>
        </w:rPr>
        <w:t xml:space="preserve"> </w:t>
      </w:r>
      <w:r w:rsidRPr="00916A20">
        <w:rPr>
          <w:rFonts w:ascii="Browallia New" w:hAnsi="Browallia New" w:cs="Browallia New"/>
          <w:sz w:val="28"/>
          <w:szCs w:val="28"/>
          <w:cs/>
        </w:rPr>
        <w:t xml:space="preserve">ต่อปี และร้อยละ </w:t>
      </w:r>
      <w:r w:rsidRPr="00916A20">
        <w:rPr>
          <w:rFonts w:ascii="Browallia New" w:hAnsi="Browallia New" w:cs="Browallia New"/>
          <w:sz w:val="28"/>
          <w:szCs w:val="28"/>
        </w:rPr>
        <w:t>2.65</w:t>
      </w:r>
      <w:r w:rsidRPr="00916A20">
        <w:rPr>
          <w:rFonts w:ascii="Browallia New" w:hAnsi="Browallia New" w:cs="Browallia New"/>
          <w:sz w:val="28"/>
          <w:szCs w:val="28"/>
          <w:cs/>
        </w:rPr>
        <w:t xml:space="preserve"> ถึงร้อยละ </w:t>
      </w:r>
      <w:r w:rsidRPr="00916A20">
        <w:rPr>
          <w:rFonts w:ascii="Browallia New" w:hAnsi="Browallia New" w:cs="Browallia New"/>
          <w:sz w:val="28"/>
          <w:szCs w:val="28"/>
        </w:rPr>
        <w:t>5.0</w:t>
      </w:r>
      <w:r w:rsidR="0080038D" w:rsidRPr="00916A20">
        <w:rPr>
          <w:rFonts w:ascii="Browallia New" w:hAnsi="Browallia New" w:cs="Browallia New"/>
          <w:sz w:val="28"/>
          <w:szCs w:val="28"/>
        </w:rPr>
        <w:t>0</w:t>
      </w:r>
      <w:r w:rsidRPr="00916A20">
        <w:rPr>
          <w:rFonts w:ascii="Browallia New" w:hAnsi="Browallia New" w:cs="Browallia New"/>
          <w:sz w:val="28"/>
          <w:szCs w:val="28"/>
          <w:cs/>
        </w:rPr>
        <w:t xml:space="preserve"> ต่อปี ณ วันที่ </w:t>
      </w:r>
      <w:r w:rsidRPr="00916A20">
        <w:rPr>
          <w:rFonts w:ascii="Browallia New" w:hAnsi="Browallia New" w:cs="Browallia New"/>
          <w:sz w:val="28"/>
          <w:szCs w:val="28"/>
        </w:rPr>
        <w:t>3</w:t>
      </w:r>
      <w:r w:rsidR="00903D4A">
        <w:rPr>
          <w:rFonts w:ascii="Browallia New" w:hAnsi="Browallia New" w:cs="Browallia New"/>
          <w:sz w:val="28"/>
          <w:szCs w:val="28"/>
        </w:rPr>
        <w:t>0</w:t>
      </w:r>
      <w:r w:rsidRPr="00916A20">
        <w:rPr>
          <w:rFonts w:ascii="Browallia New" w:hAnsi="Browallia New" w:cs="Browallia New"/>
          <w:sz w:val="28"/>
          <w:szCs w:val="28"/>
          <w:cs/>
        </w:rPr>
        <w:t xml:space="preserve"> </w:t>
      </w:r>
      <w:r w:rsidR="00903D4A">
        <w:rPr>
          <w:rFonts w:ascii="Browallia New" w:hAnsi="Browallia New" w:cs="Browallia New" w:hint="cs"/>
          <w:sz w:val="28"/>
          <w:szCs w:val="28"/>
          <w:cs/>
        </w:rPr>
        <w:t>เมษายน</w:t>
      </w:r>
      <w:r w:rsidRPr="00916A20">
        <w:rPr>
          <w:rFonts w:ascii="Browallia New" w:hAnsi="Browallia New" w:cs="Browallia New" w:hint="cs"/>
          <w:sz w:val="28"/>
          <w:szCs w:val="28"/>
          <w:cs/>
        </w:rPr>
        <w:t xml:space="preserve"> </w:t>
      </w:r>
      <w:r w:rsidRPr="00916A20">
        <w:rPr>
          <w:rFonts w:ascii="Browallia New" w:hAnsi="Browallia New" w:cs="Browallia New"/>
          <w:sz w:val="28"/>
          <w:szCs w:val="28"/>
        </w:rPr>
        <w:t xml:space="preserve">2561 </w:t>
      </w:r>
      <w:r w:rsidRPr="00916A20">
        <w:rPr>
          <w:rFonts w:ascii="Browallia New" w:hAnsi="Browallia New" w:cs="Browallia New"/>
          <w:sz w:val="28"/>
          <w:szCs w:val="28"/>
          <w:cs/>
        </w:rPr>
        <w:t xml:space="preserve">และ </w:t>
      </w:r>
      <w:r w:rsidRPr="00916A20">
        <w:rPr>
          <w:rFonts w:ascii="Browallia New" w:hAnsi="Browallia New" w:cs="Browallia New"/>
          <w:sz w:val="28"/>
          <w:szCs w:val="28"/>
        </w:rPr>
        <w:t>31</w:t>
      </w:r>
      <w:r w:rsidRPr="00916A20">
        <w:rPr>
          <w:rFonts w:ascii="Browallia New" w:hAnsi="Browallia New" w:cs="Browallia New" w:hint="cs"/>
          <w:sz w:val="28"/>
          <w:szCs w:val="28"/>
          <w:cs/>
        </w:rPr>
        <w:t xml:space="preserve"> ตุลาคม </w:t>
      </w:r>
      <w:r w:rsidRPr="00916A20">
        <w:rPr>
          <w:rFonts w:ascii="Browallia New" w:hAnsi="Browallia New" w:cs="Browallia New"/>
          <w:sz w:val="28"/>
          <w:szCs w:val="28"/>
        </w:rPr>
        <w:t>2560</w:t>
      </w:r>
      <w:r>
        <w:rPr>
          <w:rFonts w:ascii="Browallia New" w:hAnsi="Browallia New" w:cs="Browallia New" w:hint="cs"/>
          <w:sz w:val="28"/>
          <w:szCs w:val="28"/>
          <w:cs/>
        </w:rPr>
        <w:t xml:space="preserve"> </w:t>
      </w:r>
      <w:r w:rsidRPr="00FD5ED6">
        <w:rPr>
          <w:rFonts w:ascii="Browallia New" w:hAnsi="Browallia New" w:cs="Browallia New"/>
          <w:sz w:val="28"/>
          <w:szCs w:val="28"/>
          <w:cs/>
        </w:rPr>
        <w:t xml:space="preserve">ตามลำดับ </w:t>
      </w:r>
    </w:p>
    <w:p w14:paraId="6E9A1F74" w14:textId="77777777" w:rsidR="00261502" w:rsidRDefault="0026150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13" w:hanging="567"/>
        <w:rPr>
          <w:rFonts w:ascii="Browallia New" w:hAnsi="Browallia New" w:cs="Browallia New"/>
          <w:b/>
          <w:bCs/>
          <w:sz w:val="28"/>
          <w:szCs w:val="28"/>
        </w:rPr>
      </w:pPr>
    </w:p>
    <w:p w14:paraId="4D68E52A" w14:textId="77777777" w:rsidR="00FD5ED6" w:rsidRPr="001A31FE"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113" w:firstLine="9"/>
        <w:jc w:val="both"/>
        <w:rPr>
          <w:rFonts w:ascii="Browallia New" w:hAnsi="Browallia New" w:cs="Browallia New"/>
          <w:i/>
          <w:iCs/>
          <w:sz w:val="28"/>
          <w:szCs w:val="28"/>
        </w:rPr>
      </w:pPr>
      <w:r w:rsidRPr="001A31FE">
        <w:rPr>
          <w:rFonts w:ascii="Browallia New" w:hAnsi="Browallia New" w:cs="Browallia New"/>
          <w:i/>
          <w:iCs/>
          <w:sz w:val="28"/>
          <w:szCs w:val="28"/>
          <w:cs/>
        </w:rPr>
        <w:t>เงินกู้ยืมระยะยาว</w:t>
      </w:r>
    </w:p>
    <w:p w14:paraId="4C2C6190" w14:textId="77777777" w:rsidR="00FD5ED6" w:rsidRPr="001A31FE"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113" w:firstLine="9"/>
        <w:jc w:val="both"/>
        <w:rPr>
          <w:rFonts w:ascii="Browallia New" w:hAnsi="Browallia New" w:cs="Browallia New"/>
          <w:b/>
          <w:bCs/>
          <w:sz w:val="24"/>
          <w:szCs w:val="24"/>
        </w:rPr>
      </w:pPr>
    </w:p>
    <w:p w14:paraId="5DA7B1F8" w14:textId="084ED7F2" w:rsidR="00FD5ED6" w:rsidRPr="00FD5ED6" w:rsidRDefault="00FD5ED6"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r w:rsidRPr="00FD5ED6">
        <w:rPr>
          <w:rFonts w:ascii="Browallia New" w:hAnsi="Browallia New" w:cs="Browallia New"/>
          <w:sz w:val="28"/>
          <w:szCs w:val="28"/>
          <w:cs/>
        </w:rPr>
        <w:t xml:space="preserve">ณ 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008725C7">
        <w:rPr>
          <w:rFonts w:ascii="Browallia New" w:hAnsi="Browallia New" w:cs="Browallia New" w:hint="cs"/>
          <w:sz w:val="28"/>
          <w:szCs w:val="28"/>
          <w:cs/>
        </w:rPr>
        <w:t xml:space="preserve"> และ </w:t>
      </w:r>
      <w:r w:rsidR="001A31FE">
        <w:rPr>
          <w:rFonts w:ascii="Browallia New" w:hAnsi="Browallia New" w:cs="Browallia New"/>
          <w:sz w:val="28"/>
          <w:szCs w:val="28"/>
        </w:rPr>
        <w:t>31</w:t>
      </w:r>
      <w:r w:rsidR="008725C7">
        <w:rPr>
          <w:rFonts w:ascii="Browallia New" w:hAnsi="Browallia New" w:cs="Browallia New" w:hint="cs"/>
          <w:sz w:val="28"/>
          <w:szCs w:val="28"/>
          <w:cs/>
        </w:rPr>
        <w:t xml:space="preserve"> ตุลาคม </w:t>
      </w:r>
      <w:r w:rsidR="001A31FE">
        <w:rPr>
          <w:rFonts w:ascii="Browallia New" w:hAnsi="Browallia New" w:cs="Browallia New"/>
          <w:sz w:val="28"/>
          <w:szCs w:val="28"/>
        </w:rPr>
        <w:t>2560</w:t>
      </w:r>
      <w:r w:rsidRPr="00FD5ED6">
        <w:rPr>
          <w:rFonts w:ascii="Browallia New" w:hAnsi="Browallia New" w:cs="Browallia New"/>
          <w:sz w:val="28"/>
          <w:szCs w:val="28"/>
        </w:rPr>
        <w:t xml:space="preserve"> </w:t>
      </w:r>
      <w:r w:rsidRPr="00FD5ED6">
        <w:rPr>
          <w:rFonts w:ascii="Browallia New" w:hAnsi="Browallia New" w:cs="Browallia New"/>
          <w:sz w:val="28"/>
          <w:szCs w:val="28"/>
          <w:cs/>
        </w:rPr>
        <w:t>เงินกู้ยืมระยะยาวจากสถาบันการเงินหลายแห่ง แยกแสดงตามระยะเวลาครบกำหนดการจ่ายชำระได้ดังนี้</w:t>
      </w:r>
    </w:p>
    <w:p w14:paraId="05635D13"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0" w:type="auto"/>
        <w:tblInd w:w="180" w:type="dxa"/>
        <w:tblLook w:val="0000" w:firstRow="0" w:lastRow="0" w:firstColumn="0" w:lastColumn="0" w:noHBand="0" w:noVBand="0"/>
      </w:tblPr>
      <w:tblGrid>
        <w:gridCol w:w="3556"/>
        <w:gridCol w:w="1179"/>
        <w:gridCol w:w="267"/>
        <w:gridCol w:w="1212"/>
        <w:gridCol w:w="279"/>
        <w:gridCol w:w="1191"/>
        <w:gridCol w:w="267"/>
        <w:gridCol w:w="1202"/>
      </w:tblGrid>
      <w:tr w:rsidR="00FD5ED6" w:rsidRPr="00FD5ED6" w14:paraId="07A0491F" w14:textId="77777777" w:rsidTr="0005166B">
        <w:trPr>
          <w:cantSplit/>
        </w:trPr>
        <w:tc>
          <w:tcPr>
            <w:tcW w:w="3556" w:type="dxa"/>
          </w:tcPr>
          <w:p w14:paraId="4FF65D8B"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597"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05166B">
        <w:trPr>
          <w:cantSplit/>
        </w:trPr>
        <w:tc>
          <w:tcPr>
            <w:tcW w:w="355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58"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660" w:type="dxa"/>
            <w:gridSpan w:val="3"/>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1A31FE">
        <w:trPr>
          <w:cantSplit/>
        </w:trPr>
        <w:tc>
          <w:tcPr>
            <w:tcW w:w="355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179" w:type="dxa"/>
            <w:tcBorders>
              <w:bottom w:val="single" w:sz="4" w:space="0" w:color="auto"/>
            </w:tcBorders>
          </w:tcPr>
          <w:p w14:paraId="0D98ACDD" w14:textId="77005420" w:rsidR="008725C7" w:rsidRPr="00FD5ED6" w:rsidRDefault="00A23C9F"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72FE080C"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191" w:type="dxa"/>
            <w:tcBorders>
              <w:bottom w:val="single" w:sz="4" w:space="0" w:color="auto"/>
            </w:tcBorders>
          </w:tcPr>
          <w:p w14:paraId="47C1399B" w14:textId="59644772" w:rsidR="008725C7" w:rsidRPr="00FD5ED6" w:rsidRDefault="00A23C9F"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hint="cs"/>
                <w:sz w:val="28"/>
                <w:szCs w:val="28"/>
                <w:cs/>
              </w:rPr>
              <w:t xml:space="preserve">เมษายน </w:t>
            </w:r>
            <w:r>
              <w:rPr>
                <w:rFonts w:ascii="Browallia New" w:hAnsi="Browallia New" w:cs="Browallia New"/>
                <w:sz w:val="28"/>
                <w:szCs w:val="28"/>
              </w:rPr>
              <w:t>2561</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1D9F80F8"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2E5AE9" w:rsidRPr="00FD5ED6" w14:paraId="49BA5120" w14:textId="77777777" w:rsidTr="002E5AE9">
        <w:trPr>
          <w:cantSplit/>
        </w:trPr>
        <w:tc>
          <w:tcPr>
            <w:tcW w:w="355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179"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191"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2" w:type="dxa"/>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D56365" w:rsidRPr="00FD5ED6" w14:paraId="4163160B" w14:textId="77777777" w:rsidTr="001A31FE">
        <w:trPr>
          <w:cantSplit/>
        </w:trPr>
        <w:tc>
          <w:tcPr>
            <w:tcW w:w="3556" w:type="dxa"/>
          </w:tcPr>
          <w:p w14:paraId="17996C05" w14:textId="77777777" w:rsidR="00D56365" w:rsidRPr="00FD5ED6" w:rsidRDefault="00D56365" w:rsidP="00D56365">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179" w:type="dxa"/>
          </w:tcPr>
          <w:p w14:paraId="73D1ACD1" w14:textId="1A56AEF5" w:rsidR="00D56365" w:rsidRPr="00FD5ED6" w:rsidRDefault="00986B87"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65,630</w:t>
            </w:r>
          </w:p>
        </w:tc>
        <w:tc>
          <w:tcPr>
            <w:tcW w:w="267" w:type="dxa"/>
          </w:tcPr>
          <w:p w14:paraId="4DDFC62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1CC2E772" w14:textId="12EF71A1"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64,802</w:t>
            </w:r>
          </w:p>
        </w:tc>
        <w:tc>
          <w:tcPr>
            <w:tcW w:w="279" w:type="dxa"/>
          </w:tcPr>
          <w:p w14:paraId="7C35C93E"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36763EA5" w14:textId="63698242" w:rsidR="00D56365" w:rsidRPr="008D41C4" w:rsidRDefault="006674A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D41C4">
              <w:rPr>
                <w:rFonts w:ascii="Browallia New" w:hAnsi="Browallia New" w:cs="Browallia New"/>
                <w:bCs/>
                <w:sz w:val="28"/>
                <w:szCs w:val="28"/>
              </w:rPr>
              <w:t>64,072</w:t>
            </w:r>
          </w:p>
        </w:tc>
        <w:tc>
          <w:tcPr>
            <w:tcW w:w="267" w:type="dxa"/>
          </w:tcPr>
          <w:p w14:paraId="714E01CD"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58A808B6" w14:textId="156911ED"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62,131</w:t>
            </w:r>
          </w:p>
        </w:tc>
      </w:tr>
      <w:tr w:rsidR="00D56365" w:rsidRPr="00FD5ED6" w14:paraId="2084B00E" w14:textId="77777777" w:rsidTr="001A31FE">
        <w:trPr>
          <w:cantSplit/>
        </w:trPr>
        <w:tc>
          <w:tcPr>
            <w:tcW w:w="3556" w:type="dxa"/>
          </w:tcPr>
          <w:p w14:paraId="11517B5E"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179" w:type="dxa"/>
          </w:tcPr>
          <w:p w14:paraId="7DF670AE" w14:textId="63BD82DB" w:rsidR="00D56365" w:rsidRPr="00E53AAD" w:rsidRDefault="00986B87"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E53AAD">
              <w:rPr>
                <w:rFonts w:ascii="Browallia New" w:hAnsi="Browallia New" w:cs="Browallia New"/>
                <w:bCs/>
                <w:sz w:val="28"/>
                <w:szCs w:val="28"/>
              </w:rPr>
              <w:t>1</w:t>
            </w:r>
            <w:r w:rsidR="00E53AAD" w:rsidRPr="00E53AAD">
              <w:rPr>
                <w:rFonts w:ascii="Browallia New" w:hAnsi="Browallia New" w:cs="Browallia New"/>
                <w:bCs/>
                <w:sz w:val="28"/>
                <w:szCs w:val="28"/>
              </w:rPr>
              <w:t>15</w:t>
            </w:r>
            <w:r w:rsidRPr="00E53AAD">
              <w:rPr>
                <w:rFonts w:ascii="Browallia New" w:hAnsi="Browallia New" w:cs="Browallia New"/>
                <w:bCs/>
                <w:sz w:val="28"/>
                <w:szCs w:val="28"/>
              </w:rPr>
              <w:t>,</w:t>
            </w:r>
            <w:r w:rsidR="00E53AAD" w:rsidRPr="00E53AAD">
              <w:rPr>
                <w:rFonts w:ascii="Browallia New" w:hAnsi="Browallia New" w:cs="Browallia New"/>
                <w:bCs/>
                <w:sz w:val="28"/>
                <w:szCs w:val="28"/>
              </w:rPr>
              <w:t>657</w:t>
            </w:r>
          </w:p>
        </w:tc>
        <w:tc>
          <w:tcPr>
            <w:tcW w:w="267" w:type="dxa"/>
          </w:tcPr>
          <w:p w14:paraId="724DB181"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Pr>
          <w:p w14:paraId="299F8A17" w14:textId="33803137"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131,212</w:t>
            </w:r>
          </w:p>
        </w:tc>
        <w:tc>
          <w:tcPr>
            <w:tcW w:w="279" w:type="dxa"/>
          </w:tcPr>
          <w:p w14:paraId="6881614E"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Pr>
          <w:p w14:paraId="467EDC14" w14:textId="7793129F" w:rsidR="00D56365" w:rsidRPr="008D41C4" w:rsidRDefault="006674A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D41C4">
              <w:rPr>
                <w:rFonts w:ascii="Browallia New" w:hAnsi="Browallia New" w:cs="Browallia New"/>
                <w:bCs/>
                <w:sz w:val="28"/>
                <w:szCs w:val="28"/>
              </w:rPr>
              <w:t>112,38</w:t>
            </w:r>
            <w:r w:rsidR="009F5B03" w:rsidRPr="008D41C4">
              <w:rPr>
                <w:rFonts w:ascii="Browallia New" w:hAnsi="Browallia New" w:cs="Browallia New"/>
                <w:bCs/>
                <w:sz w:val="28"/>
                <w:szCs w:val="28"/>
              </w:rPr>
              <w:t>9</w:t>
            </w:r>
          </w:p>
        </w:tc>
        <w:tc>
          <w:tcPr>
            <w:tcW w:w="267" w:type="dxa"/>
          </w:tcPr>
          <w:p w14:paraId="0BCDD6F1"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Pr>
          <w:p w14:paraId="72BB8FB3" w14:textId="4E2077AF"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131,006</w:t>
            </w:r>
          </w:p>
        </w:tc>
      </w:tr>
      <w:tr w:rsidR="00D56365" w:rsidRPr="00FD5ED6" w14:paraId="2B67F6FC" w14:textId="77777777" w:rsidTr="001A31FE">
        <w:trPr>
          <w:cantSplit/>
        </w:trPr>
        <w:tc>
          <w:tcPr>
            <w:tcW w:w="3556" w:type="dxa"/>
          </w:tcPr>
          <w:p w14:paraId="1D62BD77"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179" w:type="dxa"/>
            <w:tcBorders>
              <w:bottom w:val="single" w:sz="4" w:space="0" w:color="auto"/>
            </w:tcBorders>
          </w:tcPr>
          <w:p w14:paraId="700B306E" w14:textId="772692A5" w:rsidR="00D56365" w:rsidRPr="00E53AAD" w:rsidRDefault="00E53AAD"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E53AAD">
              <w:rPr>
                <w:rFonts w:ascii="Browallia New" w:hAnsi="Browallia New" w:cs="Browallia New"/>
                <w:bCs/>
                <w:sz w:val="28"/>
                <w:szCs w:val="28"/>
              </w:rPr>
              <w:t>19,841</w:t>
            </w:r>
          </w:p>
        </w:tc>
        <w:tc>
          <w:tcPr>
            <w:tcW w:w="267" w:type="dxa"/>
          </w:tcPr>
          <w:p w14:paraId="784DE09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5EAF2CEB" w14:textId="5C95F465"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w:t>
            </w:r>
            <w:r w:rsidRPr="00FD5ED6">
              <w:rPr>
                <w:rFonts w:ascii="Browallia New" w:hAnsi="Browallia New" w:cs="Browallia New"/>
                <w:bCs/>
                <w:sz w:val="28"/>
                <w:szCs w:val="28"/>
              </w:rPr>
              <w:t>,464</w:t>
            </w:r>
          </w:p>
        </w:tc>
        <w:tc>
          <w:tcPr>
            <w:tcW w:w="279" w:type="dxa"/>
          </w:tcPr>
          <w:p w14:paraId="015B28A3"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bottom w:val="single" w:sz="4" w:space="0" w:color="auto"/>
            </w:tcBorders>
          </w:tcPr>
          <w:p w14:paraId="2132B2F5" w14:textId="47363198" w:rsidR="00D56365" w:rsidRPr="008D41C4" w:rsidRDefault="006674A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D41C4">
              <w:rPr>
                <w:rFonts w:ascii="Browallia New" w:hAnsi="Browallia New" w:cs="Browallia New"/>
                <w:bCs/>
                <w:sz w:val="28"/>
                <w:szCs w:val="28"/>
              </w:rPr>
              <w:t>1,680</w:t>
            </w:r>
          </w:p>
        </w:tc>
        <w:tc>
          <w:tcPr>
            <w:tcW w:w="267" w:type="dxa"/>
          </w:tcPr>
          <w:p w14:paraId="31082E42"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bottom w:val="single" w:sz="4" w:space="0" w:color="auto"/>
            </w:tcBorders>
          </w:tcPr>
          <w:p w14:paraId="21E3635F" w14:textId="181A832A"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8,464</w:t>
            </w:r>
          </w:p>
        </w:tc>
      </w:tr>
      <w:tr w:rsidR="00D56365" w:rsidRPr="00FD5ED6" w14:paraId="7C915E31" w14:textId="77777777" w:rsidTr="001A31FE">
        <w:trPr>
          <w:cantSplit/>
        </w:trPr>
        <w:tc>
          <w:tcPr>
            <w:tcW w:w="3556" w:type="dxa"/>
          </w:tcPr>
          <w:p w14:paraId="4E7AFDF8" w14:textId="77777777" w:rsidR="00D56365" w:rsidRPr="00FD5ED6"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79" w:type="dxa"/>
            <w:tcBorders>
              <w:top w:val="single" w:sz="4" w:space="0" w:color="auto"/>
              <w:bottom w:val="single" w:sz="12" w:space="0" w:color="auto"/>
            </w:tcBorders>
          </w:tcPr>
          <w:p w14:paraId="5F6E022C" w14:textId="7E8E1EE1" w:rsidR="00D56365" w:rsidRPr="00E53AAD" w:rsidRDefault="00E53AAD" w:rsidP="00362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E53AAD">
              <w:rPr>
                <w:rFonts w:ascii="Browallia New" w:hAnsi="Browallia New" w:cs="Browallia New"/>
                <w:bCs/>
                <w:sz w:val="28"/>
                <w:szCs w:val="28"/>
              </w:rPr>
              <w:t>201,128</w:t>
            </w:r>
          </w:p>
        </w:tc>
        <w:tc>
          <w:tcPr>
            <w:tcW w:w="267" w:type="dxa"/>
          </w:tcPr>
          <w:p w14:paraId="1A5649DF"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5CBB76" w14:textId="00BDEE4A"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204,478</w:t>
            </w:r>
          </w:p>
        </w:tc>
        <w:tc>
          <w:tcPr>
            <w:tcW w:w="279" w:type="dxa"/>
          </w:tcPr>
          <w:p w14:paraId="2F909AB3"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191" w:type="dxa"/>
            <w:tcBorders>
              <w:top w:val="single" w:sz="4" w:space="0" w:color="auto"/>
              <w:bottom w:val="single" w:sz="12" w:space="0" w:color="auto"/>
            </w:tcBorders>
          </w:tcPr>
          <w:p w14:paraId="598B902E" w14:textId="53F81ADB" w:rsidR="00D56365" w:rsidRPr="008D41C4" w:rsidRDefault="006674A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D41C4">
              <w:rPr>
                <w:rFonts w:ascii="Browallia New" w:hAnsi="Browallia New" w:cs="Browallia New"/>
                <w:bCs/>
                <w:sz w:val="28"/>
                <w:szCs w:val="28"/>
              </w:rPr>
              <w:t>178,14</w:t>
            </w:r>
            <w:r w:rsidR="009F5B03" w:rsidRPr="008D41C4">
              <w:rPr>
                <w:rFonts w:ascii="Browallia New" w:hAnsi="Browallia New" w:cs="Browallia New"/>
                <w:bCs/>
                <w:sz w:val="28"/>
                <w:szCs w:val="28"/>
              </w:rPr>
              <w:t>1</w:t>
            </w:r>
          </w:p>
        </w:tc>
        <w:tc>
          <w:tcPr>
            <w:tcW w:w="267" w:type="dxa"/>
          </w:tcPr>
          <w:p w14:paraId="5A2715AB" w14:textId="77777777" w:rsidR="00D56365" w:rsidRPr="00FD5ED6" w:rsidRDefault="00D56365" w:rsidP="00D56365">
            <w:pPr>
              <w:pStyle w:val="a2"/>
              <w:tabs>
                <w:tab w:val="left" w:pos="0"/>
                <w:tab w:val="decimal" w:pos="792"/>
              </w:tabs>
              <w:ind w:right="-36"/>
              <w:rPr>
                <w:rFonts w:ascii="Browallia New" w:hAnsi="Browallia New" w:cs="Browallia New"/>
                <w:bCs/>
                <w:sz w:val="28"/>
                <w:szCs w:val="28"/>
                <w:cs/>
              </w:rPr>
            </w:pPr>
          </w:p>
        </w:tc>
        <w:tc>
          <w:tcPr>
            <w:tcW w:w="1202" w:type="dxa"/>
            <w:tcBorders>
              <w:top w:val="single" w:sz="4" w:space="0" w:color="auto"/>
              <w:bottom w:val="single" w:sz="12" w:space="0" w:color="auto"/>
            </w:tcBorders>
          </w:tcPr>
          <w:p w14:paraId="28771C9C" w14:textId="5E9FC348" w:rsidR="00D56365" w:rsidRPr="00FD5ED6"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201,601</w:t>
            </w:r>
          </w:p>
        </w:tc>
      </w:tr>
    </w:tbl>
    <w:p w14:paraId="6648E95D" w14:textId="7523EC35" w:rsidR="00A23C9F" w:rsidRDefault="00A23C9F"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7E29B445" w14:textId="284D877E"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153A592" w14:textId="156AB7B9"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3A16F2C6" w14:textId="7BB1E136"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7219BFB0" w14:textId="1087967E"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3CA515DF" w14:textId="77777777" w:rsidR="009F5B03" w:rsidRDefault="009F5B03"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58496518" w14:textId="687E0C36"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6A76B5A" w14:textId="1FCE3F94" w:rsidR="00B242E2" w:rsidRDefault="00B242E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669C91D" w14:textId="77777777" w:rsidR="00B242E2" w:rsidRDefault="00B242E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35BD1565" w14:textId="523B814D"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FDC4DC6" w14:textId="509C6A09"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41A799F" w14:textId="4F0D3668" w:rsidR="00FD5ED6" w:rsidRPr="00FD5ED6" w:rsidRDefault="008725C7"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15"/>
        <w:jc w:val="thaiDistribute"/>
        <w:outlineLvl w:val="0"/>
        <w:rPr>
          <w:rFonts w:ascii="Browallia New" w:hAnsi="Browallia New" w:cs="Browallia New"/>
          <w:sz w:val="28"/>
          <w:szCs w:val="28"/>
        </w:rPr>
      </w:pPr>
      <w:r>
        <w:rPr>
          <w:rFonts w:ascii="Browallia New" w:hAnsi="Browallia New" w:cs="Browallia New" w:hint="cs"/>
          <w:sz w:val="28"/>
          <w:szCs w:val="28"/>
          <w:cs/>
        </w:rPr>
        <w:lastRenderedPageBreak/>
        <w:t>รา</w:t>
      </w:r>
      <w:r w:rsidR="00FD5ED6" w:rsidRPr="00FD5ED6">
        <w:rPr>
          <w:rFonts w:ascii="Browallia New" w:hAnsi="Browallia New" w:cs="Browallia New"/>
          <w:sz w:val="28"/>
          <w:szCs w:val="28"/>
          <w:cs/>
        </w:rPr>
        <w:t>ยละเอียดของเงินกู้ยืมระยะยาวมีดังนี้</w:t>
      </w:r>
    </w:p>
    <w:p w14:paraId="10FFAD9A"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0"/>
          <w:szCs w:val="20"/>
        </w:rPr>
      </w:pPr>
    </w:p>
    <w:tbl>
      <w:tblPr>
        <w:tblW w:w="9098" w:type="dxa"/>
        <w:tblInd w:w="144" w:type="dxa"/>
        <w:tblLook w:val="0000" w:firstRow="0" w:lastRow="0" w:firstColumn="0" w:lastColumn="0" w:noHBand="0" w:noVBand="0"/>
      </w:tblPr>
      <w:tblGrid>
        <w:gridCol w:w="3445"/>
        <w:gridCol w:w="1342"/>
        <w:gridCol w:w="347"/>
        <w:gridCol w:w="1186"/>
        <w:gridCol w:w="272"/>
        <w:gridCol w:w="1067"/>
        <w:gridCol w:w="251"/>
        <w:gridCol w:w="15"/>
        <w:gridCol w:w="1173"/>
      </w:tblGrid>
      <w:tr w:rsidR="00FD5ED6" w:rsidRPr="008B1A01" w14:paraId="4B4D5177" w14:textId="77777777" w:rsidTr="00ED25BD">
        <w:trPr>
          <w:tblHeader/>
        </w:trPr>
        <w:tc>
          <w:tcPr>
            <w:tcW w:w="3445" w:type="dxa"/>
          </w:tcPr>
          <w:p w14:paraId="3BB39C73"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5653" w:type="dxa"/>
            <w:gridSpan w:val="8"/>
          </w:tcPr>
          <w:p w14:paraId="7485C7C2" w14:textId="433B96CB" w:rsidR="00FD5ED6" w:rsidRPr="008B1A01" w:rsidRDefault="00B15523" w:rsidP="00B15523">
            <w:pPr>
              <w:pStyle w:val="a2"/>
              <w:tabs>
                <w:tab w:val="left" w:pos="0"/>
              </w:tabs>
              <w:ind w:right="-108"/>
              <w:rPr>
                <w:rFonts w:ascii="Browallia New" w:hAnsi="Browallia New" w:cs="Browallia New"/>
                <w:sz w:val="21"/>
                <w:szCs w:val="21"/>
                <w:cs/>
                <w:lang w:val="en-US"/>
              </w:rPr>
            </w:pPr>
            <w:r w:rsidRPr="008B1A01">
              <w:rPr>
                <w:rFonts w:ascii="Browallia New" w:hAnsi="Browallia New" w:cs="Browallia New"/>
                <w:snapToGrid w:val="0"/>
                <w:sz w:val="21"/>
                <w:szCs w:val="21"/>
                <w:cs/>
                <w:lang w:eastAsia="th-TH"/>
              </w:rPr>
              <w:t>(หน่วย : พันบาท)</w:t>
            </w:r>
          </w:p>
        </w:tc>
      </w:tr>
      <w:tr w:rsidR="00FD5ED6" w:rsidRPr="008B1A01" w14:paraId="027BB120" w14:textId="77777777" w:rsidTr="00ED25BD">
        <w:trPr>
          <w:tblHeader/>
        </w:trPr>
        <w:tc>
          <w:tcPr>
            <w:tcW w:w="3445" w:type="dxa"/>
          </w:tcPr>
          <w:p w14:paraId="703B22F6"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2875" w:type="dxa"/>
            <w:gridSpan w:val="3"/>
            <w:tcBorders>
              <w:bottom w:val="single" w:sz="4" w:space="0" w:color="auto"/>
            </w:tcBorders>
          </w:tcPr>
          <w:p w14:paraId="27B92451" w14:textId="77777777" w:rsidR="00FD5ED6" w:rsidRPr="008B1A01" w:rsidRDefault="00FD5ED6" w:rsidP="00FD5ED6">
            <w:pPr>
              <w:pStyle w:val="30"/>
              <w:tabs>
                <w:tab w:val="clear" w:pos="360"/>
                <w:tab w:val="clear" w:pos="720"/>
                <w:tab w:val="left" w:pos="0"/>
              </w:tabs>
              <w:ind w:right="-18"/>
              <w:jc w:val="center"/>
              <w:rPr>
                <w:rFonts w:ascii="Browallia New" w:hAnsi="Browallia New" w:cs="Browallia New"/>
                <w:sz w:val="21"/>
                <w:szCs w:val="21"/>
                <w:cs/>
              </w:rPr>
            </w:pPr>
            <w:r w:rsidRPr="008B1A01">
              <w:rPr>
                <w:rFonts w:ascii="Browallia New" w:hAnsi="Browallia New" w:cs="Browallia New"/>
                <w:sz w:val="21"/>
                <w:szCs w:val="21"/>
                <w:cs/>
              </w:rPr>
              <w:t>งบการเงินรวม</w:t>
            </w:r>
          </w:p>
        </w:tc>
        <w:tc>
          <w:tcPr>
            <w:tcW w:w="272" w:type="dxa"/>
          </w:tcPr>
          <w:p w14:paraId="04B2EF1A" w14:textId="77777777" w:rsidR="00FD5ED6" w:rsidRPr="008B1A01" w:rsidRDefault="00FD5ED6" w:rsidP="00FD5ED6">
            <w:pPr>
              <w:pStyle w:val="30"/>
              <w:tabs>
                <w:tab w:val="clear" w:pos="360"/>
                <w:tab w:val="clear" w:pos="720"/>
                <w:tab w:val="left" w:pos="0"/>
              </w:tabs>
              <w:rPr>
                <w:rFonts w:ascii="Browallia New" w:hAnsi="Browallia New" w:cs="Browallia New"/>
                <w:sz w:val="21"/>
                <w:szCs w:val="21"/>
                <w:cs/>
              </w:rPr>
            </w:pPr>
          </w:p>
        </w:tc>
        <w:tc>
          <w:tcPr>
            <w:tcW w:w="2506" w:type="dxa"/>
            <w:gridSpan w:val="4"/>
            <w:tcBorders>
              <w:bottom w:val="single" w:sz="4" w:space="0" w:color="auto"/>
            </w:tcBorders>
          </w:tcPr>
          <w:p w14:paraId="5F8B6A59" w14:textId="209EDE49" w:rsidR="00FD5ED6" w:rsidRPr="008B1A01" w:rsidRDefault="00FD5ED6" w:rsidP="00FD5ED6">
            <w:pPr>
              <w:pStyle w:val="a2"/>
              <w:tabs>
                <w:tab w:val="left" w:pos="0"/>
              </w:tabs>
              <w:ind w:right="-108"/>
              <w:jc w:val="center"/>
              <w:rPr>
                <w:rFonts w:ascii="Browallia New" w:hAnsi="Browallia New" w:cs="Browallia New"/>
                <w:sz w:val="21"/>
                <w:szCs w:val="21"/>
                <w:cs/>
                <w:lang w:val="en-US"/>
              </w:rPr>
            </w:pPr>
            <w:r w:rsidRPr="008B1A01">
              <w:rPr>
                <w:rFonts w:ascii="Browallia New" w:hAnsi="Browallia New" w:cs="Browallia New"/>
                <w:sz w:val="21"/>
                <w:szCs w:val="21"/>
                <w:cs/>
              </w:rPr>
              <w:t>งบการเงินเฉพาะ</w:t>
            </w:r>
            <w:r w:rsidR="00D861A6" w:rsidRPr="008B1A01">
              <w:rPr>
                <w:rFonts w:ascii="Browallia New" w:hAnsi="Browallia New" w:cs="Browallia New" w:hint="cs"/>
                <w:sz w:val="21"/>
                <w:szCs w:val="21"/>
                <w:cs/>
                <w:lang w:val="en-US"/>
              </w:rPr>
              <w:t>ของบริษัท</w:t>
            </w:r>
          </w:p>
        </w:tc>
      </w:tr>
      <w:tr w:rsidR="008B1A01" w:rsidRPr="008B1A01" w14:paraId="0F0FB4ED" w14:textId="77777777" w:rsidTr="000B5881">
        <w:trPr>
          <w:tblHeader/>
        </w:trPr>
        <w:tc>
          <w:tcPr>
            <w:tcW w:w="3445" w:type="dxa"/>
          </w:tcPr>
          <w:p w14:paraId="5E46D577" w14:textId="77777777" w:rsidR="000F5B2B" w:rsidRPr="008B1A01" w:rsidRDefault="000F5B2B" w:rsidP="000F5B2B">
            <w:pPr>
              <w:pStyle w:val="30"/>
              <w:tabs>
                <w:tab w:val="clear" w:pos="360"/>
                <w:tab w:val="clear" w:pos="720"/>
                <w:tab w:val="left" w:pos="0"/>
              </w:tabs>
              <w:ind w:right="-936"/>
              <w:rPr>
                <w:rFonts w:ascii="Browallia New" w:hAnsi="Browallia New" w:cs="Browallia New"/>
                <w:sz w:val="21"/>
                <w:szCs w:val="21"/>
                <w:cs/>
              </w:rPr>
            </w:pPr>
          </w:p>
        </w:tc>
        <w:tc>
          <w:tcPr>
            <w:tcW w:w="1342" w:type="dxa"/>
            <w:tcBorders>
              <w:bottom w:val="single" w:sz="4" w:space="0" w:color="auto"/>
            </w:tcBorders>
          </w:tcPr>
          <w:p w14:paraId="5E7822F4" w14:textId="4C8C0713" w:rsidR="000F5B2B" w:rsidRPr="00A23C9F" w:rsidRDefault="000B5881"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 xml:space="preserve">  </w:t>
            </w:r>
            <w:r w:rsidR="00A23C9F" w:rsidRPr="00A23C9F">
              <w:rPr>
                <w:rFonts w:ascii="Browallia New" w:hAnsi="Browallia New" w:cs="Browallia New"/>
                <w:sz w:val="21"/>
                <w:szCs w:val="21"/>
              </w:rPr>
              <w:t xml:space="preserve">30 </w:t>
            </w:r>
            <w:r w:rsidR="00A23C9F" w:rsidRPr="00A23C9F">
              <w:rPr>
                <w:rFonts w:ascii="Browallia New" w:hAnsi="Browallia New" w:cs="Browallia New" w:hint="cs"/>
                <w:sz w:val="21"/>
                <w:szCs w:val="21"/>
                <w:cs/>
              </w:rPr>
              <w:t xml:space="preserve">เมษายน </w:t>
            </w:r>
            <w:r>
              <w:rPr>
                <w:rFonts w:ascii="Browallia New" w:hAnsi="Browallia New" w:cs="Browallia New"/>
                <w:sz w:val="21"/>
                <w:szCs w:val="21"/>
              </w:rPr>
              <w:t xml:space="preserve">  </w:t>
            </w:r>
            <w:r w:rsidR="00A23C9F" w:rsidRPr="00A23C9F">
              <w:rPr>
                <w:rFonts w:ascii="Browallia New" w:hAnsi="Browallia New" w:cs="Browallia New"/>
                <w:sz w:val="21"/>
                <w:szCs w:val="21"/>
              </w:rPr>
              <w:t>2561</w:t>
            </w:r>
          </w:p>
        </w:tc>
        <w:tc>
          <w:tcPr>
            <w:tcW w:w="347" w:type="dxa"/>
          </w:tcPr>
          <w:p w14:paraId="41E1CAA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86" w:type="dxa"/>
            <w:tcBorders>
              <w:bottom w:val="single" w:sz="4" w:space="0" w:color="auto"/>
            </w:tcBorders>
          </w:tcPr>
          <w:p w14:paraId="086389EC" w14:textId="04D084FD"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0E2729C1" w14:textId="26DB7827"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c>
          <w:tcPr>
            <w:tcW w:w="272" w:type="dxa"/>
          </w:tcPr>
          <w:p w14:paraId="0F798B7C" w14:textId="77777777" w:rsidR="000F5B2B" w:rsidRPr="008B1A01" w:rsidRDefault="000F5B2B" w:rsidP="000F5B2B">
            <w:pPr>
              <w:pStyle w:val="30"/>
              <w:tabs>
                <w:tab w:val="clear" w:pos="360"/>
                <w:tab w:val="clear" w:pos="720"/>
                <w:tab w:val="left" w:pos="0"/>
              </w:tabs>
              <w:rPr>
                <w:rFonts w:ascii="Browallia New" w:hAnsi="Browallia New" w:cs="Browallia New"/>
                <w:sz w:val="21"/>
                <w:szCs w:val="21"/>
                <w:cs/>
              </w:rPr>
            </w:pPr>
          </w:p>
        </w:tc>
        <w:tc>
          <w:tcPr>
            <w:tcW w:w="1067" w:type="dxa"/>
            <w:tcBorders>
              <w:bottom w:val="single" w:sz="4" w:space="0" w:color="auto"/>
            </w:tcBorders>
          </w:tcPr>
          <w:p w14:paraId="44E8DAA1" w14:textId="210C44BE" w:rsidR="000F5B2B" w:rsidRPr="00A23C9F"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A23C9F">
              <w:rPr>
                <w:rFonts w:ascii="Browallia New" w:hAnsi="Browallia New" w:cs="Browallia New"/>
                <w:sz w:val="21"/>
                <w:szCs w:val="21"/>
              </w:rPr>
              <w:t xml:space="preserve">30 </w:t>
            </w:r>
            <w:r w:rsidRPr="00A23C9F">
              <w:rPr>
                <w:rFonts w:ascii="Browallia New" w:hAnsi="Browallia New" w:cs="Browallia New" w:hint="cs"/>
                <w:sz w:val="21"/>
                <w:szCs w:val="21"/>
                <w:cs/>
              </w:rPr>
              <w:t xml:space="preserve">เมษายน </w:t>
            </w:r>
            <w:r w:rsidRPr="00A23C9F">
              <w:rPr>
                <w:rFonts w:ascii="Browallia New" w:hAnsi="Browallia New" w:cs="Browallia New"/>
                <w:sz w:val="21"/>
                <w:szCs w:val="21"/>
              </w:rPr>
              <w:t>2561</w:t>
            </w:r>
          </w:p>
        </w:tc>
        <w:tc>
          <w:tcPr>
            <w:tcW w:w="251" w:type="dxa"/>
          </w:tcPr>
          <w:p w14:paraId="3418306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88" w:type="dxa"/>
            <w:gridSpan w:val="2"/>
            <w:tcBorders>
              <w:bottom w:val="single" w:sz="4" w:space="0" w:color="auto"/>
            </w:tcBorders>
          </w:tcPr>
          <w:p w14:paraId="2B85B4C4" w14:textId="5B2FA8D2"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1F049D35" w14:textId="0B8BB0C1"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r>
      <w:tr w:rsidR="00FD5ED6" w:rsidRPr="008B1A01" w14:paraId="30A2DEA0" w14:textId="77777777" w:rsidTr="000B5881">
        <w:trPr>
          <w:cantSplit/>
        </w:trPr>
        <w:tc>
          <w:tcPr>
            <w:tcW w:w="3445" w:type="dxa"/>
          </w:tcPr>
          <w:p w14:paraId="689CA430" w14:textId="77777777" w:rsidR="00FD5ED6" w:rsidRPr="008B1A01" w:rsidRDefault="00FD5ED6" w:rsidP="00FD5ED6">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เงินกู้ยืมจากธนาคารแห่งที่หนึ่ง</w:t>
            </w:r>
          </w:p>
        </w:tc>
        <w:tc>
          <w:tcPr>
            <w:tcW w:w="1342" w:type="dxa"/>
          </w:tcPr>
          <w:p w14:paraId="5C53B933"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12F4CBB9"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86" w:type="dxa"/>
          </w:tcPr>
          <w:p w14:paraId="543824CA"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8E83626"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067" w:type="dxa"/>
          </w:tcPr>
          <w:p w14:paraId="4F71FE56"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336FB5D" w14:textId="77777777" w:rsidR="00FD5ED6" w:rsidRPr="008B1A01"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4F55FB9F"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69524FB0" w14:textId="77777777" w:rsidTr="000B5881">
        <w:trPr>
          <w:cantSplit/>
        </w:trPr>
        <w:tc>
          <w:tcPr>
            <w:tcW w:w="3445" w:type="dxa"/>
          </w:tcPr>
          <w:p w14:paraId="73436E1F" w14:textId="77777777"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250</w:t>
            </w:r>
            <w:r w:rsidRPr="008B1A01">
              <w:rPr>
                <w:rFonts w:ascii="Browallia New" w:hAnsi="Browallia New" w:cs="Browallia New"/>
                <w:sz w:val="21"/>
                <w:szCs w:val="21"/>
                <w:cs/>
              </w:rPr>
              <w:t xml:space="preserve"> ล้านบาทเพื่อใช้ก่อสร้างโรงงาน</w:t>
            </w:r>
          </w:p>
        </w:tc>
        <w:tc>
          <w:tcPr>
            <w:tcW w:w="1342" w:type="dxa"/>
          </w:tcPr>
          <w:p w14:paraId="7CE49ED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69AE501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86" w:type="dxa"/>
          </w:tcPr>
          <w:p w14:paraId="5F43157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B9B35E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067" w:type="dxa"/>
          </w:tcPr>
          <w:p w14:paraId="7C70615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E535929"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5E90852F"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7BCF32D7" w14:textId="77777777" w:rsidTr="000B5881">
        <w:trPr>
          <w:cantSplit/>
        </w:trPr>
        <w:tc>
          <w:tcPr>
            <w:tcW w:w="3445" w:type="dxa"/>
          </w:tcPr>
          <w:p w14:paraId="15C7F732" w14:textId="77777777"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และซื้อเครื่องจักร มีกำหนดชำระคืนเป็นราย</w:t>
            </w:r>
          </w:p>
        </w:tc>
        <w:tc>
          <w:tcPr>
            <w:tcW w:w="1342" w:type="dxa"/>
          </w:tcPr>
          <w:p w14:paraId="3362EDF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7550DEE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86" w:type="dxa"/>
          </w:tcPr>
          <w:p w14:paraId="3A84DFA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6859E8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067" w:type="dxa"/>
          </w:tcPr>
          <w:p w14:paraId="1F1F811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6A8970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5CB7373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31F9F98B" w14:textId="77777777" w:rsidTr="000B5881">
        <w:trPr>
          <w:cantSplit/>
        </w:trPr>
        <w:tc>
          <w:tcPr>
            <w:tcW w:w="3445" w:type="dxa"/>
          </w:tcPr>
          <w:p w14:paraId="56DE62D5"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เดือนในจำนวนไม่ต่ำกว่าเดือนละ </w:t>
            </w:r>
            <w:r w:rsidRPr="008B1A01">
              <w:rPr>
                <w:rFonts w:ascii="Browallia New" w:hAnsi="Browallia New" w:cs="Browallia New"/>
                <w:sz w:val="21"/>
                <w:szCs w:val="21"/>
              </w:rPr>
              <w:t xml:space="preserve">2.35 </w:t>
            </w:r>
            <w:r w:rsidRPr="008B1A01">
              <w:rPr>
                <w:rFonts w:ascii="Browallia New" w:hAnsi="Browallia New" w:cs="Browallia New"/>
                <w:sz w:val="21"/>
                <w:szCs w:val="21"/>
                <w:cs/>
              </w:rPr>
              <w:t xml:space="preserve">ล้าน </w:t>
            </w:r>
          </w:p>
        </w:tc>
        <w:tc>
          <w:tcPr>
            <w:tcW w:w="1342" w:type="dxa"/>
          </w:tcPr>
          <w:p w14:paraId="2C82619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20E7B4E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86" w:type="dxa"/>
          </w:tcPr>
          <w:p w14:paraId="7412E45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3CEDE2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067" w:type="dxa"/>
          </w:tcPr>
          <w:p w14:paraId="022E7F3B" w14:textId="77777777" w:rsidR="00D56365" w:rsidRPr="00FD207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cyan"/>
              </w:rPr>
            </w:pPr>
          </w:p>
        </w:tc>
        <w:tc>
          <w:tcPr>
            <w:tcW w:w="266" w:type="dxa"/>
            <w:gridSpan w:val="2"/>
          </w:tcPr>
          <w:p w14:paraId="4CD398D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6C9BD9A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00DD4AA1" w14:textId="77777777" w:rsidTr="000B5881">
        <w:trPr>
          <w:cantSplit/>
        </w:trPr>
        <w:tc>
          <w:tcPr>
            <w:tcW w:w="3445" w:type="dxa"/>
          </w:tcPr>
          <w:p w14:paraId="5DE7188B" w14:textId="77777777" w:rsidR="00D56365" w:rsidRPr="008B1A01" w:rsidRDefault="00D56365" w:rsidP="00D56365">
            <w:pPr>
              <w:tabs>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cs/>
              </w:rPr>
              <w:t xml:space="preserve">      บาท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 xml:space="preserve">ลบร้อยละ </w:t>
            </w:r>
          </w:p>
        </w:tc>
        <w:tc>
          <w:tcPr>
            <w:tcW w:w="1342" w:type="dxa"/>
          </w:tcPr>
          <w:p w14:paraId="05A57E8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38F43924"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86" w:type="dxa"/>
          </w:tcPr>
          <w:p w14:paraId="0C40FF1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4869CC6"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067" w:type="dxa"/>
          </w:tcPr>
          <w:p w14:paraId="2B393119" w14:textId="77777777" w:rsidR="00D56365" w:rsidRPr="00FD207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cyan"/>
              </w:rPr>
            </w:pPr>
          </w:p>
        </w:tc>
        <w:tc>
          <w:tcPr>
            <w:tcW w:w="266" w:type="dxa"/>
            <w:gridSpan w:val="2"/>
          </w:tcPr>
          <w:p w14:paraId="4C1D4567"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19FC5889"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5DCACE65" w14:textId="77777777" w:rsidTr="000B5881">
        <w:trPr>
          <w:cantSplit/>
        </w:trPr>
        <w:tc>
          <w:tcPr>
            <w:tcW w:w="3445" w:type="dxa"/>
          </w:tcPr>
          <w:p w14:paraId="4484A135" w14:textId="77777777"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1.75</w:t>
            </w:r>
            <w:r w:rsidRPr="008B1A01">
              <w:rPr>
                <w:rFonts w:ascii="Browallia New" w:hAnsi="Browallia New" w:cs="Browallia New"/>
                <w:sz w:val="21"/>
                <w:szCs w:val="21"/>
                <w:cs/>
              </w:rPr>
              <w:t xml:space="preserve"> ต่อปี ถึงเดือนพฤศจิกายน </w:t>
            </w:r>
            <w:r w:rsidRPr="008B1A01">
              <w:rPr>
                <w:rFonts w:ascii="Browallia New" w:hAnsi="Browallia New" w:cs="Browallia New"/>
                <w:sz w:val="21"/>
                <w:szCs w:val="21"/>
              </w:rPr>
              <w:t>2560</w:t>
            </w:r>
            <w:r w:rsidRPr="008B1A01">
              <w:rPr>
                <w:rFonts w:ascii="Browallia New" w:hAnsi="Browallia New" w:cs="Browallia New"/>
                <w:sz w:val="21"/>
                <w:szCs w:val="21"/>
                <w:cs/>
              </w:rPr>
              <w:t xml:space="preserve"> และ</w:t>
            </w:r>
          </w:p>
        </w:tc>
        <w:tc>
          <w:tcPr>
            <w:tcW w:w="1342" w:type="dxa"/>
          </w:tcPr>
          <w:p w14:paraId="2F295A3A" w14:textId="654F69E2"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60773E8E"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86" w:type="dxa"/>
          </w:tcPr>
          <w:p w14:paraId="59A7C578" w14:textId="337ABAE6"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44F7E6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067" w:type="dxa"/>
          </w:tcPr>
          <w:p w14:paraId="48B1589D" w14:textId="248511D9" w:rsidR="00D56365" w:rsidRPr="00FD207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cyan"/>
              </w:rPr>
            </w:pPr>
          </w:p>
        </w:tc>
        <w:tc>
          <w:tcPr>
            <w:tcW w:w="266" w:type="dxa"/>
            <w:gridSpan w:val="2"/>
          </w:tcPr>
          <w:p w14:paraId="56A14A0A"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73" w:type="dxa"/>
          </w:tcPr>
          <w:p w14:paraId="04A234A8" w14:textId="527A28C4"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22F0B31F" w14:textId="77777777" w:rsidTr="000B5881">
        <w:trPr>
          <w:cantSplit/>
        </w:trPr>
        <w:tc>
          <w:tcPr>
            <w:tcW w:w="3445" w:type="dxa"/>
          </w:tcPr>
          <w:p w14:paraId="485CEFD4" w14:textId="6B0B3A45" w:rsidR="00986B87" w:rsidRPr="008B1A01" w:rsidRDefault="00986B87" w:rsidP="00986B87">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MLR</w:t>
            </w:r>
            <w:r w:rsidRPr="008B1A01">
              <w:rPr>
                <w:rFonts w:ascii="Browallia New" w:hAnsi="Browallia New" w:cs="Browallia New"/>
                <w:sz w:val="21"/>
                <w:szCs w:val="21"/>
                <w:cs/>
              </w:rPr>
              <w:t xml:space="preserve"> ลบร้อยละ </w:t>
            </w:r>
            <w:r w:rsidRPr="008B1A01">
              <w:rPr>
                <w:rFonts w:ascii="Browallia New" w:hAnsi="Browallia New" w:cs="Browallia New"/>
                <w:sz w:val="21"/>
                <w:szCs w:val="21"/>
              </w:rPr>
              <w:t xml:space="preserve">1.5 </w:t>
            </w:r>
            <w:r w:rsidRPr="008B1A01">
              <w:rPr>
                <w:rFonts w:ascii="Browallia New" w:hAnsi="Browallia New" w:cs="Browallia New"/>
                <w:sz w:val="21"/>
                <w:szCs w:val="21"/>
                <w:cs/>
              </w:rPr>
              <w:t>ต่อปี หลังจากนั้น)</w:t>
            </w:r>
          </w:p>
        </w:tc>
        <w:tc>
          <w:tcPr>
            <w:tcW w:w="1342" w:type="dxa"/>
          </w:tcPr>
          <w:p w14:paraId="30696A83" w14:textId="77B7071D"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107,189</w:t>
            </w:r>
          </w:p>
        </w:tc>
        <w:tc>
          <w:tcPr>
            <w:tcW w:w="347" w:type="dxa"/>
          </w:tcPr>
          <w:p w14:paraId="5727FCE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341E178A" w14:textId="3BD8C7E2"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c>
          <w:tcPr>
            <w:tcW w:w="272" w:type="dxa"/>
          </w:tcPr>
          <w:p w14:paraId="0179D90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3A86ED54" w14:textId="4B33A866"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107,189</w:t>
            </w:r>
          </w:p>
        </w:tc>
        <w:tc>
          <w:tcPr>
            <w:tcW w:w="266" w:type="dxa"/>
            <w:gridSpan w:val="2"/>
          </w:tcPr>
          <w:p w14:paraId="654B93EB"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1F7692F6" w14:textId="793B95DA"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r>
      <w:tr w:rsidR="00986B87" w:rsidRPr="008B1A01" w14:paraId="1015ABFE" w14:textId="77777777" w:rsidTr="000B5881">
        <w:trPr>
          <w:cantSplit/>
        </w:trPr>
        <w:tc>
          <w:tcPr>
            <w:tcW w:w="3445" w:type="dxa"/>
          </w:tcPr>
          <w:p w14:paraId="705CA937"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p>
        </w:tc>
        <w:tc>
          <w:tcPr>
            <w:tcW w:w="1342" w:type="dxa"/>
          </w:tcPr>
          <w:p w14:paraId="2DD4867D"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4D38254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7DFAF3A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F6225DC"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13533AD2"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B04523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6FD31691"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5D00FA40" w14:textId="77777777" w:rsidTr="000B5881">
        <w:trPr>
          <w:cantSplit/>
        </w:trPr>
        <w:tc>
          <w:tcPr>
            <w:tcW w:w="3445" w:type="dxa"/>
          </w:tcPr>
          <w:p w14:paraId="0714783E"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เงินกู้ยืมจากธนาคารแห่งที่สอง</w:t>
            </w:r>
          </w:p>
        </w:tc>
        <w:tc>
          <w:tcPr>
            <w:tcW w:w="1342" w:type="dxa"/>
          </w:tcPr>
          <w:p w14:paraId="37559D0B"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6A76838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5FA03498"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00E9CAA"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6B9CD962"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B4C643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3CAD3CC4"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004AEEFF" w14:textId="77777777" w:rsidTr="000B5881">
        <w:trPr>
          <w:cantSplit/>
        </w:trPr>
        <w:tc>
          <w:tcPr>
            <w:tcW w:w="3445" w:type="dxa"/>
          </w:tcPr>
          <w:p w14:paraId="098D5B4B" w14:textId="77777777" w:rsidR="00986B87" w:rsidRPr="008B1A01" w:rsidRDefault="00986B87" w:rsidP="00986B87">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44</w:t>
            </w:r>
            <w:r w:rsidRPr="008B1A01">
              <w:rPr>
                <w:rFonts w:ascii="Browallia New" w:hAnsi="Browallia New" w:cs="Browallia New"/>
                <w:sz w:val="21"/>
                <w:szCs w:val="21"/>
                <w:cs/>
              </w:rPr>
              <w:t xml:space="preserve"> ล้านบาทเพื่อใช้ขยายและก่อสร้าง</w:t>
            </w:r>
          </w:p>
        </w:tc>
        <w:tc>
          <w:tcPr>
            <w:tcW w:w="1342" w:type="dxa"/>
          </w:tcPr>
          <w:p w14:paraId="0EF41142"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4446CF9E"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6B97B48A"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5F611A9"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3C10603A"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B48771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060EC93D"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03657A2F" w14:textId="77777777" w:rsidTr="000B5881">
        <w:trPr>
          <w:cantSplit/>
        </w:trPr>
        <w:tc>
          <w:tcPr>
            <w:tcW w:w="3445" w:type="dxa"/>
          </w:tcPr>
          <w:p w14:paraId="55BF6B33"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โรงงาน มีกำหนดชำระคืนเป็นรายเดือน</w:t>
            </w:r>
          </w:p>
        </w:tc>
        <w:tc>
          <w:tcPr>
            <w:tcW w:w="1342" w:type="dxa"/>
          </w:tcPr>
          <w:p w14:paraId="2B807712"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7A64B2D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042E0959"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5295EFD"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4F2E10F0"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54C98E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5693E92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443B0651" w14:textId="77777777" w:rsidTr="000B5881">
        <w:trPr>
          <w:cantSplit/>
        </w:trPr>
        <w:tc>
          <w:tcPr>
            <w:tcW w:w="3445" w:type="dxa"/>
          </w:tcPr>
          <w:p w14:paraId="670D02D6"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0.46</w:t>
            </w:r>
            <w:r w:rsidRPr="008B1A01">
              <w:rPr>
                <w:rFonts w:ascii="Browallia New" w:hAnsi="Browallia New" w:cs="Browallia New"/>
                <w:sz w:val="21"/>
                <w:szCs w:val="21"/>
                <w:cs/>
              </w:rPr>
              <w:t xml:space="preserve"> ล้านบาท </w:t>
            </w:r>
            <w:r w:rsidRPr="008B1A01">
              <w:rPr>
                <w:rFonts w:ascii="Browallia New" w:hAnsi="Browallia New" w:cs="Browallia New"/>
                <w:sz w:val="21"/>
                <w:szCs w:val="21"/>
              </w:rPr>
              <w:t>(</w:t>
            </w:r>
            <w:r w:rsidRPr="008B1A01">
              <w:rPr>
                <w:rFonts w:ascii="Browallia New" w:hAnsi="Browallia New" w:cs="Browallia New"/>
                <w:sz w:val="21"/>
                <w:szCs w:val="21"/>
                <w:cs/>
              </w:rPr>
              <w:t>อัตราดอกเบี้ย</w:t>
            </w:r>
          </w:p>
        </w:tc>
        <w:tc>
          <w:tcPr>
            <w:tcW w:w="1342" w:type="dxa"/>
          </w:tcPr>
          <w:p w14:paraId="7932BA8F"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2A2BF29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7306616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56D35806"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04E4D399"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99639E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7337F190"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7081FBA1" w14:textId="77777777" w:rsidTr="000B5881">
        <w:trPr>
          <w:cantSplit/>
        </w:trPr>
        <w:tc>
          <w:tcPr>
            <w:tcW w:w="3445" w:type="dxa"/>
          </w:tcPr>
          <w:p w14:paraId="276E2592"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rPr>
              <w:t xml:space="preserve">      3-M BIBOR </w:t>
            </w:r>
            <w:r w:rsidRPr="008B1A01">
              <w:rPr>
                <w:rFonts w:ascii="Browallia New" w:hAnsi="Browallia New" w:cs="Browallia New"/>
                <w:sz w:val="21"/>
                <w:szCs w:val="21"/>
                <w:cs/>
              </w:rPr>
              <w:t xml:space="preserve">บวกร้อยละ </w:t>
            </w:r>
            <w:r w:rsidRPr="008B1A01">
              <w:rPr>
                <w:rFonts w:ascii="Browallia New" w:hAnsi="Browallia New" w:cs="Browallia New"/>
                <w:sz w:val="21"/>
                <w:szCs w:val="21"/>
              </w:rPr>
              <w:t xml:space="preserve">3.56 </w:t>
            </w:r>
            <w:r w:rsidRPr="008B1A01">
              <w:rPr>
                <w:rFonts w:ascii="Browallia New" w:hAnsi="Browallia New" w:cs="Browallia New"/>
                <w:sz w:val="21"/>
                <w:szCs w:val="21"/>
                <w:cs/>
              </w:rPr>
              <w:t>ต่อปี สำหรับ</w:t>
            </w:r>
          </w:p>
        </w:tc>
        <w:tc>
          <w:tcPr>
            <w:tcW w:w="1342" w:type="dxa"/>
          </w:tcPr>
          <w:p w14:paraId="47A42B34"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001A4994"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0B85648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76E0D2D"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73FC2471"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2B0F015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79B3599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1E333A2E" w14:textId="77777777" w:rsidTr="000B5881">
        <w:trPr>
          <w:cantSplit/>
        </w:trPr>
        <w:tc>
          <w:tcPr>
            <w:tcW w:w="3445" w:type="dxa"/>
          </w:tcPr>
          <w:p w14:paraId="459F4BCB"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3</w:t>
            </w:r>
            <w:r w:rsidRPr="008B1A01">
              <w:rPr>
                <w:rFonts w:ascii="Browallia New" w:hAnsi="Browallia New" w:cs="Browallia New"/>
                <w:sz w:val="21"/>
                <w:szCs w:val="21"/>
                <w:cs/>
              </w:rPr>
              <w:t xml:space="preserve"> ปีแรก และ</w:t>
            </w:r>
            <w:r w:rsidRPr="008B1A01">
              <w:rPr>
                <w:rFonts w:ascii="Browallia New" w:hAnsi="Browallia New" w:cs="Browallia New"/>
                <w:sz w:val="21"/>
                <w:szCs w:val="21"/>
              </w:rPr>
              <w:t xml:space="preserve"> </w:t>
            </w:r>
            <w:r w:rsidRPr="008B1A01">
              <w:rPr>
                <w:rFonts w:ascii="Browallia New" w:hAnsi="Browallia New" w:cs="Browallia New"/>
                <w:sz w:val="21"/>
                <w:szCs w:val="21"/>
                <w:cs/>
              </w:rPr>
              <w:t>3</w:t>
            </w:r>
            <w:r w:rsidRPr="008B1A01">
              <w:rPr>
                <w:rFonts w:ascii="Browallia New" w:hAnsi="Browallia New" w:cs="Browallia New"/>
                <w:sz w:val="21"/>
                <w:szCs w:val="21"/>
              </w:rPr>
              <w:t xml:space="preserve">-M BIBOR </w:t>
            </w:r>
            <w:r w:rsidRPr="008B1A01">
              <w:rPr>
                <w:rFonts w:ascii="Browallia New" w:hAnsi="Browallia New" w:cs="Browallia New"/>
                <w:sz w:val="21"/>
                <w:szCs w:val="21"/>
                <w:cs/>
              </w:rPr>
              <w:t>บวกร้อยละ</w:t>
            </w:r>
            <w:r w:rsidRPr="008B1A01">
              <w:rPr>
                <w:rFonts w:ascii="Browallia New" w:hAnsi="Browallia New" w:cs="Browallia New"/>
                <w:sz w:val="21"/>
                <w:szCs w:val="21"/>
              </w:rPr>
              <w:t xml:space="preserve"> 3.81</w:t>
            </w:r>
          </w:p>
        </w:tc>
        <w:tc>
          <w:tcPr>
            <w:tcW w:w="1342" w:type="dxa"/>
          </w:tcPr>
          <w:p w14:paraId="0B2B91C7"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2184296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66353167"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1B5263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3D87F81A"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2445DB6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26FEF61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4CC1548E" w14:textId="77777777" w:rsidTr="000B5881">
        <w:trPr>
          <w:cantSplit/>
        </w:trPr>
        <w:tc>
          <w:tcPr>
            <w:tcW w:w="3445" w:type="dxa"/>
          </w:tcPr>
          <w:p w14:paraId="2E4BB32E"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w:t>
            </w:r>
            <w:r w:rsidRPr="008B1A01">
              <w:rPr>
                <w:rFonts w:ascii="Browallia New" w:hAnsi="Browallia New" w:cs="Browallia New"/>
                <w:sz w:val="21"/>
                <w:szCs w:val="21"/>
                <w:cs/>
              </w:rPr>
              <w:t>ต่อปี หลังจากนั้น</w:t>
            </w:r>
            <w:r w:rsidRPr="008B1A01">
              <w:rPr>
                <w:rFonts w:ascii="Browallia New" w:hAnsi="Browallia New" w:cs="Browallia New"/>
                <w:sz w:val="21"/>
                <w:szCs w:val="21"/>
              </w:rPr>
              <w:t>)</w:t>
            </w:r>
          </w:p>
        </w:tc>
        <w:tc>
          <w:tcPr>
            <w:tcW w:w="1342" w:type="dxa"/>
          </w:tcPr>
          <w:p w14:paraId="2925B598" w14:textId="5B711AE3"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29,280</w:t>
            </w:r>
          </w:p>
        </w:tc>
        <w:tc>
          <w:tcPr>
            <w:tcW w:w="347" w:type="dxa"/>
          </w:tcPr>
          <w:p w14:paraId="26B43F71"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6BF2A6DE" w14:textId="16859D58"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c>
          <w:tcPr>
            <w:tcW w:w="272" w:type="dxa"/>
          </w:tcPr>
          <w:p w14:paraId="56F8842A"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16F3204B" w14:textId="6B969FD6"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29,280</w:t>
            </w:r>
          </w:p>
        </w:tc>
        <w:tc>
          <w:tcPr>
            <w:tcW w:w="266" w:type="dxa"/>
            <w:gridSpan w:val="2"/>
          </w:tcPr>
          <w:p w14:paraId="082A995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65496C01" w14:textId="5E403E1A"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r>
      <w:tr w:rsidR="00986B87" w:rsidRPr="008B1A01" w14:paraId="0ED83C3B" w14:textId="77777777" w:rsidTr="000B5881">
        <w:trPr>
          <w:cantSplit/>
        </w:trPr>
        <w:tc>
          <w:tcPr>
            <w:tcW w:w="3445" w:type="dxa"/>
          </w:tcPr>
          <w:p w14:paraId="1B81F930"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rPr>
            </w:pPr>
          </w:p>
        </w:tc>
        <w:tc>
          <w:tcPr>
            <w:tcW w:w="1342" w:type="dxa"/>
          </w:tcPr>
          <w:p w14:paraId="6441749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3E2289A4"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4E0728AD"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3B0555C"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1EC75C1A"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1251554"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66B0271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203EFD9A" w14:textId="77777777" w:rsidTr="000B5881">
        <w:trPr>
          <w:cantSplit/>
        </w:trPr>
        <w:tc>
          <w:tcPr>
            <w:tcW w:w="3445" w:type="dxa"/>
          </w:tcPr>
          <w:p w14:paraId="7D021A61"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เงินกู้ยืมจากธนาคารแห่งที่สาม</w:t>
            </w:r>
          </w:p>
        </w:tc>
        <w:tc>
          <w:tcPr>
            <w:tcW w:w="1342" w:type="dxa"/>
          </w:tcPr>
          <w:p w14:paraId="54BAF9D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2410929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2AD475A3"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3B1AC5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422D029C"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3C9EA52"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042F28DB"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58EF3FE1" w14:textId="77777777" w:rsidTr="000B5881">
        <w:trPr>
          <w:cantSplit/>
        </w:trPr>
        <w:tc>
          <w:tcPr>
            <w:tcW w:w="3445" w:type="dxa"/>
          </w:tcPr>
          <w:p w14:paraId="2B93BE96" w14:textId="77777777" w:rsidR="00986B87" w:rsidRPr="008B1A01" w:rsidRDefault="00986B87" w:rsidP="00986B87">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35</w:t>
            </w:r>
            <w:r w:rsidRPr="008B1A01">
              <w:rPr>
                <w:rFonts w:ascii="Browallia New" w:hAnsi="Browallia New" w:cs="Browallia New"/>
                <w:sz w:val="21"/>
                <w:szCs w:val="21"/>
                <w:cs/>
              </w:rPr>
              <w:t xml:space="preserve"> ล้านบาท มีกำหนดชำระคืนเป็น</w:t>
            </w:r>
          </w:p>
        </w:tc>
        <w:tc>
          <w:tcPr>
            <w:tcW w:w="1342" w:type="dxa"/>
          </w:tcPr>
          <w:p w14:paraId="5E03387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3C99FB02"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7A3F4407"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821CB9C"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738CFE4E"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0304DFFD"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6D11A4E1"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53B4427D" w14:textId="77777777" w:rsidTr="000B5881">
        <w:trPr>
          <w:cantSplit/>
        </w:trPr>
        <w:tc>
          <w:tcPr>
            <w:tcW w:w="3445" w:type="dxa"/>
          </w:tcPr>
          <w:p w14:paraId="6D727A1F"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0.5</w:t>
            </w:r>
            <w:r w:rsidRPr="008B1A01">
              <w:rPr>
                <w:rFonts w:ascii="Browallia New" w:hAnsi="Browallia New" w:cs="Browallia New"/>
                <w:sz w:val="21"/>
                <w:szCs w:val="21"/>
                <w:cs/>
              </w:rPr>
              <w:t xml:space="preserve"> ล้านบาท</w:t>
            </w:r>
          </w:p>
        </w:tc>
        <w:tc>
          <w:tcPr>
            <w:tcW w:w="1342" w:type="dxa"/>
          </w:tcPr>
          <w:p w14:paraId="5BC3D9D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0389F4FD"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5E88517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EAB48D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7C15E918"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F9C3620"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56D565E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1CEDA6F3" w14:textId="77777777" w:rsidTr="000B5881">
        <w:trPr>
          <w:cantSplit/>
        </w:trPr>
        <w:tc>
          <w:tcPr>
            <w:tcW w:w="3445" w:type="dxa"/>
          </w:tcPr>
          <w:p w14:paraId="456785E2"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342" w:type="dxa"/>
          </w:tcPr>
          <w:p w14:paraId="2F880C17"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114491CB"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0E99DE82"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FF9D8D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6EFFE7F2"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A723230"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73" w:type="dxa"/>
          </w:tcPr>
          <w:p w14:paraId="39FC3E4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4E15D21F" w14:textId="77777777" w:rsidTr="000B5881">
        <w:trPr>
          <w:cantSplit/>
        </w:trPr>
        <w:tc>
          <w:tcPr>
            <w:tcW w:w="3445" w:type="dxa"/>
          </w:tcPr>
          <w:p w14:paraId="642A6F7F"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342" w:type="dxa"/>
          </w:tcPr>
          <w:p w14:paraId="4B045652" w14:textId="265400FF"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26,044</w:t>
            </w:r>
          </w:p>
        </w:tc>
        <w:tc>
          <w:tcPr>
            <w:tcW w:w="347" w:type="dxa"/>
          </w:tcPr>
          <w:p w14:paraId="007052F2"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702AC881" w14:textId="20474A75"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c>
          <w:tcPr>
            <w:tcW w:w="272" w:type="dxa"/>
          </w:tcPr>
          <w:p w14:paraId="345AFEB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21EA8F9E" w14:textId="32D17F5F"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26,044</w:t>
            </w:r>
          </w:p>
        </w:tc>
        <w:tc>
          <w:tcPr>
            <w:tcW w:w="266" w:type="dxa"/>
            <w:gridSpan w:val="2"/>
          </w:tcPr>
          <w:p w14:paraId="3E9471C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5FDD7672" w14:textId="16813F88"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r>
      <w:tr w:rsidR="00986B87" w:rsidRPr="008B1A01" w14:paraId="59ACBED1" w14:textId="77777777" w:rsidTr="000B5881">
        <w:trPr>
          <w:cantSplit/>
        </w:trPr>
        <w:tc>
          <w:tcPr>
            <w:tcW w:w="3445" w:type="dxa"/>
          </w:tcPr>
          <w:p w14:paraId="4E67A952"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p>
        </w:tc>
        <w:tc>
          <w:tcPr>
            <w:tcW w:w="1342" w:type="dxa"/>
          </w:tcPr>
          <w:p w14:paraId="79D7A09A"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603930C6"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0D110D73"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23DAF5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737DAAFF"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715F086"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5FB91022"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16FC1052" w14:textId="77777777" w:rsidTr="000B5881">
        <w:trPr>
          <w:cantSplit/>
        </w:trPr>
        <w:tc>
          <w:tcPr>
            <w:tcW w:w="3445" w:type="dxa"/>
          </w:tcPr>
          <w:p w14:paraId="362ADFE1" w14:textId="77777777" w:rsidR="00986B87" w:rsidRPr="008B1A01" w:rsidRDefault="00986B87" w:rsidP="00986B87">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21</w:t>
            </w:r>
            <w:r w:rsidRPr="008B1A01">
              <w:rPr>
                <w:rFonts w:ascii="Browallia New" w:hAnsi="Browallia New" w:cs="Browallia New"/>
                <w:sz w:val="21"/>
                <w:szCs w:val="21"/>
                <w:cs/>
              </w:rPr>
              <w:t xml:space="preserve"> ล้านบาท มีกำหนดชำระคืนเป็น</w:t>
            </w:r>
          </w:p>
        </w:tc>
        <w:tc>
          <w:tcPr>
            <w:tcW w:w="1342" w:type="dxa"/>
          </w:tcPr>
          <w:p w14:paraId="25DB94C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73E8630C"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352CB6C0"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F6BB31A"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31C2ADA2"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48BFABE"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591F0B29"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52D2EF60" w14:textId="77777777" w:rsidTr="000B5881">
        <w:trPr>
          <w:cantSplit/>
        </w:trPr>
        <w:tc>
          <w:tcPr>
            <w:tcW w:w="3445" w:type="dxa"/>
          </w:tcPr>
          <w:p w14:paraId="5F0AC6E5"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0.3</w:t>
            </w:r>
            <w:r w:rsidRPr="008B1A01">
              <w:rPr>
                <w:rFonts w:ascii="Browallia New" w:hAnsi="Browallia New" w:cs="Browallia New"/>
                <w:sz w:val="21"/>
                <w:szCs w:val="21"/>
                <w:cs/>
              </w:rPr>
              <w:t xml:space="preserve"> ล้านบาท</w:t>
            </w:r>
          </w:p>
        </w:tc>
        <w:tc>
          <w:tcPr>
            <w:tcW w:w="1342" w:type="dxa"/>
          </w:tcPr>
          <w:p w14:paraId="3B7D265E"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4B35C28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6875BCB1"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7D4BCDA"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075DB5EA"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11886C2"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14F6958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2A85EB1F" w14:textId="77777777" w:rsidTr="000B5881">
        <w:trPr>
          <w:cantSplit/>
        </w:trPr>
        <w:tc>
          <w:tcPr>
            <w:tcW w:w="3445" w:type="dxa"/>
          </w:tcPr>
          <w:p w14:paraId="01360A79"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342" w:type="dxa"/>
          </w:tcPr>
          <w:p w14:paraId="113C7A3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58290A36"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39799F7C"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9E81C6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2895A841"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064987D"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7E3AA2D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69799FA8" w14:textId="77777777" w:rsidTr="000B5881">
        <w:trPr>
          <w:cantSplit/>
        </w:trPr>
        <w:tc>
          <w:tcPr>
            <w:tcW w:w="3445" w:type="dxa"/>
          </w:tcPr>
          <w:p w14:paraId="6E99D602"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342" w:type="dxa"/>
          </w:tcPr>
          <w:p w14:paraId="1EB3EB16" w14:textId="28D579F9"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15,628</w:t>
            </w:r>
          </w:p>
        </w:tc>
        <w:tc>
          <w:tcPr>
            <w:tcW w:w="347" w:type="dxa"/>
          </w:tcPr>
          <w:p w14:paraId="774E753E"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17F4CBF4" w14:textId="79BD8D06"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c>
          <w:tcPr>
            <w:tcW w:w="272" w:type="dxa"/>
          </w:tcPr>
          <w:p w14:paraId="25411002"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4C0FD153" w14:textId="420238FE"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15,628</w:t>
            </w:r>
          </w:p>
        </w:tc>
        <w:tc>
          <w:tcPr>
            <w:tcW w:w="266" w:type="dxa"/>
            <w:gridSpan w:val="2"/>
          </w:tcPr>
          <w:p w14:paraId="15DE4AA0"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0BE19E11" w14:textId="596CFB05"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r>
      <w:tr w:rsidR="00986B87" w:rsidRPr="008B1A01" w14:paraId="12D7AA08" w14:textId="77777777" w:rsidTr="000B5881">
        <w:trPr>
          <w:cantSplit/>
        </w:trPr>
        <w:tc>
          <w:tcPr>
            <w:tcW w:w="3445" w:type="dxa"/>
          </w:tcPr>
          <w:p w14:paraId="3911BF0D" w14:textId="77777777" w:rsidR="00986B87" w:rsidRPr="008B1A01" w:rsidRDefault="00986B87" w:rsidP="00986B87">
            <w:pPr>
              <w:tabs>
                <w:tab w:val="left" w:pos="342"/>
              </w:tabs>
              <w:spacing w:line="240" w:lineRule="auto"/>
              <w:ind w:right="-108"/>
              <w:rPr>
                <w:rFonts w:ascii="Browallia New" w:hAnsi="Browallia New" w:cs="Browallia New"/>
                <w:sz w:val="21"/>
                <w:szCs w:val="21"/>
                <w:cs/>
              </w:rPr>
            </w:pPr>
          </w:p>
        </w:tc>
        <w:tc>
          <w:tcPr>
            <w:tcW w:w="1342" w:type="dxa"/>
          </w:tcPr>
          <w:p w14:paraId="78DB23DF"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09FC0D2A"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2591AE2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0D28985"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07F2A97B"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035C9852"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124C43F4"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986B87" w:rsidRPr="008B1A01" w14:paraId="752B6872" w14:textId="77777777" w:rsidTr="000B5881">
        <w:trPr>
          <w:cantSplit/>
        </w:trPr>
        <w:tc>
          <w:tcPr>
            <w:tcW w:w="3445" w:type="dxa"/>
          </w:tcPr>
          <w:p w14:paraId="2D471C8B" w14:textId="4919A049" w:rsidR="00986B87" w:rsidRPr="008B1A01" w:rsidRDefault="00986B87" w:rsidP="00986B87">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10</w:t>
            </w:r>
            <w:r w:rsidRPr="008B1A01">
              <w:rPr>
                <w:rFonts w:ascii="Browallia New" w:hAnsi="Browallia New" w:cs="Browallia New"/>
                <w:sz w:val="21"/>
                <w:szCs w:val="21"/>
                <w:cs/>
              </w:rPr>
              <w:t xml:space="preserve"> ล้านบาท มีกำหนดชำระคืนเป็น</w:t>
            </w:r>
          </w:p>
        </w:tc>
        <w:tc>
          <w:tcPr>
            <w:tcW w:w="1342" w:type="dxa"/>
          </w:tcPr>
          <w:p w14:paraId="1C1EBC24"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62247B0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2C90C67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491A6D91"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15EA1F35"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51BBEB5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313FBC66"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986B87" w:rsidRPr="008B1A01" w14:paraId="7D322B7F" w14:textId="77777777" w:rsidTr="000B5881">
        <w:trPr>
          <w:cantSplit/>
        </w:trPr>
        <w:tc>
          <w:tcPr>
            <w:tcW w:w="3445" w:type="dxa"/>
          </w:tcPr>
          <w:p w14:paraId="1D52E3FD"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0.2</w:t>
            </w:r>
            <w:r w:rsidRPr="008B1A01">
              <w:rPr>
                <w:rFonts w:ascii="Browallia New" w:hAnsi="Browallia New" w:cs="Browallia New"/>
                <w:sz w:val="21"/>
                <w:szCs w:val="21"/>
                <w:cs/>
              </w:rPr>
              <w:t xml:space="preserve"> ล้านบาท</w:t>
            </w:r>
          </w:p>
        </w:tc>
        <w:tc>
          <w:tcPr>
            <w:tcW w:w="1342" w:type="dxa"/>
          </w:tcPr>
          <w:p w14:paraId="10011D15"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15C55CA3"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4F7FA0EC"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E4D510D"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272B5F54"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45F4D9E1"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5D5767B3"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986B87" w:rsidRPr="008B1A01" w14:paraId="03D259E8" w14:textId="77777777" w:rsidTr="000B5881">
        <w:trPr>
          <w:cantSplit/>
        </w:trPr>
        <w:tc>
          <w:tcPr>
            <w:tcW w:w="3445" w:type="dxa"/>
          </w:tcPr>
          <w:p w14:paraId="08BB8F71" w14:textId="77777777" w:rsidR="00986B87" w:rsidRPr="008B1A01" w:rsidRDefault="00986B87" w:rsidP="00986B87">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342" w:type="dxa"/>
          </w:tcPr>
          <w:p w14:paraId="1E7A8F89"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347" w:type="dxa"/>
          </w:tcPr>
          <w:p w14:paraId="5EE1380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0130879F"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DCF8F04"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5EAE6565" w14:textId="77777777"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6374A9EF"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0DA8124A" w14:textId="7777777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986B87" w:rsidRPr="008B1A01" w14:paraId="1AABAAAC" w14:textId="77777777" w:rsidTr="000B5881">
        <w:trPr>
          <w:cantSplit/>
        </w:trPr>
        <w:tc>
          <w:tcPr>
            <w:tcW w:w="3445" w:type="dxa"/>
          </w:tcPr>
          <w:p w14:paraId="37CFD586" w14:textId="77777777" w:rsidR="00986B87" w:rsidRPr="008B1A01" w:rsidRDefault="00986B87" w:rsidP="00986B87">
            <w:pPr>
              <w:tabs>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 xml:space="preserve">1 </w:t>
            </w:r>
            <w:r w:rsidRPr="008B1A01">
              <w:rPr>
                <w:rFonts w:ascii="Browallia New" w:hAnsi="Browallia New" w:cs="Browallia New"/>
                <w:sz w:val="21"/>
                <w:szCs w:val="21"/>
                <w:cs/>
              </w:rPr>
              <w:t xml:space="preserve">ต่อปี) สิ้นสุดเดือนพฤศจิกายน </w:t>
            </w:r>
            <w:r w:rsidRPr="008B1A01">
              <w:rPr>
                <w:rFonts w:ascii="Browallia New" w:hAnsi="Browallia New" w:cs="Browallia New"/>
                <w:sz w:val="21"/>
                <w:szCs w:val="21"/>
              </w:rPr>
              <w:t>2561</w:t>
            </w:r>
          </w:p>
        </w:tc>
        <w:tc>
          <w:tcPr>
            <w:tcW w:w="1342" w:type="dxa"/>
          </w:tcPr>
          <w:p w14:paraId="3B3F5105" w14:textId="19B8D5DA" w:rsidR="00986B87" w:rsidRPr="008B1A01" w:rsidRDefault="00986B87"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1,558</w:t>
            </w:r>
          </w:p>
        </w:tc>
        <w:tc>
          <w:tcPr>
            <w:tcW w:w="347" w:type="dxa"/>
          </w:tcPr>
          <w:p w14:paraId="0713F068"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86" w:type="dxa"/>
          </w:tcPr>
          <w:p w14:paraId="22FA731D" w14:textId="7D675632"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2,877</w:t>
            </w:r>
          </w:p>
        </w:tc>
        <w:tc>
          <w:tcPr>
            <w:tcW w:w="272" w:type="dxa"/>
          </w:tcPr>
          <w:p w14:paraId="7D1EF540"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067" w:type="dxa"/>
          </w:tcPr>
          <w:p w14:paraId="27B390A9" w14:textId="4AF3129E" w:rsidR="00986B87" w:rsidRPr="008D41C4"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00F04739">
              <w:rPr>
                <w:rFonts w:ascii="Browallia New" w:hAnsi="Browallia New" w:cs="Browallia New"/>
                <w:bCs/>
                <w:sz w:val="21"/>
                <w:szCs w:val="21"/>
              </w:rPr>
              <w:t xml:space="preserve"> </w:t>
            </w: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2EC17957" w14:textId="77777777" w:rsidR="00986B87" w:rsidRPr="008B1A01" w:rsidRDefault="00986B87" w:rsidP="00986B87">
            <w:pPr>
              <w:pStyle w:val="a2"/>
              <w:tabs>
                <w:tab w:val="left" w:pos="0"/>
                <w:tab w:val="decimal" w:pos="792"/>
              </w:tabs>
              <w:ind w:right="-36"/>
              <w:rPr>
                <w:rFonts w:ascii="Browallia New" w:hAnsi="Browallia New" w:cs="Browallia New"/>
                <w:bCs/>
                <w:sz w:val="21"/>
                <w:szCs w:val="21"/>
                <w:cs/>
              </w:rPr>
            </w:pPr>
          </w:p>
        </w:tc>
        <w:tc>
          <w:tcPr>
            <w:tcW w:w="1173" w:type="dxa"/>
          </w:tcPr>
          <w:p w14:paraId="4F58BF31" w14:textId="5E0B8D57" w:rsidR="00986B87" w:rsidRPr="008B1A01" w:rsidRDefault="00986B87" w:rsidP="00986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00F04739">
              <w:rPr>
                <w:rFonts w:ascii="Browallia New" w:hAnsi="Browallia New" w:cs="Browallia New"/>
                <w:bCs/>
                <w:sz w:val="21"/>
                <w:szCs w:val="21"/>
              </w:rPr>
              <w:t xml:space="preserve"> </w:t>
            </w:r>
            <w:r>
              <w:rPr>
                <w:rFonts w:ascii="Browallia New" w:hAnsi="Browallia New" w:cs="Browallia New"/>
                <w:bCs/>
                <w:sz w:val="21"/>
                <w:szCs w:val="21"/>
              </w:rPr>
              <w:t xml:space="preserve">    </w:t>
            </w:r>
            <w:r w:rsidRPr="008B1A01">
              <w:rPr>
                <w:rFonts w:ascii="Browallia New" w:hAnsi="Browallia New" w:cs="Browallia New"/>
                <w:bCs/>
                <w:sz w:val="21"/>
                <w:szCs w:val="21"/>
              </w:rPr>
              <w:t>-</w:t>
            </w:r>
          </w:p>
        </w:tc>
      </w:tr>
      <w:tr w:rsidR="00ED25BD" w:rsidRPr="008B1A01" w14:paraId="03CD927C" w14:textId="77777777" w:rsidTr="000B5881">
        <w:trPr>
          <w:cantSplit/>
        </w:trPr>
        <w:tc>
          <w:tcPr>
            <w:tcW w:w="3445" w:type="dxa"/>
          </w:tcPr>
          <w:p w14:paraId="3F635CD4" w14:textId="77777777" w:rsidR="00ED25BD" w:rsidRPr="008B1A01" w:rsidRDefault="00ED25BD" w:rsidP="00ED25BD">
            <w:pPr>
              <w:tabs>
                <w:tab w:val="left" w:pos="342"/>
              </w:tabs>
              <w:spacing w:line="240" w:lineRule="auto"/>
              <w:ind w:right="-108"/>
              <w:rPr>
                <w:rFonts w:ascii="Browallia New" w:hAnsi="Browallia New" w:cs="Browallia New"/>
                <w:sz w:val="21"/>
                <w:szCs w:val="21"/>
                <w:cs/>
              </w:rPr>
            </w:pPr>
          </w:p>
        </w:tc>
        <w:tc>
          <w:tcPr>
            <w:tcW w:w="1342" w:type="dxa"/>
          </w:tcPr>
          <w:p w14:paraId="61ECFBA4"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5B7EBF7B"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2884CA05"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946F0B8"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018D8097"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2C8AC7BF"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631DA847"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0E10D43E" w14:textId="77777777" w:rsidTr="000B5881">
        <w:trPr>
          <w:cantSplit/>
        </w:trPr>
        <w:tc>
          <w:tcPr>
            <w:tcW w:w="3445" w:type="dxa"/>
          </w:tcPr>
          <w:p w14:paraId="795941BA" w14:textId="18879C37" w:rsidR="00ED25BD" w:rsidRPr="008B1A01" w:rsidRDefault="00ED25BD" w:rsidP="00ED25BD">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Pr>
                <w:rFonts w:ascii="Browallia New" w:hAnsi="Browallia New" w:cs="Browallia New"/>
                <w:sz w:val="21"/>
                <w:szCs w:val="21"/>
              </w:rPr>
              <w:t>5</w:t>
            </w:r>
            <w:r w:rsidRPr="008B1A01">
              <w:rPr>
                <w:rFonts w:ascii="Browallia New" w:hAnsi="Browallia New" w:cs="Browallia New"/>
                <w:sz w:val="21"/>
                <w:szCs w:val="21"/>
                <w:cs/>
              </w:rPr>
              <w:t xml:space="preserve"> ล้า</w:t>
            </w:r>
            <w:r>
              <w:rPr>
                <w:rFonts w:ascii="Browallia New" w:hAnsi="Browallia New" w:cs="Browallia New" w:hint="cs"/>
                <w:sz w:val="21"/>
                <w:szCs w:val="21"/>
                <w:cs/>
              </w:rPr>
              <w:t>นโครนสวีเดน</w:t>
            </w:r>
            <w:r w:rsidRPr="008B1A01">
              <w:rPr>
                <w:rFonts w:ascii="Browallia New" w:hAnsi="Browallia New" w:cs="Browallia New"/>
                <w:sz w:val="21"/>
                <w:szCs w:val="21"/>
                <w:cs/>
              </w:rPr>
              <w:t xml:space="preserve"> มีกำหนดชำระคืนเป็น</w:t>
            </w:r>
          </w:p>
        </w:tc>
        <w:tc>
          <w:tcPr>
            <w:tcW w:w="1342" w:type="dxa"/>
          </w:tcPr>
          <w:p w14:paraId="703B65D8"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31BEF140"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0539FFBE"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D14C72F"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412A2187"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08550E84"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421A8298"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5C59F382" w14:textId="77777777" w:rsidTr="000B5881">
        <w:trPr>
          <w:cantSplit/>
        </w:trPr>
        <w:tc>
          <w:tcPr>
            <w:tcW w:w="3445" w:type="dxa"/>
          </w:tcPr>
          <w:p w14:paraId="79F3E36E" w14:textId="1990673A" w:rsidR="00ED25BD" w:rsidRPr="008B1A01" w:rsidRDefault="00ED25BD" w:rsidP="00ED25BD">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w:t>
            </w:r>
            <w:r>
              <w:rPr>
                <w:rFonts w:ascii="Browallia New" w:hAnsi="Browallia New" w:cs="Browallia New" w:hint="cs"/>
                <w:sz w:val="21"/>
                <w:szCs w:val="21"/>
                <w:cs/>
              </w:rPr>
              <w:t>ไตรมาส</w:t>
            </w: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w:t>
            </w:r>
            <w:r>
              <w:rPr>
                <w:rFonts w:ascii="Browallia New" w:hAnsi="Browallia New" w:cs="Browallia New"/>
                <w:sz w:val="21"/>
                <w:szCs w:val="21"/>
              </w:rPr>
              <w:t>075</w:t>
            </w:r>
            <w:r w:rsidRPr="008B1A01">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p>
        </w:tc>
        <w:tc>
          <w:tcPr>
            <w:tcW w:w="1342" w:type="dxa"/>
          </w:tcPr>
          <w:p w14:paraId="1C68E8AD"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7FB2F61B"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0F987208"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65B5912"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59750245"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78E4FF22"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041CB50A"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25424295" w14:textId="77777777" w:rsidTr="000B5881">
        <w:trPr>
          <w:cantSplit/>
        </w:trPr>
        <w:tc>
          <w:tcPr>
            <w:tcW w:w="3445" w:type="dxa"/>
          </w:tcPr>
          <w:p w14:paraId="3771282A" w14:textId="6B976170" w:rsidR="00ED25BD" w:rsidRPr="008B1A01" w:rsidRDefault="00ED25BD" w:rsidP="00ED25BD">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hint="cs"/>
                <w:sz w:val="21"/>
                <w:szCs w:val="21"/>
                <w:cs/>
              </w:rPr>
              <w:t>อัตรา</w:t>
            </w:r>
            <w:r w:rsidRPr="008B1A01">
              <w:rPr>
                <w:rFonts w:ascii="Browallia New" w:hAnsi="Browallia New" w:cs="Browallia New"/>
                <w:sz w:val="21"/>
                <w:szCs w:val="21"/>
                <w:cs/>
              </w:rPr>
              <w:t>ดอกเบี้ยร้อยละ</w:t>
            </w:r>
            <w:r>
              <w:rPr>
                <w:rFonts w:ascii="Browallia New" w:hAnsi="Browallia New" w:cs="Browallia New" w:hint="cs"/>
                <w:sz w:val="21"/>
                <w:szCs w:val="21"/>
                <w:cs/>
              </w:rPr>
              <w:t xml:space="preserve"> </w:t>
            </w:r>
            <w:r>
              <w:rPr>
                <w:rFonts w:ascii="Browallia New" w:hAnsi="Browallia New" w:cs="Browallia New"/>
                <w:sz w:val="21"/>
                <w:szCs w:val="21"/>
              </w:rPr>
              <w:t xml:space="preserve"> 1.95 </w:t>
            </w:r>
            <w:r>
              <w:rPr>
                <w:rFonts w:ascii="Browallia New" w:hAnsi="Browallia New" w:cs="Browallia New" w:hint="cs"/>
                <w:sz w:val="21"/>
                <w:szCs w:val="21"/>
                <w:cs/>
              </w:rPr>
              <w:t>ต่อปี)</w:t>
            </w:r>
            <w:r>
              <w:rPr>
                <w:rFonts w:ascii="Browallia New" w:hAnsi="Browallia New" w:cs="Browallia New"/>
                <w:sz w:val="21"/>
                <w:szCs w:val="21"/>
              </w:rPr>
              <w:t xml:space="preserve"> </w:t>
            </w:r>
            <w:r>
              <w:rPr>
                <w:rFonts w:ascii="Browallia New" w:hAnsi="Browallia New" w:cs="Browallia New" w:hint="cs"/>
                <w:sz w:val="21"/>
                <w:szCs w:val="21"/>
                <w:cs/>
              </w:rPr>
              <w:t>เริ่มชำระ</w:t>
            </w:r>
          </w:p>
        </w:tc>
        <w:tc>
          <w:tcPr>
            <w:tcW w:w="1342" w:type="dxa"/>
          </w:tcPr>
          <w:p w14:paraId="0B1EADDA"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33002876"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281D0D69"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D98471D"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55ED18CC"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03DD2E4B"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5745A11A"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52B0143A" w14:textId="77777777" w:rsidTr="000B5881">
        <w:trPr>
          <w:cantSplit/>
        </w:trPr>
        <w:tc>
          <w:tcPr>
            <w:tcW w:w="3445" w:type="dxa"/>
          </w:tcPr>
          <w:p w14:paraId="47ABECBE" w14:textId="27D95771" w:rsidR="00ED25BD" w:rsidRPr="008B1A01" w:rsidRDefault="00ED25BD" w:rsidP="00ED25BD">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sz w:val="21"/>
                <w:szCs w:val="21"/>
              </w:rPr>
              <w:t>30</w:t>
            </w:r>
            <w:r w:rsidRPr="008B1A01">
              <w:rPr>
                <w:rFonts w:ascii="Browallia New" w:hAnsi="Browallia New" w:cs="Browallia New"/>
                <w:sz w:val="21"/>
                <w:szCs w:val="21"/>
                <w:cs/>
              </w:rPr>
              <w:t xml:space="preserve"> </w:t>
            </w:r>
            <w:r>
              <w:rPr>
                <w:rFonts w:ascii="Browallia New" w:hAnsi="Browallia New" w:cs="Browallia New" w:hint="cs"/>
                <w:sz w:val="21"/>
                <w:szCs w:val="21"/>
                <w:cs/>
              </w:rPr>
              <w:t xml:space="preserve">มิถุนายน </w:t>
            </w:r>
            <w:r w:rsidRPr="008B1A01">
              <w:rPr>
                <w:rFonts w:ascii="Browallia New" w:hAnsi="Browallia New" w:cs="Browallia New"/>
                <w:sz w:val="21"/>
                <w:szCs w:val="21"/>
              </w:rPr>
              <w:t>256</w:t>
            </w:r>
            <w:r>
              <w:rPr>
                <w:rFonts w:ascii="Browallia New" w:hAnsi="Browallia New" w:cs="Browallia New"/>
                <w:sz w:val="21"/>
                <w:szCs w:val="21"/>
              </w:rPr>
              <w:t>6</w:t>
            </w:r>
          </w:p>
        </w:tc>
        <w:tc>
          <w:tcPr>
            <w:tcW w:w="1342" w:type="dxa"/>
          </w:tcPr>
          <w:p w14:paraId="29A61023" w14:textId="4EBC6523"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18,160</w:t>
            </w:r>
          </w:p>
        </w:tc>
        <w:tc>
          <w:tcPr>
            <w:tcW w:w="347" w:type="dxa"/>
          </w:tcPr>
          <w:p w14:paraId="62C5E3C2"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5CBF6989" w14:textId="609FAACF"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72" w:type="dxa"/>
          </w:tcPr>
          <w:p w14:paraId="3640815D" w14:textId="77777777" w:rsidR="00ED25BD" w:rsidRPr="00ED25BD" w:rsidRDefault="00ED25BD" w:rsidP="00ED25BD">
            <w:pPr>
              <w:pStyle w:val="a2"/>
              <w:tabs>
                <w:tab w:val="left" w:pos="0"/>
                <w:tab w:val="decimal" w:pos="792"/>
              </w:tabs>
              <w:ind w:right="-36"/>
              <w:jc w:val="left"/>
              <w:rPr>
                <w:rFonts w:ascii="Browallia New" w:hAnsi="Browallia New" w:cs="Browallia New"/>
                <w:bCs/>
                <w:sz w:val="21"/>
                <w:szCs w:val="21"/>
                <w:cs/>
                <w:lang w:val="en-US"/>
              </w:rPr>
            </w:pPr>
          </w:p>
        </w:tc>
        <w:tc>
          <w:tcPr>
            <w:tcW w:w="1067" w:type="dxa"/>
          </w:tcPr>
          <w:p w14:paraId="63AFA965" w14:textId="765FFDD9"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65027503" w14:textId="77777777" w:rsidR="00ED25BD" w:rsidRPr="00ED25BD" w:rsidRDefault="00ED25BD" w:rsidP="00ED25BD">
            <w:pPr>
              <w:pStyle w:val="a2"/>
              <w:tabs>
                <w:tab w:val="left" w:pos="0"/>
                <w:tab w:val="decimal" w:pos="792"/>
              </w:tabs>
              <w:ind w:right="-36"/>
              <w:rPr>
                <w:rFonts w:ascii="Browallia New" w:hAnsi="Browallia New" w:cs="Browallia New"/>
                <w:bCs/>
                <w:sz w:val="21"/>
                <w:szCs w:val="21"/>
                <w:cs/>
                <w:lang w:val="en-US"/>
              </w:rPr>
            </w:pPr>
          </w:p>
        </w:tc>
        <w:tc>
          <w:tcPr>
            <w:tcW w:w="1173" w:type="dxa"/>
          </w:tcPr>
          <w:p w14:paraId="2A4FCE74" w14:textId="5B9A65DE"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B1A01">
              <w:rPr>
                <w:rFonts w:ascii="Browallia New" w:hAnsi="Browallia New" w:cs="Browallia New"/>
                <w:bCs/>
                <w:sz w:val="21"/>
                <w:szCs w:val="21"/>
              </w:rPr>
              <w:t>-</w:t>
            </w:r>
          </w:p>
        </w:tc>
      </w:tr>
      <w:tr w:rsidR="00ED25BD" w:rsidRPr="008B1A01" w14:paraId="62A7DB69" w14:textId="77777777" w:rsidTr="000B5881">
        <w:trPr>
          <w:cantSplit/>
        </w:trPr>
        <w:tc>
          <w:tcPr>
            <w:tcW w:w="3445" w:type="dxa"/>
          </w:tcPr>
          <w:p w14:paraId="51CDC949" w14:textId="77777777" w:rsidR="00ED25BD" w:rsidRPr="008B1A01" w:rsidRDefault="00ED25BD" w:rsidP="00ED25BD">
            <w:pPr>
              <w:tabs>
                <w:tab w:val="left" w:pos="342"/>
              </w:tabs>
              <w:spacing w:line="240" w:lineRule="auto"/>
              <w:ind w:right="-108"/>
              <w:rPr>
                <w:rFonts w:ascii="Browallia New" w:hAnsi="Browallia New" w:cs="Browallia New"/>
                <w:sz w:val="21"/>
                <w:szCs w:val="21"/>
                <w:cs/>
              </w:rPr>
            </w:pPr>
          </w:p>
        </w:tc>
        <w:tc>
          <w:tcPr>
            <w:tcW w:w="1342" w:type="dxa"/>
          </w:tcPr>
          <w:p w14:paraId="5EAFCC0F"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193453C9"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077F14EC"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1525F7A"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40259892"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7D5AFD4A"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26B40170"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4998CA50" w14:textId="77777777" w:rsidTr="000B5881">
        <w:trPr>
          <w:cantSplit/>
        </w:trPr>
        <w:tc>
          <w:tcPr>
            <w:tcW w:w="3445" w:type="dxa"/>
          </w:tcPr>
          <w:p w14:paraId="23A48E61" w14:textId="7B3EFB89" w:rsidR="00ED25BD" w:rsidRPr="008D41C4" w:rsidRDefault="00ED25BD" w:rsidP="00ED25BD">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5F40CF">
              <w:rPr>
                <w:rFonts w:ascii="Browallia New" w:hAnsi="Browallia New" w:cs="Browallia New"/>
                <w:sz w:val="21"/>
                <w:szCs w:val="21"/>
                <w:cs/>
              </w:rPr>
              <w:t xml:space="preserve">วงเงิน </w:t>
            </w:r>
            <w:r>
              <w:rPr>
                <w:rFonts w:ascii="Browallia New" w:hAnsi="Browallia New" w:cs="Browallia New"/>
                <w:sz w:val="21"/>
                <w:szCs w:val="21"/>
              </w:rPr>
              <w:t>0.9</w:t>
            </w:r>
            <w:r w:rsidRPr="005F40CF">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r w:rsidRPr="008B1A01">
              <w:rPr>
                <w:rFonts w:ascii="Browallia New" w:hAnsi="Browallia New" w:cs="Browallia New"/>
                <w:sz w:val="21"/>
                <w:szCs w:val="21"/>
                <w:cs/>
              </w:rPr>
              <w:t xml:space="preserve"> มีกำหนดชำระคืนเป็น</w:t>
            </w:r>
          </w:p>
        </w:tc>
        <w:tc>
          <w:tcPr>
            <w:tcW w:w="1342" w:type="dxa"/>
          </w:tcPr>
          <w:p w14:paraId="7AF6DEC6" w14:textId="7958082D"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6BCD5354"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3F02B208" w14:textId="5D8CB065"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6574A1C3"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466EB345" w14:textId="45AECA1E"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1FE03A75"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782F4C8E" w14:textId="510EF3E0"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ED25BD" w:rsidRPr="008B1A01" w14:paraId="04884049" w14:textId="77777777" w:rsidTr="000B5881">
        <w:trPr>
          <w:cantSplit/>
        </w:trPr>
        <w:tc>
          <w:tcPr>
            <w:tcW w:w="3445" w:type="dxa"/>
          </w:tcPr>
          <w:p w14:paraId="38804C57" w14:textId="162D924B" w:rsidR="00ED25BD" w:rsidRPr="002A13CC" w:rsidRDefault="00ED25BD" w:rsidP="00ED25BD">
            <w:pPr>
              <w:tabs>
                <w:tab w:val="left" w:pos="342"/>
              </w:tabs>
              <w:spacing w:line="240" w:lineRule="auto"/>
              <w:ind w:right="-108"/>
              <w:rPr>
                <w:rFonts w:ascii="Browallia New" w:hAnsi="Browallia New" w:cs="Browallia New"/>
                <w:sz w:val="21"/>
                <w:szCs w:val="21"/>
                <w:cs/>
              </w:rPr>
            </w:pPr>
            <w:r>
              <w:rPr>
                <w:rFonts w:ascii="Browallia New" w:hAnsi="Browallia New" w:cs="Browallia New"/>
                <w:sz w:val="21"/>
                <w:szCs w:val="21"/>
              </w:rPr>
              <w:t xml:space="preserve">    </w:t>
            </w:r>
            <w:r w:rsidRPr="008B1A01">
              <w:rPr>
                <w:rFonts w:ascii="Browallia New" w:hAnsi="Browallia New" w:cs="Browallia New"/>
                <w:sz w:val="21"/>
                <w:szCs w:val="21"/>
                <w:cs/>
              </w:rPr>
              <w:t>ราย</w:t>
            </w:r>
            <w:r>
              <w:rPr>
                <w:rFonts w:ascii="Browallia New" w:hAnsi="Browallia New" w:cs="Browallia New" w:hint="cs"/>
                <w:sz w:val="21"/>
                <w:szCs w:val="21"/>
                <w:cs/>
              </w:rPr>
              <w:t>ไตรมาส</w:t>
            </w: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w:t>
            </w:r>
            <w:r>
              <w:rPr>
                <w:rFonts w:ascii="Browallia New" w:hAnsi="Browallia New" w:cs="Browallia New"/>
                <w:sz w:val="21"/>
                <w:szCs w:val="21"/>
              </w:rPr>
              <w:t>075</w:t>
            </w:r>
            <w:r w:rsidRPr="008B1A01">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p>
        </w:tc>
        <w:tc>
          <w:tcPr>
            <w:tcW w:w="1342" w:type="dxa"/>
          </w:tcPr>
          <w:p w14:paraId="2CFD7914"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131AB515"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02A19EAE"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D512798"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7D68B667"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352A897E"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3BE969AF"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1CC376E9" w14:textId="77777777" w:rsidTr="000B5881">
        <w:trPr>
          <w:cantSplit/>
        </w:trPr>
        <w:tc>
          <w:tcPr>
            <w:tcW w:w="3445" w:type="dxa"/>
          </w:tcPr>
          <w:p w14:paraId="20E7FCAE" w14:textId="19D52BD7" w:rsidR="00ED25BD" w:rsidRDefault="00ED25BD" w:rsidP="00ED25BD">
            <w:pPr>
              <w:tabs>
                <w:tab w:val="left" w:pos="342"/>
              </w:tabs>
              <w:spacing w:line="240" w:lineRule="auto"/>
              <w:ind w:right="-108"/>
              <w:rPr>
                <w:rFonts w:ascii="Browallia New" w:hAnsi="Browallia New" w:cs="Browallia New"/>
                <w:sz w:val="21"/>
                <w:szCs w:val="21"/>
              </w:rPr>
            </w:pPr>
            <w:r>
              <w:rPr>
                <w:rFonts w:ascii="Browallia New" w:hAnsi="Browallia New" w:cs="Browallia New"/>
                <w:sz w:val="21"/>
                <w:szCs w:val="21"/>
              </w:rPr>
              <w:t xml:space="preserve">    </w:t>
            </w:r>
            <w:r w:rsidRPr="008B1A01">
              <w:rPr>
                <w:rFonts w:ascii="Browallia New" w:hAnsi="Browallia New" w:cs="Browallia New"/>
                <w:sz w:val="21"/>
                <w:szCs w:val="21"/>
                <w:cs/>
              </w:rPr>
              <w:t>(</w:t>
            </w:r>
            <w:r>
              <w:rPr>
                <w:rFonts w:ascii="Browallia New" w:hAnsi="Browallia New" w:cs="Browallia New" w:hint="cs"/>
                <w:sz w:val="21"/>
                <w:szCs w:val="21"/>
                <w:cs/>
              </w:rPr>
              <w:t>อัตรา</w:t>
            </w:r>
            <w:r w:rsidRPr="008B1A01">
              <w:rPr>
                <w:rFonts w:ascii="Browallia New" w:hAnsi="Browallia New" w:cs="Browallia New"/>
                <w:sz w:val="21"/>
                <w:szCs w:val="21"/>
                <w:cs/>
              </w:rPr>
              <w:t>ดอกเบี้ยร้อยละ</w:t>
            </w:r>
            <w:r>
              <w:rPr>
                <w:rFonts w:ascii="Browallia New" w:hAnsi="Browallia New" w:cs="Browallia New" w:hint="cs"/>
                <w:sz w:val="21"/>
                <w:szCs w:val="21"/>
                <w:cs/>
              </w:rPr>
              <w:t xml:space="preserve"> </w:t>
            </w:r>
            <w:r>
              <w:rPr>
                <w:rFonts w:ascii="Browallia New" w:hAnsi="Browallia New" w:cs="Browallia New"/>
                <w:sz w:val="21"/>
                <w:szCs w:val="21"/>
              </w:rPr>
              <w:t xml:space="preserve"> 2.75 </w:t>
            </w:r>
            <w:r>
              <w:rPr>
                <w:rFonts w:ascii="Browallia New" w:hAnsi="Browallia New" w:cs="Browallia New" w:hint="cs"/>
                <w:sz w:val="21"/>
                <w:szCs w:val="21"/>
                <w:cs/>
              </w:rPr>
              <w:t>ต่อปี)</w:t>
            </w:r>
            <w:r>
              <w:rPr>
                <w:rFonts w:ascii="Browallia New" w:hAnsi="Browallia New" w:cs="Browallia New"/>
                <w:sz w:val="21"/>
                <w:szCs w:val="21"/>
              </w:rPr>
              <w:t xml:space="preserve"> </w:t>
            </w:r>
            <w:r>
              <w:rPr>
                <w:rFonts w:ascii="Browallia New" w:hAnsi="Browallia New" w:cs="Browallia New" w:hint="cs"/>
                <w:sz w:val="21"/>
                <w:szCs w:val="21"/>
                <w:cs/>
              </w:rPr>
              <w:t>เริ่มชำระ</w:t>
            </w:r>
          </w:p>
        </w:tc>
        <w:tc>
          <w:tcPr>
            <w:tcW w:w="1342" w:type="dxa"/>
          </w:tcPr>
          <w:p w14:paraId="7ED56318"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347" w:type="dxa"/>
          </w:tcPr>
          <w:p w14:paraId="5B477F49"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60EAFF31"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24CD551"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48A04816" w14:textId="77777777"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47FA4EA8"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68A854A0" w14:textId="77777777"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ED25BD" w:rsidRPr="008B1A01" w14:paraId="0B96A3EA" w14:textId="77777777" w:rsidTr="000B5881">
        <w:trPr>
          <w:cantSplit/>
        </w:trPr>
        <w:tc>
          <w:tcPr>
            <w:tcW w:w="3445" w:type="dxa"/>
          </w:tcPr>
          <w:p w14:paraId="477F2EA9" w14:textId="7C53E3BA" w:rsidR="00ED25BD" w:rsidRPr="002A13CC" w:rsidRDefault="00ED25BD" w:rsidP="00ED25BD">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sz w:val="21"/>
                <w:szCs w:val="21"/>
              </w:rPr>
              <w:t xml:space="preserve"> 30</w:t>
            </w:r>
            <w:r w:rsidRPr="008B1A01">
              <w:rPr>
                <w:rFonts w:ascii="Browallia New" w:hAnsi="Browallia New" w:cs="Browallia New"/>
                <w:sz w:val="21"/>
                <w:szCs w:val="21"/>
                <w:cs/>
              </w:rPr>
              <w:t xml:space="preserve"> </w:t>
            </w:r>
            <w:r>
              <w:rPr>
                <w:rFonts w:ascii="Browallia New" w:hAnsi="Browallia New" w:cs="Browallia New" w:hint="cs"/>
                <w:sz w:val="21"/>
                <w:szCs w:val="21"/>
                <w:cs/>
              </w:rPr>
              <w:t xml:space="preserve">มิถุนายน </w:t>
            </w:r>
            <w:r w:rsidRPr="008B1A01">
              <w:rPr>
                <w:rFonts w:ascii="Browallia New" w:hAnsi="Browallia New" w:cs="Browallia New"/>
                <w:sz w:val="21"/>
                <w:szCs w:val="21"/>
              </w:rPr>
              <w:t>256</w:t>
            </w:r>
            <w:r>
              <w:rPr>
                <w:rFonts w:ascii="Browallia New" w:hAnsi="Browallia New" w:cs="Browallia New"/>
                <w:sz w:val="21"/>
                <w:szCs w:val="21"/>
              </w:rPr>
              <w:t>3</w:t>
            </w:r>
          </w:p>
        </w:tc>
        <w:tc>
          <w:tcPr>
            <w:tcW w:w="1342" w:type="dxa"/>
          </w:tcPr>
          <w:p w14:paraId="752DE7CD" w14:textId="75CF807E"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3,269</w:t>
            </w:r>
          </w:p>
        </w:tc>
        <w:tc>
          <w:tcPr>
            <w:tcW w:w="347" w:type="dxa"/>
          </w:tcPr>
          <w:p w14:paraId="7D229E94"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Pr>
          <w:p w14:paraId="342A7E64" w14:textId="2ECA07B0"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72" w:type="dxa"/>
          </w:tcPr>
          <w:p w14:paraId="5D3F8816"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Pr>
          <w:p w14:paraId="695491F3" w14:textId="6A1E089E"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6C700EEF"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Pr>
          <w:p w14:paraId="21F9EA1A" w14:textId="1D3D91B5" w:rsidR="00ED25BD"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r>
      <w:tr w:rsidR="00ED25BD" w:rsidRPr="008B1A01" w14:paraId="24A5DC45" w14:textId="77777777" w:rsidTr="000B5881">
        <w:trPr>
          <w:cantSplit/>
        </w:trPr>
        <w:tc>
          <w:tcPr>
            <w:tcW w:w="3445" w:type="dxa"/>
          </w:tcPr>
          <w:p w14:paraId="46BF433A"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รวมเงินกู้ยืมระยะยาว</w:t>
            </w:r>
          </w:p>
        </w:tc>
        <w:tc>
          <w:tcPr>
            <w:tcW w:w="1342" w:type="dxa"/>
            <w:tcBorders>
              <w:top w:val="single" w:sz="4" w:space="0" w:color="auto"/>
            </w:tcBorders>
          </w:tcPr>
          <w:p w14:paraId="3282F17F" w14:textId="0EA91B1D"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201,128</w:t>
            </w:r>
          </w:p>
        </w:tc>
        <w:tc>
          <w:tcPr>
            <w:tcW w:w="347" w:type="dxa"/>
          </w:tcPr>
          <w:p w14:paraId="64775E6A"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Borders>
              <w:top w:val="single" w:sz="4" w:space="0" w:color="auto"/>
            </w:tcBorders>
          </w:tcPr>
          <w:p w14:paraId="526DFB13" w14:textId="08B50BA3"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204,478</w:t>
            </w:r>
          </w:p>
        </w:tc>
        <w:tc>
          <w:tcPr>
            <w:tcW w:w="272" w:type="dxa"/>
          </w:tcPr>
          <w:p w14:paraId="6045D753"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Borders>
              <w:top w:val="single" w:sz="4" w:space="0" w:color="auto"/>
            </w:tcBorders>
          </w:tcPr>
          <w:p w14:paraId="726279AB" w14:textId="4ACF5F4B"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178,141</w:t>
            </w:r>
          </w:p>
        </w:tc>
        <w:tc>
          <w:tcPr>
            <w:tcW w:w="266" w:type="dxa"/>
            <w:gridSpan w:val="2"/>
          </w:tcPr>
          <w:p w14:paraId="46E29240"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Borders>
              <w:top w:val="single" w:sz="4" w:space="0" w:color="auto"/>
            </w:tcBorders>
          </w:tcPr>
          <w:p w14:paraId="7D118846" w14:textId="09684F0A"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201,601</w:t>
            </w:r>
          </w:p>
        </w:tc>
      </w:tr>
      <w:tr w:rsidR="00ED25BD" w:rsidRPr="008B1A01" w14:paraId="6B5498F2" w14:textId="77777777" w:rsidTr="000B5881">
        <w:trPr>
          <w:cantSplit/>
        </w:trPr>
        <w:tc>
          <w:tcPr>
            <w:tcW w:w="3445" w:type="dxa"/>
          </w:tcPr>
          <w:p w14:paraId="09FFF9D8"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u w:val="single"/>
                <w:cs/>
              </w:rPr>
              <w:t>หัก</w:t>
            </w:r>
            <w:r w:rsidRPr="008B1A01">
              <w:rPr>
                <w:rFonts w:ascii="Browallia New" w:hAnsi="Browallia New" w:cs="Browallia New"/>
                <w:sz w:val="21"/>
                <w:szCs w:val="21"/>
                <w:cs/>
              </w:rPr>
              <w:t xml:space="preserve"> ส่วนที่ถึงกำหนดชำระในหนึ่งปี</w:t>
            </w:r>
          </w:p>
        </w:tc>
        <w:tc>
          <w:tcPr>
            <w:tcW w:w="1342" w:type="dxa"/>
            <w:tcBorders>
              <w:bottom w:val="single" w:sz="4" w:space="0" w:color="auto"/>
            </w:tcBorders>
          </w:tcPr>
          <w:p w14:paraId="3C207E7A" w14:textId="5208A838"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(65,630)</w:t>
            </w:r>
          </w:p>
        </w:tc>
        <w:tc>
          <w:tcPr>
            <w:tcW w:w="347" w:type="dxa"/>
          </w:tcPr>
          <w:p w14:paraId="45A0F233" w14:textId="77777777" w:rsidR="00ED25BD" w:rsidRPr="00E70BAA" w:rsidRDefault="00ED25BD" w:rsidP="00ED25BD">
            <w:pPr>
              <w:pStyle w:val="a2"/>
              <w:tabs>
                <w:tab w:val="left" w:pos="0"/>
                <w:tab w:val="decimal" w:pos="792"/>
              </w:tabs>
              <w:ind w:right="-36"/>
              <w:rPr>
                <w:rFonts w:ascii="Browallia New" w:hAnsi="Browallia New" w:cs="Browallia New"/>
                <w:bCs/>
                <w:sz w:val="21"/>
                <w:szCs w:val="21"/>
                <w:cs/>
                <w:lang w:val="en-US"/>
              </w:rPr>
            </w:pPr>
          </w:p>
        </w:tc>
        <w:tc>
          <w:tcPr>
            <w:tcW w:w="1186" w:type="dxa"/>
            <w:tcBorders>
              <w:bottom w:val="single" w:sz="4" w:space="0" w:color="auto"/>
            </w:tcBorders>
          </w:tcPr>
          <w:p w14:paraId="4A786D3D" w14:textId="45B22CFC" w:rsidR="00ED25BD" w:rsidRPr="00583359"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BF4A4D">
              <w:rPr>
                <w:rFonts w:ascii="Browallia New" w:hAnsi="Browallia New" w:cs="Browallia New"/>
                <w:b/>
                <w:sz w:val="21"/>
                <w:szCs w:val="21"/>
                <w:cs/>
              </w:rPr>
              <w:t>(</w:t>
            </w:r>
            <w:r w:rsidRPr="00583359">
              <w:rPr>
                <w:rFonts w:ascii="Browallia New" w:hAnsi="Browallia New" w:cs="Browallia New"/>
                <w:bCs/>
                <w:sz w:val="21"/>
                <w:szCs w:val="21"/>
              </w:rPr>
              <w:t>64</w:t>
            </w:r>
            <w:r w:rsidRPr="00583359">
              <w:rPr>
                <w:rFonts w:ascii="Browallia New" w:hAnsi="Browallia New" w:cs="Browallia New"/>
                <w:bCs/>
                <w:sz w:val="21"/>
                <w:szCs w:val="21"/>
                <w:cs/>
              </w:rPr>
              <w:t>,</w:t>
            </w:r>
            <w:r w:rsidRPr="00583359">
              <w:rPr>
                <w:rFonts w:ascii="Browallia New" w:hAnsi="Browallia New" w:cs="Browallia New"/>
                <w:bCs/>
                <w:sz w:val="21"/>
                <w:szCs w:val="21"/>
              </w:rPr>
              <w:t>802</w:t>
            </w:r>
            <w:r w:rsidRPr="00BF4A4D">
              <w:rPr>
                <w:rFonts w:ascii="Browallia New" w:hAnsi="Browallia New" w:cs="Browallia New"/>
                <w:b/>
                <w:sz w:val="21"/>
                <w:szCs w:val="21"/>
                <w:cs/>
              </w:rPr>
              <w:t>)</w:t>
            </w:r>
          </w:p>
        </w:tc>
        <w:tc>
          <w:tcPr>
            <w:tcW w:w="272" w:type="dxa"/>
          </w:tcPr>
          <w:p w14:paraId="0903876B" w14:textId="77777777" w:rsidR="00ED25BD" w:rsidRPr="00E70BAA" w:rsidRDefault="00ED25BD" w:rsidP="00ED25BD">
            <w:pPr>
              <w:pStyle w:val="a2"/>
              <w:tabs>
                <w:tab w:val="left" w:pos="0"/>
                <w:tab w:val="decimal" w:pos="792"/>
              </w:tabs>
              <w:ind w:right="-36"/>
              <w:rPr>
                <w:rFonts w:ascii="Browallia New" w:hAnsi="Browallia New" w:cs="Browallia New"/>
                <w:bCs/>
                <w:sz w:val="21"/>
                <w:szCs w:val="21"/>
                <w:cs/>
                <w:lang w:val="en-US"/>
              </w:rPr>
            </w:pPr>
          </w:p>
        </w:tc>
        <w:tc>
          <w:tcPr>
            <w:tcW w:w="1067" w:type="dxa"/>
            <w:tcBorders>
              <w:bottom w:val="single" w:sz="4" w:space="0" w:color="auto"/>
            </w:tcBorders>
          </w:tcPr>
          <w:p w14:paraId="676EC792" w14:textId="331028A8"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(64,072)</w:t>
            </w:r>
          </w:p>
        </w:tc>
        <w:tc>
          <w:tcPr>
            <w:tcW w:w="266" w:type="dxa"/>
            <w:gridSpan w:val="2"/>
          </w:tcPr>
          <w:p w14:paraId="1FEB129E" w14:textId="77777777" w:rsidR="00ED25BD" w:rsidRPr="00E70BAA" w:rsidRDefault="00ED25BD" w:rsidP="00ED25BD">
            <w:pPr>
              <w:pStyle w:val="a2"/>
              <w:tabs>
                <w:tab w:val="left" w:pos="0"/>
                <w:tab w:val="decimal" w:pos="792"/>
              </w:tabs>
              <w:ind w:right="-36"/>
              <w:rPr>
                <w:rFonts w:ascii="Browallia New" w:hAnsi="Browallia New" w:cs="Browallia New"/>
                <w:bCs/>
                <w:sz w:val="21"/>
                <w:szCs w:val="21"/>
                <w:cs/>
                <w:lang w:val="en-US"/>
              </w:rPr>
            </w:pPr>
          </w:p>
        </w:tc>
        <w:tc>
          <w:tcPr>
            <w:tcW w:w="1173" w:type="dxa"/>
            <w:tcBorders>
              <w:bottom w:val="single" w:sz="4" w:space="0" w:color="auto"/>
            </w:tcBorders>
          </w:tcPr>
          <w:p w14:paraId="1836046D" w14:textId="37636DE1" w:rsidR="00ED25BD" w:rsidRPr="00583359"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BF4A4D">
              <w:rPr>
                <w:rFonts w:ascii="Browallia New" w:hAnsi="Browallia New" w:cs="Browallia New"/>
                <w:b/>
                <w:sz w:val="21"/>
                <w:szCs w:val="21"/>
                <w:cs/>
              </w:rPr>
              <w:t>(</w:t>
            </w:r>
            <w:r>
              <w:rPr>
                <w:rFonts w:ascii="Browallia New" w:hAnsi="Browallia New" w:cs="Browallia New"/>
                <w:bCs/>
                <w:sz w:val="21"/>
                <w:szCs w:val="21"/>
              </w:rPr>
              <w:t>62</w:t>
            </w:r>
            <w:r w:rsidRPr="00583359">
              <w:rPr>
                <w:rFonts w:ascii="Browallia New" w:hAnsi="Browallia New" w:cs="Browallia New"/>
                <w:bCs/>
                <w:sz w:val="21"/>
                <w:szCs w:val="21"/>
                <w:cs/>
              </w:rPr>
              <w:t>,</w:t>
            </w:r>
            <w:r>
              <w:rPr>
                <w:rFonts w:ascii="Browallia New" w:hAnsi="Browallia New" w:cs="Browallia New"/>
                <w:bCs/>
                <w:sz w:val="21"/>
                <w:szCs w:val="21"/>
              </w:rPr>
              <w:t>131</w:t>
            </w:r>
            <w:r w:rsidRPr="00BF4A4D">
              <w:rPr>
                <w:rFonts w:ascii="Browallia New" w:hAnsi="Browallia New" w:cs="Browallia New"/>
                <w:b/>
                <w:sz w:val="21"/>
                <w:szCs w:val="21"/>
                <w:cs/>
              </w:rPr>
              <w:t>)</w:t>
            </w:r>
          </w:p>
        </w:tc>
      </w:tr>
      <w:tr w:rsidR="00ED25BD" w:rsidRPr="008B1A01" w14:paraId="5B3829BA" w14:textId="77777777" w:rsidTr="000B5881">
        <w:trPr>
          <w:cantSplit/>
        </w:trPr>
        <w:tc>
          <w:tcPr>
            <w:tcW w:w="3445" w:type="dxa"/>
          </w:tcPr>
          <w:p w14:paraId="277C6378" w14:textId="77777777"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สุทธิ</w:t>
            </w:r>
          </w:p>
        </w:tc>
        <w:tc>
          <w:tcPr>
            <w:tcW w:w="1342" w:type="dxa"/>
            <w:tcBorders>
              <w:top w:val="single" w:sz="4" w:space="0" w:color="auto"/>
              <w:bottom w:val="single" w:sz="12" w:space="0" w:color="auto"/>
            </w:tcBorders>
          </w:tcPr>
          <w:p w14:paraId="6A00A744" w14:textId="7A4B61C8"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E53AAD">
              <w:rPr>
                <w:rFonts w:ascii="Browallia New" w:hAnsi="Browallia New" w:cs="Browallia New"/>
                <w:bCs/>
                <w:sz w:val="21"/>
                <w:szCs w:val="21"/>
              </w:rPr>
              <w:t>135,498</w:t>
            </w:r>
          </w:p>
        </w:tc>
        <w:tc>
          <w:tcPr>
            <w:tcW w:w="347" w:type="dxa"/>
          </w:tcPr>
          <w:p w14:paraId="361DD025"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86" w:type="dxa"/>
            <w:tcBorders>
              <w:top w:val="single" w:sz="4" w:space="0" w:color="auto"/>
              <w:bottom w:val="single" w:sz="12" w:space="0" w:color="auto"/>
            </w:tcBorders>
          </w:tcPr>
          <w:p w14:paraId="30C6D942" w14:textId="62013944"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139,676</w:t>
            </w:r>
          </w:p>
        </w:tc>
        <w:tc>
          <w:tcPr>
            <w:tcW w:w="272" w:type="dxa"/>
          </w:tcPr>
          <w:p w14:paraId="57898D32"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067" w:type="dxa"/>
            <w:tcBorders>
              <w:top w:val="single" w:sz="4" w:space="0" w:color="auto"/>
              <w:bottom w:val="single" w:sz="12" w:space="0" w:color="auto"/>
            </w:tcBorders>
          </w:tcPr>
          <w:p w14:paraId="52FA974C" w14:textId="0307644D" w:rsidR="00ED25BD" w:rsidRPr="008D41C4"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D41C4">
              <w:rPr>
                <w:rFonts w:ascii="Browallia New" w:hAnsi="Browallia New" w:cs="Browallia New"/>
                <w:bCs/>
                <w:sz w:val="21"/>
                <w:szCs w:val="21"/>
              </w:rPr>
              <w:t>114,069</w:t>
            </w:r>
          </w:p>
        </w:tc>
        <w:tc>
          <w:tcPr>
            <w:tcW w:w="266" w:type="dxa"/>
            <w:gridSpan w:val="2"/>
          </w:tcPr>
          <w:p w14:paraId="728B1A2B" w14:textId="77777777" w:rsidR="00ED25BD" w:rsidRPr="008B1A01" w:rsidRDefault="00ED25BD" w:rsidP="00ED25BD">
            <w:pPr>
              <w:pStyle w:val="a2"/>
              <w:tabs>
                <w:tab w:val="left" w:pos="0"/>
                <w:tab w:val="decimal" w:pos="792"/>
              </w:tabs>
              <w:ind w:right="-36"/>
              <w:rPr>
                <w:rFonts w:ascii="Browallia New" w:hAnsi="Browallia New" w:cs="Browallia New"/>
                <w:bCs/>
                <w:sz w:val="21"/>
                <w:szCs w:val="21"/>
                <w:cs/>
              </w:rPr>
            </w:pPr>
          </w:p>
        </w:tc>
        <w:tc>
          <w:tcPr>
            <w:tcW w:w="1173" w:type="dxa"/>
            <w:tcBorders>
              <w:top w:val="single" w:sz="4" w:space="0" w:color="auto"/>
              <w:bottom w:val="single" w:sz="12" w:space="0" w:color="auto"/>
            </w:tcBorders>
          </w:tcPr>
          <w:p w14:paraId="5D77E279" w14:textId="1110AAAC" w:rsidR="00ED25BD" w:rsidRPr="008B1A01" w:rsidRDefault="00ED25BD" w:rsidP="00ED2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139,470</w:t>
            </w:r>
          </w:p>
        </w:tc>
      </w:tr>
    </w:tbl>
    <w:p w14:paraId="3DACAF81" w14:textId="77777777" w:rsidR="00ED25BD" w:rsidRDefault="00ED25BD"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270"/>
        <w:jc w:val="thaiDistribute"/>
        <w:rPr>
          <w:rFonts w:ascii="Browallia New" w:hAnsi="Browallia New" w:cs="Browallia New"/>
          <w:sz w:val="28"/>
          <w:szCs w:val="28"/>
          <w:cs/>
        </w:rPr>
        <w:sectPr w:rsidR="00ED25BD" w:rsidSect="00867A04">
          <w:footerReference w:type="default" r:id="rId11"/>
          <w:pgSz w:w="11909" w:h="16834" w:code="9"/>
          <w:pgMar w:top="1560" w:right="1136" w:bottom="806" w:left="1440" w:header="1138" w:footer="72" w:gutter="0"/>
          <w:pgNumType w:start="12"/>
          <w:cols w:space="720"/>
          <w:rtlGutter/>
        </w:sectPr>
      </w:pPr>
    </w:p>
    <w:p w14:paraId="3BA2343C" w14:textId="7B887991" w:rsidR="00FD5ED6" w:rsidRDefault="00FD5ED6" w:rsidP="00A35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270"/>
        <w:jc w:val="thaiDistribute"/>
        <w:rPr>
          <w:rFonts w:ascii="Browallia New" w:hAnsi="Browallia New" w:cs="Browallia New"/>
          <w:sz w:val="28"/>
          <w:szCs w:val="28"/>
        </w:rPr>
      </w:pPr>
      <w:r w:rsidRPr="00FD5ED6">
        <w:rPr>
          <w:rFonts w:ascii="Browallia New" w:hAnsi="Browallia New" w:cs="Browallia New"/>
          <w:sz w:val="28"/>
          <w:szCs w:val="28"/>
          <w:cs/>
        </w:rPr>
        <w:lastRenderedPageBreak/>
        <w:t>เงินกู้ยืมบางแห่งมีข้อจำกัดบางประการเกี่ยวกับการดำรงอัตราส่วนทางการเงิน</w:t>
      </w:r>
    </w:p>
    <w:p w14:paraId="27D26F41" w14:textId="77777777" w:rsidR="0080038D" w:rsidRDefault="0080038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60"/>
        <w:jc w:val="thaiDistribute"/>
        <w:rPr>
          <w:rFonts w:ascii="Browallia New" w:hAnsi="Browallia New" w:cs="Browallia New"/>
          <w:sz w:val="28"/>
          <w:szCs w:val="28"/>
        </w:rPr>
      </w:pPr>
    </w:p>
    <w:p w14:paraId="0A06E144" w14:textId="37C8E6C4" w:rsidR="006659E8" w:rsidRDefault="0080038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Pr>
          <w:rFonts w:ascii="Browallia New" w:hAnsi="Browallia New" w:cs="Browallia New"/>
          <w:sz w:val="28"/>
          <w:szCs w:val="28"/>
        </w:rPr>
        <w:t xml:space="preserve"> </w:t>
      </w:r>
      <w:r>
        <w:rPr>
          <w:rFonts w:ascii="Browallia New" w:hAnsi="Browallia New" w:cs="Browallia New" w:hint="cs"/>
          <w:sz w:val="28"/>
          <w:szCs w:val="28"/>
          <w:cs/>
        </w:rPr>
        <w:t>บริษัทมีวงเงินสินเชื่อระยะยาวที่ยังไม่ได้เบิกใช้ เป็นจำนวน</w:t>
      </w:r>
      <w:r w:rsidRPr="008D41C4">
        <w:rPr>
          <w:rFonts w:ascii="Browallia New" w:hAnsi="Browallia New" w:cs="Browallia New" w:hint="cs"/>
          <w:sz w:val="28"/>
          <w:szCs w:val="28"/>
          <w:cs/>
        </w:rPr>
        <w:t xml:space="preserve">เงิน </w:t>
      </w:r>
      <w:r w:rsidR="007441C0" w:rsidRPr="008D41C4">
        <w:rPr>
          <w:rFonts w:ascii="Browallia New" w:hAnsi="Browallia New" w:cs="Browallia New"/>
          <w:sz w:val="28"/>
          <w:szCs w:val="28"/>
        </w:rPr>
        <w:t>370.30</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 xml:space="preserve">บาท </w:t>
      </w:r>
      <w:r w:rsidR="007222AF">
        <w:rPr>
          <w:rFonts w:ascii="Browallia New" w:hAnsi="Browallia New" w:cs="Browallia New"/>
          <w:sz w:val="28"/>
          <w:szCs w:val="28"/>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2560 : 305.52</w:t>
      </w:r>
      <w:r w:rsidRPr="00EA6D8B">
        <w:rPr>
          <w:rFonts w:ascii="Browallia New" w:hAnsi="Browallia New" w:cs="Browallia New"/>
          <w:sz w:val="28"/>
          <w:szCs w:val="28"/>
        </w:rPr>
        <w:t xml:space="preserve"> </w:t>
      </w:r>
      <w:r w:rsidRPr="00EA6D8B">
        <w:rPr>
          <w:rFonts w:ascii="Browallia New" w:hAnsi="Browallia New" w:cs="Browallia New" w:hint="cs"/>
          <w:sz w:val="28"/>
          <w:szCs w:val="28"/>
          <w:cs/>
        </w:rPr>
        <w:t>บาท)</w:t>
      </w:r>
    </w:p>
    <w:p w14:paraId="3149C71E" w14:textId="77777777" w:rsidR="00ED25BD" w:rsidRDefault="00ED25B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p>
    <w:p w14:paraId="0D164BD7" w14:textId="38AAED1A" w:rsidR="00F11BC1" w:rsidRPr="00AB6CF9" w:rsidRDefault="00F11BC1" w:rsidP="00AB6CF9">
      <w:pPr>
        <w:pStyle w:val="ListParagraph"/>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0"/>
        <w:jc w:val="thaiDistribute"/>
        <w:rPr>
          <w:rFonts w:ascii="Browallia New" w:hAnsi="Browallia New" w:cs="Browallia New"/>
          <w:sz w:val="28"/>
          <w:szCs w:val="28"/>
          <w:u w:val="single"/>
        </w:rPr>
      </w:pPr>
      <w:r w:rsidRPr="00AB6CF9">
        <w:rPr>
          <w:rFonts w:ascii="Browallia New" w:hAnsi="Browallia New" w:cs="Browallia New" w:hint="cs"/>
          <w:sz w:val="28"/>
          <w:szCs w:val="28"/>
          <w:u w:val="single"/>
          <w:cs/>
        </w:rPr>
        <w:t>ทุนเรือนหุ้นและใบสำคัญแสดงสิทธิ</w:t>
      </w:r>
    </w:p>
    <w:p w14:paraId="7ECBE21D" w14:textId="77777777" w:rsidR="000F5B2B" w:rsidRPr="00A461BB" w:rsidRDefault="000F5B2B" w:rsidP="000F5B2B">
      <w:pPr>
        <w:pStyle w:val="CordiaNew"/>
        <w:tabs>
          <w:tab w:val="clear" w:pos="4153"/>
          <w:tab w:val="left" w:pos="426"/>
        </w:tabs>
        <w:ind w:left="450"/>
        <w:jc w:val="thaiDistribute"/>
        <w:rPr>
          <w:rFonts w:ascii="Browallia New" w:hAnsi="Browallia New" w:cs="Browallia New"/>
          <w:sz w:val="18"/>
          <w:szCs w:val="18"/>
          <w:u w:val="single"/>
        </w:rPr>
      </w:pPr>
    </w:p>
    <w:p w14:paraId="6EAE658C" w14:textId="75B66156" w:rsidR="000F5B2B" w:rsidRPr="002667AB" w:rsidRDefault="000F5B2B"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13" w:firstLine="45"/>
        <w:jc w:val="thaiDistribute"/>
        <w:rPr>
          <w:rFonts w:ascii="Browallia New" w:hAnsi="Browallia New" w:cs="Browallia New"/>
          <w:sz w:val="28"/>
          <w:szCs w:val="28"/>
          <w:cs/>
        </w:rPr>
      </w:pPr>
      <w:r w:rsidRPr="002667AB">
        <w:rPr>
          <w:rFonts w:ascii="Browallia New" w:hAnsi="Browallia New" w:cs="Browallia New" w:hint="cs"/>
          <w:sz w:val="28"/>
          <w:szCs w:val="28"/>
          <w:cs/>
        </w:rPr>
        <w:t>รายการเคลื่อนไหวของทุนที่ชำระแล้วสำหรับงวด</w:t>
      </w:r>
      <w:r w:rsidR="00A23C9F">
        <w:rPr>
          <w:rFonts w:ascii="Browallia New" w:hAnsi="Browallia New" w:cs="Browallia New" w:hint="cs"/>
          <w:sz w:val="28"/>
          <w:szCs w:val="28"/>
          <w:cs/>
        </w:rPr>
        <w:t>หก</w:t>
      </w:r>
      <w:r w:rsidRPr="002667AB">
        <w:rPr>
          <w:rFonts w:ascii="Browallia New" w:hAnsi="Browallia New" w:cs="Browallia New" w:hint="cs"/>
          <w:sz w:val="28"/>
          <w:szCs w:val="28"/>
          <w:cs/>
        </w:rPr>
        <w:t xml:space="preserve">เดือนสิ้นสุดวันที่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Pr="002667AB">
        <w:rPr>
          <w:rFonts w:ascii="Browallia New" w:hAnsi="Browallia New" w:cs="Browallia New"/>
          <w:sz w:val="28"/>
          <w:szCs w:val="28"/>
        </w:rPr>
        <w:t xml:space="preserve"> </w:t>
      </w:r>
      <w:r w:rsidRPr="002667AB">
        <w:rPr>
          <w:rFonts w:ascii="Browallia New" w:hAnsi="Browallia New" w:cs="Browallia New" w:hint="cs"/>
          <w:sz w:val="28"/>
          <w:szCs w:val="28"/>
          <w:cs/>
        </w:rPr>
        <w:t>มีดังนี้</w:t>
      </w:r>
    </w:p>
    <w:p w14:paraId="337AA52B" w14:textId="77777777" w:rsidR="000F5B2B" w:rsidRPr="00A461BB"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Cs w:val="18"/>
        </w:rPr>
      </w:pPr>
      <w:bookmarkStart w:id="1" w:name="_Hlk490506733"/>
    </w:p>
    <w:tbl>
      <w:tblPr>
        <w:tblW w:w="8892" w:type="dxa"/>
        <w:tblInd w:w="288" w:type="dxa"/>
        <w:tblLook w:val="04A0" w:firstRow="1" w:lastRow="0" w:firstColumn="1" w:lastColumn="0" w:noHBand="0" w:noVBand="1"/>
      </w:tblPr>
      <w:tblGrid>
        <w:gridCol w:w="3600"/>
        <w:gridCol w:w="1800"/>
        <w:gridCol w:w="1195"/>
        <w:gridCol w:w="1127"/>
        <w:gridCol w:w="1170"/>
      </w:tblGrid>
      <w:tr w:rsidR="000F5B2B" w:rsidRPr="001B72D8" w14:paraId="161CF56D" w14:textId="77777777" w:rsidTr="003C61A5">
        <w:trPr>
          <w:trHeight w:val="408"/>
        </w:trPr>
        <w:tc>
          <w:tcPr>
            <w:tcW w:w="3600" w:type="dxa"/>
            <w:tcBorders>
              <w:top w:val="nil"/>
              <w:left w:val="nil"/>
              <w:bottom w:val="nil"/>
              <w:right w:val="nil"/>
            </w:tcBorders>
            <w:shd w:val="clear" w:color="auto" w:fill="auto"/>
            <w:noWrap/>
            <w:vAlign w:val="bottom"/>
            <w:hideMark/>
          </w:tcPr>
          <w:bookmarkEnd w:id="1"/>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ส่วนเกินทุน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3C61A5">
        <w:trPr>
          <w:trHeight w:val="333"/>
        </w:trPr>
        <w:tc>
          <w:tcPr>
            <w:tcW w:w="3600"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3C61A5">
        <w:trPr>
          <w:trHeight w:val="333"/>
        </w:trPr>
        <w:tc>
          <w:tcPr>
            <w:tcW w:w="3600" w:type="dxa"/>
            <w:tcBorders>
              <w:top w:val="nil"/>
              <w:left w:val="nil"/>
              <w:bottom w:val="nil"/>
              <w:right w:val="nil"/>
            </w:tcBorders>
            <w:shd w:val="clear" w:color="auto" w:fill="auto"/>
            <w:noWrap/>
            <w:vAlign w:val="bottom"/>
            <w:hideMark/>
          </w:tcPr>
          <w:p w14:paraId="434C4570" w14:textId="77777777"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 xml:space="preserve">2560 </w:t>
            </w:r>
          </w:p>
        </w:tc>
        <w:tc>
          <w:tcPr>
            <w:tcW w:w="1800" w:type="dxa"/>
            <w:tcBorders>
              <w:top w:val="nil"/>
              <w:left w:val="nil"/>
              <w:right w:val="nil"/>
            </w:tcBorders>
            <w:shd w:val="clear" w:color="auto" w:fill="auto"/>
            <w:noWrap/>
            <w:vAlign w:val="bottom"/>
          </w:tcPr>
          <w:p w14:paraId="6010B28D" w14:textId="6FC36164"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412,02</w:t>
            </w:r>
            <w:r w:rsidR="00F9620E" w:rsidRPr="008D41C4">
              <w:rPr>
                <w:rFonts w:ascii="Browallia New" w:hAnsi="Browallia New" w:cs="Browallia New"/>
                <w:color w:val="000000"/>
                <w:sz w:val="28"/>
                <w:szCs w:val="28"/>
                <w:lang w:eastAsia="en-GB"/>
              </w:rPr>
              <w:t>2</w:t>
            </w:r>
          </w:p>
        </w:tc>
        <w:tc>
          <w:tcPr>
            <w:tcW w:w="1195" w:type="dxa"/>
            <w:tcBorders>
              <w:top w:val="nil"/>
              <w:left w:val="nil"/>
              <w:right w:val="nil"/>
            </w:tcBorders>
            <w:shd w:val="clear" w:color="auto" w:fill="auto"/>
            <w:noWrap/>
            <w:vAlign w:val="bottom"/>
            <w:hideMark/>
          </w:tcPr>
          <w:p w14:paraId="7B9EB565" w14:textId="6B266142"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28CBAF35"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412,022</w:t>
            </w:r>
          </w:p>
        </w:tc>
        <w:tc>
          <w:tcPr>
            <w:tcW w:w="1170" w:type="dxa"/>
            <w:tcBorders>
              <w:top w:val="nil"/>
              <w:left w:val="nil"/>
              <w:right w:val="nil"/>
            </w:tcBorders>
            <w:shd w:val="clear" w:color="auto" w:fill="auto"/>
            <w:noWrap/>
            <w:vAlign w:val="bottom"/>
          </w:tcPr>
          <w:p w14:paraId="64272299" w14:textId="7FB77DB5"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361,303</w:t>
            </w:r>
          </w:p>
        </w:tc>
      </w:tr>
      <w:tr w:rsidR="00D56365" w:rsidRPr="0046220D" w14:paraId="0272891F" w14:textId="77777777" w:rsidTr="003C61A5">
        <w:trPr>
          <w:trHeight w:val="204"/>
        </w:trPr>
        <w:tc>
          <w:tcPr>
            <w:tcW w:w="3600"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6C44FBAC" w:rsidR="00D56365" w:rsidRPr="008D41C4" w:rsidRDefault="00027620" w:rsidP="00A90E29">
            <w:pPr>
              <w:pBdr>
                <w:bottom w:val="single" w:sz="4" w:space="1" w:color="auto"/>
              </w:pBd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42</w:t>
            </w:r>
            <w:r w:rsidR="00514B4B">
              <w:rPr>
                <w:rFonts w:ascii="Browallia New" w:hAnsi="Browallia New" w:cs="Browallia New"/>
                <w:color w:val="000000"/>
                <w:sz w:val="28"/>
                <w:szCs w:val="28"/>
                <w:lang w:eastAsia="en-GB"/>
              </w:rPr>
              <w:t>2</w:t>
            </w:r>
          </w:p>
        </w:tc>
        <w:tc>
          <w:tcPr>
            <w:tcW w:w="1195" w:type="dxa"/>
            <w:tcBorders>
              <w:top w:val="nil"/>
              <w:left w:val="nil"/>
              <w:bottom w:val="nil"/>
              <w:right w:val="nil"/>
            </w:tcBorders>
            <w:shd w:val="clear" w:color="auto" w:fill="auto"/>
            <w:noWrap/>
            <w:vAlign w:val="bottom"/>
          </w:tcPr>
          <w:p w14:paraId="15B2A274" w14:textId="33E5B9AC" w:rsidR="00D56365" w:rsidRPr="008D41C4"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010EF2EB" w14:textId="0E630E18" w:rsidR="00D56365" w:rsidRPr="008D41C4" w:rsidRDefault="00B13239" w:rsidP="001D1231">
            <w:pPr>
              <w:pBdr>
                <w:bottom w:val="single" w:sz="4" w:space="1" w:color="auto"/>
              </w:pBd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42</w:t>
            </w:r>
            <w:r w:rsidR="00C95355">
              <w:rPr>
                <w:rFonts w:ascii="Browallia New" w:hAnsi="Browallia New" w:cs="Browallia New"/>
                <w:color w:val="000000"/>
                <w:sz w:val="28"/>
                <w:szCs w:val="28"/>
                <w:lang w:eastAsia="en-GB"/>
              </w:rPr>
              <w:t>2</w:t>
            </w:r>
          </w:p>
        </w:tc>
        <w:tc>
          <w:tcPr>
            <w:tcW w:w="1170" w:type="dxa"/>
            <w:tcBorders>
              <w:top w:val="nil"/>
              <w:left w:val="nil"/>
              <w:bottom w:val="nil"/>
              <w:right w:val="nil"/>
            </w:tcBorders>
            <w:shd w:val="clear" w:color="auto" w:fill="auto"/>
            <w:noWrap/>
            <w:vAlign w:val="bottom"/>
          </w:tcPr>
          <w:p w14:paraId="3589CC62" w14:textId="2D24669A" w:rsidR="00D56365" w:rsidRPr="00634A42" w:rsidRDefault="007A387F" w:rsidP="00D918E1">
            <w:pPr>
              <w:pBdr>
                <w:bottom w:val="single" w:sz="4" w:space="1" w:color="auto"/>
              </w:pBdr>
              <w:spacing w:line="240" w:lineRule="auto"/>
              <w:jc w:val="right"/>
              <w:rPr>
                <w:rFonts w:ascii="Browallia New" w:hAnsi="Browallia New" w:cs="Browallia New"/>
                <w:color w:val="000000"/>
                <w:sz w:val="28"/>
                <w:szCs w:val="28"/>
                <w:lang w:eastAsia="en-GB"/>
              </w:rPr>
            </w:pPr>
            <w:r w:rsidRPr="00634A42">
              <w:rPr>
                <w:rFonts w:ascii="Browallia New" w:hAnsi="Browallia New" w:cs="Browallia New"/>
                <w:color w:val="000000"/>
                <w:sz w:val="28"/>
                <w:szCs w:val="28"/>
                <w:lang w:eastAsia="en-GB"/>
              </w:rPr>
              <w:t>2,11</w:t>
            </w:r>
            <w:r w:rsidR="00221586" w:rsidRPr="00634A42">
              <w:rPr>
                <w:rFonts w:ascii="Browallia New" w:hAnsi="Browallia New" w:cs="Browallia New"/>
                <w:color w:val="000000"/>
                <w:sz w:val="28"/>
                <w:szCs w:val="28"/>
                <w:lang w:eastAsia="en-GB"/>
              </w:rPr>
              <w:t>3</w:t>
            </w:r>
          </w:p>
        </w:tc>
      </w:tr>
      <w:tr w:rsidR="00D56365" w:rsidRPr="001B72D8" w14:paraId="0F70C11D" w14:textId="77777777" w:rsidTr="003C61A5">
        <w:trPr>
          <w:trHeight w:val="204"/>
        </w:trPr>
        <w:tc>
          <w:tcPr>
            <w:tcW w:w="3600" w:type="dxa"/>
            <w:tcBorders>
              <w:top w:val="nil"/>
              <w:left w:val="nil"/>
              <w:bottom w:val="nil"/>
              <w:right w:val="nil"/>
            </w:tcBorders>
            <w:shd w:val="clear" w:color="auto" w:fill="auto"/>
            <w:noWrap/>
            <w:vAlign w:val="bottom"/>
            <w:hideMark/>
          </w:tcPr>
          <w:p w14:paraId="7F032E11" w14:textId="17A4A92A"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p>
        </w:tc>
        <w:tc>
          <w:tcPr>
            <w:tcW w:w="1800" w:type="dxa"/>
            <w:tcBorders>
              <w:top w:val="nil"/>
              <w:left w:val="nil"/>
              <w:bottom w:val="nil"/>
              <w:right w:val="nil"/>
            </w:tcBorders>
            <w:shd w:val="clear" w:color="auto" w:fill="auto"/>
            <w:noWrap/>
            <w:vAlign w:val="bottom"/>
          </w:tcPr>
          <w:p w14:paraId="380B5124" w14:textId="6995A6AC" w:rsidR="00D56365" w:rsidRPr="00530651" w:rsidRDefault="0026092D" w:rsidP="00A90E29">
            <w:pPr>
              <w:pBdr>
                <w:bottom w:val="single" w:sz="12" w:space="1" w:color="auto"/>
              </w:pBdr>
              <w:spacing w:line="240" w:lineRule="auto"/>
              <w:jc w:val="right"/>
              <w:rPr>
                <w:rFonts w:ascii="Browallia New" w:hAnsi="Browallia New" w:cs="Browallia New"/>
                <w:color w:val="000000"/>
                <w:sz w:val="28"/>
                <w:szCs w:val="28"/>
                <w:lang w:val="en-GB" w:eastAsia="en-GB"/>
              </w:rPr>
            </w:pPr>
            <w:r w:rsidRPr="008D41C4">
              <w:rPr>
                <w:rFonts w:ascii="Browallia New" w:hAnsi="Browallia New" w:cs="Browallia New"/>
                <w:color w:val="000000"/>
                <w:sz w:val="28"/>
                <w:szCs w:val="28"/>
                <w:lang w:eastAsia="en-GB"/>
              </w:rPr>
              <w:t>412,44</w:t>
            </w:r>
            <w:r w:rsidR="00514B4B">
              <w:rPr>
                <w:rFonts w:ascii="Browallia New" w:hAnsi="Browallia New" w:cs="Browallia New"/>
                <w:color w:val="000000"/>
                <w:sz w:val="28"/>
                <w:szCs w:val="28"/>
                <w:lang w:eastAsia="en-GB"/>
              </w:rPr>
              <w:t>4</w:t>
            </w:r>
          </w:p>
        </w:tc>
        <w:tc>
          <w:tcPr>
            <w:tcW w:w="1195" w:type="dxa"/>
            <w:tcBorders>
              <w:top w:val="nil"/>
              <w:left w:val="nil"/>
              <w:bottom w:val="nil"/>
              <w:right w:val="nil"/>
            </w:tcBorders>
            <w:shd w:val="clear" w:color="auto" w:fill="auto"/>
            <w:noWrap/>
          </w:tcPr>
          <w:p w14:paraId="2534B283" w14:textId="313729ED" w:rsidR="00D56365" w:rsidRPr="008D41C4"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71B11CA9" w14:textId="3CAA505A" w:rsidR="00D56365" w:rsidRPr="008D41C4" w:rsidRDefault="00B13239" w:rsidP="001D1231">
            <w:pPr>
              <w:pBdr>
                <w:bottom w:val="single" w:sz="12" w:space="1" w:color="auto"/>
              </w:pBd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412,44</w:t>
            </w:r>
            <w:r w:rsidR="00514B4B">
              <w:rPr>
                <w:rFonts w:ascii="Browallia New" w:hAnsi="Browallia New" w:cs="Browallia New"/>
                <w:color w:val="000000"/>
                <w:sz w:val="28"/>
                <w:szCs w:val="28"/>
                <w:lang w:eastAsia="en-GB"/>
              </w:rPr>
              <w:t>4</w:t>
            </w:r>
          </w:p>
        </w:tc>
        <w:tc>
          <w:tcPr>
            <w:tcW w:w="1170" w:type="dxa"/>
            <w:tcBorders>
              <w:top w:val="nil"/>
              <w:left w:val="nil"/>
              <w:bottom w:val="nil"/>
              <w:right w:val="nil"/>
            </w:tcBorders>
            <w:shd w:val="clear" w:color="auto" w:fill="auto"/>
            <w:noWrap/>
            <w:vAlign w:val="bottom"/>
          </w:tcPr>
          <w:p w14:paraId="32A56DC4" w14:textId="377BDD5D" w:rsidR="00D56365" w:rsidRPr="00634A42" w:rsidRDefault="007A387F" w:rsidP="00206509">
            <w:pPr>
              <w:pBdr>
                <w:bottom w:val="single" w:sz="12" w:space="1" w:color="auto"/>
              </w:pBdr>
              <w:spacing w:line="240" w:lineRule="auto"/>
              <w:jc w:val="right"/>
              <w:rPr>
                <w:rFonts w:ascii="Browallia New" w:hAnsi="Browallia New" w:cs="Browallia New"/>
                <w:color w:val="000000"/>
                <w:sz w:val="28"/>
                <w:szCs w:val="28"/>
                <w:lang w:eastAsia="en-GB"/>
              </w:rPr>
            </w:pPr>
            <w:r w:rsidRPr="00634A42">
              <w:rPr>
                <w:rFonts w:ascii="Browallia New" w:hAnsi="Browallia New" w:cs="Browallia New"/>
                <w:color w:val="000000"/>
                <w:sz w:val="28"/>
                <w:szCs w:val="28"/>
                <w:lang w:eastAsia="en-GB"/>
              </w:rPr>
              <w:t>363,41</w:t>
            </w:r>
            <w:r w:rsidR="00221586" w:rsidRPr="00634A42">
              <w:rPr>
                <w:rFonts w:ascii="Browallia New" w:hAnsi="Browallia New" w:cs="Browallia New"/>
                <w:color w:val="000000"/>
                <w:sz w:val="28"/>
                <w:szCs w:val="28"/>
                <w:lang w:eastAsia="en-GB"/>
              </w:rPr>
              <w:t>6</w:t>
            </w:r>
          </w:p>
        </w:tc>
      </w:tr>
    </w:tbl>
    <w:p w14:paraId="3BB34608" w14:textId="77777777" w:rsidR="005F0D52" w:rsidRDefault="005F0D52"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012C2012" w14:textId="77777777" w:rsidR="000F5B2B" w:rsidRPr="00B74108"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69"/>
        <w:jc w:val="thaiDistribute"/>
        <w:rPr>
          <w:rFonts w:ascii="Browallia New" w:hAnsi="Browallia New" w:cs="Browallia New"/>
          <w:sz w:val="28"/>
          <w:szCs w:val="28"/>
          <w:u w:val="single"/>
        </w:rPr>
      </w:pPr>
      <w:r w:rsidRPr="000C1FB3">
        <w:rPr>
          <w:rFonts w:ascii="Browallia New" w:hAnsi="Browallia New" w:cs="Browallia New"/>
          <w:sz w:val="28"/>
          <w:szCs w:val="28"/>
          <w:u w:val="single"/>
          <w:cs/>
        </w:rPr>
        <w:t>ใบสำคัญแสดงสิทธิ</w:t>
      </w:r>
    </w:p>
    <w:p w14:paraId="14D6F529" w14:textId="77777777" w:rsidR="000F5B2B"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23D24ED0" w14:textId="0EDD40D8" w:rsidR="00686162" w:rsidRPr="00A953BF"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00E97D2F">
        <w:rPr>
          <w:rFonts w:ascii="Browallia New" w:hAnsi="Browallia New" w:cs="Browallia New" w:hint="cs"/>
          <w:sz w:val="28"/>
          <w:szCs w:val="28"/>
          <w:cs/>
        </w:rPr>
        <w:t>ตามรายละเอียดดังต่อไปนี้</w:t>
      </w:r>
    </w:p>
    <w:p w14:paraId="562636B0" w14:textId="6C404AC3"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9045" w:type="dxa"/>
        <w:tblInd w:w="288" w:type="dxa"/>
        <w:tblLook w:val="04A0" w:firstRow="1" w:lastRow="0" w:firstColumn="1" w:lastColumn="0" w:noHBand="0" w:noVBand="1"/>
      </w:tblPr>
      <w:tblGrid>
        <w:gridCol w:w="702"/>
        <w:gridCol w:w="1350"/>
        <w:gridCol w:w="1440"/>
        <w:gridCol w:w="1440"/>
        <w:gridCol w:w="1260"/>
        <w:gridCol w:w="1170"/>
        <w:gridCol w:w="1683"/>
      </w:tblGrid>
      <w:tr w:rsidR="00174CC2" w:rsidRPr="00174CC2" w14:paraId="04AA1ED0" w14:textId="17F0DA7D" w:rsidTr="00D81557">
        <w:trPr>
          <w:trHeight w:val="408"/>
        </w:trPr>
        <w:tc>
          <w:tcPr>
            <w:tcW w:w="702" w:type="dxa"/>
            <w:tcBorders>
              <w:top w:val="nil"/>
              <w:left w:val="nil"/>
              <w:bottom w:val="nil"/>
              <w:right w:val="nil"/>
            </w:tcBorders>
            <w:shd w:val="clear" w:color="auto" w:fill="auto"/>
            <w:noWrap/>
            <w:vAlign w:val="bottom"/>
          </w:tcPr>
          <w:p w14:paraId="673C9AA8" w14:textId="74F9D3C0"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ไตรมาสที่</w:t>
            </w:r>
          </w:p>
        </w:tc>
        <w:tc>
          <w:tcPr>
            <w:tcW w:w="1350" w:type="dxa"/>
            <w:tcBorders>
              <w:top w:val="nil"/>
              <w:left w:val="nil"/>
              <w:bottom w:val="nil"/>
              <w:right w:val="nil"/>
            </w:tcBorders>
            <w:vAlign w:val="bottom"/>
          </w:tcPr>
          <w:p w14:paraId="34C314D1" w14:textId="7777777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จำนวน</w:t>
            </w:r>
            <w:r w:rsidRPr="00174CC2">
              <w:rPr>
                <w:rFonts w:ascii="Browallia New" w:hAnsi="Browallia New" w:cs="Browallia New" w:hint="cs"/>
                <w:color w:val="000000"/>
                <w:sz w:val="26"/>
                <w:szCs w:val="26"/>
                <w:cs/>
                <w:lang w:eastAsia="en-GB"/>
              </w:rPr>
              <w:t>ที่มา</w:t>
            </w:r>
          </w:p>
          <w:p w14:paraId="6F80E3CE" w14:textId="3B02686C"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ใช้สิทธิ</w:t>
            </w:r>
            <w:r w:rsidRPr="00174CC2">
              <w:rPr>
                <w:rFonts w:ascii="Browallia New" w:hAnsi="Browallia New" w:cs="Browallia New"/>
                <w:color w:val="000000"/>
                <w:sz w:val="26"/>
                <w:szCs w:val="26"/>
                <w:cs/>
                <w:lang w:eastAsia="en-GB"/>
              </w:rPr>
              <w:t xml:space="preserve"> (</w:t>
            </w:r>
            <w:r w:rsidRPr="00174CC2">
              <w:rPr>
                <w:rFonts w:ascii="Browallia New" w:hAnsi="Browallia New" w:cs="Browallia New" w:hint="cs"/>
                <w:color w:val="000000"/>
                <w:sz w:val="26"/>
                <w:szCs w:val="26"/>
                <w:cs/>
                <w:lang w:eastAsia="en-GB"/>
              </w:rPr>
              <w:t>หน่วย</w:t>
            </w:r>
            <w:r w:rsidRPr="00174CC2">
              <w:rPr>
                <w:rFonts w:ascii="Browallia New" w:hAnsi="Browallia New" w:cs="Browallia New"/>
                <w:color w:val="000000"/>
                <w:sz w:val="26"/>
                <w:szCs w:val="26"/>
                <w:lang w:eastAsia="en-GB"/>
              </w:rPr>
              <w:t>)</w:t>
            </w:r>
          </w:p>
        </w:tc>
        <w:tc>
          <w:tcPr>
            <w:tcW w:w="1440" w:type="dxa"/>
            <w:tcBorders>
              <w:top w:val="nil"/>
              <w:left w:val="nil"/>
              <w:bottom w:val="nil"/>
              <w:right w:val="nil"/>
            </w:tcBorders>
            <w:shd w:val="clear" w:color="auto" w:fill="auto"/>
            <w:noWrap/>
            <w:vAlign w:val="bottom"/>
          </w:tcPr>
          <w:p w14:paraId="1B06144C" w14:textId="27BBED0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จำนวนหุ้นสามัญเพิ่มขึ้น (หุ้น)</w:t>
            </w:r>
          </w:p>
        </w:tc>
        <w:tc>
          <w:tcPr>
            <w:tcW w:w="1440" w:type="dxa"/>
            <w:tcBorders>
              <w:top w:val="nil"/>
              <w:left w:val="nil"/>
              <w:bottom w:val="nil"/>
              <w:right w:val="nil"/>
            </w:tcBorders>
            <w:shd w:val="clear" w:color="auto" w:fill="auto"/>
            <w:noWrap/>
            <w:vAlign w:val="bottom"/>
            <w:hideMark/>
          </w:tcPr>
          <w:p w14:paraId="53456559" w14:textId="7D104C52"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ทุนจดทะเบียนที่ชำระแล้วเพิ่มขึ้น (บาท)</w:t>
            </w:r>
          </w:p>
        </w:tc>
        <w:tc>
          <w:tcPr>
            <w:tcW w:w="1260" w:type="dxa"/>
            <w:tcBorders>
              <w:top w:val="nil"/>
              <w:left w:val="nil"/>
              <w:bottom w:val="nil"/>
              <w:right w:val="nil"/>
            </w:tcBorders>
            <w:shd w:val="clear" w:color="auto" w:fill="auto"/>
            <w:noWrap/>
            <w:vAlign w:val="bottom"/>
            <w:hideMark/>
          </w:tcPr>
          <w:p w14:paraId="573FCE97" w14:textId="7777777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 xml:space="preserve">ราคาใช้สิทธิ </w:t>
            </w:r>
          </w:p>
          <w:p w14:paraId="284DFAF3" w14:textId="0E4DBC5C"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(บาทต่อสิทธิ)</w:t>
            </w:r>
          </w:p>
        </w:tc>
        <w:tc>
          <w:tcPr>
            <w:tcW w:w="1170" w:type="dxa"/>
            <w:tcBorders>
              <w:top w:val="nil"/>
              <w:left w:val="nil"/>
              <w:bottom w:val="nil"/>
              <w:right w:val="nil"/>
            </w:tcBorders>
            <w:shd w:val="clear" w:color="auto" w:fill="auto"/>
            <w:vAlign w:val="bottom"/>
            <w:hideMark/>
          </w:tcPr>
          <w:p w14:paraId="52A0FA2B" w14:textId="06123910"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ส่วนเกิน</w:t>
            </w:r>
            <w:r w:rsidR="0028637E">
              <w:rPr>
                <w:rFonts w:ascii="Browallia New" w:hAnsi="Browallia New" w:cs="Browallia New" w:hint="cs"/>
                <w:color w:val="000000"/>
                <w:sz w:val="26"/>
                <w:szCs w:val="26"/>
                <w:cs/>
                <w:lang w:eastAsia="en-GB"/>
              </w:rPr>
              <w:t>มูลค่าหุ้นสามัญ</w:t>
            </w:r>
            <w:r w:rsidRPr="00174CC2">
              <w:rPr>
                <w:rFonts w:ascii="Browallia New" w:hAnsi="Browallia New" w:cs="Browallia New"/>
                <w:color w:val="000000"/>
                <w:sz w:val="26"/>
                <w:szCs w:val="26"/>
                <w:lang w:eastAsia="en-GB"/>
              </w:rPr>
              <w:t xml:space="preserve"> (</w:t>
            </w:r>
            <w:r w:rsidRPr="00174CC2">
              <w:rPr>
                <w:rFonts w:ascii="Browallia New" w:hAnsi="Browallia New" w:cs="Browallia New"/>
                <w:color w:val="000000"/>
                <w:sz w:val="26"/>
                <w:szCs w:val="26"/>
                <w:cs/>
                <w:lang w:eastAsia="en-GB"/>
              </w:rPr>
              <w:t>บาท)</w:t>
            </w:r>
          </w:p>
        </w:tc>
        <w:tc>
          <w:tcPr>
            <w:tcW w:w="1683" w:type="dxa"/>
            <w:tcBorders>
              <w:top w:val="nil"/>
              <w:left w:val="nil"/>
              <w:bottom w:val="nil"/>
              <w:right w:val="nil"/>
            </w:tcBorders>
          </w:tcPr>
          <w:p w14:paraId="41BF1DF3" w14:textId="6E356962"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จดทะเบียนกับ</w:t>
            </w:r>
          </w:p>
          <w:p w14:paraId="0DFA9E6B" w14:textId="647A599F"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กระทรวงพาณิชย์</w:t>
            </w:r>
            <w:r w:rsidR="0028637E">
              <w:rPr>
                <w:rFonts w:ascii="Browallia New" w:hAnsi="Browallia New" w:cs="Browallia New" w:hint="cs"/>
                <w:color w:val="000000"/>
                <w:sz w:val="26"/>
                <w:szCs w:val="26"/>
                <w:cs/>
                <w:lang w:eastAsia="en-GB"/>
              </w:rPr>
              <w:t>เมื่อวันที่</w:t>
            </w:r>
          </w:p>
        </w:tc>
      </w:tr>
      <w:tr w:rsidR="00174CC2" w:rsidRPr="00174CC2" w14:paraId="56234B8C" w14:textId="629C1A67" w:rsidTr="00D81557">
        <w:trPr>
          <w:trHeight w:val="333"/>
        </w:trPr>
        <w:tc>
          <w:tcPr>
            <w:tcW w:w="702" w:type="dxa"/>
            <w:tcBorders>
              <w:top w:val="nil"/>
              <w:left w:val="nil"/>
              <w:bottom w:val="nil"/>
              <w:right w:val="nil"/>
            </w:tcBorders>
            <w:shd w:val="clear" w:color="auto" w:fill="auto"/>
            <w:noWrap/>
            <w:vAlign w:val="bottom"/>
          </w:tcPr>
          <w:p w14:paraId="0D6CC737" w14:textId="77777777" w:rsidR="00174CC2" w:rsidRPr="00174CC2" w:rsidRDefault="00174CC2" w:rsidP="00174CC2">
            <w:pPr>
              <w:spacing w:line="240" w:lineRule="auto"/>
              <w:rPr>
                <w:rFonts w:ascii="Browallia New" w:hAnsi="Browallia New" w:cs="Browallia New"/>
                <w:color w:val="000000"/>
                <w:sz w:val="26"/>
                <w:szCs w:val="26"/>
                <w:lang w:eastAsia="en-GB"/>
              </w:rPr>
            </w:pPr>
          </w:p>
        </w:tc>
        <w:tc>
          <w:tcPr>
            <w:tcW w:w="1350" w:type="dxa"/>
            <w:tcBorders>
              <w:top w:val="nil"/>
              <w:left w:val="nil"/>
              <w:bottom w:val="nil"/>
              <w:right w:val="nil"/>
            </w:tcBorders>
            <w:vAlign w:val="bottom"/>
          </w:tcPr>
          <w:p w14:paraId="0D8E3335"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440" w:type="dxa"/>
            <w:tcBorders>
              <w:top w:val="nil"/>
              <w:left w:val="nil"/>
              <w:bottom w:val="nil"/>
              <w:right w:val="nil"/>
            </w:tcBorders>
            <w:shd w:val="clear" w:color="auto" w:fill="auto"/>
            <w:noWrap/>
            <w:vAlign w:val="bottom"/>
          </w:tcPr>
          <w:p w14:paraId="21233E8E" w14:textId="3EB053DE"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440" w:type="dxa"/>
            <w:tcBorders>
              <w:top w:val="nil"/>
              <w:left w:val="nil"/>
              <w:bottom w:val="nil"/>
              <w:right w:val="nil"/>
            </w:tcBorders>
            <w:shd w:val="clear" w:color="auto" w:fill="auto"/>
            <w:noWrap/>
            <w:vAlign w:val="bottom"/>
          </w:tcPr>
          <w:p w14:paraId="6023A28E" w14:textId="77777777" w:rsidR="00174CC2" w:rsidRPr="00174CC2" w:rsidRDefault="00174CC2" w:rsidP="00174CC2">
            <w:pPr>
              <w:spacing w:line="240" w:lineRule="auto"/>
              <w:jc w:val="center"/>
              <w:rPr>
                <w:rFonts w:ascii="Browallia New" w:hAnsi="Browallia New" w:cs="Browallia New"/>
                <w:color w:val="000000"/>
                <w:sz w:val="26"/>
                <w:szCs w:val="26"/>
                <w:lang w:eastAsia="en-GB"/>
              </w:rPr>
            </w:pPr>
          </w:p>
        </w:tc>
        <w:tc>
          <w:tcPr>
            <w:tcW w:w="1260" w:type="dxa"/>
            <w:tcBorders>
              <w:top w:val="nil"/>
              <w:left w:val="nil"/>
              <w:right w:val="nil"/>
            </w:tcBorders>
            <w:shd w:val="clear" w:color="auto" w:fill="auto"/>
            <w:noWrap/>
            <w:vAlign w:val="bottom"/>
          </w:tcPr>
          <w:p w14:paraId="521FFAAD"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170" w:type="dxa"/>
            <w:tcBorders>
              <w:top w:val="nil"/>
              <w:left w:val="nil"/>
              <w:right w:val="nil"/>
            </w:tcBorders>
            <w:shd w:val="clear" w:color="auto" w:fill="auto"/>
            <w:noWrap/>
            <w:vAlign w:val="bottom"/>
          </w:tcPr>
          <w:p w14:paraId="2FE09790"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683" w:type="dxa"/>
            <w:tcBorders>
              <w:top w:val="nil"/>
              <w:left w:val="nil"/>
              <w:right w:val="nil"/>
            </w:tcBorders>
          </w:tcPr>
          <w:p w14:paraId="19ADCFB7"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r>
      <w:tr w:rsidR="00174CC2" w:rsidRPr="002607CF" w14:paraId="388FE1FF" w14:textId="3C066158" w:rsidTr="00D81557">
        <w:trPr>
          <w:trHeight w:val="333"/>
        </w:trPr>
        <w:tc>
          <w:tcPr>
            <w:tcW w:w="702" w:type="dxa"/>
            <w:tcBorders>
              <w:top w:val="nil"/>
              <w:left w:val="nil"/>
              <w:bottom w:val="nil"/>
              <w:right w:val="nil"/>
            </w:tcBorders>
            <w:shd w:val="clear" w:color="auto" w:fill="auto"/>
            <w:noWrap/>
            <w:vAlign w:val="bottom"/>
          </w:tcPr>
          <w:p w14:paraId="23162AB4" w14:textId="6BA2A8D6" w:rsidR="00174CC2" w:rsidRPr="002607CF" w:rsidRDefault="00174CC2" w:rsidP="00174CC2">
            <w:pPr>
              <w:spacing w:line="240" w:lineRule="auto"/>
              <w:jc w:val="center"/>
              <w:rPr>
                <w:rFonts w:ascii="Browallia New" w:hAnsi="Browallia New" w:cs="Browallia New"/>
                <w:color w:val="000000"/>
                <w:sz w:val="26"/>
                <w:szCs w:val="26"/>
                <w:cs/>
                <w:lang w:eastAsia="en-GB"/>
              </w:rPr>
            </w:pPr>
            <w:r w:rsidRPr="002607CF">
              <w:rPr>
                <w:rFonts w:ascii="Browallia New" w:hAnsi="Browallia New" w:cs="Browallia New"/>
                <w:color w:val="000000"/>
                <w:sz w:val="26"/>
                <w:szCs w:val="26"/>
                <w:lang w:eastAsia="en-GB"/>
              </w:rPr>
              <w:t>1</w:t>
            </w:r>
          </w:p>
        </w:tc>
        <w:tc>
          <w:tcPr>
            <w:tcW w:w="1350" w:type="dxa"/>
            <w:tcBorders>
              <w:top w:val="nil"/>
              <w:left w:val="nil"/>
              <w:right w:val="nil"/>
            </w:tcBorders>
            <w:vAlign w:val="bottom"/>
          </w:tcPr>
          <w:p w14:paraId="31FC77B3" w14:textId="666CD08C"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440" w:type="dxa"/>
            <w:tcBorders>
              <w:top w:val="nil"/>
              <w:left w:val="nil"/>
              <w:right w:val="nil"/>
            </w:tcBorders>
            <w:shd w:val="clear" w:color="auto" w:fill="auto"/>
            <w:noWrap/>
            <w:vAlign w:val="bottom"/>
          </w:tcPr>
          <w:p w14:paraId="24710400" w14:textId="234F3DA4" w:rsidR="00174CC2" w:rsidRPr="008D41C4" w:rsidRDefault="00174CC2" w:rsidP="00174CC2">
            <w:pPr>
              <w:spacing w:line="240" w:lineRule="auto"/>
              <w:jc w:val="right"/>
              <w:rPr>
                <w:rFonts w:ascii="Browallia New" w:hAnsi="Browallia New" w:cs="Browallia New"/>
                <w:color w:val="000000"/>
                <w:sz w:val="26"/>
                <w:szCs w:val="26"/>
                <w:lang w:eastAsia="en-GB"/>
              </w:rPr>
            </w:pPr>
            <w:r w:rsidRPr="008D41C4">
              <w:rPr>
                <w:rFonts w:ascii="Browallia New" w:hAnsi="Browallia New" w:cs="Browallia New"/>
                <w:color w:val="000000"/>
                <w:sz w:val="26"/>
                <w:szCs w:val="26"/>
                <w:lang w:eastAsia="en-GB"/>
              </w:rPr>
              <w:t>220,136</w:t>
            </w:r>
          </w:p>
        </w:tc>
        <w:tc>
          <w:tcPr>
            <w:tcW w:w="1440" w:type="dxa"/>
            <w:tcBorders>
              <w:top w:val="nil"/>
              <w:left w:val="nil"/>
              <w:right w:val="nil"/>
            </w:tcBorders>
            <w:shd w:val="clear" w:color="auto" w:fill="auto"/>
            <w:noWrap/>
            <w:vAlign w:val="bottom"/>
            <w:hideMark/>
          </w:tcPr>
          <w:p w14:paraId="1EB327DA" w14:textId="5D9CD3AD"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260" w:type="dxa"/>
            <w:tcBorders>
              <w:top w:val="nil"/>
              <w:left w:val="nil"/>
              <w:right w:val="nil"/>
            </w:tcBorders>
            <w:shd w:val="clear" w:color="auto" w:fill="auto"/>
            <w:noWrap/>
            <w:vAlign w:val="bottom"/>
          </w:tcPr>
          <w:p w14:paraId="5A0CA458" w14:textId="619A026E"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right w:val="nil"/>
            </w:tcBorders>
            <w:shd w:val="clear" w:color="auto" w:fill="auto"/>
            <w:noWrap/>
            <w:vAlign w:val="bottom"/>
          </w:tcPr>
          <w:p w14:paraId="3209AF1E" w14:textId="4D9C1B02"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1,100,680</w:t>
            </w:r>
          </w:p>
        </w:tc>
        <w:tc>
          <w:tcPr>
            <w:tcW w:w="1683" w:type="dxa"/>
            <w:tcBorders>
              <w:top w:val="nil"/>
              <w:left w:val="nil"/>
              <w:right w:val="nil"/>
            </w:tcBorders>
          </w:tcPr>
          <w:p w14:paraId="5BD139D8" w14:textId="67241A2E"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 xml:space="preserve">13 </w:t>
            </w:r>
            <w:r w:rsidRPr="002607CF">
              <w:rPr>
                <w:rFonts w:ascii="Browallia New" w:hAnsi="Browallia New" w:cs="Browallia New" w:hint="cs"/>
                <w:color w:val="000000"/>
                <w:sz w:val="26"/>
                <w:szCs w:val="26"/>
                <w:cs/>
                <w:lang w:eastAsia="en-GB"/>
              </w:rPr>
              <w:t xml:space="preserve">กุมภาพันธ์ </w:t>
            </w:r>
            <w:r w:rsidRPr="002607CF">
              <w:rPr>
                <w:rFonts w:ascii="Browallia New" w:hAnsi="Browallia New" w:cs="Browallia New"/>
                <w:color w:val="000000"/>
                <w:sz w:val="26"/>
                <w:szCs w:val="26"/>
                <w:lang w:eastAsia="en-GB"/>
              </w:rPr>
              <w:t>2561</w:t>
            </w:r>
          </w:p>
        </w:tc>
      </w:tr>
      <w:tr w:rsidR="00B572D9" w:rsidRPr="002607CF" w14:paraId="7483060E" w14:textId="04A4FB40" w:rsidTr="00D81557">
        <w:trPr>
          <w:trHeight w:val="204"/>
        </w:trPr>
        <w:tc>
          <w:tcPr>
            <w:tcW w:w="702" w:type="dxa"/>
            <w:tcBorders>
              <w:top w:val="nil"/>
              <w:left w:val="nil"/>
              <w:bottom w:val="nil"/>
              <w:right w:val="nil"/>
            </w:tcBorders>
            <w:shd w:val="clear" w:color="auto" w:fill="auto"/>
            <w:noWrap/>
            <w:vAlign w:val="bottom"/>
          </w:tcPr>
          <w:p w14:paraId="02DDD426" w14:textId="0484D51F" w:rsidR="00B572D9" w:rsidRPr="002607CF" w:rsidRDefault="00B572D9" w:rsidP="00B572D9">
            <w:pPr>
              <w:spacing w:line="240" w:lineRule="auto"/>
              <w:jc w:val="center"/>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w:t>
            </w:r>
          </w:p>
        </w:tc>
        <w:tc>
          <w:tcPr>
            <w:tcW w:w="1350" w:type="dxa"/>
            <w:tcBorders>
              <w:top w:val="nil"/>
              <w:left w:val="nil"/>
              <w:bottom w:val="nil"/>
              <w:right w:val="nil"/>
            </w:tcBorders>
          </w:tcPr>
          <w:p w14:paraId="44430EB7" w14:textId="0478EEA3"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440" w:type="dxa"/>
            <w:tcBorders>
              <w:top w:val="nil"/>
              <w:left w:val="nil"/>
              <w:bottom w:val="nil"/>
              <w:right w:val="nil"/>
            </w:tcBorders>
            <w:shd w:val="clear" w:color="auto" w:fill="auto"/>
            <w:noWrap/>
          </w:tcPr>
          <w:p w14:paraId="1320677C" w14:textId="1C70210E" w:rsidR="00B572D9" w:rsidRPr="008D41C4" w:rsidRDefault="00B572D9" w:rsidP="00B572D9">
            <w:pPr>
              <w:spacing w:line="240" w:lineRule="auto"/>
              <w:jc w:val="right"/>
              <w:rPr>
                <w:rFonts w:ascii="Browallia New" w:hAnsi="Browallia New" w:cs="Browallia New"/>
                <w:color w:val="000000"/>
                <w:sz w:val="26"/>
                <w:szCs w:val="26"/>
                <w:cs/>
                <w:lang w:eastAsia="en-GB"/>
              </w:rPr>
            </w:pPr>
            <w:r w:rsidRPr="008D41C4">
              <w:rPr>
                <w:rFonts w:ascii="Browallia New" w:hAnsi="Browallia New" w:cs="Browallia New"/>
                <w:color w:val="000000"/>
                <w:sz w:val="26"/>
                <w:szCs w:val="26"/>
                <w:lang w:eastAsia="en-GB"/>
              </w:rPr>
              <w:t>202,500</w:t>
            </w:r>
          </w:p>
        </w:tc>
        <w:tc>
          <w:tcPr>
            <w:tcW w:w="1440" w:type="dxa"/>
            <w:tcBorders>
              <w:top w:val="nil"/>
              <w:left w:val="nil"/>
              <w:bottom w:val="nil"/>
              <w:right w:val="nil"/>
            </w:tcBorders>
            <w:shd w:val="clear" w:color="auto" w:fill="auto"/>
            <w:noWrap/>
          </w:tcPr>
          <w:p w14:paraId="5D2EC3EF" w14:textId="710F134B"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260" w:type="dxa"/>
            <w:tcBorders>
              <w:top w:val="nil"/>
              <w:left w:val="nil"/>
              <w:bottom w:val="nil"/>
              <w:right w:val="nil"/>
            </w:tcBorders>
            <w:shd w:val="clear" w:color="auto" w:fill="auto"/>
            <w:noWrap/>
            <w:vAlign w:val="bottom"/>
          </w:tcPr>
          <w:p w14:paraId="661F8808" w14:textId="255197BB"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62B27D6F" w14:textId="3634E31B" w:rsidR="00B572D9" w:rsidRPr="002607CF" w:rsidRDefault="00027620"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1,012,500</w:t>
            </w:r>
          </w:p>
        </w:tc>
        <w:tc>
          <w:tcPr>
            <w:tcW w:w="1683" w:type="dxa"/>
            <w:tcBorders>
              <w:top w:val="nil"/>
              <w:left w:val="nil"/>
              <w:bottom w:val="nil"/>
              <w:right w:val="nil"/>
            </w:tcBorders>
          </w:tcPr>
          <w:p w14:paraId="48476951" w14:textId="40985495" w:rsidR="00B572D9" w:rsidRPr="002607CF" w:rsidRDefault="00CC7C7E" w:rsidP="00933441">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9</w:t>
            </w:r>
            <w:r w:rsidR="00680FBC" w:rsidRPr="002607CF">
              <w:rPr>
                <w:rFonts w:ascii="Browallia New" w:hAnsi="Browallia New" w:cs="Browallia New"/>
                <w:color w:val="000000"/>
                <w:sz w:val="26"/>
                <w:szCs w:val="26"/>
                <w:lang w:eastAsia="en-GB"/>
              </w:rPr>
              <w:t xml:space="preserve"> </w:t>
            </w:r>
            <w:r w:rsidR="00680FBC" w:rsidRPr="002607CF">
              <w:rPr>
                <w:rFonts w:ascii="Browallia New" w:hAnsi="Browallia New" w:cs="Browallia New" w:hint="cs"/>
                <w:color w:val="000000"/>
                <w:sz w:val="26"/>
                <w:szCs w:val="26"/>
                <w:cs/>
                <w:lang w:eastAsia="en-GB"/>
              </w:rPr>
              <w:t xml:space="preserve">พฤษภาคม </w:t>
            </w:r>
            <w:r w:rsidR="00680FBC" w:rsidRPr="002607CF">
              <w:rPr>
                <w:rFonts w:ascii="Browallia New" w:hAnsi="Browallia New" w:cs="Browallia New"/>
                <w:color w:val="000000"/>
                <w:sz w:val="26"/>
                <w:szCs w:val="26"/>
                <w:lang w:eastAsia="en-GB"/>
              </w:rPr>
              <w:t>2561</w:t>
            </w:r>
          </w:p>
        </w:tc>
      </w:tr>
    </w:tbl>
    <w:p w14:paraId="79810F80" w14:textId="77777777" w:rsidR="009A7E88" w:rsidRDefault="009A7E88"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130CCF76" w14:textId="302F0B02"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r w:rsidRPr="00C863BF">
        <w:rPr>
          <w:rFonts w:ascii="Browallia New" w:hAnsi="Browallia New" w:cs="Browallia New"/>
          <w:sz w:val="28"/>
          <w:szCs w:val="28"/>
          <w:cs/>
        </w:rPr>
        <w:t xml:space="preserve">ณ 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Pr="00C863BF">
        <w:rPr>
          <w:rFonts w:ascii="Browallia New" w:hAnsi="Browallia New" w:cs="Browallia New"/>
          <w:sz w:val="28"/>
          <w:szCs w:val="28"/>
        </w:rPr>
        <w:t xml:space="preserve"> </w:t>
      </w:r>
      <w:r w:rsidRPr="00C863BF">
        <w:rPr>
          <w:rFonts w:ascii="Browallia New" w:hAnsi="Browallia New" w:cs="Browallia New"/>
          <w:sz w:val="28"/>
          <w:szCs w:val="28"/>
          <w:cs/>
        </w:rPr>
        <w:t>บริษัทมีใบสำคัญแสดงสิทธิที่ยังไม่ได้ใช้สิท</w:t>
      </w:r>
      <w:r>
        <w:rPr>
          <w:rFonts w:ascii="Browallia New" w:hAnsi="Browallia New" w:cs="Browallia New" w:hint="cs"/>
          <w:sz w:val="28"/>
          <w:szCs w:val="28"/>
          <w:cs/>
        </w:rPr>
        <w:t xml:space="preserve">ธิ </w:t>
      </w:r>
      <w:r>
        <w:rPr>
          <w:rFonts w:ascii="Browallia New" w:hAnsi="Browallia New" w:cs="Browallia New"/>
          <w:sz w:val="28"/>
          <w:szCs w:val="28"/>
        </w:rPr>
        <w:t>(TAPAC-W3)</w:t>
      </w:r>
      <w:r w:rsidRPr="00C863BF">
        <w:rPr>
          <w:rFonts w:ascii="Browallia New" w:hAnsi="Browallia New" w:cs="Browallia New" w:hint="cs"/>
          <w:sz w:val="28"/>
          <w:szCs w:val="28"/>
          <w:cs/>
        </w:rPr>
        <w:t xml:space="preserve"> </w:t>
      </w:r>
      <w:r w:rsidRPr="000C1FB3">
        <w:rPr>
          <w:rFonts w:ascii="Browallia New" w:hAnsi="Browallia New" w:cs="Browallia New"/>
          <w:sz w:val="28"/>
          <w:szCs w:val="28"/>
          <w:cs/>
        </w:rPr>
        <w:t xml:space="preserve">จำนวน </w:t>
      </w:r>
      <w:r w:rsidRPr="000C1FB3">
        <w:rPr>
          <w:rFonts w:ascii="Browallia New" w:hAnsi="Browallia New" w:cs="Browallia New"/>
          <w:sz w:val="28"/>
          <w:szCs w:val="28"/>
        </w:rPr>
        <w:t>103,</w:t>
      </w:r>
      <w:r w:rsidR="00B572D9" w:rsidRPr="000C1FB3">
        <w:rPr>
          <w:rFonts w:ascii="Browallia New" w:hAnsi="Browallia New" w:cs="Browallia New"/>
          <w:sz w:val="28"/>
          <w:szCs w:val="28"/>
        </w:rPr>
        <w:t>519</w:t>
      </w:r>
      <w:r w:rsidRPr="000C1FB3">
        <w:rPr>
          <w:rFonts w:ascii="Browallia New" w:hAnsi="Browallia New" w:cs="Browallia New"/>
          <w:sz w:val="28"/>
          <w:szCs w:val="28"/>
        </w:rPr>
        <w:t>,</w:t>
      </w:r>
      <w:r w:rsidR="00B572D9" w:rsidRPr="000C1FB3">
        <w:rPr>
          <w:rFonts w:ascii="Browallia New" w:hAnsi="Browallia New" w:cs="Browallia New"/>
          <w:sz w:val="28"/>
          <w:szCs w:val="28"/>
        </w:rPr>
        <w:t>6</w:t>
      </w:r>
      <w:r w:rsidRPr="000C1FB3">
        <w:rPr>
          <w:rFonts w:ascii="Browallia New" w:hAnsi="Browallia New" w:cs="Browallia New"/>
          <w:sz w:val="28"/>
          <w:szCs w:val="28"/>
        </w:rPr>
        <w:t>34</w:t>
      </w:r>
      <w:r w:rsidRPr="00C863BF">
        <w:rPr>
          <w:rFonts w:ascii="Browallia New" w:hAnsi="Browallia New" w:cs="Browallia New"/>
          <w:sz w:val="28"/>
          <w:szCs w:val="28"/>
        </w:rPr>
        <w:t xml:space="preserve"> </w:t>
      </w:r>
      <w:r w:rsidRPr="00C863BF">
        <w:rPr>
          <w:rFonts w:ascii="Browallia New" w:hAnsi="Browallia New" w:cs="Browallia New"/>
          <w:sz w:val="28"/>
          <w:szCs w:val="28"/>
          <w:cs/>
        </w:rPr>
        <w:t>หน่วย</w:t>
      </w:r>
      <w:r w:rsidR="00BB621A" w:rsidRPr="00C863BF">
        <w:rPr>
          <w:rFonts w:ascii="Browallia New" w:hAnsi="Browallia New" w:cs="Browallia New"/>
          <w:sz w:val="28"/>
          <w:szCs w:val="28"/>
          <w:cs/>
        </w:rPr>
        <w:t xml:space="preserve">ตามราคาใช้สิทธิที่ </w:t>
      </w:r>
      <w:r w:rsidR="00BB621A">
        <w:rPr>
          <w:rFonts w:ascii="Browallia New" w:hAnsi="Browallia New" w:cs="Browallia New"/>
          <w:sz w:val="28"/>
          <w:szCs w:val="28"/>
        </w:rPr>
        <w:t>6</w:t>
      </w:r>
      <w:r w:rsidR="00BB621A" w:rsidRPr="00C863BF">
        <w:rPr>
          <w:rFonts w:ascii="Browallia New" w:hAnsi="Browallia New" w:cs="Browallia New"/>
          <w:sz w:val="28"/>
          <w:szCs w:val="28"/>
          <w:cs/>
        </w:rPr>
        <w:t xml:space="preserve"> บาทต่อสิทธิ</w:t>
      </w:r>
      <w:r w:rsidRPr="00C863BF">
        <w:rPr>
          <w:rFonts w:ascii="Browallia New" w:hAnsi="Browallia New" w:cs="Browallia New" w:hint="cs"/>
          <w:sz w:val="28"/>
          <w:szCs w:val="28"/>
          <w:cs/>
        </w:rPr>
        <w:t xml:space="preserve"> ซึ่งครบกำหนดวันใช้สิทธิครั้งสุดท้าย</w:t>
      </w:r>
      <w:r w:rsidR="0028637E">
        <w:rPr>
          <w:rFonts w:ascii="Browallia New" w:hAnsi="Browallia New" w:cs="Browallia New" w:hint="cs"/>
          <w:sz w:val="28"/>
          <w:szCs w:val="28"/>
          <w:cs/>
        </w:rPr>
        <w:t>ใน</w:t>
      </w:r>
      <w:r w:rsidRPr="00C863BF">
        <w:rPr>
          <w:rFonts w:ascii="Browallia New" w:hAnsi="Browallia New" w:cs="Browallia New" w:hint="cs"/>
          <w:sz w:val="28"/>
          <w:szCs w:val="28"/>
          <w:cs/>
        </w:rPr>
        <w:t xml:space="preserve">วันที่ </w:t>
      </w:r>
      <w:r w:rsidRPr="00A953BF">
        <w:rPr>
          <w:rFonts w:ascii="Browallia New" w:hAnsi="Browallia New" w:cs="Browallia New"/>
          <w:sz w:val="28"/>
          <w:szCs w:val="28"/>
        </w:rPr>
        <w:t xml:space="preserve">3 </w:t>
      </w:r>
      <w:r w:rsidRPr="00A953BF">
        <w:rPr>
          <w:rFonts w:ascii="Browallia New" w:hAnsi="Browallia New" w:cs="Browallia New" w:hint="cs"/>
          <w:sz w:val="28"/>
          <w:szCs w:val="28"/>
          <w:cs/>
        </w:rPr>
        <w:t xml:space="preserve">เมษายน </w:t>
      </w:r>
      <w:r w:rsidRPr="00A953BF">
        <w:rPr>
          <w:rFonts w:ascii="Browallia New" w:hAnsi="Browallia New" w:cs="Browallia New"/>
          <w:sz w:val="28"/>
          <w:szCs w:val="28"/>
        </w:rPr>
        <w:t>2562</w:t>
      </w:r>
    </w:p>
    <w:p w14:paraId="53561A8B" w14:textId="2CF8FE95" w:rsidR="00261502"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674B58C4" w14:textId="3C2915F5" w:rsidR="00A1418A" w:rsidRDefault="00A1418A" w:rsidP="00A1418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A1418A">
        <w:rPr>
          <w:rFonts w:ascii="Browallia New" w:hAnsi="Browallia New" w:cs="Browallia New" w:hint="cs"/>
          <w:sz w:val="28"/>
          <w:szCs w:val="28"/>
          <w:u w:val="single"/>
          <w:cs/>
          <w:lang w:val="en-GB"/>
        </w:rPr>
        <w:t>เงินปันผล</w:t>
      </w:r>
    </w:p>
    <w:p w14:paraId="0F3C3033" w14:textId="02A2E2F2" w:rsid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1109DB8" w14:textId="77777777" w:rsidR="00A1418A" w:rsidRP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r w:rsidRPr="00A1418A">
        <w:rPr>
          <w:rFonts w:ascii="Browallia New" w:hAnsi="Browallia New" w:cs="Browallia New"/>
          <w:sz w:val="28"/>
          <w:szCs w:val="28"/>
          <w:cs/>
        </w:rPr>
        <w:t xml:space="preserve">เมื่อวันที่ </w:t>
      </w:r>
      <w:r w:rsidRPr="00A1418A">
        <w:rPr>
          <w:rFonts w:ascii="Browallia New" w:hAnsi="Browallia New" w:cs="Browallia New"/>
          <w:sz w:val="28"/>
          <w:szCs w:val="28"/>
        </w:rPr>
        <w:t>26</w:t>
      </w:r>
      <w:r w:rsidRPr="00A1418A">
        <w:rPr>
          <w:rFonts w:ascii="Browallia New" w:hAnsi="Browallia New" w:cs="Browallia New"/>
          <w:sz w:val="28"/>
          <w:szCs w:val="28"/>
          <w:cs/>
        </w:rPr>
        <w:t xml:space="preserve"> กุมภาพันธ์ </w:t>
      </w:r>
      <w:r w:rsidRPr="00A1418A">
        <w:rPr>
          <w:rFonts w:ascii="Browallia New" w:hAnsi="Browallia New" w:cs="Browallia New"/>
          <w:sz w:val="28"/>
          <w:szCs w:val="28"/>
        </w:rPr>
        <w:t>2561</w:t>
      </w:r>
      <w:r w:rsidRPr="00A1418A">
        <w:rPr>
          <w:rFonts w:ascii="Browallia New" w:hAnsi="Browallia New" w:cs="Browallia New"/>
          <w:sz w:val="28"/>
          <w:szCs w:val="28"/>
          <w:cs/>
        </w:rPr>
        <w:t xml:space="preserve"> ที่ประชุมสามัญผู้ถือหุ้น</w:t>
      </w:r>
      <w:r w:rsidRPr="00A1418A">
        <w:rPr>
          <w:rFonts w:ascii="Browallia New" w:hAnsi="Browallia New" w:cs="Browallia New" w:hint="cs"/>
          <w:sz w:val="28"/>
          <w:szCs w:val="28"/>
          <w:cs/>
        </w:rPr>
        <w:t xml:space="preserve">ประจำปี </w:t>
      </w:r>
      <w:r w:rsidRPr="00A1418A">
        <w:rPr>
          <w:rFonts w:ascii="Browallia New" w:hAnsi="Browallia New" w:cs="Browallia New"/>
          <w:sz w:val="28"/>
          <w:szCs w:val="28"/>
        </w:rPr>
        <w:t xml:space="preserve">2560 </w:t>
      </w:r>
      <w:r w:rsidRPr="00A1418A">
        <w:rPr>
          <w:rFonts w:ascii="Browallia New" w:hAnsi="Browallia New" w:cs="Browallia New"/>
          <w:sz w:val="28"/>
          <w:szCs w:val="28"/>
          <w:cs/>
        </w:rPr>
        <w:t xml:space="preserve">ของบริษัท </w:t>
      </w:r>
      <w:r w:rsidRPr="00A1418A">
        <w:rPr>
          <w:rFonts w:ascii="Browallia New" w:hAnsi="Browallia New" w:cs="Browallia New" w:hint="cs"/>
          <w:sz w:val="28"/>
          <w:szCs w:val="28"/>
          <w:cs/>
        </w:rPr>
        <w:t>ผู้ถือหุ้นได้</w:t>
      </w:r>
      <w:r w:rsidRPr="00A1418A">
        <w:rPr>
          <w:rFonts w:ascii="Browallia New" w:hAnsi="Browallia New" w:cs="Browallia New"/>
          <w:sz w:val="28"/>
          <w:szCs w:val="28"/>
          <w:cs/>
        </w:rPr>
        <w:t>มีมติอนุมัติ</w:t>
      </w:r>
      <w:r w:rsidRPr="00A1418A">
        <w:rPr>
          <w:rFonts w:ascii="Browallia New" w:hAnsi="Browallia New" w:cs="Browallia New" w:hint="cs"/>
          <w:sz w:val="28"/>
          <w:szCs w:val="28"/>
          <w:cs/>
        </w:rPr>
        <w:t xml:space="preserve">จ่ายเงินปันผลจากกำไรสำหรับผลการดำเนินงานประจำปี </w:t>
      </w:r>
      <w:r w:rsidRPr="00A1418A">
        <w:rPr>
          <w:rFonts w:ascii="Browallia New" w:hAnsi="Browallia New" w:cs="Browallia New"/>
          <w:sz w:val="28"/>
          <w:szCs w:val="28"/>
        </w:rPr>
        <w:t>2560</w:t>
      </w:r>
      <w:r w:rsidRPr="00A1418A">
        <w:rPr>
          <w:rFonts w:ascii="Browallia New" w:hAnsi="Browallia New" w:cs="Browallia New" w:hint="cs"/>
          <w:sz w:val="28"/>
          <w:szCs w:val="28"/>
          <w:cs/>
        </w:rPr>
        <w:t xml:space="preserve"> ในอัตราหุ้นละ </w:t>
      </w:r>
      <w:r w:rsidRPr="00A1418A">
        <w:rPr>
          <w:rFonts w:ascii="Browallia New" w:hAnsi="Browallia New" w:cs="Browallia New"/>
          <w:sz w:val="28"/>
          <w:szCs w:val="28"/>
        </w:rPr>
        <w:t xml:space="preserve">0.20 </w:t>
      </w:r>
      <w:r w:rsidRPr="00A1418A">
        <w:rPr>
          <w:rFonts w:ascii="Browallia New" w:hAnsi="Browallia New" w:cs="Browallia New" w:hint="cs"/>
          <w:sz w:val="28"/>
          <w:szCs w:val="28"/>
          <w:cs/>
        </w:rPr>
        <w:t>บาท</w:t>
      </w:r>
      <w:r w:rsidRPr="00A1418A">
        <w:rPr>
          <w:rFonts w:ascii="Browallia New" w:hAnsi="Browallia New" w:cs="Browallia New"/>
          <w:sz w:val="28"/>
          <w:szCs w:val="28"/>
        </w:rPr>
        <w:t xml:space="preserve"> </w:t>
      </w:r>
      <w:r w:rsidRPr="00A1418A">
        <w:rPr>
          <w:rFonts w:ascii="Browallia New" w:hAnsi="Browallia New" w:cs="Browallia New" w:hint="cs"/>
          <w:sz w:val="28"/>
          <w:szCs w:val="28"/>
          <w:cs/>
        </w:rPr>
        <w:t xml:space="preserve">เป็นจำนวนเงินรวม </w:t>
      </w:r>
      <w:r w:rsidRPr="00A1418A">
        <w:rPr>
          <w:rFonts w:ascii="Browallia New" w:hAnsi="Browallia New" w:cs="Browallia New"/>
          <w:sz w:val="28"/>
          <w:szCs w:val="28"/>
        </w:rPr>
        <w:t xml:space="preserve">82.40 </w:t>
      </w:r>
      <w:r w:rsidRPr="00A1418A">
        <w:rPr>
          <w:rFonts w:ascii="Browallia New" w:hAnsi="Browallia New" w:cs="Browallia New" w:hint="cs"/>
          <w:sz w:val="28"/>
          <w:szCs w:val="28"/>
          <w:cs/>
        </w:rPr>
        <w:t>ล้านบาท</w:t>
      </w:r>
    </w:p>
    <w:p w14:paraId="3DE90FD1" w14:textId="77777777" w:rsid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AFF0DE0" w14:textId="528C7590" w:rsid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186E87B" w14:textId="5F91A859" w:rsidR="00B91832" w:rsidRDefault="00B91832"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71F44D4C" w14:textId="44465D30" w:rsidR="00B91832" w:rsidRDefault="00B91832"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5A71C896" w14:textId="5A290DA3" w:rsidR="00B91832" w:rsidRDefault="00B91832"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2F185C19" w14:textId="5492085E" w:rsidR="009623D3" w:rsidRDefault="009623D3"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0157DD76" w14:textId="77777777" w:rsidR="009623D3" w:rsidRDefault="009623D3"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6D20E9A" w14:textId="52CA0FA0" w:rsidR="00F11BC1" w:rsidRPr="00AB08FA" w:rsidRDefault="00BE714D"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AB08FA">
        <w:rPr>
          <w:rFonts w:ascii="Browallia New" w:hAnsi="Browallia New" w:cs="Browallia New" w:hint="cs"/>
          <w:sz w:val="28"/>
          <w:szCs w:val="28"/>
          <w:u w:val="single"/>
          <w:cs/>
          <w:lang w:val="en-GB"/>
        </w:rPr>
        <w:lastRenderedPageBreak/>
        <w:t>กำไรต่อหุ้น</w:t>
      </w:r>
    </w:p>
    <w:p w14:paraId="4DAFAD9C" w14:textId="2A6578E7" w:rsidR="00BE714D" w:rsidRPr="00E74E9B"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p w14:paraId="30AE9DA2" w14:textId="671B8488" w:rsidR="00BE714D" w:rsidRPr="00BE714D" w:rsidRDefault="00BE714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rPr>
          <w:rFonts w:ascii="Browallia New" w:hAnsi="Browallia New" w:cs="Browallia New"/>
          <w:i/>
          <w:iCs/>
          <w:sz w:val="28"/>
          <w:szCs w:val="28"/>
          <w:lang w:val="en-GB"/>
        </w:rPr>
      </w:pPr>
      <w:r w:rsidRPr="00BE714D">
        <w:rPr>
          <w:rFonts w:ascii="Browallia New" w:hAnsi="Browallia New" w:cs="Browallia New"/>
          <w:i/>
          <w:iCs/>
          <w:sz w:val="28"/>
          <w:szCs w:val="28"/>
          <w:cs/>
          <w:lang w:val="en-GB"/>
        </w:rPr>
        <w:t>กำไรต่อหุ้นขั้นพื้นฐาน</w:t>
      </w:r>
    </w:p>
    <w:p w14:paraId="35E22618" w14:textId="77777777" w:rsidR="00BE714D" w:rsidRPr="00E74E9B" w:rsidRDefault="00BE714D"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18"/>
        <w:rPr>
          <w:rFonts w:ascii="Browallia New" w:hAnsi="Browallia New" w:cs="Browallia New"/>
          <w:sz w:val="20"/>
          <w:szCs w:val="20"/>
          <w:lang w:val="en-GB"/>
        </w:rPr>
      </w:pPr>
    </w:p>
    <w:p w14:paraId="11DC0E30" w14:textId="146DACF7" w:rsidR="00BE714D" w:rsidRDefault="002D7A71"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9"/>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กำไรต่อหุ้นขั้นพื้นฐานสำหรับงวดสามเดือน</w:t>
      </w:r>
      <w:r w:rsidR="00A23C9F">
        <w:rPr>
          <w:rFonts w:ascii="Browallia New" w:hAnsi="Browallia New" w:cs="Browallia New" w:hint="cs"/>
          <w:sz w:val="28"/>
          <w:szCs w:val="28"/>
          <w:cs/>
          <w:lang w:val="en-GB"/>
        </w:rPr>
        <w:t>และหกเดือน</w:t>
      </w:r>
      <w:r w:rsidRPr="002D7A71">
        <w:rPr>
          <w:rFonts w:ascii="Browallia New" w:hAnsi="Browallia New" w:cs="Browallia New"/>
          <w:sz w:val="28"/>
          <w:szCs w:val="28"/>
          <w:cs/>
          <w:lang w:val="en-GB"/>
        </w:rPr>
        <w:t xml:space="preserve">สิ้นสุดวันที่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2D7A71">
        <w:rPr>
          <w:rFonts w:ascii="Browallia New" w:hAnsi="Browallia New" w:cs="Browallia New"/>
          <w:sz w:val="28"/>
          <w:szCs w:val="28"/>
          <w:cs/>
          <w:lang w:val="en-GB"/>
        </w:rPr>
        <w:t xml:space="preserve"> คำนวณโดยการ</w:t>
      </w:r>
      <w:r w:rsidR="00A23C9F">
        <w:rPr>
          <w:rFonts w:ascii="Browallia New" w:hAnsi="Browallia New" w:cs="Browallia New" w:hint="cs"/>
          <w:sz w:val="28"/>
          <w:szCs w:val="28"/>
          <w:cs/>
          <w:lang w:val="en-GB"/>
        </w:rPr>
        <w:t xml:space="preserve">     </w:t>
      </w:r>
      <w:r w:rsidRPr="002D7A71">
        <w:rPr>
          <w:rFonts w:ascii="Browallia New" w:hAnsi="Browallia New" w:cs="Browallia New"/>
          <w:sz w:val="28"/>
          <w:szCs w:val="28"/>
          <w:cs/>
          <w:lang w:val="en-GB"/>
        </w:rPr>
        <w:t xml:space="preserve">หารกำไร สำหรับงวดที่เป็นส่วนของผู้ถือหุ้นของบริษัทด้วยจำนวนถัวเฉลี่ยถ่วงน้ำหนักของหุ้นสามัญที่ออกจำหน่ายแล้วระหว่างงวด </w:t>
      </w:r>
      <w:r w:rsidR="00A461BB">
        <w:rPr>
          <w:rFonts w:ascii="Browallia New" w:hAnsi="Browallia New" w:cs="Browallia New" w:hint="cs"/>
          <w:sz w:val="28"/>
          <w:szCs w:val="28"/>
          <w:cs/>
          <w:lang w:val="en-GB"/>
        </w:rPr>
        <w:t>แสดงการคำนวณดังนี้</w:t>
      </w:r>
    </w:p>
    <w:p w14:paraId="293AE4AB" w14:textId="77777777" w:rsidR="000949DB" w:rsidRDefault="000949DB"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firstLine="9"/>
        <w:jc w:val="thaiDistribute"/>
        <w:rPr>
          <w:rFonts w:ascii="Browallia New" w:hAnsi="Browallia New" w:cs="Browallia New"/>
          <w:sz w:val="28"/>
          <w:szCs w:val="28"/>
          <w:lang w:val="en-GB"/>
        </w:rPr>
      </w:pPr>
    </w:p>
    <w:tbl>
      <w:tblPr>
        <w:tblStyle w:val="TableGrid"/>
        <w:tblW w:w="929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61"/>
        <w:gridCol w:w="1179"/>
        <w:gridCol w:w="1170"/>
        <w:gridCol w:w="1197"/>
      </w:tblGrid>
      <w:tr w:rsidR="00BE714D" w:rsidRPr="004C5073" w14:paraId="3E17EA52" w14:textId="77777777" w:rsidTr="00A23C9F">
        <w:tc>
          <w:tcPr>
            <w:tcW w:w="4590" w:type="dxa"/>
          </w:tcPr>
          <w:p w14:paraId="11C78F72"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FD6CE19"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cs/>
                <w:lang w:val="en-GB"/>
              </w:rPr>
              <w:t>งบการเงินรวม</w:t>
            </w:r>
          </w:p>
        </w:tc>
        <w:tc>
          <w:tcPr>
            <w:tcW w:w="2367" w:type="dxa"/>
            <w:gridSpan w:val="2"/>
          </w:tcPr>
          <w:p w14:paraId="5EAD6C12" w14:textId="15883BDF"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cs/>
                <w:lang w:val="en-GB"/>
              </w:rPr>
              <w:t>งบการเงินเฉพาะ</w:t>
            </w:r>
            <w:r w:rsidR="00A461BB" w:rsidRPr="004C5073">
              <w:rPr>
                <w:rFonts w:ascii="Browallia New" w:hAnsi="Browallia New" w:cs="Browallia New" w:hint="cs"/>
                <w:sz w:val="24"/>
                <w:szCs w:val="24"/>
                <w:cs/>
                <w:lang w:val="en-GB"/>
              </w:rPr>
              <w:t>ของบริษัท</w:t>
            </w:r>
          </w:p>
        </w:tc>
      </w:tr>
      <w:tr w:rsidR="00A461BB" w:rsidRPr="004C5073" w14:paraId="6C1941F9" w14:textId="77777777" w:rsidTr="00A23C9F">
        <w:tc>
          <w:tcPr>
            <w:tcW w:w="4590" w:type="dxa"/>
          </w:tcPr>
          <w:p w14:paraId="438DF67E" w14:textId="77777777" w:rsidR="00A461BB" w:rsidRPr="004C5073"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61D60F63" w14:textId="06CDBB16" w:rsidR="00A461BB" w:rsidRPr="004C5073"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hint="cs"/>
                <w:sz w:val="24"/>
                <w:szCs w:val="24"/>
                <w:cs/>
                <w:lang w:val="en-GB"/>
              </w:rPr>
              <w:t xml:space="preserve">สำหรับงวดสามเดือนสิ้นสุดวันที่ </w:t>
            </w:r>
            <w:r w:rsidR="00A23C9F" w:rsidRPr="00A23C9F">
              <w:rPr>
                <w:rFonts w:ascii="Browallia New" w:hAnsi="Browallia New" w:cs="Browallia New"/>
                <w:sz w:val="24"/>
                <w:szCs w:val="24"/>
              </w:rPr>
              <w:t xml:space="preserve">30 </w:t>
            </w:r>
            <w:r w:rsidR="00A23C9F" w:rsidRPr="00A23C9F">
              <w:rPr>
                <w:rFonts w:ascii="Browallia New" w:hAnsi="Browallia New" w:cs="Browallia New"/>
                <w:sz w:val="24"/>
                <w:szCs w:val="24"/>
                <w:cs/>
              </w:rPr>
              <w:t>เมษายน</w:t>
            </w:r>
          </w:p>
        </w:tc>
      </w:tr>
      <w:tr w:rsidR="00BE714D" w:rsidRPr="004C5073" w14:paraId="41116FC3" w14:textId="77777777" w:rsidTr="00A23C9F">
        <w:tc>
          <w:tcPr>
            <w:tcW w:w="4590" w:type="dxa"/>
          </w:tcPr>
          <w:p w14:paraId="36852854"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2D68DE81"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2561</w:t>
            </w:r>
          </w:p>
        </w:tc>
        <w:tc>
          <w:tcPr>
            <w:tcW w:w="1179" w:type="dxa"/>
          </w:tcPr>
          <w:p w14:paraId="2B2CD959"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2560</w:t>
            </w:r>
          </w:p>
        </w:tc>
        <w:tc>
          <w:tcPr>
            <w:tcW w:w="1170" w:type="dxa"/>
          </w:tcPr>
          <w:p w14:paraId="729B070B"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2561</w:t>
            </w:r>
          </w:p>
        </w:tc>
        <w:tc>
          <w:tcPr>
            <w:tcW w:w="1197" w:type="dxa"/>
          </w:tcPr>
          <w:p w14:paraId="406A176C" w14:textId="77777777" w:rsidR="00BE714D" w:rsidRPr="004C5073"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C5073">
              <w:rPr>
                <w:rFonts w:ascii="Browallia New" w:hAnsi="Browallia New" w:cs="Browallia New"/>
                <w:sz w:val="24"/>
                <w:szCs w:val="24"/>
                <w:lang w:val="en-GB"/>
              </w:rPr>
              <w:t>2560</w:t>
            </w:r>
          </w:p>
        </w:tc>
      </w:tr>
      <w:tr w:rsidR="00BE714D" w:rsidRPr="004C5073" w14:paraId="4A595632" w14:textId="77777777" w:rsidTr="00A23C9F">
        <w:tc>
          <w:tcPr>
            <w:tcW w:w="4590" w:type="dxa"/>
          </w:tcPr>
          <w:p w14:paraId="54F96A66" w14:textId="0F8726FA"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7F73ADBB"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13DCE79B"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CADE4C6"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62E5400" w14:textId="77777777" w:rsidR="00BE714D" w:rsidRPr="004C5073"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A13CC" w:rsidRPr="003E6B28" w14:paraId="71C7266A" w14:textId="77777777" w:rsidTr="00A23C9F">
        <w:tc>
          <w:tcPr>
            <w:tcW w:w="4590" w:type="dxa"/>
          </w:tcPr>
          <w:p w14:paraId="604C9FF8" w14:textId="1E8540EE"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b/>
                <w:sz w:val="24"/>
                <w:szCs w:val="24"/>
                <w:cs/>
              </w:rPr>
              <w:t>กำไร</w:t>
            </w:r>
            <w:r w:rsidR="00ED25BD">
              <w:rPr>
                <w:rFonts w:ascii="Browallia New" w:hAnsi="Browallia New" w:cs="Browallia New"/>
                <w:b/>
                <w:sz w:val="24"/>
                <w:szCs w:val="24"/>
              </w:rPr>
              <w:t xml:space="preserve"> </w:t>
            </w:r>
            <w:r w:rsidR="00ED25BD">
              <w:rPr>
                <w:rFonts w:ascii="Browallia New" w:hAnsi="Browallia New" w:cs="Browallia New" w:hint="cs"/>
                <w:b/>
                <w:sz w:val="24"/>
                <w:szCs w:val="24"/>
                <w:cs/>
              </w:rPr>
              <w:t xml:space="preserve">(ขาดทุน) </w:t>
            </w:r>
            <w:r w:rsidRPr="003E6B28">
              <w:rPr>
                <w:rFonts w:ascii="Browallia New" w:hAnsi="Browallia New" w:cs="Browallia New"/>
                <w:b/>
                <w:sz w:val="24"/>
                <w:szCs w:val="24"/>
                <w:cs/>
              </w:rPr>
              <w:t>ส่วน</w:t>
            </w:r>
            <w:r w:rsidRPr="003E6B28">
              <w:rPr>
                <w:rFonts w:ascii="Browallia New" w:hAnsi="Browallia New" w:cs="Browallia New" w:hint="cs"/>
                <w:b/>
                <w:sz w:val="24"/>
                <w:szCs w:val="24"/>
                <w:cs/>
              </w:rPr>
              <w:t>ที่เป็น</w:t>
            </w:r>
            <w:r w:rsidRPr="003E6B28">
              <w:rPr>
                <w:rFonts w:ascii="Browallia New" w:hAnsi="Browallia New" w:cs="Browallia New"/>
                <w:b/>
                <w:sz w:val="24"/>
                <w:szCs w:val="24"/>
                <w:cs/>
              </w:rPr>
              <w:t>ของผู้ถือหุ้นบริษัท</w:t>
            </w:r>
            <w:r w:rsidRPr="003E6B28">
              <w:rPr>
                <w:rFonts w:ascii="Browallia New" w:hAnsi="Browallia New" w:cs="Browallia New"/>
                <w:b/>
                <w:sz w:val="24"/>
                <w:szCs w:val="24"/>
              </w:rPr>
              <w:t xml:space="preserve"> </w:t>
            </w:r>
            <w:r w:rsidRPr="003E6B28">
              <w:rPr>
                <w:rFonts w:ascii="Browallia New" w:hAnsi="Browallia New" w:cs="Browallia New" w:hint="cs"/>
                <w:b/>
                <w:sz w:val="24"/>
                <w:szCs w:val="24"/>
                <w:cs/>
              </w:rPr>
              <w:t>(พันบาท)</w:t>
            </w:r>
          </w:p>
        </w:tc>
        <w:tc>
          <w:tcPr>
            <w:tcW w:w="1161" w:type="dxa"/>
          </w:tcPr>
          <w:p w14:paraId="76A1C4D5" w14:textId="7BF0CAD0"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w:t>
            </w:r>
            <w:r w:rsidR="00221586" w:rsidRPr="003E6B28">
              <w:rPr>
                <w:rFonts w:ascii="Browallia New" w:hAnsi="Browallia New" w:cs="Browallia New"/>
                <w:sz w:val="24"/>
                <w:szCs w:val="24"/>
                <w:lang w:val="en-GB"/>
              </w:rPr>
              <w:t>25,</w:t>
            </w:r>
            <w:r w:rsidR="00ED25BD">
              <w:rPr>
                <w:rFonts w:ascii="Browallia New" w:hAnsi="Browallia New" w:cs="Browallia New"/>
                <w:sz w:val="24"/>
                <w:szCs w:val="24"/>
                <w:lang w:val="en-GB"/>
              </w:rPr>
              <w:t>202</w:t>
            </w:r>
            <w:r w:rsidR="00221586" w:rsidRPr="003E6B28">
              <w:rPr>
                <w:rFonts w:ascii="Browallia New" w:hAnsi="Browallia New" w:cs="Browallia New"/>
                <w:sz w:val="24"/>
                <w:szCs w:val="24"/>
              </w:rPr>
              <w:t>)</w:t>
            </w:r>
          </w:p>
        </w:tc>
        <w:tc>
          <w:tcPr>
            <w:tcW w:w="1179" w:type="dxa"/>
          </w:tcPr>
          <w:p w14:paraId="3709141E" w14:textId="20FD4085"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rPr>
              <w:t>43,765</w:t>
            </w:r>
          </w:p>
        </w:tc>
        <w:tc>
          <w:tcPr>
            <w:tcW w:w="1170" w:type="dxa"/>
          </w:tcPr>
          <w:p w14:paraId="72559CBC" w14:textId="759F75DC"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58,</w:t>
            </w:r>
            <w:r w:rsidR="00ED25BD">
              <w:rPr>
                <w:rFonts w:ascii="Browallia New" w:hAnsi="Browallia New" w:cs="Browallia New"/>
                <w:sz w:val="24"/>
                <w:szCs w:val="24"/>
                <w:lang w:val="en-GB"/>
              </w:rPr>
              <w:t>801</w:t>
            </w:r>
          </w:p>
        </w:tc>
        <w:tc>
          <w:tcPr>
            <w:tcW w:w="1197" w:type="dxa"/>
          </w:tcPr>
          <w:p w14:paraId="596AD055" w14:textId="006DF823"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40,571</w:t>
            </w:r>
          </w:p>
        </w:tc>
      </w:tr>
      <w:tr w:rsidR="002A13CC" w:rsidRPr="003E6B28" w14:paraId="38DE1A38" w14:textId="77777777" w:rsidTr="00A23C9F">
        <w:tc>
          <w:tcPr>
            <w:tcW w:w="4590" w:type="dxa"/>
          </w:tcPr>
          <w:p w14:paraId="0019B30A" w14:textId="0BAB49C9"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74F623ED"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1CD3C21" w14:textId="21D1E0D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34A6A55" w14:textId="6E7BE375"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3E6B28" w14:paraId="42CFF54E" w14:textId="77777777" w:rsidTr="00A23C9F">
        <w:tc>
          <w:tcPr>
            <w:tcW w:w="4590" w:type="dxa"/>
          </w:tcPr>
          <w:p w14:paraId="3BA099EE" w14:textId="3A08D303"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3E6B28">
              <w:rPr>
                <w:rFonts w:ascii="Browallia New" w:hAnsi="Browallia New" w:cs="Browallia New"/>
                <w:sz w:val="24"/>
                <w:szCs w:val="24"/>
                <w:cs/>
              </w:rPr>
              <w:t>จำนวนหุ้นสามัญที่ออก</w:t>
            </w:r>
            <w:r w:rsidRPr="003E6B28">
              <w:rPr>
                <w:rFonts w:ascii="Browallia New" w:hAnsi="Browallia New" w:cs="Browallia New" w:hint="cs"/>
                <w:sz w:val="24"/>
                <w:szCs w:val="24"/>
                <w:cs/>
              </w:rPr>
              <w:t>และเรียกชำระแล้ว</w:t>
            </w:r>
            <w:r w:rsidRPr="003E6B28">
              <w:rPr>
                <w:rFonts w:ascii="Browallia New" w:hAnsi="Browallia New" w:cs="Browallia New"/>
                <w:sz w:val="24"/>
                <w:szCs w:val="24"/>
                <w:cs/>
              </w:rPr>
              <w:t xml:space="preserve"> ณ </w:t>
            </w:r>
            <w:r w:rsidRPr="003E6B28">
              <w:rPr>
                <w:rFonts w:ascii="Browallia New" w:hAnsi="Browallia New" w:cs="Browallia New" w:hint="cs"/>
                <w:sz w:val="24"/>
                <w:szCs w:val="24"/>
                <w:cs/>
              </w:rPr>
              <w:t>วันต้นงวด (พันหุ้น)</w:t>
            </w:r>
          </w:p>
        </w:tc>
        <w:tc>
          <w:tcPr>
            <w:tcW w:w="1161" w:type="dxa"/>
          </w:tcPr>
          <w:p w14:paraId="1B3E1329" w14:textId="5B32A795"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412,242</w:t>
            </w:r>
          </w:p>
        </w:tc>
        <w:tc>
          <w:tcPr>
            <w:tcW w:w="1179" w:type="dxa"/>
          </w:tcPr>
          <w:p w14:paraId="3771BB40" w14:textId="03C780B2"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280,306</w:t>
            </w:r>
          </w:p>
        </w:tc>
        <w:tc>
          <w:tcPr>
            <w:tcW w:w="1170" w:type="dxa"/>
          </w:tcPr>
          <w:p w14:paraId="2129584C" w14:textId="025FCE84"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412,242</w:t>
            </w:r>
          </w:p>
        </w:tc>
        <w:tc>
          <w:tcPr>
            <w:tcW w:w="1197" w:type="dxa"/>
          </w:tcPr>
          <w:p w14:paraId="4A2D317A" w14:textId="0B10BAD5"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280,306</w:t>
            </w:r>
          </w:p>
        </w:tc>
      </w:tr>
      <w:tr w:rsidR="002A13CC" w:rsidRPr="003E6B28" w14:paraId="7D653FE9" w14:textId="77777777" w:rsidTr="00A23C9F">
        <w:tc>
          <w:tcPr>
            <w:tcW w:w="4590" w:type="dxa"/>
          </w:tcPr>
          <w:p w14:paraId="3F027EF6" w14:textId="073EB563"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ผลกระทบจากการออกหุ้นเพิ่ม</w:t>
            </w:r>
            <w:r w:rsidRPr="003E6B28">
              <w:rPr>
                <w:rFonts w:ascii="Browallia New" w:hAnsi="Browallia New" w:cs="Browallia New" w:hint="cs"/>
                <w:sz w:val="24"/>
                <w:szCs w:val="24"/>
                <w:cs/>
              </w:rPr>
              <w:t xml:space="preserve"> (ถัวเฉลี่ย) (พันหุ้น)</w:t>
            </w:r>
          </w:p>
        </w:tc>
        <w:tc>
          <w:tcPr>
            <w:tcW w:w="1161" w:type="dxa"/>
          </w:tcPr>
          <w:p w14:paraId="5DCD8419" w14:textId="4153EDE0"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rPr>
              <w:t>202</w:t>
            </w:r>
          </w:p>
        </w:tc>
        <w:tc>
          <w:tcPr>
            <w:tcW w:w="1179" w:type="dxa"/>
          </w:tcPr>
          <w:p w14:paraId="3051A007" w14:textId="7B2DD2CE"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128</w:t>
            </w:r>
          </w:p>
        </w:tc>
        <w:tc>
          <w:tcPr>
            <w:tcW w:w="1170" w:type="dxa"/>
          </w:tcPr>
          <w:p w14:paraId="46750A6E" w14:textId="149458B9"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rPr>
              <w:t>202</w:t>
            </w:r>
          </w:p>
        </w:tc>
        <w:tc>
          <w:tcPr>
            <w:tcW w:w="1197" w:type="dxa"/>
          </w:tcPr>
          <w:p w14:paraId="131DE84B" w14:textId="47F22C9F"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128</w:t>
            </w:r>
          </w:p>
        </w:tc>
      </w:tr>
      <w:tr w:rsidR="002A13CC" w:rsidRPr="003E6B28" w14:paraId="0D5308EA" w14:textId="77777777" w:rsidTr="00A23C9F">
        <w:tc>
          <w:tcPr>
            <w:tcW w:w="4590" w:type="dxa"/>
          </w:tcPr>
          <w:p w14:paraId="593A8C47" w14:textId="5D2CCC2B"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sz w:val="24"/>
                <w:szCs w:val="24"/>
                <w:cs/>
              </w:rPr>
              <w:t>หุ้นปันผล</w:t>
            </w:r>
          </w:p>
        </w:tc>
        <w:tc>
          <w:tcPr>
            <w:tcW w:w="1161" w:type="dxa"/>
          </w:tcPr>
          <w:p w14:paraId="36247641" w14:textId="635DE97F" w:rsidR="002A13CC" w:rsidRPr="003E6B28"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rPr>
              <w:t xml:space="preserve"> </w:t>
            </w:r>
            <w:r w:rsidR="00F04739" w:rsidRPr="003E6B28">
              <w:rPr>
                <w:rFonts w:ascii="Browallia New" w:hAnsi="Browallia New" w:cs="Browallia New"/>
                <w:sz w:val="24"/>
                <w:szCs w:val="24"/>
              </w:rPr>
              <w:t xml:space="preserve">  </w:t>
            </w:r>
            <w:r w:rsidRPr="003E6B28">
              <w:rPr>
                <w:rFonts w:ascii="Browallia New" w:hAnsi="Browallia New" w:cs="Browallia New"/>
                <w:sz w:val="24"/>
                <w:szCs w:val="24"/>
              </w:rPr>
              <w:t xml:space="preserve">       </w:t>
            </w:r>
            <w:r w:rsidR="002A13CC" w:rsidRPr="003E6B28">
              <w:rPr>
                <w:rFonts w:ascii="Browallia New" w:hAnsi="Browallia New" w:cs="Browallia New"/>
                <w:sz w:val="24"/>
                <w:szCs w:val="24"/>
              </w:rPr>
              <w:t>-</w:t>
            </w:r>
          </w:p>
        </w:tc>
        <w:tc>
          <w:tcPr>
            <w:tcW w:w="1179" w:type="dxa"/>
          </w:tcPr>
          <w:p w14:paraId="2FD97C1F" w14:textId="1BF4BCC0"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103,816</w:t>
            </w:r>
          </w:p>
        </w:tc>
        <w:tc>
          <w:tcPr>
            <w:tcW w:w="1170" w:type="dxa"/>
          </w:tcPr>
          <w:p w14:paraId="457B894D" w14:textId="62AE8DD3"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3E6B28">
              <w:rPr>
                <w:rFonts w:ascii="Browallia New" w:hAnsi="Browallia New" w:cs="Browallia New"/>
                <w:sz w:val="24"/>
                <w:szCs w:val="24"/>
              </w:rPr>
              <w:t xml:space="preserve">   </w:t>
            </w:r>
            <w:r w:rsidR="00F04739" w:rsidRPr="003E6B28">
              <w:rPr>
                <w:rFonts w:ascii="Browallia New" w:hAnsi="Browallia New" w:cs="Browallia New"/>
                <w:sz w:val="24"/>
                <w:szCs w:val="24"/>
              </w:rPr>
              <w:t xml:space="preserve">  </w:t>
            </w:r>
            <w:r w:rsidRPr="003E6B28">
              <w:rPr>
                <w:rFonts w:ascii="Browallia New" w:hAnsi="Browallia New" w:cs="Browallia New"/>
                <w:sz w:val="24"/>
                <w:szCs w:val="24"/>
              </w:rPr>
              <w:t xml:space="preserve">     -</w:t>
            </w:r>
          </w:p>
        </w:tc>
        <w:tc>
          <w:tcPr>
            <w:tcW w:w="1197" w:type="dxa"/>
          </w:tcPr>
          <w:p w14:paraId="2F4F3939" w14:textId="60FB6541"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103,816</w:t>
            </w:r>
          </w:p>
        </w:tc>
      </w:tr>
      <w:tr w:rsidR="002A13CC" w:rsidRPr="003E6B28" w14:paraId="41F29FE1" w14:textId="77777777" w:rsidTr="00A23C9F">
        <w:tc>
          <w:tcPr>
            <w:tcW w:w="4590" w:type="dxa"/>
          </w:tcPr>
          <w:p w14:paraId="3051D677" w14:textId="1E818559"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จำนวนหุ้นสามัญถัวเฉลี่ยถ่วงน้ำหนัก (ขั้นพื้นฐาน)</w:t>
            </w:r>
            <w:r w:rsidRPr="003E6B28">
              <w:rPr>
                <w:rFonts w:ascii="Browallia New" w:hAnsi="Browallia New" w:cs="Browallia New" w:hint="cs"/>
                <w:sz w:val="24"/>
                <w:szCs w:val="24"/>
                <w:cs/>
              </w:rPr>
              <w:t xml:space="preserve"> (พันหุ้น)</w:t>
            </w:r>
          </w:p>
        </w:tc>
        <w:tc>
          <w:tcPr>
            <w:tcW w:w="1161" w:type="dxa"/>
          </w:tcPr>
          <w:p w14:paraId="4E9D60C8" w14:textId="6F9E6716"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412,444</w:t>
            </w:r>
          </w:p>
        </w:tc>
        <w:tc>
          <w:tcPr>
            <w:tcW w:w="1179" w:type="dxa"/>
          </w:tcPr>
          <w:p w14:paraId="0696B26D" w14:textId="2C38F864"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384,250</w:t>
            </w:r>
          </w:p>
        </w:tc>
        <w:tc>
          <w:tcPr>
            <w:tcW w:w="1170" w:type="dxa"/>
          </w:tcPr>
          <w:p w14:paraId="5E47A3F0" w14:textId="4D91A7C8"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412,444</w:t>
            </w:r>
          </w:p>
        </w:tc>
        <w:tc>
          <w:tcPr>
            <w:tcW w:w="1197" w:type="dxa"/>
          </w:tcPr>
          <w:p w14:paraId="7D690BB2" w14:textId="3A93E252"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384,250</w:t>
            </w:r>
          </w:p>
        </w:tc>
      </w:tr>
      <w:tr w:rsidR="002A13CC" w:rsidRPr="003E6B28" w14:paraId="4434C502" w14:textId="77777777" w:rsidTr="00A23C9F">
        <w:tc>
          <w:tcPr>
            <w:tcW w:w="4590" w:type="dxa"/>
          </w:tcPr>
          <w:p w14:paraId="13EC4A17"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AE3158A"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4BE506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6D9FFBD"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3E6B28" w14:paraId="20406D7C" w14:textId="77777777" w:rsidTr="00A23C9F">
        <w:tc>
          <w:tcPr>
            <w:tcW w:w="4590" w:type="dxa"/>
          </w:tcPr>
          <w:p w14:paraId="0349D2EF" w14:textId="4D01D253"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3E6B28">
              <w:rPr>
                <w:rFonts w:ascii="Browallia New" w:hAnsi="Browallia New" w:cs="Browallia New"/>
                <w:sz w:val="24"/>
                <w:szCs w:val="24"/>
                <w:cs/>
                <w:lang w:val="en-GB"/>
              </w:rPr>
              <w:t>กำไร</w:t>
            </w:r>
            <w:r w:rsidR="00ED25BD">
              <w:rPr>
                <w:rFonts w:ascii="Browallia New" w:hAnsi="Browallia New" w:cs="Browallia New" w:hint="cs"/>
                <w:sz w:val="24"/>
                <w:szCs w:val="24"/>
                <w:cs/>
                <w:lang w:val="en-GB"/>
              </w:rPr>
              <w:t xml:space="preserve"> (ขาดทุน) </w:t>
            </w:r>
            <w:r w:rsidRPr="003E6B28">
              <w:rPr>
                <w:rFonts w:ascii="Browallia New" w:hAnsi="Browallia New" w:cs="Browallia New"/>
                <w:sz w:val="24"/>
                <w:szCs w:val="24"/>
                <w:cs/>
                <w:lang w:val="en-GB"/>
              </w:rPr>
              <w:t>ต่อหุ้นขั้นพื้นฐาน (บาท)</w:t>
            </w:r>
          </w:p>
        </w:tc>
        <w:tc>
          <w:tcPr>
            <w:tcW w:w="1161" w:type="dxa"/>
          </w:tcPr>
          <w:p w14:paraId="422DBECA" w14:textId="187B5E68"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w:t>
            </w:r>
            <w:r w:rsidR="00221586" w:rsidRPr="003E6B28">
              <w:rPr>
                <w:rFonts w:ascii="Browallia New" w:hAnsi="Browallia New" w:cs="Browallia New"/>
                <w:sz w:val="24"/>
                <w:szCs w:val="24"/>
                <w:lang w:val="en-GB"/>
              </w:rPr>
              <w:t>06</w:t>
            </w:r>
            <w:r w:rsidRPr="003E6B28">
              <w:rPr>
                <w:rFonts w:ascii="Browallia New" w:hAnsi="Browallia New" w:cs="Browallia New"/>
                <w:sz w:val="24"/>
                <w:szCs w:val="24"/>
                <w:lang w:val="en-GB"/>
              </w:rPr>
              <w:t>)</w:t>
            </w:r>
          </w:p>
        </w:tc>
        <w:tc>
          <w:tcPr>
            <w:tcW w:w="1179" w:type="dxa"/>
          </w:tcPr>
          <w:p w14:paraId="6FFD2C6A" w14:textId="14EBA5FA"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0.11</w:t>
            </w:r>
          </w:p>
        </w:tc>
        <w:tc>
          <w:tcPr>
            <w:tcW w:w="1170" w:type="dxa"/>
          </w:tcPr>
          <w:p w14:paraId="5E9DD7F7" w14:textId="78501D70"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0.1</w:t>
            </w:r>
            <w:r w:rsidR="00CC1F8C" w:rsidRPr="003E6B28">
              <w:rPr>
                <w:rFonts w:ascii="Browallia New" w:hAnsi="Browallia New" w:cs="Browallia New"/>
                <w:sz w:val="24"/>
                <w:szCs w:val="24"/>
                <w:lang w:val="en-GB"/>
              </w:rPr>
              <w:t>4</w:t>
            </w:r>
          </w:p>
        </w:tc>
        <w:tc>
          <w:tcPr>
            <w:tcW w:w="1197" w:type="dxa"/>
          </w:tcPr>
          <w:p w14:paraId="68730980" w14:textId="0884D4E4"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0.11</w:t>
            </w:r>
          </w:p>
        </w:tc>
      </w:tr>
    </w:tbl>
    <w:p w14:paraId="04C722F0" w14:textId="6350D424" w:rsidR="00745E3C" w:rsidRPr="003E6B28" w:rsidRDefault="00745E3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29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61"/>
        <w:gridCol w:w="1179"/>
        <w:gridCol w:w="1170"/>
        <w:gridCol w:w="1197"/>
      </w:tblGrid>
      <w:tr w:rsidR="00A23C9F" w:rsidRPr="003E6B28" w14:paraId="63F0E226" w14:textId="77777777" w:rsidTr="00A23C9F">
        <w:tc>
          <w:tcPr>
            <w:tcW w:w="4590" w:type="dxa"/>
          </w:tcPr>
          <w:p w14:paraId="2C14FE6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3C70B552"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งบการเงินรวม</w:t>
            </w:r>
          </w:p>
        </w:tc>
        <w:tc>
          <w:tcPr>
            <w:tcW w:w="2367" w:type="dxa"/>
            <w:gridSpan w:val="2"/>
          </w:tcPr>
          <w:p w14:paraId="4AE8E6F3"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งบการเงินเฉพาะ</w:t>
            </w:r>
            <w:r w:rsidRPr="003E6B28">
              <w:rPr>
                <w:rFonts w:ascii="Browallia New" w:hAnsi="Browallia New" w:cs="Browallia New" w:hint="cs"/>
                <w:sz w:val="24"/>
                <w:szCs w:val="24"/>
                <w:cs/>
                <w:lang w:val="en-GB"/>
              </w:rPr>
              <w:t>ของบริษัท</w:t>
            </w:r>
          </w:p>
        </w:tc>
      </w:tr>
      <w:tr w:rsidR="00A23C9F" w:rsidRPr="003E6B28" w14:paraId="468DD194" w14:textId="77777777" w:rsidTr="00A23C9F">
        <w:tc>
          <w:tcPr>
            <w:tcW w:w="4590" w:type="dxa"/>
          </w:tcPr>
          <w:p w14:paraId="2B20BEE5"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22483108" w14:textId="57DB2522"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hint="cs"/>
                <w:sz w:val="24"/>
                <w:szCs w:val="24"/>
                <w:cs/>
                <w:lang w:val="en-GB"/>
              </w:rPr>
              <w:t xml:space="preserve">สำหรับงวดหกเดือนสิ้นสุดวันที่ </w:t>
            </w:r>
            <w:r w:rsidRPr="003E6B28">
              <w:rPr>
                <w:rFonts w:ascii="Browallia New" w:hAnsi="Browallia New" w:cs="Browallia New"/>
                <w:sz w:val="24"/>
                <w:szCs w:val="24"/>
              </w:rPr>
              <w:t xml:space="preserve">30 </w:t>
            </w:r>
            <w:r w:rsidRPr="003E6B28">
              <w:rPr>
                <w:rFonts w:ascii="Browallia New" w:hAnsi="Browallia New" w:cs="Browallia New"/>
                <w:sz w:val="24"/>
                <w:szCs w:val="24"/>
                <w:cs/>
              </w:rPr>
              <w:t>เมษายน</w:t>
            </w:r>
          </w:p>
        </w:tc>
      </w:tr>
      <w:tr w:rsidR="00A23C9F" w:rsidRPr="003E6B28" w14:paraId="3CFDAB23" w14:textId="77777777" w:rsidTr="00A23C9F">
        <w:tc>
          <w:tcPr>
            <w:tcW w:w="4590" w:type="dxa"/>
          </w:tcPr>
          <w:p w14:paraId="49ADF42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317C70C2"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c>
          <w:tcPr>
            <w:tcW w:w="1179" w:type="dxa"/>
          </w:tcPr>
          <w:p w14:paraId="0DFE8E3C"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2560</w:t>
            </w:r>
          </w:p>
        </w:tc>
        <w:tc>
          <w:tcPr>
            <w:tcW w:w="1170" w:type="dxa"/>
          </w:tcPr>
          <w:p w14:paraId="79A3396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c>
          <w:tcPr>
            <w:tcW w:w="1197" w:type="dxa"/>
          </w:tcPr>
          <w:p w14:paraId="05DE520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2560</w:t>
            </w:r>
          </w:p>
        </w:tc>
      </w:tr>
      <w:tr w:rsidR="00A23C9F" w:rsidRPr="003E6B28" w14:paraId="53265701" w14:textId="77777777" w:rsidTr="00A23C9F">
        <w:tc>
          <w:tcPr>
            <w:tcW w:w="4590" w:type="dxa"/>
          </w:tcPr>
          <w:p w14:paraId="6A9B3A53"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60196F79"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4AD64F52"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AADD8E1"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1A65EC4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A13CC" w:rsidRPr="003E6B28" w14:paraId="4267CEE2" w14:textId="77777777" w:rsidTr="00A23C9F">
        <w:tc>
          <w:tcPr>
            <w:tcW w:w="4590" w:type="dxa"/>
          </w:tcPr>
          <w:p w14:paraId="00E49AD5"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b/>
                <w:sz w:val="24"/>
                <w:szCs w:val="24"/>
                <w:cs/>
              </w:rPr>
              <w:t>กำไรส่วน</w:t>
            </w:r>
            <w:r w:rsidRPr="003E6B28">
              <w:rPr>
                <w:rFonts w:ascii="Browallia New" w:hAnsi="Browallia New" w:cs="Browallia New" w:hint="cs"/>
                <w:b/>
                <w:sz w:val="24"/>
                <w:szCs w:val="24"/>
                <w:cs/>
              </w:rPr>
              <w:t>ที่เป็น</w:t>
            </w:r>
            <w:r w:rsidRPr="003E6B28">
              <w:rPr>
                <w:rFonts w:ascii="Browallia New" w:hAnsi="Browallia New" w:cs="Browallia New"/>
                <w:b/>
                <w:sz w:val="24"/>
                <w:szCs w:val="24"/>
                <w:cs/>
              </w:rPr>
              <w:t>ของผู้ถือหุ้นบริษัท</w:t>
            </w:r>
            <w:r w:rsidRPr="003E6B28">
              <w:rPr>
                <w:rFonts w:ascii="Browallia New" w:hAnsi="Browallia New" w:cs="Browallia New"/>
                <w:b/>
                <w:sz w:val="24"/>
                <w:szCs w:val="24"/>
              </w:rPr>
              <w:t xml:space="preserve"> </w:t>
            </w:r>
            <w:r w:rsidRPr="003E6B28">
              <w:rPr>
                <w:rFonts w:ascii="Browallia New" w:hAnsi="Browallia New" w:cs="Browallia New" w:hint="cs"/>
                <w:b/>
                <w:sz w:val="24"/>
                <w:szCs w:val="24"/>
                <w:cs/>
              </w:rPr>
              <w:t>(พันบาท)</w:t>
            </w:r>
          </w:p>
        </w:tc>
        <w:tc>
          <w:tcPr>
            <w:tcW w:w="1161" w:type="dxa"/>
          </w:tcPr>
          <w:p w14:paraId="5D148C35" w14:textId="103536BD" w:rsidR="002A13CC" w:rsidRPr="003E6B28" w:rsidRDefault="00ED25BD"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w:t>
            </w:r>
            <w:r w:rsidR="00221586" w:rsidRPr="003E6B28">
              <w:rPr>
                <w:rFonts w:ascii="Browallia New" w:hAnsi="Browallia New" w:cs="Browallia New"/>
                <w:sz w:val="24"/>
                <w:szCs w:val="24"/>
                <w:lang w:val="en-GB"/>
              </w:rPr>
              <w:t>,</w:t>
            </w:r>
            <w:r>
              <w:rPr>
                <w:rFonts w:ascii="Browallia New" w:hAnsi="Browallia New" w:cs="Browallia New"/>
                <w:sz w:val="24"/>
                <w:szCs w:val="24"/>
                <w:lang w:val="en-GB"/>
              </w:rPr>
              <w:t>042</w:t>
            </w:r>
          </w:p>
        </w:tc>
        <w:tc>
          <w:tcPr>
            <w:tcW w:w="1179" w:type="dxa"/>
          </w:tcPr>
          <w:p w14:paraId="7853BB3F" w14:textId="751D8C14"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82,383</w:t>
            </w:r>
          </w:p>
        </w:tc>
        <w:tc>
          <w:tcPr>
            <w:tcW w:w="1170" w:type="dxa"/>
          </w:tcPr>
          <w:p w14:paraId="3F435E11" w14:textId="32956B5B" w:rsidR="002A13CC" w:rsidRPr="003E6B28" w:rsidRDefault="00634A42"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79,</w:t>
            </w:r>
            <w:r w:rsidR="00ED25BD">
              <w:rPr>
                <w:rFonts w:ascii="Browallia New" w:hAnsi="Browallia New" w:cs="Browallia New"/>
                <w:sz w:val="24"/>
                <w:szCs w:val="24"/>
                <w:lang w:val="en-GB"/>
              </w:rPr>
              <w:t>643</w:t>
            </w:r>
          </w:p>
        </w:tc>
        <w:tc>
          <w:tcPr>
            <w:tcW w:w="1197" w:type="dxa"/>
          </w:tcPr>
          <w:p w14:paraId="167C8786" w14:textId="6A37FFBE"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56,065</w:t>
            </w:r>
          </w:p>
        </w:tc>
      </w:tr>
      <w:tr w:rsidR="002A13CC" w:rsidRPr="003E6B28" w14:paraId="2FB61E17" w14:textId="77777777" w:rsidTr="00A23C9F">
        <w:tc>
          <w:tcPr>
            <w:tcW w:w="4590" w:type="dxa"/>
          </w:tcPr>
          <w:p w14:paraId="23789E94"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5684B8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6D25BFD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C3CD65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24F6EB85"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3E6B28" w14:paraId="5F668889" w14:textId="77777777" w:rsidTr="00A23C9F">
        <w:tc>
          <w:tcPr>
            <w:tcW w:w="4590" w:type="dxa"/>
          </w:tcPr>
          <w:p w14:paraId="78AD2AD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3E6B28">
              <w:rPr>
                <w:rFonts w:ascii="Browallia New" w:hAnsi="Browallia New" w:cs="Browallia New"/>
                <w:sz w:val="24"/>
                <w:szCs w:val="24"/>
                <w:cs/>
              </w:rPr>
              <w:t>จำนวนหุ้นสามัญที่ออก</w:t>
            </w:r>
            <w:r w:rsidRPr="003E6B28">
              <w:rPr>
                <w:rFonts w:ascii="Browallia New" w:hAnsi="Browallia New" w:cs="Browallia New" w:hint="cs"/>
                <w:sz w:val="24"/>
                <w:szCs w:val="24"/>
                <w:cs/>
              </w:rPr>
              <w:t>และเรียกชำระแล้ว</w:t>
            </w:r>
            <w:r w:rsidRPr="003E6B28">
              <w:rPr>
                <w:rFonts w:ascii="Browallia New" w:hAnsi="Browallia New" w:cs="Browallia New"/>
                <w:sz w:val="24"/>
                <w:szCs w:val="24"/>
                <w:cs/>
              </w:rPr>
              <w:t xml:space="preserve"> ณ </w:t>
            </w:r>
            <w:r w:rsidRPr="003E6B28">
              <w:rPr>
                <w:rFonts w:ascii="Browallia New" w:hAnsi="Browallia New" w:cs="Browallia New" w:hint="cs"/>
                <w:sz w:val="24"/>
                <w:szCs w:val="24"/>
                <w:cs/>
              </w:rPr>
              <w:t>วันต้นงวด (พันหุ้น)</w:t>
            </w:r>
          </w:p>
        </w:tc>
        <w:tc>
          <w:tcPr>
            <w:tcW w:w="1161" w:type="dxa"/>
          </w:tcPr>
          <w:p w14:paraId="2651C683" w14:textId="46C78F01"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412,022</w:t>
            </w:r>
          </w:p>
        </w:tc>
        <w:tc>
          <w:tcPr>
            <w:tcW w:w="1179" w:type="dxa"/>
          </w:tcPr>
          <w:p w14:paraId="2A3956D9" w14:textId="0E1ED84A"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200,175</w:t>
            </w:r>
          </w:p>
        </w:tc>
        <w:tc>
          <w:tcPr>
            <w:tcW w:w="1170" w:type="dxa"/>
          </w:tcPr>
          <w:p w14:paraId="74C592B4" w14:textId="1AC8071A"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412,022</w:t>
            </w:r>
          </w:p>
        </w:tc>
        <w:tc>
          <w:tcPr>
            <w:tcW w:w="1197" w:type="dxa"/>
          </w:tcPr>
          <w:p w14:paraId="5A99F55B" w14:textId="1007EC3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200,175</w:t>
            </w:r>
          </w:p>
        </w:tc>
      </w:tr>
      <w:tr w:rsidR="002A13CC" w:rsidRPr="003E6B28" w14:paraId="2AB383BC" w14:textId="77777777" w:rsidTr="00A23C9F">
        <w:tc>
          <w:tcPr>
            <w:tcW w:w="4590" w:type="dxa"/>
          </w:tcPr>
          <w:p w14:paraId="7B90DFD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ผลกระทบจากการออกหุ้นเพิ่ม</w:t>
            </w:r>
            <w:r w:rsidRPr="003E6B28">
              <w:rPr>
                <w:rFonts w:ascii="Browallia New" w:hAnsi="Browallia New" w:cs="Browallia New" w:hint="cs"/>
                <w:sz w:val="24"/>
                <w:szCs w:val="24"/>
                <w:cs/>
              </w:rPr>
              <w:t xml:space="preserve"> (ถัวเฉลี่ย) (พันหุ้น)</w:t>
            </w:r>
          </w:p>
        </w:tc>
        <w:tc>
          <w:tcPr>
            <w:tcW w:w="1161" w:type="dxa"/>
          </w:tcPr>
          <w:p w14:paraId="7FE8F0EE" w14:textId="70C5E351"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rPr>
              <w:t>422</w:t>
            </w:r>
          </w:p>
        </w:tc>
        <w:tc>
          <w:tcPr>
            <w:tcW w:w="1179" w:type="dxa"/>
          </w:tcPr>
          <w:p w14:paraId="266FDDF6" w14:textId="43C0DE0F"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50,371</w:t>
            </w:r>
          </w:p>
        </w:tc>
        <w:tc>
          <w:tcPr>
            <w:tcW w:w="1170" w:type="dxa"/>
          </w:tcPr>
          <w:p w14:paraId="2CA2F7D1" w14:textId="0484A796"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E6B28">
              <w:rPr>
                <w:rFonts w:ascii="Browallia New" w:hAnsi="Browallia New" w:cs="Browallia New"/>
                <w:sz w:val="24"/>
                <w:szCs w:val="24"/>
              </w:rPr>
              <w:t>422</w:t>
            </w:r>
          </w:p>
        </w:tc>
        <w:tc>
          <w:tcPr>
            <w:tcW w:w="1197" w:type="dxa"/>
          </w:tcPr>
          <w:p w14:paraId="0309D16A" w14:textId="03203AD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50,371</w:t>
            </w:r>
          </w:p>
        </w:tc>
      </w:tr>
      <w:tr w:rsidR="002A13CC" w:rsidRPr="003E6B28" w14:paraId="50655AAE" w14:textId="77777777" w:rsidTr="00A23C9F">
        <w:tc>
          <w:tcPr>
            <w:tcW w:w="4590" w:type="dxa"/>
          </w:tcPr>
          <w:p w14:paraId="43D18DEE"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sz w:val="24"/>
                <w:szCs w:val="24"/>
                <w:cs/>
              </w:rPr>
              <w:t>หุ้นปันผล</w:t>
            </w:r>
          </w:p>
        </w:tc>
        <w:tc>
          <w:tcPr>
            <w:tcW w:w="1161" w:type="dxa"/>
          </w:tcPr>
          <w:p w14:paraId="593EAAA4" w14:textId="24C92C12" w:rsidR="002A13CC" w:rsidRPr="003E6B28"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rPr>
              <w:t xml:space="preserve">     </w:t>
            </w:r>
            <w:r w:rsidR="00F04739" w:rsidRPr="003E6B28">
              <w:rPr>
                <w:rFonts w:ascii="Browallia New" w:hAnsi="Browallia New" w:cs="Browallia New"/>
                <w:sz w:val="24"/>
                <w:szCs w:val="24"/>
              </w:rPr>
              <w:t xml:space="preserve">  </w:t>
            </w:r>
            <w:r w:rsidRPr="003E6B28">
              <w:rPr>
                <w:rFonts w:ascii="Browallia New" w:hAnsi="Browallia New" w:cs="Browallia New"/>
                <w:sz w:val="24"/>
                <w:szCs w:val="24"/>
              </w:rPr>
              <w:t xml:space="preserve">   </w:t>
            </w:r>
            <w:r w:rsidR="002A13CC" w:rsidRPr="003E6B28">
              <w:rPr>
                <w:rFonts w:ascii="Browallia New" w:hAnsi="Browallia New" w:cs="Browallia New"/>
                <w:sz w:val="24"/>
                <w:szCs w:val="24"/>
              </w:rPr>
              <w:t>-</w:t>
            </w:r>
          </w:p>
        </w:tc>
        <w:tc>
          <w:tcPr>
            <w:tcW w:w="1179" w:type="dxa"/>
          </w:tcPr>
          <w:p w14:paraId="542544D9" w14:textId="3A981A02"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103,816</w:t>
            </w:r>
          </w:p>
        </w:tc>
        <w:tc>
          <w:tcPr>
            <w:tcW w:w="1170" w:type="dxa"/>
          </w:tcPr>
          <w:p w14:paraId="34CF088F" w14:textId="37CC4CF6"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477"/>
              </w:tabs>
              <w:spacing w:line="240" w:lineRule="auto"/>
              <w:rPr>
                <w:rFonts w:ascii="Browallia New" w:hAnsi="Browallia New" w:cs="Browallia New"/>
                <w:sz w:val="24"/>
                <w:szCs w:val="24"/>
              </w:rPr>
            </w:pPr>
            <w:r w:rsidRPr="003E6B28">
              <w:rPr>
                <w:rFonts w:ascii="Browallia New" w:hAnsi="Browallia New" w:cs="Browallia New"/>
                <w:sz w:val="24"/>
                <w:szCs w:val="24"/>
              </w:rPr>
              <w:tab/>
              <w:t xml:space="preserve">        </w:t>
            </w:r>
            <w:r w:rsidRPr="003E6B28">
              <w:rPr>
                <w:rFonts w:ascii="Browallia New" w:hAnsi="Browallia New" w:cs="Browallia New"/>
                <w:sz w:val="24"/>
                <w:szCs w:val="24"/>
              </w:rPr>
              <w:tab/>
              <w:t>-</w:t>
            </w:r>
          </w:p>
        </w:tc>
        <w:tc>
          <w:tcPr>
            <w:tcW w:w="1197" w:type="dxa"/>
          </w:tcPr>
          <w:p w14:paraId="0588139E" w14:textId="786CE766"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103,816</w:t>
            </w:r>
          </w:p>
        </w:tc>
      </w:tr>
      <w:tr w:rsidR="002A13CC" w:rsidRPr="003E6B28" w14:paraId="54D58AE4" w14:textId="77777777" w:rsidTr="00A23C9F">
        <w:tc>
          <w:tcPr>
            <w:tcW w:w="4590" w:type="dxa"/>
          </w:tcPr>
          <w:p w14:paraId="5B54AD9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จำนวนหุ้นสามัญถัวเฉลี่ยถ่วงน้ำหนัก (ขั้นพื้นฐาน)</w:t>
            </w:r>
            <w:r w:rsidRPr="003E6B28">
              <w:rPr>
                <w:rFonts w:ascii="Browallia New" w:hAnsi="Browallia New" w:cs="Browallia New" w:hint="cs"/>
                <w:sz w:val="24"/>
                <w:szCs w:val="24"/>
                <w:cs/>
              </w:rPr>
              <w:t xml:space="preserve"> (พันหุ้น)</w:t>
            </w:r>
          </w:p>
        </w:tc>
        <w:tc>
          <w:tcPr>
            <w:tcW w:w="1161" w:type="dxa"/>
          </w:tcPr>
          <w:p w14:paraId="5A942E4E" w14:textId="2B4A3408"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412,444</w:t>
            </w:r>
          </w:p>
        </w:tc>
        <w:tc>
          <w:tcPr>
            <w:tcW w:w="1179" w:type="dxa"/>
          </w:tcPr>
          <w:p w14:paraId="01C145E0" w14:textId="7454BC15"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354,362</w:t>
            </w:r>
          </w:p>
        </w:tc>
        <w:tc>
          <w:tcPr>
            <w:tcW w:w="1170" w:type="dxa"/>
          </w:tcPr>
          <w:p w14:paraId="6EA24630" w14:textId="44C5F781"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412,444</w:t>
            </w:r>
          </w:p>
        </w:tc>
        <w:tc>
          <w:tcPr>
            <w:tcW w:w="1197" w:type="dxa"/>
          </w:tcPr>
          <w:p w14:paraId="626B98E6" w14:textId="7D8A3DB7"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354,362</w:t>
            </w:r>
          </w:p>
        </w:tc>
      </w:tr>
      <w:tr w:rsidR="002A13CC" w:rsidRPr="003E6B28" w14:paraId="6F678632" w14:textId="77777777" w:rsidTr="00A23C9F">
        <w:tc>
          <w:tcPr>
            <w:tcW w:w="4590" w:type="dxa"/>
          </w:tcPr>
          <w:p w14:paraId="1F3E36C7"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30C843FD"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0DE516A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28A1F08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7958DA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4C5073" w14:paraId="4431C67B" w14:textId="77777777" w:rsidTr="00A23C9F">
        <w:tc>
          <w:tcPr>
            <w:tcW w:w="4590" w:type="dxa"/>
          </w:tcPr>
          <w:p w14:paraId="7194202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3E6B28">
              <w:rPr>
                <w:rFonts w:ascii="Browallia New" w:hAnsi="Browallia New" w:cs="Browallia New"/>
                <w:sz w:val="24"/>
                <w:szCs w:val="24"/>
                <w:cs/>
                <w:lang w:val="en-GB"/>
              </w:rPr>
              <w:t>กำไรต่อหุ้นขั้นพื้นฐาน (บาท)</w:t>
            </w:r>
          </w:p>
        </w:tc>
        <w:tc>
          <w:tcPr>
            <w:tcW w:w="1161" w:type="dxa"/>
          </w:tcPr>
          <w:p w14:paraId="5AA258E6" w14:textId="63E0F42E"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rPr>
              <w:t>0.0</w:t>
            </w:r>
            <w:r w:rsidR="00221586" w:rsidRPr="003E6B28">
              <w:rPr>
                <w:rFonts w:ascii="Browallia New" w:hAnsi="Browallia New" w:cs="Browallia New"/>
                <w:sz w:val="24"/>
                <w:szCs w:val="24"/>
              </w:rPr>
              <w:t>1</w:t>
            </w:r>
          </w:p>
        </w:tc>
        <w:tc>
          <w:tcPr>
            <w:tcW w:w="1179" w:type="dxa"/>
          </w:tcPr>
          <w:p w14:paraId="21395C94" w14:textId="6E5F7CD4"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0.23</w:t>
            </w:r>
          </w:p>
        </w:tc>
        <w:tc>
          <w:tcPr>
            <w:tcW w:w="1170" w:type="dxa"/>
          </w:tcPr>
          <w:p w14:paraId="30A15842" w14:textId="4EF04F78"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0.19</w:t>
            </w:r>
          </w:p>
        </w:tc>
        <w:tc>
          <w:tcPr>
            <w:tcW w:w="1197" w:type="dxa"/>
          </w:tcPr>
          <w:p w14:paraId="38C3A22F" w14:textId="0E951020" w:rsidR="002A13CC" w:rsidRPr="004C5073"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E6B28">
              <w:rPr>
                <w:rFonts w:ascii="Browallia New" w:hAnsi="Browallia New" w:cs="Browallia New"/>
                <w:sz w:val="24"/>
                <w:szCs w:val="24"/>
                <w:lang w:val="en-GB"/>
              </w:rPr>
              <w:t>0.16</w:t>
            </w:r>
          </w:p>
        </w:tc>
      </w:tr>
    </w:tbl>
    <w:p w14:paraId="010AA274" w14:textId="77777777" w:rsidR="00A23C9F" w:rsidRPr="00E74E9B" w:rsidRDefault="00A23C9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E79A25"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41CD680"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0928E32"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0488779B"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62752F10"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908F374"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E3618B4"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5648F78E"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6CCC21C0"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8E395E4" w14:textId="484DD408" w:rsidR="0097495D" w:rsidRPr="0097495D"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Pr>
          <w:rFonts w:ascii="Browallia New" w:hAnsi="Browallia New" w:cs="Browallia New"/>
          <w:i/>
          <w:iCs/>
          <w:sz w:val="28"/>
          <w:szCs w:val="28"/>
          <w:cs/>
          <w:lang w:val="en-GB"/>
        </w:rPr>
        <w:lastRenderedPageBreak/>
        <w:t>กำไร</w:t>
      </w:r>
      <w:r w:rsidR="0097495D" w:rsidRPr="0097495D">
        <w:rPr>
          <w:rFonts w:ascii="Browallia New" w:hAnsi="Browallia New" w:cs="Browallia New"/>
          <w:i/>
          <w:iCs/>
          <w:sz w:val="28"/>
          <w:szCs w:val="28"/>
          <w:cs/>
          <w:lang w:val="en-GB"/>
        </w:rPr>
        <w:t>ต่อหุ้นปรับลด</w:t>
      </w:r>
    </w:p>
    <w:p w14:paraId="0DFA0CB8" w14:textId="77777777" w:rsidR="0097495D" w:rsidRPr="00FA2B2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5E73E40" w14:textId="6C5E1622" w:rsidR="00AB08FA" w:rsidRDefault="0016457C"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ต่อหุ้นปรับลดสำหรับงวดสามเดือน</w:t>
      </w:r>
      <w:r w:rsidR="00A23C9F">
        <w:rPr>
          <w:rFonts w:ascii="Browallia New" w:hAnsi="Browallia New" w:cs="Browallia New" w:hint="cs"/>
          <w:sz w:val="28"/>
          <w:szCs w:val="28"/>
          <w:cs/>
          <w:lang w:val="en-GB"/>
        </w:rPr>
        <w:t>และหกเดือน</w:t>
      </w:r>
      <w:r w:rsidR="0097495D" w:rsidRPr="0097495D">
        <w:rPr>
          <w:rFonts w:ascii="Browallia New" w:hAnsi="Browallia New" w:cs="Browallia New"/>
          <w:sz w:val="28"/>
          <w:szCs w:val="28"/>
          <w:cs/>
          <w:lang w:val="en-GB"/>
        </w:rPr>
        <w:t xml:space="preserve">สิ้นสุดวันที่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60</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ออกจำหน่ายแล้วระหว่างงวดและหลังจากที่ได้ปรับปรุงผลกระทบของหุ้นปรับลด แสดงการคำนวณดังนี้</w:t>
      </w:r>
      <w:r w:rsidR="002A13CC">
        <w:rPr>
          <w:rFonts w:ascii="Browallia New" w:hAnsi="Browallia New" w:cs="Browallia New"/>
          <w:sz w:val="28"/>
          <w:szCs w:val="28"/>
          <w:lang w:val="en-GB"/>
        </w:rPr>
        <w:t xml:space="preserve"> </w:t>
      </w:r>
    </w:p>
    <w:p w14:paraId="6088EB63" w14:textId="77777777" w:rsidR="003535D3" w:rsidRPr="0097495D"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97"/>
        <w:gridCol w:w="1188"/>
        <w:gridCol w:w="1206"/>
        <w:gridCol w:w="1179"/>
      </w:tblGrid>
      <w:tr w:rsidR="0097495D" w:rsidRPr="00103356" w14:paraId="0017B0C6" w14:textId="77777777" w:rsidTr="007D258A">
        <w:tc>
          <w:tcPr>
            <w:tcW w:w="4320" w:type="dxa"/>
          </w:tcPr>
          <w:p w14:paraId="1CA647F4"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322326DF" w14:textId="77777777"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cs/>
                <w:lang w:val="en-GB"/>
              </w:rPr>
              <w:t>งบการเงินรวม</w:t>
            </w:r>
          </w:p>
        </w:tc>
        <w:tc>
          <w:tcPr>
            <w:tcW w:w="2385" w:type="dxa"/>
            <w:gridSpan w:val="2"/>
          </w:tcPr>
          <w:p w14:paraId="0996FA94" w14:textId="1C99E610"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cs/>
                <w:lang w:val="en-GB"/>
              </w:rPr>
              <w:t>งบการเงินเฉพาะ</w:t>
            </w:r>
            <w:r w:rsidR="0016457C" w:rsidRPr="00103356">
              <w:rPr>
                <w:rFonts w:ascii="Browallia New" w:hAnsi="Browallia New" w:cs="Browallia New" w:hint="cs"/>
                <w:sz w:val="26"/>
                <w:szCs w:val="26"/>
                <w:cs/>
                <w:lang w:val="en-GB"/>
              </w:rPr>
              <w:t>ของบริษัท</w:t>
            </w:r>
          </w:p>
        </w:tc>
      </w:tr>
      <w:tr w:rsidR="0016457C" w:rsidRPr="00103356" w14:paraId="23DEB47E" w14:textId="77777777" w:rsidTr="00F540F1">
        <w:tc>
          <w:tcPr>
            <w:tcW w:w="4320" w:type="dxa"/>
          </w:tcPr>
          <w:p w14:paraId="761587D5" w14:textId="77777777" w:rsidR="0016457C" w:rsidRPr="00103356"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770" w:type="dxa"/>
            <w:gridSpan w:val="4"/>
          </w:tcPr>
          <w:p w14:paraId="546AE4F7" w14:textId="65EAF3A5" w:rsidR="0016457C" w:rsidRPr="00103356"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cs/>
                <w:lang w:val="en-GB"/>
              </w:rPr>
              <w:t xml:space="preserve">สำหรับงวดสามเดือนสิ้นสุดวันที่ </w:t>
            </w:r>
            <w:r w:rsidR="00A23C9F" w:rsidRPr="00103356">
              <w:rPr>
                <w:rFonts w:ascii="Browallia New" w:hAnsi="Browallia New" w:cs="Browallia New"/>
                <w:sz w:val="26"/>
                <w:szCs w:val="26"/>
                <w:lang w:val="en-GB"/>
              </w:rPr>
              <w:t xml:space="preserve">30 </w:t>
            </w:r>
            <w:r w:rsidR="00A23C9F" w:rsidRPr="00103356">
              <w:rPr>
                <w:rFonts w:ascii="Browallia New" w:hAnsi="Browallia New" w:cs="Browallia New"/>
                <w:sz w:val="26"/>
                <w:szCs w:val="26"/>
                <w:cs/>
                <w:lang w:val="en-GB"/>
              </w:rPr>
              <w:t>เมษายน</w:t>
            </w:r>
          </w:p>
        </w:tc>
      </w:tr>
      <w:tr w:rsidR="0097495D" w:rsidRPr="00103356" w14:paraId="7190291B" w14:textId="77777777" w:rsidTr="007D258A">
        <w:tc>
          <w:tcPr>
            <w:tcW w:w="4320" w:type="dxa"/>
          </w:tcPr>
          <w:p w14:paraId="27E54777"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21F3682A" w14:textId="77777777"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lang w:val="en-GB"/>
              </w:rPr>
              <w:t>2561</w:t>
            </w:r>
          </w:p>
        </w:tc>
        <w:tc>
          <w:tcPr>
            <w:tcW w:w="1188" w:type="dxa"/>
          </w:tcPr>
          <w:p w14:paraId="11EFE2C3" w14:textId="77777777"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lang w:val="en-GB"/>
              </w:rPr>
              <w:t>2560</w:t>
            </w:r>
          </w:p>
        </w:tc>
        <w:tc>
          <w:tcPr>
            <w:tcW w:w="1206" w:type="dxa"/>
          </w:tcPr>
          <w:p w14:paraId="3ADAFB9A" w14:textId="77777777"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lang w:val="en-GB"/>
              </w:rPr>
              <w:t>2561</w:t>
            </w:r>
          </w:p>
        </w:tc>
        <w:tc>
          <w:tcPr>
            <w:tcW w:w="1179" w:type="dxa"/>
          </w:tcPr>
          <w:p w14:paraId="7DF31596" w14:textId="77777777" w:rsidR="0097495D" w:rsidRPr="00103356"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103356">
              <w:rPr>
                <w:rFonts w:ascii="Browallia New" w:hAnsi="Browallia New" w:cs="Browallia New"/>
                <w:sz w:val="26"/>
                <w:szCs w:val="26"/>
                <w:lang w:val="en-GB"/>
              </w:rPr>
              <w:t>2560</w:t>
            </w:r>
          </w:p>
        </w:tc>
      </w:tr>
      <w:tr w:rsidR="0097495D" w:rsidRPr="00103356" w14:paraId="3BD2F554" w14:textId="77777777" w:rsidTr="00252991">
        <w:trPr>
          <w:trHeight w:hRule="exact" w:val="357"/>
        </w:trPr>
        <w:tc>
          <w:tcPr>
            <w:tcW w:w="4320" w:type="dxa"/>
          </w:tcPr>
          <w:p w14:paraId="4285D656"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237C7FE1"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7A429E05"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68B52A5D"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09271811" w14:textId="77777777" w:rsidR="0097495D" w:rsidRPr="00103356"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2A13CC" w:rsidRPr="003E6B28" w14:paraId="42E4A2D7" w14:textId="77777777" w:rsidTr="007D258A">
        <w:tc>
          <w:tcPr>
            <w:tcW w:w="4320" w:type="dxa"/>
          </w:tcPr>
          <w:p w14:paraId="271A775A" w14:textId="3021B70E"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3E6B28">
              <w:rPr>
                <w:rFonts w:ascii="Browallia New" w:hAnsi="Browallia New" w:cs="Browallia New"/>
                <w:b/>
                <w:sz w:val="26"/>
                <w:szCs w:val="26"/>
                <w:cs/>
              </w:rPr>
              <w:t>กำไร</w:t>
            </w:r>
            <w:r w:rsidR="00E131CF">
              <w:rPr>
                <w:rFonts w:ascii="Browallia New" w:hAnsi="Browallia New" w:cs="Browallia New"/>
                <w:b/>
                <w:sz w:val="26"/>
                <w:szCs w:val="26"/>
              </w:rPr>
              <w:t xml:space="preserve"> </w:t>
            </w:r>
            <w:r w:rsidR="00E131CF">
              <w:rPr>
                <w:rFonts w:ascii="Browallia New" w:hAnsi="Browallia New" w:cs="Browallia New" w:hint="cs"/>
                <w:b/>
                <w:sz w:val="26"/>
                <w:szCs w:val="26"/>
                <w:cs/>
              </w:rPr>
              <w:t xml:space="preserve">(ขาดทุน) </w:t>
            </w:r>
            <w:r w:rsidRPr="003E6B28">
              <w:rPr>
                <w:rFonts w:ascii="Browallia New" w:hAnsi="Browallia New" w:cs="Browallia New"/>
                <w:b/>
                <w:sz w:val="26"/>
                <w:szCs w:val="26"/>
                <w:cs/>
              </w:rPr>
              <w:t>ส่วน</w:t>
            </w:r>
            <w:r w:rsidRPr="003E6B28">
              <w:rPr>
                <w:rFonts w:ascii="Browallia New" w:hAnsi="Browallia New" w:cs="Browallia New" w:hint="cs"/>
                <w:b/>
                <w:sz w:val="26"/>
                <w:szCs w:val="26"/>
                <w:cs/>
              </w:rPr>
              <w:t>ที่เป็น</w:t>
            </w:r>
            <w:r w:rsidRPr="003E6B28">
              <w:rPr>
                <w:rFonts w:ascii="Browallia New" w:hAnsi="Browallia New" w:cs="Browallia New"/>
                <w:b/>
                <w:sz w:val="26"/>
                <w:szCs w:val="26"/>
                <w:cs/>
              </w:rPr>
              <w:t>ของผู้ถือหุ้นบริษัท</w:t>
            </w:r>
            <w:r w:rsidRPr="003E6B28">
              <w:rPr>
                <w:rFonts w:ascii="Browallia New" w:hAnsi="Browallia New" w:cs="Browallia New"/>
                <w:b/>
                <w:sz w:val="26"/>
                <w:szCs w:val="26"/>
              </w:rPr>
              <w:t xml:space="preserve"> </w:t>
            </w:r>
            <w:r w:rsidRPr="003E6B28">
              <w:rPr>
                <w:rFonts w:ascii="Browallia New" w:hAnsi="Browallia New" w:cs="Browallia New" w:hint="cs"/>
                <w:b/>
                <w:sz w:val="26"/>
                <w:szCs w:val="26"/>
                <w:cs/>
              </w:rPr>
              <w:t>(พันบาท)</w:t>
            </w:r>
          </w:p>
        </w:tc>
        <w:tc>
          <w:tcPr>
            <w:tcW w:w="1197" w:type="dxa"/>
          </w:tcPr>
          <w:p w14:paraId="3D617763" w14:textId="041A0C0D"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w:t>
            </w:r>
            <w:r w:rsidR="00221586" w:rsidRPr="003E6B28">
              <w:rPr>
                <w:rFonts w:ascii="Browallia New" w:hAnsi="Browallia New" w:cs="Browallia New"/>
                <w:sz w:val="26"/>
                <w:szCs w:val="26"/>
                <w:lang w:val="en-GB"/>
              </w:rPr>
              <w:t>25,</w:t>
            </w:r>
            <w:r w:rsidR="00E131CF">
              <w:rPr>
                <w:rFonts w:ascii="Browallia New" w:hAnsi="Browallia New" w:cs="Browallia New"/>
                <w:sz w:val="26"/>
                <w:szCs w:val="26"/>
                <w:lang w:val="en-GB"/>
              </w:rPr>
              <w:t>202</w:t>
            </w:r>
            <w:r w:rsidRPr="003E6B28">
              <w:rPr>
                <w:rFonts w:ascii="Browallia New" w:hAnsi="Browallia New" w:cs="Browallia New"/>
                <w:sz w:val="26"/>
                <w:szCs w:val="26"/>
                <w:lang w:val="en-GB"/>
              </w:rPr>
              <w:t>)</w:t>
            </w:r>
          </w:p>
        </w:tc>
        <w:tc>
          <w:tcPr>
            <w:tcW w:w="1188" w:type="dxa"/>
          </w:tcPr>
          <w:p w14:paraId="5F2DD393" w14:textId="266C37CB"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E6B28">
              <w:rPr>
                <w:rFonts w:ascii="Browallia New" w:hAnsi="Browallia New" w:cs="Browallia New"/>
                <w:sz w:val="26"/>
                <w:szCs w:val="26"/>
              </w:rPr>
              <w:t>43,765</w:t>
            </w:r>
          </w:p>
        </w:tc>
        <w:tc>
          <w:tcPr>
            <w:tcW w:w="1206" w:type="dxa"/>
          </w:tcPr>
          <w:p w14:paraId="7C1A9A98" w14:textId="1D4CA9C3" w:rsidR="002A13CC" w:rsidRPr="003E6B28" w:rsidRDefault="002A13CC" w:rsidP="002215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ab/>
              <w:t>58,</w:t>
            </w:r>
            <w:r w:rsidR="00E131CF">
              <w:rPr>
                <w:rFonts w:ascii="Browallia New" w:hAnsi="Browallia New" w:cs="Browallia New"/>
                <w:sz w:val="26"/>
                <w:szCs w:val="26"/>
                <w:lang w:val="en-GB"/>
              </w:rPr>
              <w:t>801</w:t>
            </w:r>
          </w:p>
        </w:tc>
        <w:tc>
          <w:tcPr>
            <w:tcW w:w="1179" w:type="dxa"/>
          </w:tcPr>
          <w:p w14:paraId="23A9C483" w14:textId="5AEA1172"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40,571</w:t>
            </w:r>
          </w:p>
        </w:tc>
      </w:tr>
      <w:tr w:rsidR="002A13CC" w:rsidRPr="003E6B28" w14:paraId="0939700B" w14:textId="77777777" w:rsidTr="007D258A">
        <w:tc>
          <w:tcPr>
            <w:tcW w:w="4320" w:type="dxa"/>
          </w:tcPr>
          <w:p w14:paraId="5847F65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5BC3029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6347F6AF"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5ACF738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638F3D8F"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2A13CC" w:rsidRPr="003E6B28" w14:paraId="0381FAB6" w14:textId="77777777" w:rsidTr="007D258A">
        <w:tc>
          <w:tcPr>
            <w:tcW w:w="4320" w:type="dxa"/>
          </w:tcPr>
          <w:p w14:paraId="7B8C0858" w14:textId="1516C5CC"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6"/>
                <w:szCs w:val="26"/>
                <w:lang w:val="en-GB"/>
              </w:rPr>
            </w:pPr>
            <w:r w:rsidRPr="003E6B28">
              <w:rPr>
                <w:rFonts w:ascii="Browallia New" w:hAnsi="Browallia New" w:cs="Browallia New"/>
                <w:sz w:val="26"/>
                <w:szCs w:val="26"/>
                <w:cs/>
              </w:rPr>
              <w:t>จำนวนหุ้นสามัญ</w:t>
            </w:r>
            <w:r w:rsidRPr="003E6B28">
              <w:rPr>
                <w:rFonts w:ascii="Browallia New" w:hAnsi="Browallia New" w:cs="Browallia New" w:hint="cs"/>
                <w:sz w:val="26"/>
                <w:szCs w:val="26"/>
                <w:cs/>
              </w:rPr>
              <w:t>ถัวเฉลี่ยถ่วงน้ำหนัก (ขั้นพื้นฐาน) (พันหุ้น)</w:t>
            </w:r>
          </w:p>
        </w:tc>
        <w:tc>
          <w:tcPr>
            <w:tcW w:w="1197" w:type="dxa"/>
          </w:tcPr>
          <w:p w14:paraId="46291A92" w14:textId="14393CDE" w:rsidR="002A13CC" w:rsidRPr="003E6B28" w:rsidRDefault="002A13CC"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FE4F5D" w:rsidRPr="003E6B28">
              <w:rPr>
                <w:rFonts w:ascii="Browallia New" w:hAnsi="Browallia New" w:cs="Browallia New"/>
                <w:sz w:val="26"/>
                <w:szCs w:val="26"/>
                <w:lang w:val="en-GB"/>
              </w:rPr>
              <w:t xml:space="preserve"> </w:t>
            </w: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412,444</w:t>
            </w:r>
          </w:p>
        </w:tc>
        <w:tc>
          <w:tcPr>
            <w:tcW w:w="1188" w:type="dxa"/>
          </w:tcPr>
          <w:p w14:paraId="31ED1D98" w14:textId="21E9930D"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384,250</w:t>
            </w:r>
          </w:p>
        </w:tc>
        <w:tc>
          <w:tcPr>
            <w:tcW w:w="1206" w:type="dxa"/>
          </w:tcPr>
          <w:p w14:paraId="70951FCA" w14:textId="607C8A26"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412,444</w:t>
            </w:r>
          </w:p>
        </w:tc>
        <w:tc>
          <w:tcPr>
            <w:tcW w:w="1179" w:type="dxa"/>
          </w:tcPr>
          <w:p w14:paraId="23F184D7" w14:textId="07CCF828"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384,250</w:t>
            </w:r>
          </w:p>
        </w:tc>
      </w:tr>
      <w:tr w:rsidR="002A13CC" w:rsidRPr="003E6B28" w14:paraId="78EBA5B5" w14:textId="77777777" w:rsidTr="007D258A">
        <w:tc>
          <w:tcPr>
            <w:tcW w:w="4320" w:type="dxa"/>
          </w:tcPr>
          <w:p w14:paraId="2A2AA69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3E6B28">
              <w:rPr>
                <w:rFonts w:ascii="Browallia New" w:hAnsi="Browallia New" w:cs="Browallia New"/>
                <w:sz w:val="26"/>
                <w:szCs w:val="26"/>
                <w:cs/>
              </w:rPr>
              <w:t>ผลกระทบจากการใช้สิทธิของใบสำคัญแสดงสิทธิ</w:t>
            </w:r>
          </w:p>
          <w:p w14:paraId="2C7BB9FC" w14:textId="3658C190"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lang w:val="en-GB"/>
              </w:rPr>
              <w:t xml:space="preserve">   </w:t>
            </w:r>
            <w:r w:rsidRPr="003E6B28">
              <w:rPr>
                <w:rFonts w:ascii="Browallia New" w:hAnsi="Browallia New" w:cs="Browallia New"/>
                <w:sz w:val="26"/>
                <w:szCs w:val="26"/>
                <w:cs/>
                <w:lang w:val="en-GB"/>
              </w:rPr>
              <w:t>ที่จะซื้อหุ้นสามัญ</w:t>
            </w:r>
            <w:r w:rsidRPr="003E6B28">
              <w:rPr>
                <w:rFonts w:ascii="Browallia New" w:hAnsi="Browallia New" w:cs="Browallia New" w:hint="cs"/>
                <w:sz w:val="26"/>
                <w:szCs w:val="26"/>
                <w:cs/>
                <w:lang w:val="en-GB"/>
              </w:rPr>
              <w:t xml:space="preserve"> (พันหุ้น)</w:t>
            </w:r>
          </w:p>
        </w:tc>
        <w:tc>
          <w:tcPr>
            <w:tcW w:w="1197" w:type="dxa"/>
          </w:tcPr>
          <w:p w14:paraId="6E1FCCC0" w14:textId="77777777" w:rsidR="0009696B"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p>
          <w:p w14:paraId="219AD649" w14:textId="3E33D596" w:rsidR="002A13CC" w:rsidRPr="003E6B28" w:rsidRDefault="003E6B2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51</w:t>
            </w:r>
            <w:r w:rsidR="0009696B" w:rsidRPr="003E6B28">
              <w:rPr>
                <w:rFonts w:ascii="Browallia New" w:hAnsi="Browallia New" w:cs="Browallia New"/>
                <w:sz w:val="26"/>
                <w:szCs w:val="26"/>
                <w:lang w:val="en-GB"/>
              </w:rPr>
              <w:t>,</w:t>
            </w:r>
            <w:r w:rsidR="00AC2327">
              <w:rPr>
                <w:rFonts w:ascii="Browallia New" w:hAnsi="Browallia New" w:cs="Browallia New"/>
                <w:sz w:val="26"/>
                <w:szCs w:val="26"/>
                <w:lang w:val="en-GB"/>
              </w:rPr>
              <w:t>336</w:t>
            </w:r>
          </w:p>
        </w:tc>
        <w:tc>
          <w:tcPr>
            <w:tcW w:w="1188" w:type="dxa"/>
          </w:tcPr>
          <w:p w14:paraId="2F488220"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C1B6AE9" w14:textId="4DBD5D8F"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2,130</w:t>
            </w:r>
          </w:p>
        </w:tc>
        <w:tc>
          <w:tcPr>
            <w:tcW w:w="1206" w:type="dxa"/>
          </w:tcPr>
          <w:p w14:paraId="68EF88EE"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2E155EB" w14:textId="502611F2" w:rsidR="002A13CC" w:rsidRPr="003E6B28" w:rsidRDefault="00AC2327"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51,336</w:t>
            </w:r>
          </w:p>
        </w:tc>
        <w:tc>
          <w:tcPr>
            <w:tcW w:w="1179" w:type="dxa"/>
          </w:tcPr>
          <w:p w14:paraId="06C73CC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29A9FA14" w14:textId="4F9FC5FE"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2,130</w:t>
            </w:r>
          </w:p>
        </w:tc>
      </w:tr>
      <w:tr w:rsidR="002A13CC" w:rsidRPr="003E6B28" w14:paraId="7B06B7D2" w14:textId="77777777" w:rsidTr="007D258A">
        <w:tc>
          <w:tcPr>
            <w:tcW w:w="4320" w:type="dxa"/>
          </w:tcPr>
          <w:p w14:paraId="034105CC" w14:textId="3693CE79"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cs/>
              </w:rPr>
              <w:t>จำนวนหุ้นสามัญ (ปรับลด)</w:t>
            </w:r>
            <w:r w:rsidRPr="003E6B28">
              <w:rPr>
                <w:rFonts w:ascii="Browallia New" w:hAnsi="Browallia New" w:cs="Browallia New" w:hint="cs"/>
                <w:sz w:val="26"/>
                <w:szCs w:val="26"/>
                <w:cs/>
              </w:rPr>
              <w:t xml:space="preserve"> (พันหุ้น)</w:t>
            </w:r>
          </w:p>
        </w:tc>
        <w:tc>
          <w:tcPr>
            <w:tcW w:w="1197" w:type="dxa"/>
          </w:tcPr>
          <w:p w14:paraId="70880C18" w14:textId="40BA086E"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4</w:t>
            </w:r>
            <w:r w:rsidR="003E6B28">
              <w:rPr>
                <w:rFonts w:ascii="Browallia New" w:hAnsi="Browallia New" w:cs="Browallia New"/>
                <w:sz w:val="26"/>
                <w:szCs w:val="26"/>
                <w:lang w:val="en-GB"/>
              </w:rPr>
              <w:t>6</w:t>
            </w:r>
            <w:r w:rsidR="00AC2327">
              <w:rPr>
                <w:rFonts w:ascii="Browallia New" w:hAnsi="Browallia New" w:cs="Browallia New"/>
                <w:sz w:val="26"/>
                <w:szCs w:val="26"/>
                <w:lang w:val="en-GB"/>
              </w:rPr>
              <w:t>3,780</w:t>
            </w:r>
          </w:p>
        </w:tc>
        <w:tc>
          <w:tcPr>
            <w:tcW w:w="1188" w:type="dxa"/>
          </w:tcPr>
          <w:p w14:paraId="2E44DC46" w14:textId="51CFDFC5"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386,380</w:t>
            </w:r>
          </w:p>
        </w:tc>
        <w:tc>
          <w:tcPr>
            <w:tcW w:w="1206" w:type="dxa"/>
          </w:tcPr>
          <w:p w14:paraId="22C33509" w14:textId="66234AE0"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4</w:t>
            </w:r>
            <w:r w:rsidR="00AC2327">
              <w:rPr>
                <w:rFonts w:ascii="Browallia New" w:hAnsi="Browallia New" w:cs="Browallia New"/>
                <w:sz w:val="26"/>
                <w:szCs w:val="26"/>
                <w:lang w:val="en-GB"/>
              </w:rPr>
              <w:t>63,780</w:t>
            </w:r>
          </w:p>
        </w:tc>
        <w:tc>
          <w:tcPr>
            <w:tcW w:w="1179" w:type="dxa"/>
          </w:tcPr>
          <w:p w14:paraId="35D65850" w14:textId="7FB2E292"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386,380</w:t>
            </w:r>
          </w:p>
        </w:tc>
      </w:tr>
      <w:tr w:rsidR="002A13CC" w:rsidRPr="003E6B28" w14:paraId="41E94BD7" w14:textId="77777777" w:rsidTr="00252991">
        <w:trPr>
          <w:trHeight w:hRule="exact" w:val="375"/>
        </w:trPr>
        <w:tc>
          <w:tcPr>
            <w:tcW w:w="4320" w:type="dxa"/>
          </w:tcPr>
          <w:p w14:paraId="4BC6ED6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298F251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738DFF6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298BE06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762D4627"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2A13CC" w:rsidRPr="003E6B28" w14:paraId="010DE2CD" w14:textId="77777777" w:rsidTr="007D258A">
        <w:tc>
          <w:tcPr>
            <w:tcW w:w="4320" w:type="dxa"/>
          </w:tcPr>
          <w:p w14:paraId="2E0F52BF" w14:textId="26B25F81"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6"/>
                <w:szCs w:val="26"/>
                <w:lang w:val="en-GB"/>
              </w:rPr>
            </w:pPr>
            <w:r w:rsidRPr="003E6B28">
              <w:rPr>
                <w:rFonts w:ascii="Browallia New" w:hAnsi="Browallia New" w:cs="Browallia New"/>
                <w:sz w:val="26"/>
                <w:szCs w:val="26"/>
                <w:cs/>
                <w:lang w:val="en-GB"/>
              </w:rPr>
              <w:t>กำไร</w:t>
            </w:r>
            <w:r w:rsidR="00E131CF">
              <w:rPr>
                <w:rFonts w:ascii="Browallia New" w:hAnsi="Browallia New" w:cs="Browallia New" w:hint="cs"/>
                <w:sz w:val="26"/>
                <w:szCs w:val="26"/>
                <w:cs/>
                <w:lang w:val="en-GB"/>
              </w:rPr>
              <w:t xml:space="preserve"> (ขาดทุน) </w:t>
            </w:r>
            <w:r w:rsidRPr="003E6B28">
              <w:rPr>
                <w:rFonts w:ascii="Browallia New" w:hAnsi="Browallia New" w:cs="Browallia New"/>
                <w:sz w:val="26"/>
                <w:szCs w:val="26"/>
                <w:cs/>
                <w:lang w:val="en-GB"/>
              </w:rPr>
              <w:t>ต่อหุ้นปรับลด (บาท)</w:t>
            </w:r>
          </w:p>
        </w:tc>
        <w:tc>
          <w:tcPr>
            <w:tcW w:w="1197" w:type="dxa"/>
          </w:tcPr>
          <w:p w14:paraId="1CE6227C" w14:textId="7635F5F7" w:rsidR="002A13CC" w:rsidRPr="003E6B28" w:rsidRDefault="002A13CC"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(0.0</w:t>
            </w:r>
            <w:r w:rsidR="003E6B28">
              <w:rPr>
                <w:rFonts w:ascii="Browallia New" w:hAnsi="Browallia New" w:cs="Browallia New"/>
                <w:sz w:val="26"/>
                <w:szCs w:val="26"/>
                <w:lang w:val="en-GB"/>
              </w:rPr>
              <w:t>5</w:t>
            </w:r>
            <w:r w:rsidR="0009696B" w:rsidRPr="003E6B28">
              <w:rPr>
                <w:rFonts w:ascii="Browallia New" w:hAnsi="Browallia New" w:cs="Browallia New"/>
                <w:sz w:val="26"/>
                <w:szCs w:val="26"/>
                <w:lang w:val="en-GB"/>
              </w:rPr>
              <w:t>)</w:t>
            </w:r>
          </w:p>
        </w:tc>
        <w:tc>
          <w:tcPr>
            <w:tcW w:w="1188" w:type="dxa"/>
          </w:tcPr>
          <w:p w14:paraId="43C5B242" w14:textId="204CFFA1"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0.11</w:t>
            </w:r>
          </w:p>
        </w:tc>
        <w:tc>
          <w:tcPr>
            <w:tcW w:w="1206" w:type="dxa"/>
          </w:tcPr>
          <w:p w14:paraId="12546532" w14:textId="23BBCCCE" w:rsidR="002A13CC" w:rsidRPr="003E6B28" w:rsidRDefault="00AC2327"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0.</w:t>
            </w:r>
            <w:r w:rsidR="00A76183">
              <w:rPr>
                <w:rFonts w:ascii="Browallia New" w:hAnsi="Browallia New" w:cs="Browallia New"/>
                <w:sz w:val="26"/>
                <w:szCs w:val="26"/>
                <w:lang w:val="en-GB"/>
              </w:rPr>
              <w:t>13</w:t>
            </w:r>
          </w:p>
        </w:tc>
        <w:tc>
          <w:tcPr>
            <w:tcW w:w="1179" w:type="dxa"/>
          </w:tcPr>
          <w:p w14:paraId="4ABAF320" w14:textId="0CBC4E52"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0.11</w:t>
            </w:r>
          </w:p>
        </w:tc>
      </w:tr>
    </w:tbl>
    <w:p w14:paraId="6EDC1BD7" w14:textId="371D79E9" w:rsidR="00A23C9F" w:rsidRPr="003E6B28" w:rsidRDefault="00A23C9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97"/>
        <w:gridCol w:w="1188"/>
        <w:gridCol w:w="1206"/>
        <w:gridCol w:w="1179"/>
      </w:tblGrid>
      <w:tr w:rsidR="00A23C9F" w:rsidRPr="003E6B28" w14:paraId="4928FF38" w14:textId="77777777" w:rsidTr="00A23C9F">
        <w:tc>
          <w:tcPr>
            <w:tcW w:w="4320" w:type="dxa"/>
          </w:tcPr>
          <w:p w14:paraId="7EC2D7D4"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13DEEC36"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งบการเงินรวม</w:t>
            </w:r>
          </w:p>
        </w:tc>
        <w:tc>
          <w:tcPr>
            <w:tcW w:w="2385" w:type="dxa"/>
            <w:gridSpan w:val="2"/>
          </w:tcPr>
          <w:p w14:paraId="6A188165"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งบการเงินเฉพาะ</w:t>
            </w:r>
            <w:r w:rsidRPr="003E6B28">
              <w:rPr>
                <w:rFonts w:ascii="Browallia New" w:hAnsi="Browallia New" w:cs="Browallia New" w:hint="cs"/>
                <w:sz w:val="26"/>
                <w:szCs w:val="26"/>
                <w:cs/>
                <w:lang w:val="en-GB"/>
              </w:rPr>
              <w:t>ของบริษัท</w:t>
            </w:r>
          </w:p>
        </w:tc>
      </w:tr>
      <w:tr w:rsidR="00A23C9F" w:rsidRPr="003E6B28" w14:paraId="53F5513F" w14:textId="77777777" w:rsidTr="00A23C9F">
        <w:tc>
          <w:tcPr>
            <w:tcW w:w="4320" w:type="dxa"/>
          </w:tcPr>
          <w:p w14:paraId="44D3E707"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770" w:type="dxa"/>
            <w:gridSpan w:val="4"/>
          </w:tcPr>
          <w:p w14:paraId="1052CFA9" w14:textId="7382425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สำหรับงวด</w:t>
            </w:r>
            <w:r w:rsidRPr="003E6B28">
              <w:rPr>
                <w:rFonts w:ascii="Browallia New" w:hAnsi="Browallia New" w:cs="Browallia New" w:hint="cs"/>
                <w:sz w:val="26"/>
                <w:szCs w:val="26"/>
                <w:cs/>
                <w:lang w:val="en-GB"/>
              </w:rPr>
              <w:t>หก</w:t>
            </w:r>
            <w:r w:rsidRPr="003E6B28">
              <w:rPr>
                <w:rFonts w:ascii="Browallia New" w:hAnsi="Browallia New" w:cs="Browallia New"/>
                <w:sz w:val="26"/>
                <w:szCs w:val="26"/>
                <w:cs/>
                <w:lang w:val="en-GB"/>
              </w:rPr>
              <w:t xml:space="preserve">เดือนสิ้นสุดวันที่ </w:t>
            </w:r>
            <w:r w:rsidRPr="003E6B28">
              <w:rPr>
                <w:rFonts w:ascii="Browallia New" w:hAnsi="Browallia New" w:cs="Browallia New"/>
                <w:sz w:val="26"/>
                <w:szCs w:val="26"/>
                <w:lang w:val="en-GB"/>
              </w:rPr>
              <w:t xml:space="preserve">30 </w:t>
            </w:r>
            <w:r w:rsidRPr="003E6B28">
              <w:rPr>
                <w:rFonts w:ascii="Browallia New" w:hAnsi="Browallia New" w:cs="Browallia New"/>
                <w:sz w:val="26"/>
                <w:szCs w:val="26"/>
                <w:cs/>
                <w:lang w:val="en-GB"/>
              </w:rPr>
              <w:t>เมษายน</w:t>
            </w:r>
          </w:p>
        </w:tc>
      </w:tr>
      <w:tr w:rsidR="00A23C9F" w:rsidRPr="003E6B28" w14:paraId="63F00F5D" w14:textId="77777777" w:rsidTr="00A23C9F">
        <w:tc>
          <w:tcPr>
            <w:tcW w:w="4320" w:type="dxa"/>
          </w:tcPr>
          <w:p w14:paraId="053AC956"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3B4AADDA"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2561</w:t>
            </w:r>
          </w:p>
        </w:tc>
        <w:tc>
          <w:tcPr>
            <w:tcW w:w="1188" w:type="dxa"/>
          </w:tcPr>
          <w:p w14:paraId="3AFC543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2560</w:t>
            </w:r>
          </w:p>
        </w:tc>
        <w:tc>
          <w:tcPr>
            <w:tcW w:w="1206" w:type="dxa"/>
          </w:tcPr>
          <w:p w14:paraId="7D37C1E1"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2561</w:t>
            </w:r>
          </w:p>
        </w:tc>
        <w:tc>
          <w:tcPr>
            <w:tcW w:w="1179" w:type="dxa"/>
          </w:tcPr>
          <w:p w14:paraId="5F15D743"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2560</w:t>
            </w:r>
          </w:p>
        </w:tc>
      </w:tr>
      <w:tr w:rsidR="00A23C9F" w:rsidRPr="003E6B28" w14:paraId="0200751B" w14:textId="77777777" w:rsidTr="00A23C9F">
        <w:trPr>
          <w:trHeight w:hRule="exact" w:val="357"/>
        </w:trPr>
        <w:tc>
          <w:tcPr>
            <w:tcW w:w="4320" w:type="dxa"/>
          </w:tcPr>
          <w:p w14:paraId="0B8A3D74"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51643660"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0C86D34D"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2B64DCF5"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577D6E61"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2A13CC" w:rsidRPr="003E6B28" w14:paraId="2274E338" w14:textId="77777777" w:rsidTr="00A23C9F">
        <w:tc>
          <w:tcPr>
            <w:tcW w:w="4320" w:type="dxa"/>
          </w:tcPr>
          <w:p w14:paraId="66993591"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3E6B28">
              <w:rPr>
                <w:rFonts w:ascii="Browallia New" w:hAnsi="Browallia New" w:cs="Browallia New"/>
                <w:b/>
                <w:sz w:val="26"/>
                <w:szCs w:val="26"/>
                <w:cs/>
              </w:rPr>
              <w:t>กำไรส่วน</w:t>
            </w:r>
            <w:r w:rsidRPr="003E6B28">
              <w:rPr>
                <w:rFonts w:ascii="Browallia New" w:hAnsi="Browallia New" w:cs="Browallia New" w:hint="cs"/>
                <w:b/>
                <w:sz w:val="26"/>
                <w:szCs w:val="26"/>
                <w:cs/>
              </w:rPr>
              <w:t>ที่เป็น</w:t>
            </w:r>
            <w:r w:rsidRPr="003E6B28">
              <w:rPr>
                <w:rFonts w:ascii="Browallia New" w:hAnsi="Browallia New" w:cs="Browallia New"/>
                <w:b/>
                <w:sz w:val="26"/>
                <w:szCs w:val="26"/>
                <w:cs/>
              </w:rPr>
              <w:t>ของผู้ถือหุ้นบริษัท</w:t>
            </w:r>
            <w:r w:rsidRPr="003E6B28">
              <w:rPr>
                <w:rFonts w:ascii="Browallia New" w:hAnsi="Browallia New" w:cs="Browallia New"/>
                <w:b/>
                <w:sz w:val="26"/>
                <w:szCs w:val="26"/>
              </w:rPr>
              <w:t xml:space="preserve"> </w:t>
            </w:r>
            <w:r w:rsidRPr="003E6B28">
              <w:rPr>
                <w:rFonts w:ascii="Browallia New" w:hAnsi="Browallia New" w:cs="Browallia New" w:hint="cs"/>
                <w:b/>
                <w:sz w:val="26"/>
                <w:szCs w:val="26"/>
                <w:cs/>
              </w:rPr>
              <w:t>(พันบาท)</w:t>
            </w:r>
          </w:p>
        </w:tc>
        <w:tc>
          <w:tcPr>
            <w:tcW w:w="1197" w:type="dxa"/>
          </w:tcPr>
          <w:p w14:paraId="1EA8F4B1" w14:textId="6F8246E6" w:rsidR="002A13CC" w:rsidRPr="003E6B28" w:rsidRDefault="00E131CF"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w:t>
            </w:r>
            <w:r w:rsidR="0009696B" w:rsidRPr="003E6B28">
              <w:rPr>
                <w:rFonts w:ascii="Browallia New" w:hAnsi="Browallia New" w:cs="Browallia New"/>
                <w:sz w:val="26"/>
                <w:szCs w:val="26"/>
                <w:lang w:val="en-GB"/>
              </w:rPr>
              <w:t>,</w:t>
            </w:r>
            <w:r>
              <w:rPr>
                <w:rFonts w:ascii="Browallia New" w:hAnsi="Browallia New" w:cs="Browallia New"/>
                <w:sz w:val="26"/>
                <w:szCs w:val="26"/>
                <w:lang w:val="en-GB"/>
              </w:rPr>
              <w:t>042</w:t>
            </w:r>
          </w:p>
        </w:tc>
        <w:tc>
          <w:tcPr>
            <w:tcW w:w="1188" w:type="dxa"/>
          </w:tcPr>
          <w:p w14:paraId="52BFDBD4" w14:textId="6DB2B9A7"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82,383</w:t>
            </w:r>
          </w:p>
        </w:tc>
        <w:tc>
          <w:tcPr>
            <w:tcW w:w="1206" w:type="dxa"/>
          </w:tcPr>
          <w:p w14:paraId="25613054" w14:textId="52F2679E" w:rsidR="002A13CC" w:rsidRPr="003E6B28" w:rsidRDefault="00634A42"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79,</w:t>
            </w:r>
            <w:r w:rsidR="00E131CF">
              <w:rPr>
                <w:rFonts w:ascii="Browallia New" w:hAnsi="Browallia New" w:cs="Browallia New"/>
                <w:sz w:val="26"/>
                <w:szCs w:val="26"/>
                <w:lang w:val="en-GB"/>
              </w:rPr>
              <w:t>643</w:t>
            </w:r>
          </w:p>
        </w:tc>
        <w:tc>
          <w:tcPr>
            <w:tcW w:w="1179" w:type="dxa"/>
          </w:tcPr>
          <w:p w14:paraId="1C87D7F7" w14:textId="295DA07F"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56,065</w:t>
            </w:r>
          </w:p>
        </w:tc>
      </w:tr>
      <w:tr w:rsidR="002A13CC" w:rsidRPr="003E6B28" w14:paraId="08FBC24E" w14:textId="77777777" w:rsidTr="00A23C9F">
        <w:tc>
          <w:tcPr>
            <w:tcW w:w="4320" w:type="dxa"/>
          </w:tcPr>
          <w:p w14:paraId="793D8F91"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49B99EAB"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7108DCA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7C0637BA"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1594CFFC"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2A13CC" w:rsidRPr="003E6B28" w14:paraId="69ECB506" w14:textId="77777777" w:rsidTr="00A23C9F">
        <w:tc>
          <w:tcPr>
            <w:tcW w:w="4320" w:type="dxa"/>
          </w:tcPr>
          <w:p w14:paraId="3D59CFF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6"/>
                <w:szCs w:val="26"/>
                <w:lang w:val="en-GB"/>
              </w:rPr>
            </w:pPr>
            <w:r w:rsidRPr="003E6B28">
              <w:rPr>
                <w:rFonts w:ascii="Browallia New" w:hAnsi="Browallia New" w:cs="Browallia New"/>
                <w:sz w:val="26"/>
                <w:szCs w:val="26"/>
                <w:cs/>
              </w:rPr>
              <w:t>จำนวนหุ้นสามัญ</w:t>
            </w:r>
            <w:r w:rsidRPr="003E6B28">
              <w:rPr>
                <w:rFonts w:ascii="Browallia New" w:hAnsi="Browallia New" w:cs="Browallia New" w:hint="cs"/>
                <w:sz w:val="26"/>
                <w:szCs w:val="26"/>
                <w:cs/>
              </w:rPr>
              <w:t>ถัวเฉลี่ยถ่วงน้ำหนัก (ขั้นพื้นฐาน) (พันหุ้น)</w:t>
            </w:r>
          </w:p>
        </w:tc>
        <w:tc>
          <w:tcPr>
            <w:tcW w:w="1197" w:type="dxa"/>
          </w:tcPr>
          <w:p w14:paraId="398B7E29" w14:textId="30CF1F65" w:rsidR="002A13CC" w:rsidRPr="003E6B28" w:rsidRDefault="002A13CC"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412,444</w:t>
            </w:r>
          </w:p>
        </w:tc>
        <w:tc>
          <w:tcPr>
            <w:tcW w:w="1188" w:type="dxa"/>
          </w:tcPr>
          <w:p w14:paraId="3773BF6A" w14:textId="7B13359C"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354,362</w:t>
            </w:r>
          </w:p>
        </w:tc>
        <w:tc>
          <w:tcPr>
            <w:tcW w:w="1206" w:type="dxa"/>
          </w:tcPr>
          <w:p w14:paraId="6E831B26" w14:textId="4E659811"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412,444</w:t>
            </w:r>
          </w:p>
        </w:tc>
        <w:tc>
          <w:tcPr>
            <w:tcW w:w="1179" w:type="dxa"/>
          </w:tcPr>
          <w:p w14:paraId="36B5723F" w14:textId="5E345683"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354,362</w:t>
            </w:r>
          </w:p>
        </w:tc>
      </w:tr>
      <w:tr w:rsidR="002A13CC" w:rsidRPr="003E6B28" w14:paraId="695F1A6E" w14:textId="77777777" w:rsidTr="00A23C9F">
        <w:tc>
          <w:tcPr>
            <w:tcW w:w="4320" w:type="dxa"/>
          </w:tcPr>
          <w:p w14:paraId="38E994BA"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3E6B28">
              <w:rPr>
                <w:rFonts w:ascii="Browallia New" w:hAnsi="Browallia New" w:cs="Browallia New"/>
                <w:sz w:val="26"/>
                <w:szCs w:val="26"/>
                <w:cs/>
              </w:rPr>
              <w:t>ผลกระทบจากการใช้สิทธิของใบสำคัญแสดงสิทธิ</w:t>
            </w:r>
          </w:p>
          <w:p w14:paraId="73FB6C7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lang w:val="en-GB"/>
              </w:rPr>
              <w:t xml:space="preserve">   </w:t>
            </w:r>
            <w:r w:rsidRPr="003E6B28">
              <w:rPr>
                <w:rFonts w:ascii="Browallia New" w:hAnsi="Browallia New" w:cs="Browallia New"/>
                <w:sz w:val="26"/>
                <w:szCs w:val="26"/>
                <w:cs/>
                <w:lang w:val="en-GB"/>
              </w:rPr>
              <w:t>ที่จะซื้อหุ้นสามัญ</w:t>
            </w:r>
            <w:r w:rsidRPr="003E6B28">
              <w:rPr>
                <w:rFonts w:ascii="Browallia New" w:hAnsi="Browallia New" w:cs="Browallia New" w:hint="cs"/>
                <w:sz w:val="26"/>
                <w:szCs w:val="26"/>
                <w:cs/>
                <w:lang w:val="en-GB"/>
              </w:rPr>
              <w:t xml:space="preserve"> (พันหุ้น)</w:t>
            </w:r>
          </w:p>
        </w:tc>
        <w:tc>
          <w:tcPr>
            <w:tcW w:w="1197" w:type="dxa"/>
          </w:tcPr>
          <w:p w14:paraId="5E88E603" w14:textId="77777777" w:rsidR="0009696B" w:rsidRPr="003E6B28" w:rsidRDefault="002A13CC"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p>
          <w:p w14:paraId="0F7D540C" w14:textId="5DAE695D" w:rsidR="002A13CC" w:rsidRPr="003E6B28" w:rsidRDefault="002A13CC"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57,</w:t>
            </w:r>
            <w:r w:rsidR="00AC2327">
              <w:rPr>
                <w:rFonts w:ascii="Browallia New" w:hAnsi="Browallia New" w:cs="Browallia New"/>
                <w:sz w:val="26"/>
                <w:szCs w:val="26"/>
                <w:lang w:val="en-GB"/>
              </w:rPr>
              <w:t>821</w:t>
            </w:r>
          </w:p>
        </w:tc>
        <w:tc>
          <w:tcPr>
            <w:tcW w:w="1188" w:type="dxa"/>
          </w:tcPr>
          <w:p w14:paraId="6420EC2A"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60E0E06" w14:textId="2378FD1B"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18,703</w:t>
            </w:r>
          </w:p>
        </w:tc>
        <w:tc>
          <w:tcPr>
            <w:tcW w:w="1206" w:type="dxa"/>
          </w:tcPr>
          <w:p w14:paraId="053C12B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743CE8D3" w14:textId="3A8A2FB2"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57,</w:t>
            </w:r>
            <w:r w:rsidR="00AC2327">
              <w:rPr>
                <w:rFonts w:ascii="Browallia New" w:hAnsi="Browallia New" w:cs="Browallia New"/>
                <w:sz w:val="26"/>
                <w:szCs w:val="26"/>
                <w:lang w:val="en-GB"/>
              </w:rPr>
              <w:t>821</w:t>
            </w:r>
          </w:p>
        </w:tc>
        <w:tc>
          <w:tcPr>
            <w:tcW w:w="1179" w:type="dxa"/>
          </w:tcPr>
          <w:p w14:paraId="31E51FD4"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FBCCF07" w14:textId="0BDAF84B"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18,703</w:t>
            </w:r>
          </w:p>
        </w:tc>
      </w:tr>
      <w:tr w:rsidR="002A13CC" w:rsidRPr="003E6B28" w14:paraId="5D029321" w14:textId="77777777" w:rsidTr="00A23C9F">
        <w:tc>
          <w:tcPr>
            <w:tcW w:w="4320" w:type="dxa"/>
          </w:tcPr>
          <w:p w14:paraId="0085D478"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cs/>
              </w:rPr>
              <w:t>จำนวนหุ้นสามัญ (ปรับลด)</w:t>
            </w:r>
            <w:r w:rsidRPr="003E6B28">
              <w:rPr>
                <w:rFonts w:ascii="Browallia New" w:hAnsi="Browallia New" w:cs="Browallia New" w:hint="cs"/>
                <w:sz w:val="26"/>
                <w:szCs w:val="26"/>
                <w:cs/>
              </w:rPr>
              <w:t xml:space="preserve"> (พันหุ้น)</w:t>
            </w:r>
          </w:p>
        </w:tc>
        <w:tc>
          <w:tcPr>
            <w:tcW w:w="1197" w:type="dxa"/>
          </w:tcPr>
          <w:p w14:paraId="29349F4A" w14:textId="4F73DDE5" w:rsidR="002A13CC" w:rsidRPr="003E6B28" w:rsidRDefault="002A13CC"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4</w:t>
            </w:r>
            <w:r w:rsidR="00AC2327">
              <w:rPr>
                <w:rFonts w:ascii="Browallia New" w:hAnsi="Browallia New" w:cs="Browallia New"/>
                <w:sz w:val="26"/>
                <w:szCs w:val="26"/>
                <w:lang w:val="en-GB"/>
              </w:rPr>
              <w:t>70,265</w:t>
            </w:r>
          </w:p>
        </w:tc>
        <w:tc>
          <w:tcPr>
            <w:tcW w:w="1188" w:type="dxa"/>
          </w:tcPr>
          <w:p w14:paraId="62CFAD5A" w14:textId="47910E55"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373,065</w:t>
            </w:r>
          </w:p>
        </w:tc>
        <w:tc>
          <w:tcPr>
            <w:tcW w:w="1206" w:type="dxa"/>
          </w:tcPr>
          <w:p w14:paraId="543A485F" w14:textId="4EE780C3"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4</w:t>
            </w:r>
            <w:r w:rsidR="0009696B" w:rsidRPr="003E6B28">
              <w:rPr>
                <w:rFonts w:ascii="Browallia New" w:hAnsi="Browallia New" w:cs="Browallia New"/>
                <w:sz w:val="26"/>
                <w:szCs w:val="26"/>
                <w:lang w:val="en-GB"/>
              </w:rPr>
              <w:t>70,</w:t>
            </w:r>
            <w:r w:rsidR="00AC2327">
              <w:rPr>
                <w:rFonts w:ascii="Browallia New" w:hAnsi="Browallia New" w:cs="Browallia New"/>
                <w:sz w:val="26"/>
                <w:szCs w:val="26"/>
                <w:lang w:val="en-GB"/>
              </w:rPr>
              <w:t>265</w:t>
            </w:r>
          </w:p>
        </w:tc>
        <w:tc>
          <w:tcPr>
            <w:tcW w:w="1179" w:type="dxa"/>
          </w:tcPr>
          <w:p w14:paraId="5AF7519B" w14:textId="7FBFDC32" w:rsidR="002A13CC" w:rsidRPr="003E6B28" w:rsidRDefault="002A13CC" w:rsidP="002A13C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373,065</w:t>
            </w:r>
          </w:p>
        </w:tc>
      </w:tr>
      <w:tr w:rsidR="002A13CC" w:rsidRPr="003E6B28" w14:paraId="0E3589E6" w14:textId="77777777" w:rsidTr="00A23C9F">
        <w:trPr>
          <w:trHeight w:hRule="exact" w:val="375"/>
        </w:trPr>
        <w:tc>
          <w:tcPr>
            <w:tcW w:w="4320" w:type="dxa"/>
          </w:tcPr>
          <w:p w14:paraId="46D34170"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31824778"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6DFCA201"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0FDFF14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1D3826CF"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2A13CC" w:rsidRPr="00103356" w14:paraId="0CD705C9" w14:textId="77777777" w:rsidTr="00A23C9F">
        <w:tc>
          <w:tcPr>
            <w:tcW w:w="4320" w:type="dxa"/>
          </w:tcPr>
          <w:p w14:paraId="36F806F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6"/>
                <w:szCs w:val="26"/>
                <w:lang w:val="en-GB"/>
              </w:rPr>
            </w:pPr>
            <w:r w:rsidRPr="003E6B28">
              <w:rPr>
                <w:rFonts w:ascii="Browallia New" w:hAnsi="Browallia New" w:cs="Browallia New"/>
                <w:sz w:val="26"/>
                <w:szCs w:val="26"/>
                <w:cs/>
                <w:lang w:val="en-GB"/>
              </w:rPr>
              <w:t>กำไรต่อหุ้นปรับลด (บาท)</w:t>
            </w:r>
          </w:p>
        </w:tc>
        <w:tc>
          <w:tcPr>
            <w:tcW w:w="1197" w:type="dxa"/>
          </w:tcPr>
          <w:p w14:paraId="642FCD01" w14:textId="23549293" w:rsidR="002A13CC" w:rsidRPr="003E6B28" w:rsidRDefault="002A13CC"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 xml:space="preserve">      </w:t>
            </w:r>
            <w:r w:rsidR="0009696B" w:rsidRPr="003E6B28">
              <w:rPr>
                <w:rFonts w:ascii="Browallia New" w:hAnsi="Browallia New" w:cs="Browallia New"/>
                <w:sz w:val="26"/>
                <w:szCs w:val="26"/>
                <w:lang w:val="en-GB"/>
              </w:rPr>
              <w:t>0.01</w:t>
            </w:r>
          </w:p>
        </w:tc>
        <w:tc>
          <w:tcPr>
            <w:tcW w:w="1188" w:type="dxa"/>
          </w:tcPr>
          <w:p w14:paraId="18D87DB3" w14:textId="2D2C438D"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0.22</w:t>
            </w:r>
          </w:p>
        </w:tc>
        <w:tc>
          <w:tcPr>
            <w:tcW w:w="1206" w:type="dxa"/>
          </w:tcPr>
          <w:p w14:paraId="445B09CE" w14:textId="4A712197" w:rsidR="002A13CC" w:rsidRPr="003E6B28"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0.</w:t>
            </w:r>
            <w:r w:rsidR="00A76183">
              <w:rPr>
                <w:rFonts w:ascii="Browallia New" w:hAnsi="Browallia New" w:cs="Browallia New"/>
                <w:sz w:val="26"/>
                <w:szCs w:val="26"/>
                <w:lang w:val="en-GB"/>
              </w:rPr>
              <w:t>17</w:t>
            </w:r>
          </w:p>
        </w:tc>
        <w:tc>
          <w:tcPr>
            <w:tcW w:w="1179" w:type="dxa"/>
          </w:tcPr>
          <w:p w14:paraId="7393EC24" w14:textId="1273AA67" w:rsidR="002A13CC" w:rsidRPr="00103356" w:rsidRDefault="002A13CC"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3E6B28">
              <w:rPr>
                <w:rFonts w:ascii="Browallia New" w:hAnsi="Browallia New" w:cs="Browallia New"/>
                <w:sz w:val="26"/>
                <w:szCs w:val="26"/>
                <w:lang w:val="en-GB"/>
              </w:rPr>
              <w:t>0.15</w:t>
            </w:r>
          </w:p>
        </w:tc>
      </w:tr>
    </w:tbl>
    <w:p w14:paraId="02259A37" w14:textId="6E37C3B3" w:rsidR="00A23C9F" w:rsidRDefault="00A23C9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C5B9B17" w14:textId="1159C54F"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BF3163B" w14:textId="77A8A78D"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C30CF6D" w14:textId="17923E2D"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067F2F4" w14:textId="0EE053BC"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26F4D7FA" w14:textId="22EF9411"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C1024C5" w14:textId="725F762D" w:rsidR="0009696B" w:rsidRDefault="0009696B"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A6FEA5E" w14:textId="77777777" w:rsidR="00CA4388" w:rsidRDefault="00CA4388"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1FDDA23" w14:textId="77777777" w:rsidR="00DD3FD3" w:rsidRDefault="00DD3FD3"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FB8169C" w14:textId="6D136CF1" w:rsidR="00BE714D" w:rsidRDefault="008D41C4"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Pr>
          <w:rFonts w:ascii="Browallia New" w:hAnsi="Browallia New" w:cs="Browallia New"/>
          <w:sz w:val="28"/>
          <w:szCs w:val="28"/>
          <w:lang w:val="en-GB"/>
        </w:rPr>
        <w:lastRenderedPageBreak/>
        <w:t xml:space="preserve"> </w:t>
      </w:r>
      <w:r w:rsidR="00FA2B21">
        <w:rPr>
          <w:rFonts w:ascii="Browallia New" w:hAnsi="Browallia New" w:cs="Browallia New" w:hint="cs"/>
          <w:sz w:val="28"/>
          <w:szCs w:val="28"/>
          <w:u w:val="single"/>
          <w:cs/>
          <w:lang w:val="en-GB"/>
        </w:rPr>
        <w:t>ส่วนงาน</w:t>
      </w:r>
      <w:r w:rsidR="00660C82">
        <w:rPr>
          <w:rFonts w:ascii="Browallia New" w:hAnsi="Browallia New" w:cs="Browallia New" w:hint="cs"/>
          <w:sz w:val="28"/>
          <w:szCs w:val="28"/>
          <w:u w:val="single"/>
          <w:cs/>
          <w:lang w:val="en-GB"/>
        </w:rPr>
        <w:t>ดำเนินงาน</w:t>
      </w:r>
    </w:p>
    <w:p w14:paraId="7F76B8FF" w14:textId="40AA6D39"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FA2B21"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ส่วนงานดำเนินงาน</w:t>
      </w:r>
      <w:r w:rsidR="00FA2B21" w:rsidRPr="00FA2B21">
        <w:rPr>
          <w:rFonts w:ascii="Browallia New" w:hAnsi="Browallia New" w:cs="Browallia New"/>
          <w:sz w:val="28"/>
          <w:szCs w:val="28"/>
          <w:cs/>
          <w:lang w:val="en-GB"/>
        </w:rPr>
        <w:t xml:space="preserve">ของกลุ่มบริษัทประกอบด้วย </w:t>
      </w:r>
    </w:p>
    <w:p w14:paraId="394C53C7" w14:textId="23C44F72"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7"/>
        <w:gridCol w:w="283"/>
        <w:gridCol w:w="5940"/>
      </w:tblGrid>
      <w:tr w:rsidR="00806A76" w14:paraId="4AD401D9" w14:textId="77777777" w:rsidTr="002F2AF9">
        <w:tc>
          <w:tcPr>
            <w:tcW w:w="2777" w:type="dxa"/>
          </w:tcPr>
          <w:p w14:paraId="569638BE" w14:textId="7E4F55B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5C0BC6BC" w14:textId="3DD8CA0B"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14:paraId="1B72AD64" w14:textId="77777777" w:rsidTr="002F2AF9">
        <w:tc>
          <w:tcPr>
            <w:tcW w:w="2777" w:type="dxa"/>
          </w:tcPr>
          <w:p w14:paraId="4257BCB8" w14:textId="26CD5AEC"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w:t>
            </w:r>
          </w:p>
        </w:tc>
        <w:tc>
          <w:tcPr>
            <w:tcW w:w="283" w:type="dxa"/>
          </w:tcPr>
          <w:p w14:paraId="47E25E0D" w14:textId="4772A74A"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3AEFC559" w14:textId="7F45AD7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การผลิตแม่พิมพ์ฉีดพลาสติก</w:t>
            </w:r>
          </w:p>
        </w:tc>
      </w:tr>
      <w:tr w:rsidR="00806A76" w14:paraId="66E6ABED" w14:textId="77777777" w:rsidTr="002F2AF9">
        <w:tc>
          <w:tcPr>
            <w:tcW w:w="2777" w:type="dxa"/>
          </w:tcPr>
          <w:p w14:paraId="1972A8CD" w14:textId="612C03CA" w:rsidR="00806A76" w:rsidRPr="00AA0851"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AA0851">
              <w:rPr>
                <w:rFonts w:ascii="Browallia New" w:hAnsi="Browallia New" w:cs="Browallia New"/>
                <w:sz w:val="28"/>
                <w:szCs w:val="28"/>
                <w:cs/>
                <w:lang w:val="en-GB"/>
              </w:rPr>
              <w:t>การ</w:t>
            </w:r>
            <w:r w:rsidR="00AA0851" w:rsidRPr="00AA0851">
              <w:rPr>
                <w:rFonts w:ascii="Browallia New" w:hAnsi="Browallia New" w:cs="Browallia New" w:hint="cs"/>
                <w:sz w:val="28"/>
                <w:szCs w:val="28"/>
                <w:cs/>
                <w:lang w:val="en-GB"/>
              </w:rPr>
              <w:t>ขายและ</w:t>
            </w:r>
            <w:r w:rsidRPr="00AA0851">
              <w:rPr>
                <w:rFonts w:ascii="Browallia New" w:hAnsi="Browallia New" w:cs="Browallia New"/>
                <w:sz w:val="28"/>
                <w:szCs w:val="28"/>
                <w:cs/>
                <w:lang w:val="en-GB"/>
              </w:rPr>
              <w:t>ให้บริการ</w:t>
            </w:r>
          </w:p>
        </w:tc>
        <w:tc>
          <w:tcPr>
            <w:tcW w:w="283" w:type="dxa"/>
          </w:tcPr>
          <w:p w14:paraId="564AD4B2" w14:textId="76E66D6C" w:rsidR="00806A76" w:rsidRPr="00AA0851"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0851">
              <w:rPr>
                <w:rFonts w:ascii="Browallia New" w:hAnsi="Browallia New" w:cs="Browallia New"/>
                <w:sz w:val="28"/>
                <w:szCs w:val="28"/>
                <w:lang w:val="en-GB"/>
              </w:rPr>
              <w:t>:</w:t>
            </w:r>
          </w:p>
        </w:tc>
        <w:tc>
          <w:tcPr>
            <w:tcW w:w="5940" w:type="dxa"/>
          </w:tcPr>
          <w:p w14:paraId="5EC28149" w14:textId="37D48B9E" w:rsidR="00806A76" w:rsidRPr="00AA0851" w:rsidRDefault="00AA085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AA0851">
              <w:rPr>
                <w:rFonts w:ascii="Browallia New" w:hAnsi="Browallia New" w:cs="Browallia New" w:hint="cs"/>
                <w:sz w:val="28"/>
                <w:szCs w:val="28"/>
                <w:cs/>
                <w:lang w:val="en-GB"/>
              </w:rPr>
              <w:t>ขายปลีกเครื่องสำอาง และ</w:t>
            </w:r>
            <w:r w:rsidR="00806A76" w:rsidRPr="00AA0851">
              <w:rPr>
                <w:rFonts w:ascii="Browallia New" w:hAnsi="Browallia New" w:cs="Browallia New"/>
                <w:sz w:val="28"/>
                <w:szCs w:val="28"/>
                <w:cs/>
                <w:lang w:val="en-GB"/>
              </w:rPr>
              <w:t>ให้บริการซ่อมแซม บำรุงรักษาและปรับเปลี่ยนแม่พิมพ์ฉีดพลาสติก</w:t>
            </w:r>
          </w:p>
        </w:tc>
      </w:tr>
      <w:tr w:rsidR="00806A76" w14:paraId="3711E9A7" w14:textId="77777777" w:rsidTr="002F2AF9">
        <w:tc>
          <w:tcPr>
            <w:tcW w:w="2777" w:type="dxa"/>
          </w:tcPr>
          <w:p w14:paraId="3DCC4651" w14:textId="4CAF9F03" w:rsidR="00806A7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06A76">
              <w:rPr>
                <w:rFonts w:ascii="Browallia New" w:hAnsi="Browallia New" w:cs="Browallia New"/>
                <w:sz w:val="28"/>
                <w:szCs w:val="28"/>
                <w:cs/>
                <w:lang w:val="en-GB"/>
              </w:rPr>
              <w:t>ก่อสร้างและขาย</w:t>
            </w:r>
            <w:r w:rsidR="002F2AF9">
              <w:rPr>
                <w:rFonts w:ascii="Browallia New" w:hAnsi="Browallia New" w:cs="Browallia New" w:hint="cs"/>
                <w:sz w:val="28"/>
                <w:szCs w:val="28"/>
                <w:cs/>
                <w:lang w:val="en-GB"/>
              </w:rPr>
              <w:t>อ</w:t>
            </w:r>
            <w:r w:rsidRPr="00806A76">
              <w:rPr>
                <w:rFonts w:ascii="Browallia New" w:hAnsi="Browallia New" w:cs="Browallia New"/>
                <w:sz w:val="28"/>
                <w:szCs w:val="28"/>
                <w:cs/>
                <w:lang w:val="en-GB"/>
              </w:rPr>
              <w:t>สังหาริมทรัพย์</w:t>
            </w:r>
          </w:p>
        </w:tc>
        <w:tc>
          <w:tcPr>
            <w:tcW w:w="283" w:type="dxa"/>
          </w:tcPr>
          <w:p w14:paraId="55ED6993" w14:textId="1CA72C93"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lang w:val="en-GB"/>
              </w:rPr>
              <w:t>รับจ้าง</w:t>
            </w:r>
            <w:r w:rsidR="00806A76" w:rsidRPr="00806A76">
              <w:rPr>
                <w:rFonts w:ascii="Browallia New" w:hAnsi="Browallia New" w:cs="Browallia New"/>
                <w:sz w:val="28"/>
                <w:szCs w:val="28"/>
                <w:cs/>
                <w:lang w:val="en-GB"/>
              </w:rPr>
              <w:t>ก่อสร้างที่อยู่อาศัยและขายอสังหาริมทรัพย์</w:t>
            </w:r>
          </w:p>
        </w:tc>
      </w:tr>
    </w:tbl>
    <w:p w14:paraId="3D288914" w14:textId="6CF249A8"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6009D68" w14:textId="597A050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2053FC" w14:textId="573EDB9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7BA4CC" w14:textId="5F5A2E31"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AAEB2A" w14:textId="55E7382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62A58F" w14:textId="6235242E"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C18FE" w:rsidSect="00ED25BD">
          <w:pgSz w:w="11909" w:h="16834" w:code="9"/>
          <w:pgMar w:top="1560" w:right="1136" w:bottom="806" w:left="1440" w:header="1138" w:footer="72" w:gutter="0"/>
          <w:pgNumType w:start="21"/>
          <w:cols w:space="720"/>
          <w:rtlGutter/>
        </w:sectPr>
      </w:pP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70"/>
        <w:gridCol w:w="918"/>
        <w:gridCol w:w="147"/>
        <w:gridCol w:w="789"/>
        <w:gridCol w:w="303"/>
        <w:gridCol w:w="633"/>
        <w:gridCol w:w="936"/>
        <w:gridCol w:w="981"/>
      </w:tblGrid>
      <w:tr w:rsidR="00073BB7" w:rsidRPr="00FF0027" w14:paraId="6D71E39A" w14:textId="77777777" w:rsidTr="003C4AB2">
        <w:tc>
          <w:tcPr>
            <w:tcW w:w="14874" w:type="dxa"/>
            <w:gridSpan w:val="16"/>
          </w:tcPr>
          <w:p w14:paraId="1AE8BB9B" w14:textId="51E98051" w:rsidR="00073BB7" w:rsidRPr="003535D3"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3535D3">
              <w:rPr>
                <w:rFonts w:ascii="Browallia New" w:hAnsi="Browallia New" w:cs="Browallia New" w:hint="cs"/>
                <w:sz w:val="28"/>
                <w:szCs w:val="28"/>
                <w:cs/>
                <w:lang w:val="en-GB"/>
              </w:rPr>
              <w:lastRenderedPageBreak/>
              <w:t>ข้อมูลรายได้และกำไรของส่วนงานของกลุ่มบริษัทสำหรับงวดสามเดือน</w:t>
            </w:r>
            <w:r w:rsidR="00A23C9F">
              <w:rPr>
                <w:rFonts w:ascii="Browallia New" w:hAnsi="Browallia New" w:cs="Browallia New" w:hint="cs"/>
                <w:sz w:val="28"/>
                <w:szCs w:val="28"/>
                <w:cs/>
                <w:lang w:val="en-GB"/>
              </w:rPr>
              <w:t>และหกเดือน</w:t>
            </w:r>
            <w:r w:rsidRPr="003535D3">
              <w:rPr>
                <w:rFonts w:ascii="Browallia New" w:hAnsi="Browallia New" w:cs="Browallia New" w:hint="cs"/>
                <w:sz w:val="28"/>
                <w:szCs w:val="28"/>
                <w:cs/>
                <w:lang w:val="en-GB"/>
              </w:rPr>
              <w:t xml:space="preserve">สิ้นสุดวันที่ </w:t>
            </w:r>
            <w:r w:rsidR="00A23C9F">
              <w:rPr>
                <w:rFonts w:ascii="Browallia New" w:hAnsi="Browallia New" w:cs="Browallia New"/>
                <w:sz w:val="28"/>
                <w:szCs w:val="28"/>
              </w:rPr>
              <w:t xml:space="preserve">30 </w:t>
            </w:r>
            <w:r w:rsidR="00A23C9F">
              <w:rPr>
                <w:rFonts w:ascii="Browallia New" w:hAnsi="Browallia New" w:cs="Browallia New" w:hint="cs"/>
                <w:sz w:val="28"/>
                <w:szCs w:val="28"/>
                <w:cs/>
              </w:rPr>
              <w:t xml:space="preserve">เมษายน </w:t>
            </w:r>
            <w:r w:rsidR="00A23C9F">
              <w:rPr>
                <w:rFonts w:ascii="Browallia New" w:hAnsi="Browallia New" w:cs="Browallia New"/>
                <w:sz w:val="28"/>
                <w:szCs w:val="28"/>
              </w:rPr>
              <w:t>2561</w:t>
            </w:r>
            <w:r w:rsidRPr="003535D3">
              <w:rPr>
                <w:rFonts w:ascii="Browallia New" w:hAnsi="Browallia New" w:cs="Browallia New"/>
                <w:sz w:val="28"/>
                <w:szCs w:val="28"/>
                <w:lang w:val="en-GB"/>
              </w:rPr>
              <w:t xml:space="preserve"> </w:t>
            </w:r>
            <w:r w:rsidRPr="003535D3">
              <w:rPr>
                <w:rFonts w:ascii="Browallia New" w:hAnsi="Browallia New" w:cs="Browallia New" w:hint="cs"/>
                <w:sz w:val="28"/>
                <w:szCs w:val="28"/>
                <w:cs/>
                <w:lang w:val="en-GB"/>
              </w:rPr>
              <w:t>และ</w:t>
            </w:r>
            <w:r w:rsidRPr="003535D3">
              <w:rPr>
                <w:rFonts w:ascii="Browallia New" w:hAnsi="Browallia New" w:cs="Browallia New"/>
                <w:sz w:val="28"/>
                <w:szCs w:val="28"/>
                <w:lang w:val="en-GB"/>
              </w:rPr>
              <w:t xml:space="preserve"> 2560</w:t>
            </w:r>
            <w:r w:rsidRPr="003535D3">
              <w:rPr>
                <w:rFonts w:ascii="Browallia New" w:hAnsi="Browallia New" w:cs="Browallia New" w:hint="cs"/>
                <w:sz w:val="28"/>
                <w:szCs w:val="28"/>
                <w:cs/>
                <w:lang w:val="en-GB"/>
              </w:rPr>
              <w:t xml:space="preserve"> มีดังต่อไปนี้</w:t>
            </w:r>
          </w:p>
        </w:tc>
      </w:tr>
      <w:tr w:rsidR="00867A04" w:rsidRPr="00FF0027" w14:paraId="1357B095" w14:textId="77777777" w:rsidTr="003C4AB2">
        <w:tc>
          <w:tcPr>
            <w:tcW w:w="14874" w:type="dxa"/>
            <w:gridSpan w:val="16"/>
          </w:tcPr>
          <w:p w14:paraId="205FB962" w14:textId="77777777" w:rsidR="00867A04" w:rsidRPr="003535D3" w:rsidRDefault="00867A04"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r w:rsidR="00073BB7" w:rsidRPr="0091521C" w14:paraId="7761429A" w14:textId="77777777" w:rsidTr="003C4AB2">
        <w:tc>
          <w:tcPr>
            <w:tcW w:w="3890" w:type="dxa"/>
          </w:tcPr>
          <w:p w14:paraId="2D058E69"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BC0CDC" w:rsidRPr="0091521C" w14:paraId="07014086" w14:textId="517148EB" w:rsidTr="003C4AB2">
        <w:tc>
          <w:tcPr>
            <w:tcW w:w="3890" w:type="dxa"/>
          </w:tcPr>
          <w:p w14:paraId="6C5C3584"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BC0CDC" w:rsidRPr="0091521C" w14:paraId="3C0F6698" w14:textId="68EB8CA4" w:rsidTr="003C4AB2">
        <w:tc>
          <w:tcPr>
            <w:tcW w:w="3890" w:type="dxa"/>
          </w:tcPr>
          <w:p w14:paraId="7606C3E2"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2F7F6C6A" w14:textId="72012282" w:rsidR="00BC0CDC" w:rsidRPr="0091521C" w:rsidRDefault="00BC0CDC" w:rsidP="00E219F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 xml:space="preserve">สำหรับงวดสามเดือนสิ้นสุดวันที่ </w:t>
            </w:r>
            <w:r w:rsidR="00A23C9F" w:rsidRPr="0091521C">
              <w:rPr>
                <w:rFonts w:ascii="Browallia New" w:hAnsi="Browallia New" w:cs="Browallia New"/>
                <w:sz w:val="24"/>
                <w:szCs w:val="24"/>
                <w:lang w:val="en-GB"/>
              </w:rPr>
              <w:t xml:space="preserve">30 </w:t>
            </w:r>
            <w:r w:rsidR="00A23C9F" w:rsidRPr="0091521C">
              <w:rPr>
                <w:rFonts w:ascii="Browallia New" w:hAnsi="Browallia New" w:cs="Browallia New"/>
                <w:sz w:val="24"/>
                <w:szCs w:val="24"/>
                <w:cs/>
                <w:lang w:val="en-GB"/>
              </w:rPr>
              <w:t>เมษายน</w:t>
            </w:r>
          </w:p>
        </w:tc>
      </w:tr>
      <w:tr w:rsidR="00BC0CDC" w:rsidRPr="0091521C" w14:paraId="6F1F935A" w14:textId="77777777" w:rsidTr="003C4AB2">
        <w:tc>
          <w:tcPr>
            <w:tcW w:w="3890" w:type="dxa"/>
          </w:tcPr>
          <w:p w14:paraId="29D34379" w14:textId="77777777" w:rsidR="00BC0CDC" w:rsidRPr="0091521C"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801" w:type="dxa"/>
            <w:gridSpan w:val="2"/>
          </w:tcPr>
          <w:p w14:paraId="3499C6B9"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F8C7BFB" w14:textId="572B564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p>
        </w:tc>
        <w:tc>
          <w:tcPr>
            <w:tcW w:w="1769" w:type="dxa"/>
            <w:gridSpan w:val="2"/>
          </w:tcPr>
          <w:p w14:paraId="51AEAE05"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4C50BBE3"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sidR="0047092A">
              <w:rPr>
                <w:rFonts w:ascii="Browallia New" w:hAnsi="Browallia New" w:cs="Browallia New" w:hint="cs"/>
                <w:sz w:val="24"/>
                <w:szCs w:val="24"/>
                <w:cs/>
                <w:lang w:val="en-GB"/>
              </w:rPr>
              <w:t>ขายและ</w:t>
            </w:r>
            <w:r w:rsidRPr="0091521C">
              <w:rPr>
                <w:rFonts w:ascii="Browallia New" w:hAnsi="Browallia New" w:cs="Browallia New" w:hint="cs"/>
                <w:sz w:val="24"/>
                <w:szCs w:val="24"/>
                <w:cs/>
                <w:lang w:val="en-GB"/>
              </w:rPr>
              <w:t>ให้บริการ</w:t>
            </w:r>
          </w:p>
        </w:tc>
        <w:tc>
          <w:tcPr>
            <w:tcW w:w="1827" w:type="dxa"/>
            <w:gridSpan w:val="3"/>
          </w:tcPr>
          <w:p w14:paraId="3FA34D71" w14:textId="01B1312D" w:rsidR="00BC0CDC" w:rsidRPr="0091521C" w:rsidRDefault="009757E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w:t>
            </w:r>
            <w:r w:rsidR="00BC0CDC" w:rsidRPr="0091521C">
              <w:rPr>
                <w:rFonts w:ascii="Browallia New" w:hAnsi="Browallia New" w:cs="Browallia New" w:hint="cs"/>
                <w:sz w:val="24"/>
                <w:szCs w:val="24"/>
                <w:cs/>
                <w:lang w:val="en-GB"/>
              </w:rPr>
              <w:t>ก่อสร้างและขายอสังหาริมทรัพย์</w:t>
            </w:r>
          </w:p>
        </w:tc>
        <w:tc>
          <w:tcPr>
            <w:tcW w:w="1872" w:type="dxa"/>
            <w:gridSpan w:val="4"/>
          </w:tcPr>
          <w:p w14:paraId="7F5EBD04"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17" w:type="dxa"/>
            <w:gridSpan w:val="2"/>
          </w:tcPr>
          <w:p w14:paraId="41840265"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BC0CDC" w:rsidRPr="0091521C" w14:paraId="46AD63FE" w14:textId="7EDD8DD0" w:rsidTr="003C4AB2">
        <w:tc>
          <w:tcPr>
            <w:tcW w:w="3890" w:type="dxa"/>
          </w:tcPr>
          <w:p w14:paraId="4038E4FC" w14:textId="77777777" w:rsidR="00BC0CDC" w:rsidRPr="0091521C"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104A86C9"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778039A2" w14:textId="09185F6D"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tcPr>
          <w:p w14:paraId="05F7553B" w14:textId="0B1A43BE"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01" w:type="dxa"/>
          </w:tcPr>
          <w:p w14:paraId="2C0F6976" w14:textId="09A58C1F"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96" w:type="dxa"/>
          </w:tcPr>
          <w:p w14:paraId="7C8D6E27" w14:textId="4BFE210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73" w:type="dxa"/>
          </w:tcPr>
          <w:p w14:paraId="21A9A95C" w14:textId="09B766E7"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9" w:type="dxa"/>
            <w:gridSpan w:val="2"/>
          </w:tcPr>
          <w:p w14:paraId="58C7D76F" w14:textId="161CFEA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18" w:type="dxa"/>
          </w:tcPr>
          <w:p w14:paraId="22955EAA" w14:textId="7161C76C"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gridSpan w:val="2"/>
          </w:tcPr>
          <w:p w14:paraId="05A0B48A" w14:textId="088E7A21"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36" w:type="dxa"/>
            <w:gridSpan w:val="2"/>
          </w:tcPr>
          <w:p w14:paraId="0DF933F2" w14:textId="31666CC7"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tcPr>
          <w:p w14:paraId="013AC53D" w14:textId="0BFC659D"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81" w:type="dxa"/>
          </w:tcPr>
          <w:p w14:paraId="14965BA0" w14:textId="3587255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r>
      <w:tr w:rsidR="00BC0CDC" w:rsidRPr="0091521C" w14:paraId="77F54B19" w14:textId="6745D4BA" w:rsidTr="003C4AB2">
        <w:tc>
          <w:tcPr>
            <w:tcW w:w="3890" w:type="dxa"/>
          </w:tcPr>
          <w:p w14:paraId="04E1CEE9" w14:textId="6EEF5DC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9" w:type="dxa"/>
            <w:gridSpan w:val="2"/>
          </w:tcPr>
          <w:p w14:paraId="165F42BC" w14:textId="04D2E4E6"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18" w:type="dxa"/>
          </w:tcPr>
          <w:p w14:paraId="3437A07C"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5F8FDE0B" w14:textId="575D5FF8"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696B" w:rsidRPr="0091521C" w14:paraId="276E208E" w14:textId="554A8495" w:rsidTr="003C4AB2">
        <w:tc>
          <w:tcPr>
            <w:tcW w:w="3890" w:type="dxa"/>
          </w:tcPr>
          <w:p w14:paraId="184F0807" w14:textId="77777777"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รายได้</w:t>
            </w:r>
          </w:p>
        </w:tc>
        <w:tc>
          <w:tcPr>
            <w:tcW w:w="899" w:type="dxa"/>
          </w:tcPr>
          <w:p w14:paraId="2AF3B775" w14:textId="736256E0"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0139">
              <w:rPr>
                <w:rFonts w:ascii="Browallia New" w:hAnsi="Browallia New" w:cs="Browallia New"/>
                <w:sz w:val="24"/>
                <w:szCs w:val="24"/>
                <w:lang w:val="en-GB"/>
              </w:rPr>
              <w:t>170,327</w:t>
            </w:r>
          </w:p>
        </w:tc>
        <w:tc>
          <w:tcPr>
            <w:tcW w:w="899" w:type="dxa"/>
          </w:tcPr>
          <w:p w14:paraId="3B96E7C7" w14:textId="40D40C1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133,212</w:t>
            </w:r>
          </w:p>
        </w:tc>
        <w:tc>
          <w:tcPr>
            <w:tcW w:w="900" w:type="dxa"/>
          </w:tcPr>
          <w:p w14:paraId="62D1BED8" w14:textId="45BABE8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0139">
              <w:rPr>
                <w:rFonts w:ascii="Browallia New" w:hAnsi="Browallia New" w:cs="Browallia New"/>
                <w:sz w:val="24"/>
                <w:szCs w:val="24"/>
                <w:lang w:val="en-GB"/>
              </w:rPr>
              <w:t>4</w:t>
            </w:r>
            <w:r w:rsidR="00BB0139">
              <w:rPr>
                <w:rFonts w:ascii="Browallia New" w:hAnsi="Browallia New" w:cs="Browallia New"/>
                <w:sz w:val="24"/>
                <w:szCs w:val="24"/>
                <w:lang w:val="en-GB"/>
              </w:rPr>
              <w:t>5</w:t>
            </w:r>
            <w:r w:rsidRPr="00BB0139">
              <w:rPr>
                <w:rFonts w:ascii="Browallia New" w:hAnsi="Browallia New" w:cs="Browallia New"/>
                <w:sz w:val="24"/>
                <w:szCs w:val="24"/>
                <w:lang w:val="en-GB"/>
              </w:rPr>
              <w:t>,4</w:t>
            </w:r>
            <w:r w:rsidR="00BB0139">
              <w:rPr>
                <w:rFonts w:ascii="Browallia New" w:hAnsi="Browallia New" w:cs="Browallia New"/>
                <w:sz w:val="24"/>
                <w:szCs w:val="24"/>
                <w:lang w:val="en-GB"/>
              </w:rPr>
              <w:t>36</w:t>
            </w:r>
          </w:p>
        </w:tc>
        <w:tc>
          <w:tcPr>
            <w:tcW w:w="901" w:type="dxa"/>
          </w:tcPr>
          <w:p w14:paraId="422B59EC" w14:textId="75069F6F"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31,387</w:t>
            </w:r>
          </w:p>
        </w:tc>
        <w:tc>
          <w:tcPr>
            <w:tcW w:w="896" w:type="dxa"/>
          </w:tcPr>
          <w:p w14:paraId="23935F47" w14:textId="3F16F9EE"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5,480</w:t>
            </w:r>
          </w:p>
        </w:tc>
        <w:tc>
          <w:tcPr>
            <w:tcW w:w="873" w:type="dxa"/>
          </w:tcPr>
          <w:p w14:paraId="2B45DD34" w14:textId="733D8704"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5,019</w:t>
            </w:r>
          </w:p>
        </w:tc>
        <w:tc>
          <w:tcPr>
            <w:tcW w:w="909" w:type="dxa"/>
            <w:gridSpan w:val="2"/>
          </w:tcPr>
          <w:p w14:paraId="67BAF577" w14:textId="1253EEF9"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231,820</w:t>
            </w:r>
          </w:p>
        </w:tc>
        <w:tc>
          <w:tcPr>
            <w:tcW w:w="918" w:type="dxa"/>
          </w:tcPr>
          <w:p w14:paraId="0F27FE3F" w14:textId="58CAD091"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289,853</w:t>
            </w:r>
          </w:p>
        </w:tc>
        <w:tc>
          <w:tcPr>
            <w:tcW w:w="936" w:type="dxa"/>
            <w:gridSpan w:val="2"/>
          </w:tcPr>
          <w:p w14:paraId="0A67CBCC" w14:textId="3F38A24D" w:rsidR="0009696B" w:rsidRPr="00BB0139" w:rsidRDefault="0009696B" w:rsidP="0090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(5,430)</w:t>
            </w:r>
          </w:p>
        </w:tc>
        <w:tc>
          <w:tcPr>
            <w:tcW w:w="936" w:type="dxa"/>
            <w:gridSpan w:val="2"/>
          </w:tcPr>
          <w:p w14:paraId="356F5A14" w14:textId="62D0E5F9"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(4,997)</w:t>
            </w:r>
          </w:p>
        </w:tc>
        <w:tc>
          <w:tcPr>
            <w:tcW w:w="936" w:type="dxa"/>
          </w:tcPr>
          <w:p w14:paraId="4B02045C" w14:textId="308203B2" w:rsidR="0009696B" w:rsidRPr="00BB0139" w:rsidRDefault="008F2A82"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447,633</w:t>
            </w:r>
          </w:p>
        </w:tc>
        <w:tc>
          <w:tcPr>
            <w:tcW w:w="981" w:type="dxa"/>
          </w:tcPr>
          <w:p w14:paraId="26CD1BFA" w14:textId="6E918B61" w:rsidR="0009696B" w:rsidRPr="00BB0139"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454,474</w:t>
            </w:r>
          </w:p>
        </w:tc>
      </w:tr>
      <w:tr w:rsidR="0009696B" w:rsidRPr="0091521C" w14:paraId="1E323C7F" w14:textId="25B7031D" w:rsidTr="00E131CF">
        <w:trPr>
          <w:trHeight w:val="225"/>
        </w:trPr>
        <w:tc>
          <w:tcPr>
            <w:tcW w:w="3890" w:type="dxa"/>
          </w:tcPr>
          <w:p w14:paraId="46E3A6FA" w14:textId="77777777"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กำไรขั้นต้น</w:t>
            </w:r>
          </w:p>
        </w:tc>
        <w:tc>
          <w:tcPr>
            <w:tcW w:w="899" w:type="dxa"/>
          </w:tcPr>
          <w:p w14:paraId="268991EC" w14:textId="039BC5E7"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0139">
              <w:rPr>
                <w:rFonts w:ascii="Browallia New" w:hAnsi="Browallia New" w:cs="Browallia New"/>
                <w:sz w:val="24"/>
                <w:szCs w:val="24"/>
                <w:lang w:val="en-GB"/>
              </w:rPr>
              <w:t>37,496</w:t>
            </w:r>
          </w:p>
        </w:tc>
        <w:tc>
          <w:tcPr>
            <w:tcW w:w="899" w:type="dxa"/>
          </w:tcPr>
          <w:p w14:paraId="573B2663" w14:textId="5161B640"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18,710</w:t>
            </w:r>
          </w:p>
        </w:tc>
        <w:tc>
          <w:tcPr>
            <w:tcW w:w="900" w:type="dxa"/>
          </w:tcPr>
          <w:p w14:paraId="06AFE10E" w14:textId="1D2F7335"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BB0139">
              <w:rPr>
                <w:rFonts w:ascii="Browallia New" w:hAnsi="Browallia New" w:cs="Browallia New"/>
                <w:sz w:val="24"/>
                <w:szCs w:val="24"/>
                <w:lang w:val="en-GB"/>
              </w:rPr>
              <w:t>13,540</w:t>
            </w:r>
          </w:p>
        </w:tc>
        <w:tc>
          <w:tcPr>
            <w:tcW w:w="901" w:type="dxa"/>
          </w:tcPr>
          <w:p w14:paraId="015AA063" w14:textId="427EC737"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17,183</w:t>
            </w:r>
          </w:p>
        </w:tc>
        <w:tc>
          <w:tcPr>
            <w:tcW w:w="896" w:type="dxa"/>
          </w:tcPr>
          <w:p w14:paraId="24599328" w14:textId="5BE2B661"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1,954</w:t>
            </w:r>
          </w:p>
        </w:tc>
        <w:tc>
          <w:tcPr>
            <w:tcW w:w="873" w:type="dxa"/>
          </w:tcPr>
          <w:p w14:paraId="72CA7330" w14:textId="58271EFE"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3,663</w:t>
            </w:r>
          </w:p>
        </w:tc>
        <w:tc>
          <w:tcPr>
            <w:tcW w:w="909" w:type="dxa"/>
            <w:gridSpan w:val="2"/>
          </w:tcPr>
          <w:p w14:paraId="1B6F1A6F" w14:textId="05201A99"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(46,353)</w:t>
            </w:r>
          </w:p>
        </w:tc>
        <w:tc>
          <w:tcPr>
            <w:tcW w:w="918" w:type="dxa"/>
          </w:tcPr>
          <w:p w14:paraId="2A9281A6" w14:textId="6218E36D"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45,537</w:t>
            </w:r>
          </w:p>
        </w:tc>
        <w:tc>
          <w:tcPr>
            <w:tcW w:w="936" w:type="dxa"/>
            <w:gridSpan w:val="2"/>
          </w:tcPr>
          <w:p w14:paraId="1055D0F2" w14:textId="106D7357" w:rsidR="0009696B" w:rsidRPr="00BB0139" w:rsidRDefault="0009696B" w:rsidP="00907577">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358</w:t>
            </w:r>
          </w:p>
        </w:tc>
        <w:tc>
          <w:tcPr>
            <w:tcW w:w="936" w:type="dxa"/>
            <w:gridSpan w:val="2"/>
          </w:tcPr>
          <w:p w14:paraId="1B020FCF" w14:textId="45FD6EEC" w:rsidR="0009696B" w:rsidRPr="00BB0139" w:rsidRDefault="0009696B"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1,982</w:t>
            </w:r>
          </w:p>
        </w:tc>
        <w:tc>
          <w:tcPr>
            <w:tcW w:w="936" w:type="dxa"/>
            <w:vAlign w:val="bottom"/>
          </w:tcPr>
          <w:p w14:paraId="473D855E" w14:textId="15B84156" w:rsidR="0009696B" w:rsidRPr="00BB0139"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6,99</w:t>
            </w:r>
            <w:r w:rsidR="00BB0139">
              <w:rPr>
                <w:rFonts w:ascii="Browallia New" w:hAnsi="Browallia New" w:cs="Browallia New"/>
                <w:sz w:val="24"/>
                <w:szCs w:val="24"/>
              </w:rPr>
              <w:t>5</w:t>
            </w:r>
          </w:p>
        </w:tc>
        <w:tc>
          <w:tcPr>
            <w:tcW w:w="981" w:type="dxa"/>
            <w:vAlign w:val="bottom"/>
          </w:tcPr>
          <w:p w14:paraId="78FF3956" w14:textId="10425712" w:rsidR="0009696B" w:rsidRPr="00BB0139"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87,075</w:t>
            </w:r>
          </w:p>
        </w:tc>
      </w:tr>
      <w:tr w:rsidR="0009696B" w:rsidRPr="0091521C" w14:paraId="39595BB0" w14:textId="72479538" w:rsidTr="003C4AB2">
        <w:tc>
          <w:tcPr>
            <w:tcW w:w="3890" w:type="dxa"/>
          </w:tcPr>
          <w:p w14:paraId="2B1E66FA" w14:textId="77777777" w:rsidR="0009696B"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1521C">
              <w:rPr>
                <w:rFonts w:ascii="Browallia New" w:hAnsi="Browallia New" w:cs="Browallia New"/>
                <w:sz w:val="24"/>
                <w:szCs w:val="24"/>
                <w:cs/>
              </w:rPr>
              <w:t>ค่าใช้จ่ายในการขายและบริหารและต้นทุนทางการเงิน</w:t>
            </w:r>
            <w:r>
              <w:rPr>
                <w:rFonts w:ascii="Browallia New" w:hAnsi="Browallia New" w:cs="Browallia New" w:hint="cs"/>
                <w:sz w:val="24"/>
                <w:szCs w:val="24"/>
                <w:cs/>
              </w:rPr>
              <w:t xml:space="preserve">                          </w:t>
            </w:r>
          </w:p>
          <w:p w14:paraId="3A868B14" w14:textId="455A0FD6"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91521C">
              <w:rPr>
                <w:rFonts w:ascii="Browallia New" w:hAnsi="Browallia New" w:cs="Browallia New"/>
                <w:sz w:val="24"/>
                <w:szCs w:val="24"/>
                <w:cs/>
              </w:rPr>
              <w:t>ที่ไม่ได้ปันส่วน</w:t>
            </w:r>
          </w:p>
        </w:tc>
        <w:tc>
          <w:tcPr>
            <w:tcW w:w="899" w:type="dxa"/>
          </w:tcPr>
          <w:p w14:paraId="56925C60"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7A1CE7AF" w14:textId="5BB1FDE2"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3B05A4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1F10DC6" w14:textId="5184835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5F0C9448"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7AA3FAB" w14:textId="00A16B4C"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(61,489)</w:t>
            </w:r>
          </w:p>
        </w:tc>
        <w:tc>
          <w:tcPr>
            <w:tcW w:w="981" w:type="dxa"/>
          </w:tcPr>
          <w:p w14:paraId="04B1AA48"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2EDE4FF8"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(64,162)</w:t>
            </w:r>
          </w:p>
        </w:tc>
      </w:tr>
      <w:tr w:rsidR="0009696B" w:rsidRPr="0091521C" w14:paraId="63088892" w14:textId="5CD19F28" w:rsidTr="003C4AB2">
        <w:tc>
          <w:tcPr>
            <w:tcW w:w="3890" w:type="dxa"/>
          </w:tcPr>
          <w:p w14:paraId="341F3D3D" w14:textId="77777777"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รายได้อื่นที่ไม่ได้ปันส่วน</w:t>
            </w:r>
          </w:p>
        </w:tc>
        <w:tc>
          <w:tcPr>
            <w:tcW w:w="899" w:type="dxa"/>
          </w:tcPr>
          <w:p w14:paraId="2D7D1FE2"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6BC53B56" w14:textId="16C1ADDC"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CA561CA"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8239A6" w14:textId="7F8356C9"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5FA5D6C2"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w:t>
            </w:r>
            <w:r w:rsidR="008F2A82" w:rsidRPr="00BB0139">
              <w:rPr>
                <w:rFonts w:ascii="Browallia New" w:hAnsi="Browallia New" w:cs="Browallia New"/>
                <w:sz w:val="24"/>
                <w:szCs w:val="24"/>
              </w:rPr>
              <w:t>053</w:t>
            </w:r>
          </w:p>
        </w:tc>
        <w:tc>
          <w:tcPr>
            <w:tcW w:w="981" w:type="dxa"/>
          </w:tcPr>
          <w:p w14:paraId="70D3ACFA" w14:textId="6997D665"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33,465</w:t>
            </w:r>
          </w:p>
        </w:tc>
      </w:tr>
      <w:tr w:rsidR="0009696B" w:rsidRPr="0091521C" w14:paraId="3EEBA674" w14:textId="039FDECC" w:rsidTr="003C4AB2">
        <w:tc>
          <w:tcPr>
            <w:tcW w:w="3890" w:type="dxa"/>
          </w:tcPr>
          <w:p w14:paraId="596C34B6" w14:textId="4FDEC636"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w:t>
            </w:r>
            <w:r w:rsidRPr="0091521C">
              <w:rPr>
                <w:rFonts w:ascii="Browallia New" w:hAnsi="Browallia New" w:cs="Browallia New" w:hint="cs"/>
                <w:sz w:val="24"/>
                <w:szCs w:val="24"/>
                <w:cs/>
              </w:rPr>
              <w:t xml:space="preserve"> (ขาดทุน) </w:t>
            </w:r>
            <w:r w:rsidRPr="0091521C">
              <w:rPr>
                <w:rFonts w:ascii="Browallia New" w:hAnsi="Browallia New" w:cs="Browallia New"/>
                <w:sz w:val="24"/>
                <w:szCs w:val="24"/>
                <w:cs/>
              </w:rPr>
              <w:t>จากอัตราแลกเปลี่ยนที่ไม่ได้ปันส่วน</w:t>
            </w:r>
            <w:r w:rsidRPr="0091521C">
              <w:rPr>
                <w:rFonts w:ascii="Browallia New" w:hAnsi="Browallia New" w:cs="Browallia New"/>
                <w:sz w:val="24"/>
                <w:szCs w:val="24"/>
              </w:rPr>
              <w:t xml:space="preserve"> </w:t>
            </w:r>
          </w:p>
        </w:tc>
        <w:tc>
          <w:tcPr>
            <w:tcW w:w="899" w:type="dxa"/>
          </w:tcPr>
          <w:p w14:paraId="272F04A2"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31CD8936" w14:textId="31717C9F"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ACC0F09"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515AF1D" w14:textId="1FA57D7E"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579326A8"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w:t>
            </w:r>
            <w:r w:rsidR="00907577" w:rsidRPr="00BB0139">
              <w:rPr>
                <w:rFonts w:ascii="Browallia New" w:hAnsi="Browallia New" w:cs="Browallia New"/>
                <w:sz w:val="24"/>
                <w:szCs w:val="24"/>
              </w:rPr>
              <w:t>2</w:t>
            </w:r>
            <w:r w:rsidRPr="00BB0139">
              <w:rPr>
                <w:rFonts w:ascii="Browallia New" w:hAnsi="Browallia New" w:cs="Browallia New"/>
                <w:sz w:val="24"/>
                <w:szCs w:val="24"/>
              </w:rPr>
              <w:t>,</w:t>
            </w:r>
            <w:r w:rsidR="00907577" w:rsidRPr="00BB0139">
              <w:rPr>
                <w:rFonts w:ascii="Browallia New" w:hAnsi="Browallia New" w:cs="Browallia New"/>
                <w:sz w:val="24"/>
                <w:szCs w:val="24"/>
              </w:rPr>
              <w:t>88</w:t>
            </w:r>
            <w:r w:rsidR="00BB0139">
              <w:rPr>
                <w:rFonts w:ascii="Browallia New" w:hAnsi="Browallia New" w:cs="Browallia New"/>
                <w:sz w:val="24"/>
                <w:szCs w:val="24"/>
              </w:rPr>
              <w:t>2</w:t>
            </w:r>
            <w:r w:rsidRPr="00BB0139">
              <w:rPr>
                <w:rFonts w:ascii="Browallia New" w:hAnsi="Browallia New" w:cs="Browallia New"/>
                <w:sz w:val="24"/>
                <w:szCs w:val="24"/>
              </w:rPr>
              <w:t>)</w:t>
            </w:r>
          </w:p>
        </w:tc>
        <w:tc>
          <w:tcPr>
            <w:tcW w:w="981" w:type="dxa"/>
          </w:tcPr>
          <w:p w14:paraId="2732E1D9" w14:textId="69EF34B2"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(2,337)</w:t>
            </w:r>
          </w:p>
        </w:tc>
      </w:tr>
      <w:tr w:rsidR="0009696B" w:rsidRPr="0091521C" w14:paraId="7DF26033" w14:textId="660EFBF9" w:rsidTr="003C4AB2">
        <w:tc>
          <w:tcPr>
            <w:tcW w:w="3890" w:type="dxa"/>
          </w:tcPr>
          <w:p w14:paraId="715D8003" w14:textId="387DF7DC" w:rsidR="0009696B" w:rsidRPr="0091521C" w:rsidRDefault="005C665A"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Pr>
                <w:rFonts w:ascii="Browallia New" w:hAnsi="Browallia New" w:cs="Browallia New" w:hint="cs"/>
                <w:sz w:val="24"/>
                <w:szCs w:val="24"/>
                <w:cs/>
              </w:rPr>
              <w:t xml:space="preserve">รายได้ </w:t>
            </w:r>
            <w:r>
              <w:rPr>
                <w:rFonts w:ascii="Browallia New" w:hAnsi="Browallia New" w:cs="Browallia New"/>
                <w:sz w:val="24"/>
                <w:szCs w:val="24"/>
              </w:rPr>
              <w:t>(</w:t>
            </w:r>
            <w:r w:rsidR="0009696B" w:rsidRPr="0091521C">
              <w:rPr>
                <w:rFonts w:ascii="Browallia New" w:hAnsi="Browallia New" w:cs="Browallia New"/>
                <w:sz w:val="24"/>
                <w:szCs w:val="24"/>
                <w:cs/>
              </w:rPr>
              <w:t>ค่าใช้จ่าย</w:t>
            </w:r>
            <w:r>
              <w:rPr>
                <w:rFonts w:ascii="Browallia New" w:hAnsi="Browallia New" w:cs="Browallia New"/>
                <w:sz w:val="24"/>
                <w:szCs w:val="24"/>
              </w:rPr>
              <w:t xml:space="preserve">) </w:t>
            </w:r>
            <w:r w:rsidR="0009696B" w:rsidRPr="0091521C">
              <w:rPr>
                <w:rFonts w:ascii="Browallia New" w:hAnsi="Browallia New" w:cs="Browallia New"/>
                <w:sz w:val="24"/>
                <w:szCs w:val="24"/>
                <w:cs/>
              </w:rPr>
              <w:t>ภาษีเงินได้ที่ไม่ได้ปันส่วน</w:t>
            </w:r>
          </w:p>
        </w:tc>
        <w:tc>
          <w:tcPr>
            <w:tcW w:w="899" w:type="dxa"/>
          </w:tcPr>
          <w:p w14:paraId="2B04E50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1CC776F" w14:textId="07805DFC"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7A1114A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C0E9405" w14:textId="716991F3"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09B68BDE"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13,</w:t>
            </w:r>
            <w:r w:rsidR="00E131CF">
              <w:rPr>
                <w:rFonts w:ascii="Browallia New" w:hAnsi="Browallia New" w:cs="Browallia New"/>
                <w:sz w:val="24"/>
                <w:szCs w:val="24"/>
              </w:rPr>
              <w:t>205</w:t>
            </w:r>
          </w:p>
        </w:tc>
        <w:tc>
          <w:tcPr>
            <w:tcW w:w="981" w:type="dxa"/>
          </w:tcPr>
          <w:p w14:paraId="67E57DDC" w14:textId="0E2599E5"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(7,571)</w:t>
            </w:r>
          </w:p>
        </w:tc>
      </w:tr>
      <w:tr w:rsidR="0009696B" w:rsidRPr="0091521C" w14:paraId="4205CDB8" w14:textId="6A1A4B2B" w:rsidTr="003C4AB2">
        <w:tc>
          <w:tcPr>
            <w:tcW w:w="3890" w:type="dxa"/>
          </w:tcPr>
          <w:p w14:paraId="56619031" w14:textId="4BF51D2D"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w:t>
            </w:r>
            <w:r w:rsidR="008F2A82">
              <w:rPr>
                <w:rFonts w:ascii="Browallia New" w:hAnsi="Browallia New" w:cs="Browallia New"/>
                <w:sz w:val="24"/>
                <w:szCs w:val="24"/>
              </w:rPr>
              <w:t xml:space="preserve"> (</w:t>
            </w:r>
            <w:r w:rsidR="008F2A82">
              <w:rPr>
                <w:rFonts w:ascii="Browallia New" w:hAnsi="Browallia New" w:cs="Browallia New" w:hint="cs"/>
                <w:sz w:val="24"/>
                <w:szCs w:val="24"/>
                <w:cs/>
              </w:rPr>
              <w:t xml:space="preserve">ขาดทุน) </w:t>
            </w:r>
            <w:r w:rsidRPr="0091521C">
              <w:rPr>
                <w:rFonts w:ascii="Browallia New" w:hAnsi="Browallia New" w:cs="Browallia New"/>
                <w:sz w:val="24"/>
                <w:szCs w:val="24"/>
                <w:cs/>
              </w:rPr>
              <w:t>สำหรับงวด</w:t>
            </w:r>
          </w:p>
        </w:tc>
        <w:tc>
          <w:tcPr>
            <w:tcW w:w="899" w:type="dxa"/>
          </w:tcPr>
          <w:p w14:paraId="77E597D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555F5F90" w14:textId="043D065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58E9F38C"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6E1FA98" w14:textId="7C51605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0A5194BA" w:rsidR="0009696B" w:rsidRPr="00BB0139"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(40,</w:t>
            </w:r>
            <w:r w:rsidR="00E131CF">
              <w:rPr>
                <w:rFonts w:ascii="Browallia New" w:hAnsi="Browallia New" w:cs="Browallia New"/>
                <w:sz w:val="24"/>
                <w:szCs w:val="24"/>
              </w:rPr>
              <w:t>118</w:t>
            </w:r>
            <w:r w:rsidRPr="00BB0139">
              <w:rPr>
                <w:rFonts w:ascii="Browallia New" w:hAnsi="Browallia New" w:cs="Browallia New"/>
                <w:sz w:val="24"/>
                <w:szCs w:val="24"/>
              </w:rPr>
              <w:t>)</w:t>
            </w:r>
          </w:p>
        </w:tc>
        <w:tc>
          <w:tcPr>
            <w:tcW w:w="981" w:type="dxa"/>
          </w:tcPr>
          <w:p w14:paraId="0DC2A031" w14:textId="3DF76B98" w:rsidR="0009696B" w:rsidRPr="00BB0139"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BB0139">
              <w:rPr>
                <w:rFonts w:ascii="Browallia New" w:hAnsi="Browallia New" w:cs="Browallia New"/>
                <w:sz w:val="24"/>
                <w:szCs w:val="24"/>
              </w:rPr>
              <w:t>46,470</w:t>
            </w:r>
          </w:p>
        </w:tc>
      </w:tr>
    </w:tbl>
    <w:p w14:paraId="55157D90" w14:textId="10778342"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3F33B57" w14:textId="68C392B3"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1DFBE83" w14:textId="4F56983A"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1ABC17" w14:textId="5C176938"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92C80DC" w14:textId="47E25EF0"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260F84D" w14:textId="53FA04D0"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9785EA" w14:textId="1E930D79"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A788D8A" w14:textId="29A6A047"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85F7B9D" w14:textId="06B21939"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97E4EFC" w14:textId="13711BF3" w:rsidR="0091521C" w:rsidRDefault="0091521C" w:rsidP="0086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thaiDistribute"/>
        <w:rPr>
          <w:rFonts w:ascii="Browallia New" w:hAnsi="Browallia New" w:cs="Browallia New"/>
          <w:sz w:val="28"/>
          <w:szCs w:val="28"/>
          <w:lang w:val="en-GB"/>
        </w:rPr>
      </w:pPr>
    </w:p>
    <w:tbl>
      <w:tblPr>
        <w:tblStyle w:val="TableGrid"/>
        <w:tblW w:w="149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1"/>
        <w:gridCol w:w="899"/>
        <w:gridCol w:w="899"/>
        <w:gridCol w:w="899"/>
        <w:gridCol w:w="899"/>
        <w:gridCol w:w="900"/>
        <w:gridCol w:w="900"/>
        <w:gridCol w:w="436"/>
        <w:gridCol w:w="464"/>
        <w:gridCol w:w="882"/>
        <w:gridCol w:w="141"/>
        <w:gridCol w:w="781"/>
        <w:gridCol w:w="296"/>
        <w:gridCol w:w="694"/>
        <w:gridCol w:w="989"/>
        <w:gridCol w:w="991"/>
        <w:gridCol w:w="6"/>
      </w:tblGrid>
      <w:tr w:rsidR="0091521C" w:rsidRPr="0091521C" w14:paraId="6E9C247E" w14:textId="77777777" w:rsidTr="00AB08FA">
        <w:tc>
          <w:tcPr>
            <w:tcW w:w="3891" w:type="dxa"/>
          </w:tcPr>
          <w:p w14:paraId="61D84B82"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1D592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899" w:type="dxa"/>
          </w:tcPr>
          <w:p w14:paraId="396D440C"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9" w:type="dxa"/>
            <w:gridSpan w:val="2"/>
          </w:tcPr>
          <w:p w14:paraId="2FD8531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36" w:type="dxa"/>
            <w:gridSpan w:val="2"/>
          </w:tcPr>
          <w:p w14:paraId="18F8147D"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487" w:type="dxa"/>
            <w:gridSpan w:val="3"/>
          </w:tcPr>
          <w:p w14:paraId="0036BA4F"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77" w:type="dxa"/>
            <w:gridSpan w:val="2"/>
          </w:tcPr>
          <w:p w14:paraId="4E96135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680" w:type="dxa"/>
            <w:gridSpan w:val="4"/>
          </w:tcPr>
          <w:p w14:paraId="6E708B4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91521C" w:rsidRPr="0091521C" w14:paraId="76FDB078" w14:textId="77777777" w:rsidTr="00AB08FA">
        <w:trPr>
          <w:gridAfter w:val="1"/>
          <w:wAfter w:w="6" w:type="dxa"/>
        </w:trPr>
        <w:tc>
          <w:tcPr>
            <w:tcW w:w="3891" w:type="dxa"/>
          </w:tcPr>
          <w:p w14:paraId="7730DF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29066FD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91521C" w:rsidRPr="0091521C" w14:paraId="27F4D089" w14:textId="77777777" w:rsidTr="00AB08FA">
        <w:trPr>
          <w:gridAfter w:val="1"/>
          <w:wAfter w:w="6" w:type="dxa"/>
        </w:trPr>
        <w:tc>
          <w:tcPr>
            <w:tcW w:w="3891" w:type="dxa"/>
          </w:tcPr>
          <w:p w14:paraId="7D67E73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070" w:type="dxa"/>
            <w:gridSpan w:val="15"/>
          </w:tcPr>
          <w:p w14:paraId="161E6AD3" w14:textId="7FD37064" w:rsidR="0091521C" w:rsidRPr="0091521C" w:rsidRDefault="0091521C" w:rsidP="00280E1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สำหรับงวด</w:t>
            </w:r>
            <w:r>
              <w:rPr>
                <w:rFonts w:ascii="Browallia New" w:hAnsi="Browallia New" w:cs="Browallia New" w:hint="cs"/>
                <w:sz w:val="24"/>
                <w:szCs w:val="24"/>
                <w:cs/>
                <w:lang w:val="en-GB"/>
              </w:rPr>
              <w:t>หก</w:t>
            </w:r>
            <w:r w:rsidRPr="0091521C">
              <w:rPr>
                <w:rFonts w:ascii="Browallia New" w:hAnsi="Browallia New" w:cs="Browallia New"/>
                <w:sz w:val="24"/>
                <w:szCs w:val="24"/>
                <w:cs/>
                <w:lang w:val="en-GB"/>
              </w:rPr>
              <w:t xml:space="preserve">เดือนสิ้นสุดวันที่ </w:t>
            </w:r>
            <w:r w:rsidRPr="0091521C">
              <w:rPr>
                <w:rFonts w:ascii="Browallia New" w:hAnsi="Browallia New" w:cs="Browallia New"/>
                <w:sz w:val="24"/>
                <w:szCs w:val="24"/>
                <w:lang w:val="en-GB"/>
              </w:rPr>
              <w:t xml:space="preserve">30 </w:t>
            </w:r>
            <w:r w:rsidRPr="0091521C">
              <w:rPr>
                <w:rFonts w:ascii="Browallia New" w:hAnsi="Browallia New" w:cs="Browallia New"/>
                <w:sz w:val="24"/>
                <w:szCs w:val="24"/>
                <w:cs/>
                <w:lang w:val="en-GB"/>
              </w:rPr>
              <w:t>เมษายน</w:t>
            </w:r>
          </w:p>
        </w:tc>
      </w:tr>
      <w:tr w:rsidR="0091521C" w:rsidRPr="0091521C" w14:paraId="298BC29C" w14:textId="77777777" w:rsidTr="00AB08FA">
        <w:trPr>
          <w:gridAfter w:val="1"/>
          <w:wAfter w:w="6" w:type="dxa"/>
        </w:trPr>
        <w:tc>
          <w:tcPr>
            <w:tcW w:w="3891" w:type="dxa"/>
          </w:tcPr>
          <w:p w14:paraId="75F0CDDD"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32169D09"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798" w:type="dxa"/>
            <w:gridSpan w:val="2"/>
          </w:tcPr>
          <w:p w14:paraId="28931E97"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F0942CD"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p>
        </w:tc>
        <w:tc>
          <w:tcPr>
            <w:tcW w:w="1800" w:type="dxa"/>
            <w:gridSpan w:val="2"/>
          </w:tcPr>
          <w:p w14:paraId="115471F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FA3D841" w14:textId="513D18E4"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sidR="00FD498C">
              <w:rPr>
                <w:rFonts w:ascii="Browallia New" w:hAnsi="Browallia New" w:cs="Browallia New" w:hint="cs"/>
                <w:sz w:val="24"/>
                <w:szCs w:val="24"/>
                <w:cs/>
                <w:lang w:val="en-GB"/>
              </w:rPr>
              <w:t>ขายและ</w:t>
            </w:r>
            <w:r w:rsidRPr="0091521C">
              <w:rPr>
                <w:rFonts w:ascii="Browallia New" w:hAnsi="Browallia New" w:cs="Browallia New" w:hint="cs"/>
                <w:sz w:val="24"/>
                <w:szCs w:val="24"/>
                <w:cs/>
                <w:lang w:val="en-GB"/>
              </w:rPr>
              <w:t>ให้บริการ</w:t>
            </w:r>
          </w:p>
        </w:tc>
        <w:tc>
          <w:tcPr>
            <w:tcW w:w="1782" w:type="dxa"/>
            <w:gridSpan w:val="3"/>
          </w:tcPr>
          <w:p w14:paraId="7BAC2E2B"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รับจ้างก่อสร้างและขายอสังหาริมทรัพย์</w:t>
            </w:r>
          </w:p>
        </w:tc>
        <w:tc>
          <w:tcPr>
            <w:tcW w:w="1912" w:type="dxa"/>
            <w:gridSpan w:val="4"/>
          </w:tcPr>
          <w:p w14:paraId="177431DE"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FA9CA1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80" w:type="dxa"/>
            <w:gridSpan w:val="2"/>
          </w:tcPr>
          <w:p w14:paraId="0FB9E5C4"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9B03FC8"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91521C" w:rsidRPr="0091521C" w14:paraId="3463C45D" w14:textId="77777777" w:rsidTr="00AB08FA">
        <w:trPr>
          <w:gridAfter w:val="1"/>
          <w:wAfter w:w="6" w:type="dxa"/>
        </w:trPr>
        <w:tc>
          <w:tcPr>
            <w:tcW w:w="3891" w:type="dxa"/>
          </w:tcPr>
          <w:p w14:paraId="71B5A42C"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0683374"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188AD29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99" w:type="dxa"/>
          </w:tcPr>
          <w:p w14:paraId="20BCCDF5"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0635FC36"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tcPr>
          <w:p w14:paraId="60194CAD"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00" w:type="dxa"/>
          </w:tcPr>
          <w:p w14:paraId="459F775E"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gridSpan w:val="2"/>
          </w:tcPr>
          <w:p w14:paraId="11B327EB"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82" w:type="dxa"/>
          </w:tcPr>
          <w:p w14:paraId="210F22E3"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22" w:type="dxa"/>
            <w:gridSpan w:val="2"/>
          </w:tcPr>
          <w:p w14:paraId="5CBA2100"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90" w:type="dxa"/>
            <w:gridSpan w:val="2"/>
          </w:tcPr>
          <w:p w14:paraId="6B90E23A"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89" w:type="dxa"/>
          </w:tcPr>
          <w:p w14:paraId="3043B41F"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91" w:type="dxa"/>
          </w:tcPr>
          <w:p w14:paraId="3061D637"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r>
      <w:tr w:rsidR="0091521C" w:rsidRPr="0091521C" w14:paraId="3E33F853" w14:textId="77777777" w:rsidTr="00AB08FA">
        <w:trPr>
          <w:gridAfter w:val="1"/>
          <w:wAfter w:w="6" w:type="dxa"/>
        </w:trPr>
        <w:tc>
          <w:tcPr>
            <w:tcW w:w="3891" w:type="dxa"/>
          </w:tcPr>
          <w:p w14:paraId="7270E91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AB183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ECD7974"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BB9583E"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7B1B2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CDEF8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06ADC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gridSpan w:val="2"/>
          </w:tcPr>
          <w:p w14:paraId="3EA52DEA"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82" w:type="dxa"/>
          </w:tcPr>
          <w:p w14:paraId="61DF3F80"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22" w:type="dxa"/>
            <w:gridSpan w:val="2"/>
          </w:tcPr>
          <w:p w14:paraId="4C93F501"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0" w:type="dxa"/>
            <w:gridSpan w:val="2"/>
          </w:tcPr>
          <w:p w14:paraId="632B0998"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9" w:type="dxa"/>
          </w:tcPr>
          <w:p w14:paraId="051BEB1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1" w:type="dxa"/>
          </w:tcPr>
          <w:p w14:paraId="1B16367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696B" w:rsidRPr="005E7397" w14:paraId="03E6A0FC" w14:textId="77777777" w:rsidTr="00AB08FA">
        <w:trPr>
          <w:gridAfter w:val="1"/>
          <w:wAfter w:w="6" w:type="dxa"/>
        </w:trPr>
        <w:tc>
          <w:tcPr>
            <w:tcW w:w="3891" w:type="dxa"/>
          </w:tcPr>
          <w:p w14:paraId="6ACA6F7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w:t>
            </w:r>
          </w:p>
        </w:tc>
        <w:tc>
          <w:tcPr>
            <w:tcW w:w="899" w:type="dxa"/>
          </w:tcPr>
          <w:p w14:paraId="732387AA" w14:textId="4DBBD770"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E7397">
              <w:rPr>
                <w:rFonts w:ascii="Browallia New" w:hAnsi="Browallia New" w:cs="Browallia New"/>
                <w:sz w:val="24"/>
                <w:szCs w:val="24"/>
                <w:lang w:val="en-GB"/>
              </w:rPr>
              <w:t>336,253</w:t>
            </w:r>
          </w:p>
        </w:tc>
        <w:tc>
          <w:tcPr>
            <w:tcW w:w="899" w:type="dxa"/>
          </w:tcPr>
          <w:p w14:paraId="351877C6" w14:textId="7D43F1E3"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298,219</w:t>
            </w:r>
          </w:p>
        </w:tc>
        <w:tc>
          <w:tcPr>
            <w:tcW w:w="899" w:type="dxa"/>
          </w:tcPr>
          <w:p w14:paraId="06B7B9E1" w14:textId="496E2F8E"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E7397">
              <w:rPr>
                <w:rFonts w:ascii="Browallia New" w:hAnsi="Browallia New" w:cs="Browallia New"/>
                <w:sz w:val="24"/>
                <w:szCs w:val="24"/>
                <w:lang w:val="en-GB"/>
              </w:rPr>
              <w:t>81,707</w:t>
            </w:r>
          </w:p>
        </w:tc>
        <w:tc>
          <w:tcPr>
            <w:tcW w:w="899" w:type="dxa"/>
          </w:tcPr>
          <w:p w14:paraId="5162A323" w14:textId="1623C7DA"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55,326</w:t>
            </w:r>
          </w:p>
        </w:tc>
        <w:tc>
          <w:tcPr>
            <w:tcW w:w="900" w:type="dxa"/>
          </w:tcPr>
          <w:p w14:paraId="50194A9C" w14:textId="7FC82CEA"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9,736</w:t>
            </w:r>
          </w:p>
        </w:tc>
        <w:tc>
          <w:tcPr>
            <w:tcW w:w="900" w:type="dxa"/>
          </w:tcPr>
          <w:p w14:paraId="755014CA" w14:textId="0E44A78A"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10,815</w:t>
            </w:r>
          </w:p>
        </w:tc>
        <w:tc>
          <w:tcPr>
            <w:tcW w:w="900" w:type="dxa"/>
            <w:gridSpan w:val="2"/>
          </w:tcPr>
          <w:p w14:paraId="1C3A8C96" w14:textId="698B8F6F"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584,280</w:t>
            </w:r>
          </w:p>
        </w:tc>
        <w:tc>
          <w:tcPr>
            <w:tcW w:w="882" w:type="dxa"/>
          </w:tcPr>
          <w:p w14:paraId="0D300C12" w14:textId="6F291AFA"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674,629</w:t>
            </w:r>
          </w:p>
        </w:tc>
        <w:tc>
          <w:tcPr>
            <w:tcW w:w="922" w:type="dxa"/>
            <w:gridSpan w:val="2"/>
          </w:tcPr>
          <w:p w14:paraId="074BBD26" w14:textId="7D22F857" w:rsidR="0009696B" w:rsidRPr="005E7397" w:rsidRDefault="0009696B" w:rsidP="009075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(8,630)</w:t>
            </w:r>
          </w:p>
        </w:tc>
        <w:tc>
          <w:tcPr>
            <w:tcW w:w="990" w:type="dxa"/>
            <w:gridSpan w:val="2"/>
          </w:tcPr>
          <w:p w14:paraId="7FA40D87" w14:textId="6A3077C5"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(8,444)</w:t>
            </w:r>
          </w:p>
        </w:tc>
        <w:tc>
          <w:tcPr>
            <w:tcW w:w="989" w:type="dxa"/>
          </w:tcPr>
          <w:p w14:paraId="53A7F31F" w14:textId="37325A8C"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1,003,346</w:t>
            </w:r>
          </w:p>
        </w:tc>
        <w:tc>
          <w:tcPr>
            <w:tcW w:w="991" w:type="dxa"/>
          </w:tcPr>
          <w:p w14:paraId="6D26C87F" w14:textId="20F36018"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1,030,545</w:t>
            </w:r>
          </w:p>
        </w:tc>
      </w:tr>
      <w:tr w:rsidR="0009696B" w:rsidRPr="005E7397" w14:paraId="0F9BDA76" w14:textId="77777777" w:rsidTr="00AB08FA">
        <w:trPr>
          <w:gridAfter w:val="1"/>
          <w:wAfter w:w="6" w:type="dxa"/>
          <w:trHeight w:val="297"/>
        </w:trPr>
        <w:tc>
          <w:tcPr>
            <w:tcW w:w="3891" w:type="dxa"/>
          </w:tcPr>
          <w:p w14:paraId="41BA85F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กำไรขั้นต้น</w:t>
            </w:r>
          </w:p>
        </w:tc>
        <w:tc>
          <w:tcPr>
            <w:tcW w:w="899" w:type="dxa"/>
          </w:tcPr>
          <w:p w14:paraId="2BB13057" w14:textId="0C3ABDEE"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E7397">
              <w:rPr>
                <w:rFonts w:ascii="Browallia New" w:hAnsi="Browallia New" w:cs="Browallia New"/>
                <w:sz w:val="24"/>
                <w:szCs w:val="24"/>
              </w:rPr>
              <w:t>84,876</w:t>
            </w:r>
          </w:p>
        </w:tc>
        <w:tc>
          <w:tcPr>
            <w:tcW w:w="899" w:type="dxa"/>
          </w:tcPr>
          <w:p w14:paraId="47983F83" w14:textId="28E85886"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60,</w:t>
            </w:r>
            <w:r w:rsidR="00A62197">
              <w:rPr>
                <w:rFonts w:ascii="Browallia New" w:hAnsi="Browallia New" w:cs="Browallia New"/>
                <w:sz w:val="24"/>
                <w:szCs w:val="24"/>
              </w:rPr>
              <w:t>837</w:t>
            </w:r>
          </w:p>
        </w:tc>
        <w:tc>
          <w:tcPr>
            <w:tcW w:w="899" w:type="dxa"/>
          </w:tcPr>
          <w:p w14:paraId="36C9707D" w14:textId="1AF65F15"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5E7397">
              <w:rPr>
                <w:rFonts w:ascii="Browallia New" w:hAnsi="Browallia New" w:cs="Browallia New"/>
                <w:sz w:val="24"/>
                <w:szCs w:val="24"/>
                <w:lang w:val="en-GB"/>
              </w:rPr>
              <w:t>20,596</w:t>
            </w:r>
          </w:p>
        </w:tc>
        <w:tc>
          <w:tcPr>
            <w:tcW w:w="899" w:type="dxa"/>
          </w:tcPr>
          <w:p w14:paraId="68ED3477" w14:textId="3D960736"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32,610</w:t>
            </w:r>
          </w:p>
        </w:tc>
        <w:tc>
          <w:tcPr>
            <w:tcW w:w="900" w:type="dxa"/>
          </w:tcPr>
          <w:p w14:paraId="6F0296E3" w14:textId="61B905BB"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3,851</w:t>
            </w:r>
          </w:p>
        </w:tc>
        <w:tc>
          <w:tcPr>
            <w:tcW w:w="900" w:type="dxa"/>
          </w:tcPr>
          <w:p w14:paraId="5163849D" w14:textId="1938A06A"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6,247</w:t>
            </w:r>
          </w:p>
        </w:tc>
        <w:tc>
          <w:tcPr>
            <w:tcW w:w="900" w:type="dxa"/>
            <w:gridSpan w:val="2"/>
          </w:tcPr>
          <w:p w14:paraId="71E36881" w14:textId="2E765427"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(7,299)</w:t>
            </w:r>
          </w:p>
        </w:tc>
        <w:tc>
          <w:tcPr>
            <w:tcW w:w="882" w:type="dxa"/>
          </w:tcPr>
          <w:p w14:paraId="3C2D052A" w14:textId="35FCACC4"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90,725</w:t>
            </w:r>
          </w:p>
        </w:tc>
        <w:tc>
          <w:tcPr>
            <w:tcW w:w="922" w:type="dxa"/>
            <w:gridSpan w:val="2"/>
          </w:tcPr>
          <w:p w14:paraId="262BF01B" w14:textId="012BADCF" w:rsidR="0009696B" w:rsidRPr="005E7397" w:rsidRDefault="0009696B" w:rsidP="009075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3,315</w:t>
            </w:r>
          </w:p>
        </w:tc>
        <w:tc>
          <w:tcPr>
            <w:tcW w:w="990" w:type="dxa"/>
            <w:gridSpan w:val="2"/>
          </w:tcPr>
          <w:p w14:paraId="7EA6F919" w14:textId="3428ADD9"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3,293</w:t>
            </w:r>
          </w:p>
        </w:tc>
        <w:tc>
          <w:tcPr>
            <w:tcW w:w="989" w:type="dxa"/>
          </w:tcPr>
          <w:p w14:paraId="66AF243F" w14:textId="4684A679"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105,339</w:t>
            </w:r>
          </w:p>
        </w:tc>
        <w:tc>
          <w:tcPr>
            <w:tcW w:w="991" w:type="dxa"/>
          </w:tcPr>
          <w:p w14:paraId="680E81F1" w14:textId="4F8C3C36" w:rsidR="0009696B" w:rsidRPr="005E7397" w:rsidRDefault="0009696B"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19</w:t>
            </w:r>
            <w:r w:rsidR="00907577">
              <w:rPr>
                <w:rFonts w:ascii="Browallia New" w:hAnsi="Browallia New" w:cs="Browallia New"/>
                <w:sz w:val="24"/>
                <w:szCs w:val="24"/>
              </w:rPr>
              <w:t>3</w:t>
            </w:r>
            <w:r w:rsidRPr="005E7397">
              <w:rPr>
                <w:rFonts w:ascii="Browallia New" w:hAnsi="Browallia New" w:cs="Browallia New"/>
                <w:sz w:val="24"/>
                <w:szCs w:val="24"/>
              </w:rPr>
              <w:t>,</w:t>
            </w:r>
            <w:r w:rsidR="00907577">
              <w:rPr>
                <w:rFonts w:ascii="Browallia New" w:hAnsi="Browallia New" w:cs="Browallia New"/>
                <w:sz w:val="24"/>
                <w:szCs w:val="24"/>
              </w:rPr>
              <w:t>712</w:t>
            </w:r>
          </w:p>
        </w:tc>
      </w:tr>
      <w:tr w:rsidR="0009696B" w:rsidRPr="005E7397" w14:paraId="03DAC6C9" w14:textId="77777777" w:rsidTr="00AB08FA">
        <w:trPr>
          <w:gridAfter w:val="1"/>
          <w:wAfter w:w="6" w:type="dxa"/>
        </w:trPr>
        <w:tc>
          <w:tcPr>
            <w:tcW w:w="3891" w:type="dxa"/>
          </w:tcPr>
          <w:p w14:paraId="3B0427E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ค่าใช้จ่ายในการขายและบริหารและต้นทุนทางการเงิน</w:t>
            </w:r>
          </w:p>
          <w:p w14:paraId="6918A786" w14:textId="523658F3"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ที่ไม่ได้ปันส่วน</w:t>
            </w:r>
          </w:p>
        </w:tc>
        <w:tc>
          <w:tcPr>
            <w:tcW w:w="899" w:type="dxa"/>
          </w:tcPr>
          <w:p w14:paraId="71DFA48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BB7E1F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865154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8EF10D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6673C6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1857C9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6909444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238E5EEC"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27DC3D8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4730596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4D09218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4E38317" w14:textId="7257191E"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(121,804)</w:t>
            </w:r>
          </w:p>
        </w:tc>
        <w:tc>
          <w:tcPr>
            <w:tcW w:w="991" w:type="dxa"/>
          </w:tcPr>
          <w:p w14:paraId="429F2C7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728D0B0" w14:textId="161EAC63"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(12</w:t>
            </w:r>
            <w:r w:rsidR="00907577">
              <w:rPr>
                <w:rFonts w:ascii="Browallia New" w:hAnsi="Browallia New" w:cs="Browallia New"/>
                <w:sz w:val="24"/>
                <w:szCs w:val="24"/>
              </w:rPr>
              <w:t>5</w:t>
            </w:r>
            <w:r w:rsidRPr="005E7397">
              <w:rPr>
                <w:rFonts w:ascii="Browallia New" w:hAnsi="Browallia New" w:cs="Browallia New"/>
                <w:sz w:val="24"/>
                <w:szCs w:val="24"/>
              </w:rPr>
              <w:t>,</w:t>
            </w:r>
            <w:r w:rsidR="00907577">
              <w:rPr>
                <w:rFonts w:ascii="Browallia New" w:hAnsi="Browallia New" w:cs="Browallia New"/>
                <w:sz w:val="24"/>
                <w:szCs w:val="24"/>
              </w:rPr>
              <w:t>482</w:t>
            </w:r>
            <w:r w:rsidRPr="005E7397">
              <w:rPr>
                <w:rFonts w:ascii="Browallia New" w:hAnsi="Browallia New" w:cs="Browallia New"/>
                <w:sz w:val="24"/>
                <w:szCs w:val="24"/>
              </w:rPr>
              <w:t>)</w:t>
            </w:r>
          </w:p>
        </w:tc>
      </w:tr>
      <w:tr w:rsidR="0009696B" w:rsidRPr="005E7397" w14:paraId="5281BDDB" w14:textId="77777777" w:rsidTr="00AB08FA">
        <w:trPr>
          <w:gridAfter w:val="1"/>
          <w:wAfter w:w="6" w:type="dxa"/>
        </w:trPr>
        <w:tc>
          <w:tcPr>
            <w:tcW w:w="3891" w:type="dxa"/>
          </w:tcPr>
          <w:p w14:paraId="7B08AE2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รายได้อื่นที่ไม่ได้ปันส่วน</w:t>
            </w:r>
          </w:p>
        </w:tc>
        <w:tc>
          <w:tcPr>
            <w:tcW w:w="899" w:type="dxa"/>
          </w:tcPr>
          <w:p w14:paraId="170D597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62F1C7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8635447"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A4DBD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0093B6B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DD4F62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2DF4ED9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284ADB7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5AD1835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32A8CC7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0B9CB7A" w14:textId="4AF27D95"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5,</w:t>
            </w:r>
            <w:r w:rsidR="00907577">
              <w:rPr>
                <w:rFonts w:ascii="Browallia New" w:hAnsi="Browallia New" w:cs="Browallia New"/>
                <w:sz w:val="24"/>
                <w:szCs w:val="24"/>
              </w:rPr>
              <w:t>405</w:t>
            </w:r>
          </w:p>
        </w:tc>
        <w:tc>
          <w:tcPr>
            <w:tcW w:w="991" w:type="dxa"/>
          </w:tcPr>
          <w:p w14:paraId="42BFC8A8" w14:textId="1776B9F3"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34,218</w:t>
            </w:r>
          </w:p>
        </w:tc>
      </w:tr>
      <w:tr w:rsidR="0009696B" w:rsidRPr="005E7397" w14:paraId="7B349308" w14:textId="77777777" w:rsidTr="00AB08FA">
        <w:trPr>
          <w:gridAfter w:val="1"/>
          <w:wAfter w:w="6" w:type="dxa"/>
        </w:trPr>
        <w:tc>
          <w:tcPr>
            <w:tcW w:w="3891" w:type="dxa"/>
          </w:tcPr>
          <w:p w14:paraId="565D58D1"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w:t>
            </w:r>
            <w:r w:rsidRPr="005E7397">
              <w:rPr>
                <w:rFonts w:ascii="Browallia New" w:hAnsi="Browallia New" w:cs="Browallia New" w:hint="cs"/>
                <w:sz w:val="24"/>
                <w:szCs w:val="24"/>
                <w:cs/>
              </w:rPr>
              <w:t xml:space="preserve"> (ขาดทุน) </w:t>
            </w:r>
            <w:r w:rsidRPr="005E7397">
              <w:rPr>
                <w:rFonts w:ascii="Browallia New" w:hAnsi="Browallia New" w:cs="Browallia New"/>
                <w:sz w:val="24"/>
                <w:szCs w:val="24"/>
                <w:cs/>
              </w:rPr>
              <w:t>จากอัตราแลกเปลี่ยนที่ไม่ได้ปันส่วน</w:t>
            </w:r>
            <w:r w:rsidRPr="005E7397">
              <w:rPr>
                <w:rFonts w:ascii="Browallia New" w:hAnsi="Browallia New" w:cs="Browallia New"/>
                <w:sz w:val="24"/>
                <w:szCs w:val="24"/>
              </w:rPr>
              <w:t xml:space="preserve"> </w:t>
            </w:r>
          </w:p>
        </w:tc>
        <w:tc>
          <w:tcPr>
            <w:tcW w:w="899" w:type="dxa"/>
          </w:tcPr>
          <w:p w14:paraId="5625371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CBF868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A980D8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64CE2D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4EA64AC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C8FD93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158CBE71"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5372B60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72BD7D6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6A81FE3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80162D0" w14:textId="39D90405"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(3,</w:t>
            </w:r>
            <w:r w:rsidR="00907577">
              <w:rPr>
                <w:rFonts w:ascii="Browallia New" w:hAnsi="Browallia New" w:cs="Browallia New"/>
                <w:sz w:val="24"/>
                <w:szCs w:val="24"/>
              </w:rPr>
              <w:t>132</w:t>
            </w:r>
            <w:r w:rsidRPr="005E7397">
              <w:rPr>
                <w:rFonts w:ascii="Browallia New" w:hAnsi="Browallia New" w:cs="Browallia New"/>
                <w:sz w:val="24"/>
                <w:szCs w:val="24"/>
              </w:rPr>
              <w:t>)</w:t>
            </w:r>
          </w:p>
        </w:tc>
        <w:tc>
          <w:tcPr>
            <w:tcW w:w="991" w:type="dxa"/>
          </w:tcPr>
          <w:p w14:paraId="08388435" w14:textId="72E6D2C9"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412</w:t>
            </w:r>
          </w:p>
        </w:tc>
      </w:tr>
      <w:tr w:rsidR="0009696B" w:rsidRPr="005E7397" w14:paraId="777C3ADC" w14:textId="77777777" w:rsidTr="00AB08FA">
        <w:trPr>
          <w:gridAfter w:val="1"/>
          <w:wAfter w:w="6" w:type="dxa"/>
        </w:trPr>
        <w:tc>
          <w:tcPr>
            <w:tcW w:w="3891" w:type="dxa"/>
          </w:tcPr>
          <w:p w14:paraId="2AF99970" w14:textId="004EE0AA" w:rsidR="0009696B" w:rsidRPr="005E7397" w:rsidRDefault="00E719FF"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hint="cs"/>
                <w:sz w:val="24"/>
                <w:szCs w:val="24"/>
                <w:cs/>
              </w:rPr>
              <w:t>รายได้ (</w:t>
            </w:r>
            <w:r w:rsidR="0009696B" w:rsidRPr="005E7397">
              <w:rPr>
                <w:rFonts w:ascii="Browallia New" w:hAnsi="Browallia New" w:cs="Browallia New"/>
                <w:sz w:val="24"/>
                <w:szCs w:val="24"/>
                <w:cs/>
              </w:rPr>
              <w:t>ค่าใช้จ่าย</w:t>
            </w:r>
            <w:r w:rsidRPr="005E7397">
              <w:rPr>
                <w:rFonts w:ascii="Browallia New" w:hAnsi="Browallia New" w:cs="Browallia New" w:hint="cs"/>
                <w:sz w:val="24"/>
                <w:szCs w:val="24"/>
                <w:cs/>
              </w:rPr>
              <w:t xml:space="preserve">) </w:t>
            </w:r>
            <w:r w:rsidR="0009696B" w:rsidRPr="005E7397">
              <w:rPr>
                <w:rFonts w:ascii="Browallia New" w:hAnsi="Browallia New" w:cs="Browallia New"/>
                <w:sz w:val="24"/>
                <w:szCs w:val="24"/>
                <w:cs/>
              </w:rPr>
              <w:t>ภาษีเงินได้ที่ไม่ได้ปันส่วน</w:t>
            </w:r>
          </w:p>
        </w:tc>
        <w:tc>
          <w:tcPr>
            <w:tcW w:w="899" w:type="dxa"/>
          </w:tcPr>
          <w:p w14:paraId="4480172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053F9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165201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F8D71A4"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04D90F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4ABF659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2BAA2AF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3A3F84B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31D3871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AF388E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0BD7DB31" w14:textId="2B81F3B0"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6,</w:t>
            </w:r>
            <w:r w:rsidR="00E131CF">
              <w:rPr>
                <w:rFonts w:ascii="Browallia New" w:hAnsi="Browallia New" w:cs="Browallia New"/>
                <w:sz w:val="24"/>
                <w:szCs w:val="24"/>
              </w:rPr>
              <w:t>494</w:t>
            </w:r>
          </w:p>
        </w:tc>
        <w:tc>
          <w:tcPr>
            <w:tcW w:w="991" w:type="dxa"/>
          </w:tcPr>
          <w:p w14:paraId="73008F09" w14:textId="2F63147B"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(14,055)</w:t>
            </w:r>
          </w:p>
        </w:tc>
      </w:tr>
      <w:tr w:rsidR="0009696B" w:rsidRPr="0091521C" w14:paraId="33A7FD3C" w14:textId="77777777" w:rsidTr="00AB08FA">
        <w:trPr>
          <w:gridAfter w:val="1"/>
          <w:wAfter w:w="6" w:type="dxa"/>
        </w:trPr>
        <w:tc>
          <w:tcPr>
            <w:tcW w:w="3891" w:type="dxa"/>
          </w:tcPr>
          <w:p w14:paraId="73EB0E05" w14:textId="75CA8AFA"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w:t>
            </w:r>
            <w:r w:rsidR="005E7397" w:rsidRPr="005E7397">
              <w:rPr>
                <w:rFonts w:ascii="Browallia New" w:hAnsi="Browallia New" w:cs="Browallia New" w:hint="cs"/>
                <w:sz w:val="24"/>
                <w:szCs w:val="24"/>
                <w:cs/>
              </w:rPr>
              <w:t xml:space="preserve"> (ขาดทุ) </w:t>
            </w:r>
            <w:r w:rsidRPr="005E7397">
              <w:rPr>
                <w:rFonts w:ascii="Browallia New" w:hAnsi="Browallia New" w:cs="Browallia New"/>
                <w:sz w:val="24"/>
                <w:szCs w:val="24"/>
                <w:cs/>
              </w:rPr>
              <w:t>สำหรับงวด</w:t>
            </w:r>
          </w:p>
        </w:tc>
        <w:tc>
          <w:tcPr>
            <w:tcW w:w="899" w:type="dxa"/>
          </w:tcPr>
          <w:p w14:paraId="1B85B8A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09824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BD7028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288EC4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09DC531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46BFB9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1DA0653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82" w:type="dxa"/>
          </w:tcPr>
          <w:p w14:paraId="2D58BFA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40BC87F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BB8C79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ACE339E" w14:textId="5ECCBA22" w:rsidR="0009696B" w:rsidRPr="005E7397"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(7,</w:t>
            </w:r>
            <w:r w:rsidR="00E131CF">
              <w:rPr>
                <w:rFonts w:ascii="Browallia New" w:hAnsi="Browallia New" w:cs="Browallia New"/>
                <w:sz w:val="24"/>
                <w:szCs w:val="24"/>
              </w:rPr>
              <w:t>698</w:t>
            </w:r>
            <w:r w:rsidRPr="005E7397">
              <w:rPr>
                <w:rFonts w:ascii="Browallia New" w:hAnsi="Browallia New" w:cs="Browallia New"/>
                <w:sz w:val="24"/>
                <w:szCs w:val="24"/>
              </w:rPr>
              <w:t>)</w:t>
            </w:r>
          </w:p>
        </w:tc>
        <w:tc>
          <w:tcPr>
            <w:tcW w:w="991" w:type="dxa"/>
          </w:tcPr>
          <w:p w14:paraId="739EF19D" w14:textId="25D185C7" w:rsidR="0009696B" w:rsidRPr="0091521C"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7397">
              <w:rPr>
                <w:rFonts w:ascii="Browallia New" w:hAnsi="Browallia New" w:cs="Browallia New"/>
                <w:sz w:val="24"/>
                <w:szCs w:val="24"/>
              </w:rPr>
              <w:t>88,805</w:t>
            </w:r>
          </w:p>
        </w:tc>
      </w:tr>
    </w:tbl>
    <w:p w14:paraId="1965E389" w14:textId="77777777" w:rsid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AD58368" w14:textId="23088869" w:rsidR="0091521C" w:rsidRPr="00A338D2"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กลุ่มบริษัทไม่ได้ปันส่วนสินทรัพย์แยกตามส่วนงาน</w:t>
      </w:r>
    </w:p>
    <w:p w14:paraId="62307473" w14:textId="77777777" w:rsidR="0091521C" w:rsidRDefault="0091521C" w:rsidP="0091521C">
      <w:pPr>
        <w:ind w:firstLine="706"/>
        <w:rPr>
          <w:rFonts w:ascii="Browallia New" w:hAnsi="Browallia New" w:cs="Browallia New"/>
          <w:sz w:val="28"/>
          <w:szCs w:val="28"/>
          <w:lang w:val="en-GB"/>
        </w:rPr>
      </w:pPr>
    </w:p>
    <w:p w14:paraId="18E4B3DB" w14:textId="3BA38FF6" w:rsidR="0091521C" w:rsidRP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sectPr w:rsidR="0091521C" w:rsidRPr="0091521C" w:rsidSect="00B2028E">
          <w:footerReference w:type="default" r:id="rId12"/>
          <w:pgSz w:w="16834" w:h="11909" w:orient="landscape" w:code="9"/>
          <w:pgMar w:top="1440" w:right="1555" w:bottom="1138" w:left="806" w:header="1138" w:footer="72" w:gutter="0"/>
          <w:pgNumType w:start="25"/>
          <w:cols w:space="720"/>
        </w:sectPr>
      </w:pPr>
      <w:r>
        <w:rPr>
          <w:rFonts w:ascii="Browallia New" w:hAnsi="Browallia New" w:cs="Browallia New"/>
          <w:sz w:val="28"/>
          <w:szCs w:val="28"/>
          <w:cs/>
          <w:lang w:val="en-GB"/>
        </w:rPr>
        <w:tab/>
      </w:r>
    </w:p>
    <w:p w14:paraId="0D616B77" w14:textId="1BD07926"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รายได้ของกลุ่มบริษัทจากลูกค้ารายใหญ่สำหรับงวด</w:t>
      </w:r>
      <w:r w:rsidR="005131C6">
        <w:rPr>
          <w:rFonts w:ascii="Browallia New" w:hAnsi="Browallia New" w:cs="Browallia New" w:hint="cs"/>
          <w:sz w:val="28"/>
          <w:szCs w:val="28"/>
          <w:cs/>
          <w:lang w:val="en-GB"/>
        </w:rPr>
        <w:t>สามเดือนและ</w:t>
      </w:r>
      <w:r w:rsidR="003C4AB2">
        <w:rPr>
          <w:rFonts w:ascii="Browallia New" w:hAnsi="Browallia New" w:cs="Browallia New" w:hint="cs"/>
          <w:sz w:val="28"/>
          <w:szCs w:val="28"/>
          <w:cs/>
          <w:lang w:val="en-GB"/>
        </w:rPr>
        <w:t>หก</w:t>
      </w:r>
      <w:r w:rsidRPr="00A338D2">
        <w:rPr>
          <w:rFonts w:ascii="Browallia New" w:hAnsi="Browallia New" w:cs="Browallia New"/>
          <w:sz w:val="28"/>
          <w:szCs w:val="28"/>
          <w:cs/>
          <w:lang w:val="en-GB"/>
        </w:rPr>
        <w:t xml:space="preserve">เดือนสิ้นสุดวันที่ </w:t>
      </w:r>
      <w:r w:rsidR="003C4AB2">
        <w:rPr>
          <w:rFonts w:ascii="Browallia New" w:hAnsi="Browallia New" w:cs="Browallia New"/>
          <w:sz w:val="28"/>
          <w:szCs w:val="28"/>
        </w:rPr>
        <w:t xml:space="preserve">30 </w:t>
      </w:r>
      <w:r w:rsidR="003C4AB2">
        <w:rPr>
          <w:rFonts w:ascii="Browallia New" w:hAnsi="Browallia New" w:cs="Browallia New" w:hint="cs"/>
          <w:sz w:val="28"/>
          <w:szCs w:val="28"/>
          <w:cs/>
        </w:rPr>
        <w:t xml:space="preserve">เมษายน </w:t>
      </w:r>
      <w:r w:rsidR="003C4AB2">
        <w:rPr>
          <w:rFonts w:ascii="Browallia New" w:hAnsi="Browallia New" w:cs="Browallia New"/>
          <w:sz w:val="28"/>
          <w:szCs w:val="28"/>
        </w:rPr>
        <w:t>2561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60</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5107D7BF"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5131C6" w:rsidRPr="005131C6" w14:paraId="64F41A19" w14:textId="77777777" w:rsidTr="00280E13">
        <w:tc>
          <w:tcPr>
            <w:tcW w:w="3174" w:type="dxa"/>
          </w:tcPr>
          <w:p w14:paraId="7FF2611C" w14:textId="77777777" w:rsidR="005131C6" w:rsidRPr="005131C6"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41084659" w14:textId="3EB133E5"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3ACCFC34" w14:textId="78E9C713"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r w:rsidRPr="005131C6">
              <w:rPr>
                <w:rFonts w:ascii="Browallia New" w:hAnsi="Browallia New" w:cs="Browallia New"/>
                <w:sz w:val="28"/>
                <w:szCs w:val="28"/>
                <w:cs/>
                <w:lang w:val="en-GB"/>
              </w:rPr>
              <w:t>หน่วย : พันบาท)</w:t>
            </w:r>
          </w:p>
        </w:tc>
      </w:tr>
      <w:tr w:rsidR="005131C6" w:rsidRPr="005131C6" w14:paraId="73499E10" w14:textId="77777777" w:rsidTr="00280E13">
        <w:tc>
          <w:tcPr>
            <w:tcW w:w="3174" w:type="dxa"/>
          </w:tcPr>
          <w:p w14:paraId="7EA1D7D0"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6189D1A2" w14:textId="7777777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สำหรับงวดสามเดือนสิ้นสุดวันที่</w:t>
            </w:r>
          </w:p>
          <w:p w14:paraId="21E13815" w14:textId="7F3C2F2E"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131C6">
              <w:rPr>
                <w:rFonts w:ascii="Browallia New" w:hAnsi="Browallia New" w:cs="Browallia New"/>
                <w:sz w:val="28"/>
                <w:szCs w:val="28"/>
              </w:rPr>
              <w:t>30</w:t>
            </w:r>
            <w:r w:rsidRPr="005131C6">
              <w:rPr>
                <w:rFonts w:ascii="Browallia New" w:hAnsi="Browallia New" w:cs="Browallia New"/>
                <w:sz w:val="28"/>
                <w:szCs w:val="28"/>
                <w:cs/>
                <w:lang w:val="en-GB"/>
              </w:rPr>
              <w:t xml:space="preserve"> เมษายน</w:t>
            </w:r>
          </w:p>
        </w:tc>
        <w:tc>
          <w:tcPr>
            <w:tcW w:w="2851" w:type="dxa"/>
            <w:gridSpan w:val="2"/>
          </w:tcPr>
          <w:p w14:paraId="42EAF72A" w14:textId="7777777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w:t>
            </w:r>
            <w:r w:rsidRPr="005131C6">
              <w:rPr>
                <w:rFonts w:ascii="Browallia New" w:hAnsi="Browallia New" w:cs="Browallia New" w:hint="cs"/>
                <w:sz w:val="28"/>
                <w:szCs w:val="28"/>
                <w:cs/>
                <w:lang w:val="en-GB"/>
              </w:rPr>
              <w:t>หก</w:t>
            </w:r>
            <w:r w:rsidRPr="005131C6">
              <w:rPr>
                <w:rFonts w:ascii="Browallia New" w:hAnsi="Browallia New" w:cs="Browallia New"/>
                <w:sz w:val="28"/>
                <w:szCs w:val="28"/>
                <w:cs/>
                <w:lang w:val="en-GB"/>
              </w:rPr>
              <w:t>เดือนสิ้นสุดวันที่</w:t>
            </w:r>
          </w:p>
          <w:p w14:paraId="5831384C" w14:textId="4B18DF0C"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131C6">
              <w:rPr>
                <w:rFonts w:ascii="Browallia New" w:hAnsi="Browallia New" w:cs="Browallia New"/>
                <w:sz w:val="28"/>
                <w:szCs w:val="28"/>
              </w:rPr>
              <w:t>30</w:t>
            </w:r>
            <w:r w:rsidRPr="005131C6">
              <w:rPr>
                <w:rFonts w:ascii="Browallia New" w:hAnsi="Browallia New" w:cs="Browallia New"/>
                <w:sz w:val="28"/>
                <w:szCs w:val="28"/>
                <w:cs/>
                <w:lang w:val="en-GB"/>
              </w:rPr>
              <w:t xml:space="preserve"> เมษายน</w:t>
            </w:r>
          </w:p>
        </w:tc>
      </w:tr>
      <w:tr w:rsidR="005131C6" w:rsidRPr="005131C6" w14:paraId="11F00BDD" w14:textId="77777777" w:rsidTr="005131C6">
        <w:tc>
          <w:tcPr>
            <w:tcW w:w="3174" w:type="dxa"/>
          </w:tcPr>
          <w:p w14:paraId="039A2EAA"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CFCF3B8" w14:textId="33056C3E"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40" w:type="dxa"/>
          </w:tcPr>
          <w:p w14:paraId="1F1EAA05" w14:textId="4634F012"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c>
          <w:tcPr>
            <w:tcW w:w="1440" w:type="dxa"/>
          </w:tcPr>
          <w:p w14:paraId="766D42ED" w14:textId="0388547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11" w:type="dxa"/>
          </w:tcPr>
          <w:p w14:paraId="58AD7861" w14:textId="7A59E94A"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r>
      <w:tr w:rsidR="005131C6" w:rsidRPr="005131C6" w14:paraId="7BD1CFBD" w14:textId="77777777" w:rsidTr="005131C6">
        <w:tc>
          <w:tcPr>
            <w:tcW w:w="3174" w:type="dxa"/>
          </w:tcPr>
          <w:p w14:paraId="4103E2F8"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D271B16"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046F068"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6C81C8AE"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9FCA1A3"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5131C6" w:rsidRPr="00B248BF" w14:paraId="43C75472" w14:textId="77777777" w:rsidTr="005131C6">
        <w:tc>
          <w:tcPr>
            <w:tcW w:w="3174" w:type="dxa"/>
          </w:tcPr>
          <w:p w14:paraId="3B1B8A95" w14:textId="65D53F95" w:rsidR="005131C6" w:rsidRPr="00B248BF"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รายได้</w:t>
            </w:r>
          </w:p>
        </w:tc>
        <w:tc>
          <w:tcPr>
            <w:tcW w:w="1440" w:type="dxa"/>
          </w:tcPr>
          <w:p w14:paraId="2AA058F6" w14:textId="15B4C920" w:rsidR="005131C6" w:rsidRPr="00B248BF" w:rsidRDefault="00AB08FA"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rPr>
              <w:t>3</w:t>
            </w:r>
            <w:r w:rsidR="00907577" w:rsidRPr="00B248BF">
              <w:rPr>
                <w:rFonts w:ascii="Browallia New" w:hAnsi="Browallia New" w:cs="Browallia New"/>
                <w:sz w:val="28"/>
                <w:szCs w:val="28"/>
              </w:rPr>
              <w:t>41</w:t>
            </w:r>
            <w:r w:rsidRPr="00B248BF">
              <w:rPr>
                <w:rFonts w:ascii="Browallia New" w:hAnsi="Browallia New" w:cs="Browallia New"/>
                <w:sz w:val="28"/>
                <w:szCs w:val="28"/>
              </w:rPr>
              <w:t>,</w:t>
            </w:r>
            <w:r w:rsidR="00907577" w:rsidRPr="00B248BF">
              <w:rPr>
                <w:rFonts w:ascii="Browallia New" w:hAnsi="Browallia New" w:cs="Browallia New"/>
                <w:sz w:val="28"/>
                <w:szCs w:val="28"/>
              </w:rPr>
              <w:t>8</w:t>
            </w:r>
            <w:r w:rsidRPr="00B248BF">
              <w:rPr>
                <w:rFonts w:ascii="Browallia New" w:hAnsi="Browallia New" w:cs="Browallia New"/>
                <w:sz w:val="28"/>
                <w:szCs w:val="28"/>
              </w:rPr>
              <w:t>0</w:t>
            </w:r>
            <w:r w:rsidR="00907577" w:rsidRPr="00B248BF">
              <w:rPr>
                <w:rFonts w:ascii="Browallia New" w:hAnsi="Browallia New" w:cs="Browallia New"/>
                <w:sz w:val="28"/>
                <w:szCs w:val="28"/>
              </w:rPr>
              <w:t>6</w:t>
            </w:r>
          </w:p>
        </w:tc>
        <w:tc>
          <w:tcPr>
            <w:tcW w:w="1440" w:type="dxa"/>
          </w:tcPr>
          <w:p w14:paraId="64819F3F" w14:textId="704BA05E" w:rsidR="005131C6" w:rsidRPr="00B248BF"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46,369</w:t>
            </w:r>
          </w:p>
        </w:tc>
        <w:tc>
          <w:tcPr>
            <w:tcW w:w="1440" w:type="dxa"/>
          </w:tcPr>
          <w:p w14:paraId="5BC71179" w14:textId="561F0E16" w:rsidR="005131C6" w:rsidRPr="00B248BF" w:rsidRDefault="00907577"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823</w:t>
            </w:r>
            <w:r w:rsidR="00AB08FA" w:rsidRPr="00B248BF">
              <w:rPr>
                <w:rFonts w:ascii="Browallia New" w:hAnsi="Browallia New" w:cs="Browallia New"/>
                <w:sz w:val="28"/>
                <w:szCs w:val="28"/>
                <w:lang w:val="en-GB"/>
              </w:rPr>
              <w:t>,</w:t>
            </w:r>
            <w:r w:rsidRPr="00B248BF">
              <w:rPr>
                <w:rFonts w:ascii="Browallia New" w:hAnsi="Browallia New" w:cs="Browallia New"/>
                <w:sz w:val="28"/>
                <w:szCs w:val="28"/>
                <w:lang w:val="en-GB"/>
              </w:rPr>
              <w:t>667</w:t>
            </w:r>
          </w:p>
        </w:tc>
        <w:tc>
          <w:tcPr>
            <w:tcW w:w="1411" w:type="dxa"/>
          </w:tcPr>
          <w:p w14:paraId="7EF623C6" w14:textId="7F4D4063" w:rsidR="005131C6" w:rsidRPr="00B248BF"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 xml:space="preserve">  </w:t>
            </w:r>
            <w:r w:rsidR="00FE4F5D" w:rsidRPr="00B248BF">
              <w:rPr>
                <w:rFonts w:ascii="Browallia New" w:hAnsi="Browallia New" w:cs="Browallia New"/>
                <w:sz w:val="28"/>
                <w:szCs w:val="28"/>
                <w:lang w:val="en-GB"/>
              </w:rPr>
              <w:t xml:space="preserve">  </w:t>
            </w:r>
            <w:r w:rsidRPr="00B248BF">
              <w:rPr>
                <w:rFonts w:ascii="Browallia New" w:hAnsi="Browallia New" w:cs="Browallia New"/>
                <w:sz w:val="28"/>
                <w:szCs w:val="28"/>
                <w:lang w:val="en-GB"/>
              </w:rPr>
              <w:t xml:space="preserve">    </w:t>
            </w:r>
            <w:r w:rsidR="009D2220">
              <w:rPr>
                <w:rFonts w:ascii="Browallia New" w:hAnsi="Browallia New" w:cs="Browallia New"/>
                <w:sz w:val="28"/>
                <w:szCs w:val="28"/>
                <w:lang w:val="en-GB"/>
              </w:rPr>
              <w:t>256,892</w:t>
            </w:r>
          </w:p>
        </w:tc>
      </w:tr>
    </w:tbl>
    <w:p w14:paraId="0C6423E9" w14:textId="2EBD2117"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7E4F0FB1"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248BF">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รายได้ของกลุ่มบริษัทแยกตามเขตภูมิศาสตร์โดยกำหนดจากสถานที่ตั้งของลูกค้าสำหรับงวดสามเดือน</w:t>
      </w:r>
      <w:r w:rsidR="005131C6" w:rsidRPr="00B248BF">
        <w:rPr>
          <w:rFonts w:ascii="Browallia New" w:hAnsi="Browallia New" w:cs="Browallia New" w:hint="cs"/>
          <w:sz w:val="28"/>
          <w:szCs w:val="28"/>
          <w:cs/>
        </w:rPr>
        <w:t>และหกเดือน</w:t>
      </w:r>
      <w:r w:rsidRPr="00B248BF">
        <w:rPr>
          <w:rFonts w:ascii="Browallia New" w:hAnsi="Browallia New" w:cs="Browallia New"/>
          <w:sz w:val="28"/>
          <w:szCs w:val="28"/>
          <w:cs/>
        </w:rPr>
        <w:t xml:space="preserve">สิ้นสุดวันที่ </w:t>
      </w:r>
      <w:bookmarkStart w:id="2" w:name="_Hlk516411004"/>
      <w:r w:rsidR="005131C6" w:rsidRPr="00B248BF">
        <w:rPr>
          <w:rFonts w:ascii="Browallia New" w:hAnsi="Browallia New" w:cs="Browallia New"/>
          <w:sz w:val="28"/>
          <w:szCs w:val="28"/>
        </w:rPr>
        <w:t>30</w:t>
      </w:r>
      <w:bookmarkEnd w:id="2"/>
      <w:r w:rsidR="005131C6" w:rsidRPr="00B248BF">
        <w:rPr>
          <w:rFonts w:ascii="Browallia New" w:hAnsi="Browallia New" w:cs="Browallia New"/>
          <w:sz w:val="28"/>
          <w:szCs w:val="28"/>
        </w:rPr>
        <w:t xml:space="preserve"> </w:t>
      </w:r>
      <w:r w:rsidR="005131C6" w:rsidRPr="00B248BF">
        <w:rPr>
          <w:rFonts w:ascii="Browallia New" w:hAnsi="Browallia New" w:cs="Browallia New" w:hint="cs"/>
          <w:sz w:val="28"/>
          <w:szCs w:val="28"/>
          <w:cs/>
        </w:rPr>
        <w:t xml:space="preserve">เมษายน </w:t>
      </w:r>
      <w:r w:rsidR="005131C6" w:rsidRPr="00B248BF">
        <w:rPr>
          <w:rFonts w:ascii="Browallia New" w:hAnsi="Browallia New" w:cs="Browallia New"/>
          <w:sz w:val="28"/>
          <w:szCs w:val="28"/>
        </w:rPr>
        <w:t>2561</w:t>
      </w:r>
      <w:r w:rsidRPr="00B248BF">
        <w:rPr>
          <w:rFonts w:ascii="Browallia New" w:hAnsi="Browallia New" w:cs="Browallia New"/>
          <w:sz w:val="28"/>
          <w:szCs w:val="28"/>
          <w:cs/>
        </w:rPr>
        <w:t xml:space="preserve"> และ </w:t>
      </w:r>
      <w:r w:rsidRPr="00B248BF">
        <w:rPr>
          <w:rFonts w:ascii="Browallia New" w:hAnsi="Browallia New" w:cs="Browallia New"/>
          <w:sz w:val="28"/>
          <w:szCs w:val="28"/>
        </w:rPr>
        <w:t>2560</w:t>
      </w:r>
      <w:r w:rsidRPr="00B248BF">
        <w:rPr>
          <w:rFonts w:ascii="Browallia New" w:hAnsi="Browallia New" w:cs="Browallia New"/>
          <w:sz w:val="28"/>
          <w:szCs w:val="28"/>
          <w:cs/>
        </w:rPr>
        <w:t xml:space="preserve"> แสดงได้ดังนี้</w:t>
      </w:r>
    </w:p>
    <w:p w14:paraId="3A1A008C" w14:textId="5D6340D7" w:rsidR="005131C6" w:rsidRPr="00B248BF"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5131C6" w:rsidRPr="00B248BF" w14:paraId="6156F030" w14:textId="77777777" w:rsidTr="00280E13">
        <w:tc>
          <w:tcPr>
            <w:tcW w:w="3174" w:type="dxa"/>
          </w:tcPr>
          <w:p w14:paraId="69B74E89"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384CDF79"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7825E88A"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w:t>
            </w:r>
            <w:r w:rsidRPr="00B248BF">
              <w:rPr>
                <w:rFonts w:ascii="Browallia New" w:hAnsi="Browallia New" w:cs="Browallia New"/>
                <w:sz w:val="28"/>
                <w:szCs w:val="28"/>
                <w:cs/>
                <w:lang w:val="en-GB"/>
              </w:rPr>
              <w:t>หน่วย : พันบาท)</w:t>
            </w:r>
          </w:p>
        </w:tc>
      </w:tr>
      <w:tr w:rsidR="005131C6" w:rsidRPr="00B248BF" w14:paraId="33E5ACF6" w14:textId="77777777" w:rsidTr="00280E13">
        <w:tc>
          <w:tcPr>
            <w:tcW w:w="3174" w:type="dxa"/>
          </w:tcPr>
          <w:p w14:paraId="5F495D98"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1C98693C" w14:textId="77777777"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สำหรับงวดสามเดือนสิ้นสุดวันที่</w:t>
            </w:r>
          </w:p>
          <w:p w14:paraId="1E09F48C" w14:textId="77777777"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248BF">
              <w:rPr>
                <w:rFonts w:ascii="Browallia New" w:hAnsi="Browallia New" w:cs="Browallia New"/>
                <w:sz w:val="28"/>
                <w:szCs w:val="28"/>
              </w:rPr>
              <w:t>30</w:t>
            </w:r>
            <w:r w:rsidRPr="00B248BF">
              <w:rPr>
                <w:rFonts w:ascii="Browallia New" w:hAnsi="Browallia New" w:cs="Browallia New"/>
                <w:sz w:val="28"/>
                <w:szCs w:val="28"/>
                <w:cs/>
                <w:lang w:val="en-GB"/>
              </w:rPr>
              <w:t xml:space="preserve"> เมษายน</w:t>
            </w:r>
          </w:p>
        </w:tc>
        <w:tc>
          <w:tcPr>
            <w:tcW w:w="2851" w:type="dxa"/>
            <w:gridSpan w:val="2"/>
          </w:tcPr>
          <w:p w14:paraId="7EF758DA" w14:textId="77777777"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w:t>
            </w:r>
            <w:r w:rsidRPr="00B248BF">
              <w:rPr>
                <w:rFonts w:ascii="Browallia New" w:hAnsi="Browallia New" w:cs="Browallia New" w:hint="cs"/>
                <w:sz w:val="28"/>
                <w:szCs w:val="28"/>
                <w:cs/>
                <w:lang w:val="en-GB"/>
              </w:rPr>
              <w:t>หก</w:t>
            </w:r>
            <w:r w:rsidRPr="00B248BF">
              <w:rPr>
                <w:rFonts w:ascii="Browallia New" w:hAnsi="Browallia New" w:cs="Browallia New"/>
                <w:sz w:val="28"/>
                <w:szCs w:val="28"/>
                <w:cs/>
                <w:lang w:val="en-GB"/>
              </w:rPr>
              <w:t>เดือนสิ้นสุดวันที่</w:t>
            </w:r>
          </w:p>
          <w:p w14:paraId="721893A9" w14:textId="77777777"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B248BF">
              <w:rPr>
                <w:rFonts w:ascii="Browallia New" w:hAnsi="Browallia New" w:cs="Browallia New"/>
                <w:sz w:val="28"/>
                <w:szCs w:val="28"/>
              </w:rPr>
              <w:t>30</w:t>
            </w:r>
            <w:r w:rsidRPr="00B248BF">
              <w:rPr>
                <w:rFonts w:ascii="Browallia New" w:hAnsi="Browallia New" w:cs="Browallia New"/>
                <w:sz w:val="28"/>
                <w:szCs w:val="28"/>
                <w:cs/>
                <w:lang w:val="en-GB"/>
              </w:rPr>
              <w:t xml:space="preserve"> เมษายน</w:t>
            </w:r>
          </w:p>
        </w:tc>
      </w:tr>
      <w:tr w:rsidR="005131C6" w:rsidRPr="00B248BF" w14:paraId="7847A1DF" w14:textId="77777777" w:rsidTr="00280E13">
        <w:tc>
          <w:tcPr>
            <w:tcW w:w="3174" w:type="dxa"/>
          </w:tcPr>
          <w:p w14:paraId="0D2928DF"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F119BC5" w14:textId="09A7E363"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248BF">
              <w:rPr>
                <w:rFonts w:ascii="Browallia New" w:hAnsi="Browallia New" w:cs="Browallia New"/>
                <w:sz w:val="28"/>
                <w:szCs w:val="28"/>
              </w:rPr>
              <w:t>2561</w:t>
            </w:r>
          </w:p>
        </w:tc>
        <w:tc>
          <w:tcPr>
            <w:tcW w:w="1440" w:type="dxa"/>
          </w:tcPr>
          <w:p w14:paraId="6191CD93" w14:textId="704F9009"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2560</w:t>
            </w:r>
          </w:p>
        </w:tc>
        <w:tc>
          <w:tcPr>
            <w:tcW w:w="1440" w:type="dxa"/>
          </w:tcPr>
          <w:p w14:paraId="318867BB" w14:textId="6D13F01D"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2561</w:t>
            </w:r>
          </w:p>
        </w:tc>
        <w:tc>
          <w:tcPr>
            <w:tcW w:w="1411" w:type="dxa"/>
          </w:tcPr>
          <w:p w14:paraId="590036EA" w14:textId="6B80E47A"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2560</w:t>
            </w:r>
          </w:p>
        </w:tc>
      </w:tr>
      <w:tr w:rsidR="005131C6" w:rsidRPr="00B248BF" w14:paraId="271BB93B" w14:textId="77777777" w:rsidTr="00280E13">
        <w:tc>
          <w:tcPr>
            <w:tcW w:w="3174" w:type="dxa"/>
          </w:tcPr>
          <w:p w14:paraId="6F19D34E"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CCC5BBC"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6E813A3"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04633FA"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044B68B"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AB08FA" w:rsidRPr="00B248BF" w14:paraId="3130D568" w14:textId="77777777" w:rsidTr="00280E13">
        <w:tc>
          <w:tcPr>
            <w:tcW w:w="3174" w:type="dxa"/>
          </w:tcPr>
          <w:p w14:paraId="6D9DD1E4" w14:textId="3BE82F9F"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ประเทศสวีเดน</w:t>
            </w:r>
          </w:p>
        </w:tc>
        <w:tc>
          <w:tcPr>
            <w:tcW w:w="1440" w:type="dxa"/>
          </w:tcPr>
          <w:p w14:paraId="5A8A0047" w14:textId="7237806A"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23</w:t>
            </w:r>
            <w:r w:rsidR="00907577" w:rsidRPr="00B248BF">
              <w:rPr>
                <w:rFonts w:ascii="Browallia New" w:hAnsi="Browallia New" w:cs="Browallia New"/>
                <w:sz w:val="28"/>
                <w:szCs w:val="28"/>
                <w:lang w:val="en-GB"/>
              </w:rPr>
              <w:t>1</w:t>
            </w:r>
            <w:r w:rsidRPr="00B248BF">
              <w:rPr>
                <w:rFonts w:ascii="Browallia New" w:hAnsi="Browallia New" w:cs="Browallia New"/>
                <w:sz w:val="28"/>
                <w:szCs w:val="28"/>
                <w:lang w:val="en-GB"/>
              </w:rPr>
              <w:t>,</w:t>
            </w:r>
            <w:r w:rsidR="00907577" w:rsidRPr="00B248BF">
              <w:rPr>
                <w:rFonts w:ascii="Browallia New" w:hAnsi="Browallia New" w:cs="Browallia New"/>
                <w:sz w:val="28"/>
                <w:szCs w:val="28"/>
                <w:lang w:val="en-GB"/>
              </w:rPr>
              <w:t>821</w:t>
            </w:r>
          </w:p>
        </w:tc>
        <w:tc>
          <w:tcPr>
            <w:tcW w:w="1440" w:type="dxa"/>
          </w:tcPr>
          <w:p w14:paraId="7B3985B9" w14:textId="72602161"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289,372</w:t>
            </w:r>
          </w:p>
        </w:tc>
        <w:tc>
          <w:tcPr>
            <w:tcW w:w="1440" w:type="dxa"/>
          </w:tcPr>
          <w:p w14:paraId="68CBF38E" w14:textId="0B8A64A5"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B248BF">
              <w:rPr>
                <w:rFonts w:ascii="Browallia New" w:hAnsi="Browallia New" w:cs="Browallia New"/>
                <w:sz w:val="28"/>
                <w:szCs w:val="28"/>
                <w:lang w:val="en-GB"/>
              </w:rPr>
              <w:t>58</w:t>
            </w:r>
            <w:r w:rsidR="00907577" w:rsidRPr="00B248BF">
              <w:rPr>
                <w:rFonts w:ascii="Browallia New" w:hAnsi="Browallia New" w:cs="Browallia New"/>
                <w:sz w:val="28"/>
                <w:szCs w:val="28"/>
                <w:lang w:val="en-GB"/>
              </w:rPr>
              <w:t>4</w:t>
            </w:r>
            <w:r w:rsidRPr="00B248BF">
              <w:rPr>
                <w:rFonts w:ascii="Browallia New" w:hAnsi="Browallia New" w:cs="Browallia New"/>
                <w:sz w:val="28"/>
                <w:szCs w:val="28"/>
                <w:lang w:val="en-GB"/>
              </w:rPr>
              <w:t>,</w:t>
            </w:r>
            <w:r w:rsidR="00907577" w:rsidRPr="00B248BF">
              <w:rPr>
                <w:rFonts w:ascii="Browallia New" w:hAnsi="Browallia New" w:cs="Browallia New"/>
                <w:sz w:val="28"/>
                <w:szCs w:val="28"/>
                <w:lang w:val="en-GB"/>
              </w:rPr>
              <w:t>280</w:t>
            </w:r>
          </w:p>
        </w:tc>
        <w:tc>
          <w:tcPr>
            <w:tcW w:w="1411" w:type="dxa"/>
          </w:tcPr>
          <w:p w14:paraId="734B7768" w14:textId="119F64E8"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669,526</w:t>
            </w:r>
          </w:p>
        </w:tc>
      </w:tr>
      <w:tr w:rsidR="00AB08FA" w:rsidRPr="00B248BF" w14:paraId="65E125D2" w14:textId="77777777" w:rsidTr="00280E13">
        <w:tc>
          <w:tcPr>
            <w:tcW w:w="3174" w:type="dxa"/>
          </w:tcPr>
          <w:p w14:paraId="69200162" w14:textId="5577CA31"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ประเทศไทย</w:t>
            </w:r>
          </w:p>
        </w:tc>
        <w:tc>
          <w:tcPr>
            <w:tcW w:w="1440" w:type="dxa"/>
          </w:tcPr>
          <w:p w14:paraId="0BE1E984" w14:textId="19551DFA"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205,516</w:t>
            </w:r>
          </w:p>
        </w:tc>
        <w:tc>
          <w:tcPr>
            <w:tcW w:w="1440" w:type="dxa"/>
          </w:tcPr>
          <w:p w14:paraId="74C8296B" w14:textId="033DEE1A"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146,790</w:t>
            </w:r>
          </w:p>
        </w:tc>
        <w:tc>
          <w:tcPr>
            <w:tcW w:w="1440" w:type="dxa"/>
          </w:tcPr>
          <w:p w14:paraId="3DE9DE1D" w14:textId="2F4E4CB2"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395,828</w:t>
            </w:r>
          </w:p>
        </w:tc>
        <w:tc>
          <w:tcPr>
            <w:tcW w:w="1411" w:type="dxa"/>
          </w:tcPr>
          <w:p w14:paraId="4FFADC45" w14:textId="34329B5A"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324,057</w:t>
            </w:r>
          </w:p>
        </w:tc>
      </w:tr>
      <w:tr w:rsidR="00AB08FA" w:rsidRPr="00B248BF" w14:paraId="16FD613D" w14:textId="77777777" w:rsidTr="00280E13">
        <w:tc>
          <w:tcPr>
            <w:tcW w:w="3174" w:type="dxa"/>
          </w:tcPr>
          <w:p w14:paraId="08EB4378" w14:textId="6F949510"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ประเทศสิงคโปร์</w:t>
            </w:r>
          </w:p>
        </w:tc>
        <w:tc>
          <w:tcPr>
            <w:tcW w:w="1440" w:type="dxa"/>
          </w:tcPr>
          <w:p w14:paraId="44880CBD" w14:textId="716BB671"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8,875</w:t>
            </w:r>
          </w:p>
        </w:tc>
        <w:tc>
          <w:tcPr>
            <w:tcW w:w="1440" w:type="dxa"/>
          </w:tcPr>
          <w:p w14:paraId="325D86B4" w14:textId="31102EBD"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10,811</w:t>
            </w:r>
          </w:p>
        </w:tc>
        <w:tc>
          <w:tcPr>
            <w:tcW w:w="1440" w:type="dxa"/>
          </w:tcPr>
          <w:p w14:paraId="49056B47" w14:textId="7BBC2EA1"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20,033</w:t>
            </w:r>
          </w:p>
        </w:tc>
        <w:tc>
          <w:tcPr>
            <w:tcW w:w="1411" w:type="dxa"/>
          </w:tcPr>
          <w:p w14:paraId="6FF14BFF" w14:textId="1EA32C04"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21,371</w:t>
            </w:r>
          </w:p>
        </w:tc>
      </w:tr>
      <w:tr w:rsidR="00AB08FA" w:rsidRPr="00B248BF" w14:paraId="7A7C8FA3" w14:textId="77777777" w:rsidTr="00280E13">
        <w:tc>
          <w:tcPr>
            <w:tcW w:w="3174" w:type="dxa"/>
          </w:tcPr>
          <w:p w14:paraId="22DFC763" w14:textId="322769CB"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ประเทศอื่น ๆ</w:t>
            </w:r>
          </w:p>
        </w:tc>
        <w:tc>
          <w:tcPr>
            <w:tcW w:w="1440" w:type="dxa"/>
          </w:tcPr>
          <w:p w14:paraId="7DF0D569" w14:textId="4C42F6D9" w:rsidR="00AB08FA" w:rsidRPr="00B248BF" w:rsidRDefault="00AB08FA" w:rsidP="00AB0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1,421</w:t>
            </w:r>
          </w:p>
        </w:tc>
        <w:tc>
          <w:tcPr>
            <w:tcW w:w="1440" w:type="dxa"/>
          </w:tcPr>
          <w:p w14:paraId="1B38230B" w14:textId="7FF87B87" w:rsidR="00AB08FA" w:rsidRPr="00B248BF" w:rsidRDefault="00AB08FA" w:rsidP="00AB0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7,501</w:t>
            </w:r>
          </w:p>
        </w:tc>
        <w:tc>
          <w:tcPr>
            <w:tcW w:w="1440" w:type="dxa"/>
          </w:tcPr>
          <w:p w14:paraId="53A52740" w14:textId="5F5C8A04" w:rsidR="00AB08FA" w:rsidRPr="00B248BF" w:rsidRDefault="00AB08FA" w:rsidP="00AB0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3,205</w:t>
            </w:r>
          </w:p>
        </w:tc>
        <w:tc>
          <w:tcPr>
            <w:tcW w:w="1411" w:type="dxa"/>
          </w:tcPr>
          <w:p w14:paraId="01DF9C51" w14:textId="13174982" w:rsidR="00AB08FA" w:rsidRPr="00B248BF" w:rsidRDefault="00AB08FA" w:rsidP="00AB08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15,591</w:t>
            </w:r>
          </w:p>
        </w:tc>
      </w:tr>
      <w:tr w:rsidR="00AB08FA" w:rsidRPr="005131C6" w14:paraId="66ABF486" w14:textId="77777777" w:rsidTr="00280E13">
        <w:tc>
          <w:tcPr>
            <w:tcW w:w="3174" w:type="dxa"/>
          </w:tcPr>
          <w:p w14:paraId="2C5C2539" w14:textId="2D1268A3" w:rsidR="00AB08FA" w:rsidRPr="00B248BF" w:rsidRDefault="00AB08FA"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b/>
                <w:sz w:val="28"/>
                <w:szCs w:val="28"/>
              </w:rPr>
              <w:t xml:space="preserve">    </w:t>
            </w:r>
            <w:r w:rsidRPr="00B248BF">
              <w:rPr>
                <w:rFonts w:ascii="Browallia New" w:hAnsi="Browallia New" w:cs="Browallia New"/>
                <w:b/>
                <w:sz w:val="28"/>
                <w:szCs w:val="28"/>
                <w:cs/>
              </w:rPr>
              <w:t>รวม</w:t>
            </w:r>
          </w:p>
        </w:tc>
        <w:tc>
          <w:tcPr>
            <w:tcW w:w="1440" w:type="dxa"/>
          </w:tcPr>
          <w:p w14:paraId="660CBAA5" w14:textId="55984BC7" w:rsidR="00AB08FA" w:rsidRPr="00B248BF" w:rsidRDefault="00AB08FA" w:rsidP="00AB08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44</w:t>
            </w:r>
            <w:r w:rsidR="0047341D" w:rsidRPr="00B248BF">
              <w:rPr>
                <w:rFonts w:ascii="Browallia New" w:hAnsi="Browallia New" w:cs="Browallia New"/>
                <w:sz w:val="28"/>
                <w:szCs w:val="28"/>
                <w:lang w:val="en-GB"/>
              </w:rPr>
              <w:t>7</w:t>
            </w:r>
            <w:r w:rsidRPr="00B248BF">
              <w:rPr>
                <w:rFonts w:ascii="Browallia New" w:hAnsi="Browallia New" w:cs="Browallia New"/>
                <w:sz w:val="28"/>
                <w:szCs w:val="28"/>
                <w:lang w:val="en-GB"/>
              </w:rPr>
              <w:t>,</w:t>
            </w:r>
            <w:r w:rsidR="0047341D" w:rsidRPr="00B248BF">
              <w:rPr>
                <w:rFonts w:ascii="Browallia New" w:hAnsi="Browallia New" w:cs="Browallia New"/>
                <w:sz w:val="28"/>
                <w:szCs w:val="28"/>
                <w:lang w:val="en-GB"/>
              </w:rPr>
              <w:t>63</w:t>
            </w:r>
            <w:r w:rsidRPr="00B248BF">
              <w:rPr>
                <w:rFonts w:ascii="Browallia New" w:hAnsi="Browallia New" w:cs="Browallia New"/>
                <w:sz w:val="28"/>
                <w:szCs w:val="28"/>
                <w:lang w:val="en-GB"/>
              </w:rPr>
              <w:t>3</w:t>
            </w:r>
          </w:p>
        </w:tc>
        <w:tc>
          <w:tcPr>
            <w:tcW w:w="1440" w:type="dxa"/>
          </w:tcPr>
          <w:p w14:paraId="11613BF6" w14:textId="68B525EF" w:rsidR="00AB08FA" w:rsidRPr="00B248BF" w:rsidRDefault="00AB08FA" w:rsidP="00AB08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248BF">
              <w:rPr>
                <w:rFonts w:ascii="Browallia New" w:hAnsi="Browallia New" w:cs="Browallia New"/>
                <w:sz w:val="28"/>
                <w:szCs w:val="28"/>
              </w:rPr>
              <w:t>454,474</w:t>
            </w:r>
          </w:p>
        </w:tc>
        <w:tc>
          <w:tcPr>
            <w:tcW w:w="1440" w:type="dxa"/>
          </w:tcPr>
          <w:p w14:paraId="5A46150C" w14:textId="5A1A6B7F" w:rsidR="00AB08FA" w:rsidRPr="00B248BF" w:rsidRDefault="00AB08FA" w:rsidP="00AB08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1,00</w:t>
            </w:r>
            <w:r w:rsidR="00EA475C" w:rsidRPr="00B248BF">
              <w:rPr>
                <w:rFonts w:ascii="Browallia New" w:hAnsi="Browallia New" w:cs="Browallia New"/>
                <w:sz w:val="28"/>
                <w:szCs w:val="28"/>
                <w:lang w:val="en-GB"/>
              </w:rPr>
              <w:t>3</w:t>
            </w:r>
            <w:r w:rsidRPr="00B248BF">
              <w:rPr>
                <w:rFonts w:ascii="Browallia New" w:hAnsi="Browallia New" w:cs="Browallia New"/>
                <w:sz w:val="28"/>
                <w:szCs w:val="28"/>
                <w:lang w:val="en-GB"/>
              </w:rPr>
              <w:t>,</w:t>
            </w:r>
            <w:r w:rsidR="00EA475C" w:rsidRPr="00B248BF">
              <w:rPr>
                <w:rFonts w:ascii="Browallia New" w:hAnsi="Browallia New" w:cs="Browallia New"/>
                <w:sz w:val="28"/>
                <w:szCs w:val="28"/>
                <w:lang w:val="en-GB"/>
              </w:rPr>
              <w:t>34</w:t>
            </w:r>
            <w:r w:rsidRPr="00B248BF">
              <w:rPr>
                <w:rFonts w:ascii="Browallia New" w:hAnsi="Browallia New" w:cs="Browallia New"/>
                <w:sz w:val="28"/>
                <w:szCs w:val="28"/>
                <w:lang w:val="en-GB"/>
              </w:rPr>
              <w:t>6</w:t>
            </w:r>
          </w:p>
        </w:tc>
        <w:tc>
          <w:tcPr>
            <w:tcW w:w="1411" w:type="dxa"/>
          </w:tcPr>
          <w:p w14:paraId="4DA24E8A" w14:textId="5CAEE712" w:rsidR="00AB08FA" w:rsidRDefault="00AB08FA" w:rsidP="00AB08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1,030,545</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Pr="00AB08FA" w:rsidRDefault="00F00AEF" w:rsidP="005131C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26" w:hanging="426"/>
        <w:rPr>
          <w:rFonts w:ascii="Browallia New" w:hAnsi="Browallia New" w:cs="Browallia New"/>
          <w:sz w:val="28"/>
          <w:szCs w:val="28"/>
          <w:u w:val="single"/>
        </w:rPr>
      </w:pPr>
      <w:r w:rsidRPr="00AB08FA">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29EB874" w14:textId="3B9249B8" w:rsidR="00F00AEF" w:rsidRDefault="00E00861" w:rsidP="00E00861">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rPr>
          <w:rFonts w:ascii="Browallia New" w:hAnsi="Browallia New" w:cs="Browallia New"/>
          <w:sz w:val="28"/>
          <w:szCs w:val="28"/>
        </w:rPr>
      </w:pPr>
      <w:r>
        <w:rPr>
          <w:rFonts w:ascii="Browallia New" w:hAnsi="Browallia New" w:cs="Browallia New" w:hint="cs"/>
          <w:sz w:val="28"/>
          <w:szCs w:val="28"/>
          <w:cs/>
        </w:rPr>
        <w:t xml:space="preserve"> </w:t>
      </w:r>
      <w:r w:rsidRPr="005131C6">
        <w:rPr>
          <w:rFonts w:ascii="Browallia New" w:hAnsi="Browallia New" w:cs="Browallia New" w:hint="cs"/>
          <w:spacing w:val="-4"/>
          <w:sz w:val="28"/>
          <w:szCs w:val="28"/>
          <w:cs/>
        </w:rPr>
        <w:t xml:space="preserve">ณ วันที่ </w:t>
      </w:r>
      <w:r w:rsidR="005131C6" w:rsidRPr="005131C6">
        <w:rPr>
          <w:rFonts w:ascii="Browallia New" w:hAnsi="Browallia New" w:cs="Browallia New"/>
          <w:spacing w:val="-4"/>
          <w:sz w:val="28"/>
          <w:szCs w:val="28"/>
        </w:rPr>
        <w:t xml:space="preserve">30 </w:t>
      </w:r>
      <w:r w:rsidR="005131C6" w:rsidRPr="005131C6">
        <w:rPr>
          <w:rFonts w:ascii="Browallia New" w:hAnsi="Browallia New" w:cs="Browallia New" w:hint="cs"/>
          <w:spacing w:val="-4"/>
          <w:sz w:val="28"/>
          <w:szCs w:val="28"/>
          <w:cs/>
        </w:rPr>
        <w:t xml:space="preserve">เมษายน </w:t>
      </w:r>
      <w:r w:rsidR="005131C6" w:rsidRPr="005131C6">
        <w:rPr>
          <w:rFonts w:ascii="Browallia New" w:hAnsi="Browallia New" w:cs="Browallia New"/>
          <w:spacing w:val="-4"/>
          <w:sz w:val="28"/>
          <w:szCs w:val="28"/>
        </w:rPr>
        <w:t>2561</w:t>
      </w:r>
      <w:r w:rsidRPr="005131C6">
        <w:rPr>
          <w:rFonts w:ascii="Browallia New" w:hAnsi="Browallia New" w:cs="Browallia New" w:hint="cs"/>
          <w:spacing w:val="-4"/>
          <w:sz w:val="28"/>
          <w:szCs w:val="28"/>
          <w:cs/>
        </w:rPr>
        <w:t xml:space="preserve"> ก</w:t>
      </w:r>
      <w:r w:rsidR="00F00AEF" w:rsidRPr="005131C6">
        <w:rPr>
          <w:rFonts w:ascii="Browallia New" w:hAnsi="Browallia New" w:cs="Browallia New"/>
          <w:spacing w:val="-4"/>
          <w:sz w:val="28"/>
          <w:szCs w:val="28"/>
          <w:cs/>
        </w:rPr>
        <w:t>ลุ่มบริษัทมีสัญญาเช่าอาคารสำนักงานและรถยนต์หลายฉบับ เป็นระยะเวลาต่าง ๆ กัน</w:t>
      </w:r>
      <w:r w:rsidR="00F00AEF" w:rsidRPr="009F1832">
        <w:rPr>
          <w:rFonts w:ascii="Browallia New" w:hAnsi="Browallia New" w:cs="Browallia New"/>
          <w:sz w:val="28"/>
          <w:szCs w:val="28"/>
          <w:cs/>
        </w:rPr>
        <w:t xml:space="preserve"> สิ้นสุดเดือนมิถุนายน </w:t>
      </w:r>
      <w:r w:rsidR="009F1832" w:rsidRPr="009F1832">
        <w:rPr>
          <w:rFonts w:ascii="Browallia New" w:hAnsi="Browallia New" w:cs="Browallia New"/>
          <w:sz w:val="28"/>
          <w:szCs w:val="28"/>
        </w:rPr>
        <w:t>2563</w:t>
      </w:r>
      <w:r w:rsidR="00F00AEF" w:rsidRPr="009F1832">
        <w:rPr>
          <w:rFonts w:ascii="Browallia New" w:hAnsi="Browallia New" w:cs="Browallia New"/>
          <w:sz w:val="28"/>
          <w:szCs w:val="28"/>
          <w:cs/>
        </w:rPr>
        <w:t xml:space="preserve"> </w:t>
      </w:r>
      <w:r>
        <w:rPr>
          <w:rFonts w:ascii="Browallia New" w:hAnsi="Browallia New" w:cs="Browallia New" w:hint="cs"/>
          <w:sz w:val="28"/>
          <w:szCs w:val="28"/>
          <w:cs/>
        </w:rPr>
        <w:t>ซึ่งมีภาระ</w:t>
      </w:r>
      <w:r w:rsidR="00F00AEF" w:rsidRPr="009F1832">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0"/>
          <w:szCs w:val="20"/>
        </w:rPr>
      </w:pPr>
    </w:p>
    <w:tbl>
      <w:tblPr>
        <w:tblStyle w:val="TableGrid"/>
        <w:tblW w:w="864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197"/>
        <w:gridCol w:w="1188"/>
        <w:gridCol w:w="2385"/>
      </w:tblGrid>
      <w:tr w:rsidR="009F1832" w:rsidRPr="00E00861" w14:paraId="75A9D2E6" w14:textId="77777777" w:rsidTr="00C0441A">
        <w:tc>
          <w:tcPr>
            <w:tcW w:w="3870" w:type="dxa"/>
          </w:tcPr>
          <w:p w14:paraId="5923D898"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4F3913E3"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5BBCCF0B"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55FC231"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r w:rsidRPr="00C0441A">
              <w:rPr>
                <w:rFonts w:ascii="Browallia New" w:hAnsi="Browallia New" w:cs="Browallia New"/>
                <w:sz w:val="28"/>
                <w:szCs w:val="28"/>
                <w:cs/>
                <w:lang w:val="en-GB"/>
              </w:rPr>
              <w:t>หน่วย : พันบาท)</w:t>
            </w:r>
          </w:p>
        </w:tc>
      </w:tr>
      <w:tr w:rsidR="009F1832" w:rsidRPr="00E00861" w14:paraId="1D33FB30" w14:textId="77777777" w:rsidTr="00C0441A">
        <w:tc>
          <w:tcPr>
            <w:tcW w:w="3870"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C0441A">
        <w:tc>
          <w:tcPr>
            <w:tcW w:w="3870"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gridSpan w:val="2"/>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09696B" w:rsidRPr="00E00861" w14:paraId="78258D08" w14:textId="77777777" w:rsidTr="00C0441A">
        <w:tc>
          <w:tcPr>
            <w:tcW w:w="3870" w:type="dxa"/>
          </w:tcPr>
          <w:p w14:paraId="20D4A6F5" w14:textId="1B58B7CE" w:rsidR="0009696B" w:rsidRPr="00C0441A"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gridSpan w:val="2"/>
          </w:tcPr>
          <w:p w14:paraId="29A6E553" w14:textId="365C09C5" w:rsidR="0009696B" w:rsidRPr="00CA2E42"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2E42">
              <w:rPr>
                <w:rFonts w:ascii="Browallia New" w:hAnsi="Browallia New" w:cs="Browallia New"/>
                <w:sz w:val="28"/>
                <w:szCs w:val="28"/>
              </w:rPr>
              <w:t>2</w:t>
            </w:r>
            <w:r w:rsidR="00CA2E42" w:rsidRPr="00CA2E42">
              <w:rPr>
                <w:rFonts w:ascii="Browallia New" w:hAnsi="Browallia New" w:cs="Browallia New"/>
                <w:sz w:val="28"/>
                <w:szCs w:val="28"/>
              </w:rPr>
              <w:t>2,237</w:t>
            </w:r>
          </w:p>
        </w:tc>
        <w:tc>
          <w:tcPr>
            <w:tcW w:w="2385" w:type="dxa"/>
          </w:tcPr>
          <w:p w14:paraId="02B86C76" w14:textId="3CD450BD" w:rsidR="0009696B" w:rsidRPr="008D41C4"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3,597</w:t>
            </w:r>
          </w:p>
        </w:tc>
      </w:tr>
      <w:tr w:rsidR="0009696B" w:rsidRPr="00E00861" w14:paraId="3F07E171" w14:textId="77777777" w:rsidTr="00C0441A">
        <w:tc>
          <w:tcPr>
            <w:tcW w:w="3870" w:type="dxa"/>
          </w:tcPr>
          <w:p w14:paraId="53A06584" w14:textId="1C7064A6" w:rsidR="0009696B" w:rsidRPr="00C0441A"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gridSpan w:val="2"/>
          </w:tcPr>
          <w:p w14:paraId="540EA2BC" w14:textId="1B2F9F35" w:rsidR="0009696B" w:rsidRPr="00CA2E42"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2E42">
              <w:rPr>
                <w:rFonts w:ascii="Browallia New" w:hAnsi="Browallia New" w:cs="Browallia New"/>
                <w:sz w:val="28"/>
                <w:szCs w:val="28"/>
                <w:lang w:val="en-GB"/>
              </w:rPr>
              <w:t>29,05</w:t>
            </w:r>
            <w:r w:rsidR="00CA2E42" w:rsidRPr="00CA2E42">
              <w:rPr>
                <w:rFonts w:ascii="Browallia New" w:hAnsi="Browallia New" w:cs="Browallia New"/>
                <w:sz w:val="28"/>
                <w:szCs w:val="28"/>
                <w:lang w:val="en-GB"/>
              </w:rPr>
              <w:t>7</w:t>
            </w:r>
          </w:p>
        </w:tc>
        <w:tc>
          <w:tcPr>
            <w:tcW w:w="2385" w:type="dxa"/>
          </w:tcPr>
          <w:p w14:paraId="5085FB56" w14:textId="58CEFDF9" w:rsidR="0009696B" w:rsidRPr="008D41C4"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2,508</w:t>
            </w:r>
          </w:p>
        </w:tc>
      </w:tr>
      <w:tr w:rsidR="0009696B" w:rsidRPr="00E00861" w14:paraId="3F58219F" w14:textId="77777777" w:rsidTr="00C0441A">
        <w:tc>
          <w:tcPr>
            <w:tcW w:w="3870" w:type="dxa"/>
          </w:tcPr>
          <w:p w14:paraId="676A08FF" w14:textId="53EF0AA6" w:rsidR="0009696B" w:rsidRPr="00C0441A"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gridSpan w:val="2"/>
          </w:tcPr>
          <w:p w14:paraId="2EE1E19B" w14:textId="7151499C" w:rsidR="0009696B" w:rsidRPr="00CA2E42"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2E42">
              <w:rPr>
                <w:rFonts w:ascii="Browallia New" w:hAnsi="Browallia New" w:cs="Browallia New"/>
                <w:sz w:val="28"/>
                <w:szCs w:val="28"/>
                <w:lang w:val="en-GB"/>
              </w:rPr>
              <w:t>5</w:t>
            </w:r>
            <w:r w:rsidR="00CA2E42" w:rsidRPr="00CA2E42">
              <w:rPr>
                <w:rFonts w:ascii="Browallia New" w:hAnsi="Browallia New" w:cs="Browallia New"/>
                <w:sz w:val="28"/>
                <w:szCs w:val="28"/>
                <w:lang w:val="en-GB"/>
              </w:rPr>
              <w:t>1,294</w:t>
            </w:r>
          </w:p>
        </w:tc>
        <w:tc>
          <w:tcPr>
            <w:tcW w:w="2385" w:type="dxa"/>
          </w:tcPr>
          <w:p w14:paraId="2A98B4AD" w14:textId="13B212D8" w:rsidR="0009696B" w:rsidRPr="008D41C4" w:rsidRDefault="0009696B"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41C4">
              <w:rPr>
                <w:rFonts w:ascii="Browallia New" w:hAnsi="Browallia New" w:cs="Browallia New"/>
                <w:sz w:val="28"/>
                <w:szCs w:val="28"/>
                <w:lang w:val="en-GB"/>
              </w:rPr>
              <w:t>6,105</w:t>
            </w:r>
          </w:p>
        </w:tc>
      </w:tr>
    </w:tbl>
    <w:p w14:paraId="12AF193E" w14:textId="43FC630D" w:rsid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0F5CF8C5" w14:textId="170FA35D" w:rsidR="009F1832" w:rsidRDefault="00E00861" w:rsidP="009F1832">
      <w:pPr>
        <w:pStyle w:val="ListParagraph"/>
        <w:numPr>
          <w:ilvl w:val="0"/>
          <w:numId w:val="33"/>
        </w:numPr>
        <w:tabs>
          <w:tab w:val="clear" w:pos="680"/>
          <w:tab w:val="left" w:pos="540"/>
        </w:tabs>
        <w:ind w:hanging="315"/>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5131C6">
        <w:rPr>
          <w:rFonts w:ascii="Browallia New" w:hAnsi="Browallia New" w:cs="Browallia New"/>
          <w:sz w:val="28"/>
          <w:szCs w:val="28"/>
        </w:rPr>
        <w:t xml:space="preserve">30 </w:t>
      </w:r>
      <w:r w:rsidR="005131C6">
        <w:rPr>
          <w:rFonts w:ascii="Browallia New" w:hAnsi="Browallia New" w:cs="Browallia New" w:hint="cs"/>
          <w:sz w:val="28"/>
          <w:szCs w:val="28"/>
          <w:cs/>
        </w:rPr>
        <w:t xml:space="preserve">เมษายน </w:t>
      </w:r>
      <w:r w:rsidR="005131C6">
        <w:rPr>
          <w:rFonts w:ascii="Browallia New" w:hAnsi="Browallia New" w:cs="Browallia New"/>
          <w:sz w:val="28"/>
          <w:szCs w:val="28"/>
        </w:rPr>
        <w:t>2561</w:t>
      </w:r>
      <w:r>
        <w:rPr>
          <w:rFonts w:ascii="Browallia New" w:hAnsi="Browallia New" w:cs="Browallia New" w:hint="cs"/>
          <w:sz w:val="28"/>
          <w:szCs w:val="28"/>
          <w:cs/>
        </w:rPr>
        <w:t xml:space="preserve"> </w:t>
      </w:r>
      <w:r w:rsidR="009F1832" w:rsidRPr="009F1832">
        <w:rPr>
          <w:rFonts w:ascii="Browallia New" w:hAnsi="Browallia New" w:cs="Browallia New"/>
          <w:sz w:val="28"/>
          <w:szCs w:val="28"/>
          <w:cs/>
        </w:rPr>
        <w:t>บริษัท</w:t>
      </w:r>
      <w:r w:rsidR="00252991">
        <w:rPr>
          <w:rFonts w:ascii="Browallia New" w:hAnsi="Browallia New" w:cs="Browallia New" w:hint="cs"/>
          <w:sz w:val="28"/>
          <w:szCs w:val="28"/>
          <w:cs/>
        </w:rPr>
        <w:t>ย่อยแห่งหนึ่ง</w:t>
      </w:r>
      <w:r w:rsidR="009F1832" w:rsidRPr="009F1832">
        <w:rPr>
          <w:rFonts w:ascii="Browallia New" w:hAnsi="Browallia New" w:cs="Browallia New"/>
          <w:sz w:val="28"/>
          <w:szCs w:val="28"/>
          <w:cs/>
        </w:rPr>
        <w:t>มีภาระผูกพันในการซื้ออสังหาริมทรัพย์เพื่อขายเป็นจำนวน</w:t>
      </w:r>
      <w:r w:rsidR="009F1832" w:rsidRPr="004B5CE2">
        <w:rPr>
          <w:rFonts w:ascii="Browallia New" w:hAnsi="Browallia New" w:cs="Browallia New"/>
          <w:sz w:val="28"/>
          <w:szCs w:val="28"/>
          <w:cs/>
        </w:rPr>
        <w:t xml:space="preserve">เงิน </w:t>
      </w:r>
      <w:r w:rsidR="00252991" w:rsidRPr="002A13CC">
        <w:rPr>
          <w:rFonts w:ascii="Browallia New" w:hAnsi="Browallia New" w:cs="Browallia New"/>
          <w:sz w:val="28"/>
          <w:szCs w:val="28"/>
        </w:rPr>
        <w:t>2</w:t>
      </w:r>
      <w:r w:rsidR="002A13CC" w:rsidRPr="002A13CC">
        <w:rPr>
          <w:rFonts w:ascii="Browallia New" w:hAnsi="Browallia New" w:cs="Browallia New"/>
          <w:sz w:val="28"/>
          <w:szCs w:val="28"/>
        </w:rPr>
        <w:t>12.48</w:t>
      </w:r>
      <w:r w:rsidR="009F1832" w:rsidRPr="004B5CE2">
        <w:rPr>
          <w:rFonts w:ascii="Browallia New" w:hAnsi="Browallia New" w:cs="Browallia New"/>
          <w:sz w:val="28"/>
          <w:szCs w:val="28"/>
          <w:cs/>
        </w:rPr>
        <w:t xml:space="preserve"> ล้านบาท </w:t>
      </w:r>
    </w:p>
    <w:p w14:paraId="4DFAF22A" w14:textId="77777777" w:rsidR="008D54BE" w:rsidRDefault="008D54BE" w:rsidP="008D54BE">
      <w:pPr>
        <w:pStyle w:val="ListParagraph"/>
        <w:tabs>
          <w:tab w:val="clear" w:pos="680"/>
          <w:tab w:val="left" w:pos="540"/>
        </w:tabs>
        <w:ind w:left="765"/>
        <w:jc w:val="thaiDistribute"/>
        <w:rPr>
          <w:rFonts w:ascii="Browallia New" w:hAnsi="Browallia New" w:cs="Browallia New"/>
          <w:sz w:val="28"/>
          <w:szCs w:val="28"/>
        </w:rPr>
      </w:pPr>
    </w:p>
    <w:p w14:paraId="1CBFC6A8" w14:textId="124A91A0" w:rsidR="008D54BE" w:rsidRPr="008D54BE" w:rsidRDefault="008D54BE" w:rsidP="008D54BE">
      <w:pPr>
        <w:pStyle w:val="ListParagraph"/>
        <w:numPr>
          <w:ilvl w:val="0"/>
          <w:numId w:val="33"/>
        </w:numPr>
        <w:tabs>
          <w:tab w:val="clear" w:pos="680"/>
          <w:tab w:val="left" w:pos="540"/>
        </w:tabs>
        <w:ind w:hanging="315"/>
        <w:jc w:val="thaiDistribute"/>
        <w:rPr>
          <w:rFonts w:ascii="Browallia New" w:hAnsi="Browallia New" w:cs="Browallia New"/>
          <w:sz w:val="28"/>
          <w:szCs w:val="28"/>
        </w:rPr>
      </w:pPr>
      <w:r w:rsidRPr="008D54BE">
        <w:rPr>
          <w:rFonts w:ascii="Browallia New" w:hAnsi="Browallia New" w:cs="Browallia New" w:hint="cs"/>
          <w:sz w:val="28"/>
          <w:szCs w:val="28"/>
          <w:cs/>
        </w:rPr>
        <w:lastRenderedPageBreak/>
        <w:t>ณ วันที่</w:t>
      </w:r>
      <w:r w:rsidRPr="008D54BE">
        <w:rPr>
          <w:rFonts w:ascii="Browallia New" w:hAnsi="Browallia New" w:cs="Browallia New"/>
          <w:sz w:val="28"/>
          <w:szCs w:val="28"/>
          <w:cs/>
        </w:rPr>
        <w:t xml:space="preserve"> </w:t>
      </w:r>
      <w:r w:rsidR="00576E38">
        <w:rPr>
          <w:rFonts w:ascii="Browallia New" w:hAnsi="Browallia New" w:cs="Browallia New"/>
          <w:sz w:val="28"/>
          <w:szCs w:val="28"/>
        </w:rPr>
        <w:t>30</w:t>
      </w:r>
      <w:r w:rsidRPr="008D54BE">
        <w:rPr>
          <w:rFonts w:ascii="Browallia New" w:hAnsi="Browallia New" w:cs="Browallia New"/>
          <w:sz w:val="28"/>
          <w:szCs w:val="28"/>
          <w:cs/>
        </w:rPr>
        <w:t xml:space="preserve"> เมษายน </w:t>
      </w:r>
      <w:r w:rsidR="00576E38">
        <w:rPr>
          <w:rFonts w:ascii="Browallia New" w:hAnsi="Browallia New" w:cs="Browallia New"/>
          <w:sz w:val="28"/>
          <w:szCs w:val="28"/>
        </w:rPr>
        <w:t>2561</w:t>
      </w:r>
      <w:r w:rsidRPr="008D54BE">
        <w:rPr>
          <w:rFonts w:ascii="Browallia New" w:hAnsi="Browallia New" w:cs="Browallia New"/>
          <w:sz w:val="28"/>
          <w:szCs w:val="28"/>
          <w:cs/>
        </w:rPr>
        <w:t xml:space="preserve"> บริษัทย่อยแห่งหนึ่งมีภาระผูกพันในการจ้างเหมา</w:t>
      </w:r>
      <w:r w:rsidR="00907577">
        <w:rPr>
          <w:rFonts w:ascii="Browallia New" w:hAnsi="Browallia New" w:cs="Browallia New" w:hint="cs"/>
          <w:sz w:val="28"/>
          <w:szCs w:val="28"/>
          <w:cs/>
        </w:rPr>
        <w:t>สำหรับการ</w:t>
      </w:r>
      <w:r w:rsidRPr="008D54BE">
        <w:rPr>
          <w:rFonts w:ascii="Browallia New" w:hAnsi="Browallia New" w:cs="Browallia New"/>
          <w:sz w:val="28"/>
          <w:szCs w:val="28"/>
          <w:cs/>
        </w:rPr>
        <w:t xml:space="preserve">ออกแบบและตกแต่งภายใน </w:t>
      </w:r>
      <w:r w:rsidR="00907577">
        <w:rPr>
          <w:rFonts w:ascii="Browallia New" w:hAnsi="Browallia New" w:cs="Browallia New" w:hint="cs"/>
          <w:sz w:val="28"/>
          <w:szCs w:val="28"/>
          <w:cs/>
        </w:rPr>
        <w:t>รวมถึงค่าเฟอร์นิเจอร์สำหรับ</w:t>
      </w:r>
      <w:r w:rsidRPr="008D54BE">
        <w:rPr>
          <w:rFonts w:ascii="Browallia New" w:hAnsi="Browallia New" w:cs="Browallia New"/>
          <w:sz w:val="28"/>
          <w:szCs w:val="28"/>
          <w:cs/>
        </w:rPr>
        <w:t>สาขา</w:t>
      </w:r>
      <w:r w:rsidR="00907577">
        <w:rPr>
          <w:rFonts w:ascii="Browallia New" w:hAnsi="Browallia New" w:cs="Browallia New" w:hint="cs"/>
          <w:sz w:val="28"/>
          <w:szCs w:val="28"/>
          <w:cs/>
        </w:rPr>
        <w:t>ใหม่</w:t>
      </w:r>
      <w:r w:rsidRPr="008D54BE">
        <w:rPr>
          <w:rFonts w:ascii="Browallia New" w:hAnsi="Browallia New" w:cs="Browallia New"/>
          <w:sz w:val="28"/>
          <w:szCs w:val="28"/>
          <w:cs/>
        </w:rPr>
        <w:t xml:space="preserve"> เป็นจำนวนเงิน </w:t>
      </w:r>
      <w:r w:rsidR="00576E38">
        <w:rPr>
          <w:rFonts w:ascii="Browallia New" w:hAnsi="Browallia New" w:cs="Browallia New"/>
          <w:sz w:val="28"/>
          <w:szCs w:val="28"/>
        </w:rPr>
        <w:t>3.81</w:t>
      </w:r>
      <w:r w:rsidRPr="008D54BE">
        <w:rPr>
          <w:rFonts w:ascii="Browallia New" w:hAnsi="Browallia New" w:cs="Browallia New"/>
          <w:sz w:val="28"/>
          <w:szCs w:val="28"/>
          <w:cs/>
        </w:rPr>
        <w:t xml:space="preserve"> ล้านบาท </w:t>
      </w:r>
    </w:p>
    <w:p w14:paraId="059C25D1" w14:textId="340501C4"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3CE60C88" w:rsidR="009F1832" w:rsidRPr="004A3E41" w:rsidRDefault="007222AF"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D94A2E">
        <w:rPr>
          <w:rFonts w:ascii="Browallia New" w:hAnsi="Browallia New" w:cs="Browallia New" w:hint="cs"/>
          <w:sz w:val="28"/>
          <w:szCs w:val="28"/>
          <w:u w:val="single"/>
          <w:cs/>
        </w:rPr>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35CB5F9" w14:textId="32FDAD33" w:rsidR="009F1832" w:rsidRPr="009F1832" w:rsidRDefault="00E00861" w:rsidP="0025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t xml:space="preserve">บริษัทมีข้อพิพาทเรื่องค่าปรับปรุงกระแสไฟฟ้ากับการไฟฟ้าส่วนภูมิภาค (กฟภ.) โดย กฟภ. เรียกค่าไฟฟ้าจากบริษัททั้งสิ้น </w:t>
      </w:r>
      <w:r w:rsidR="00EF6D16" w:rsidRPr="00FF0907">
        <w:rPr>
          <w:rFonts w:ascii="Browallia New" w:hAnsi="Browallia New" w:cs="Browallia New"/>
          <w:sz w:val="28"/>
          <w:szCs w:val="28"/>
        </w:rPr>
        <w:t>32.95</w:t>
      </w:r>
      <w:r w:rsidRPr="00FF0907">
        <w:rPr>
          <w:rFonts w:ascii="Browallia New" w:hAnsi="Browallia New" w:cs="Browallia New" w:hint="cs"/>
          <w:sz w:val="28"/>
          <w:szCs w:val="28"/>
          <w:cs/>
        </w:rPr>
        <w:t xml:space="preserve"> ล้านบาท (รวมดอกเบี้ย) </w:t>
      </w:r>
      <w:r w:rsidR="00D94A2E" w:rsidRPr="00FF0907">
        <w:rPr>
          <w:rFonts w:ascii="Browallia New" w:hAnsi="Browallia New" w:cs="Browallia New" w:hint="cs"/>
          <w:sz w:val="28"/>
          <w:szCs w:val="28"/>
          <w:cs/>
        </w:rPr>
        <w:t>บริษัทเชื่อว่าบริษัทไม่ต้องรับผิดชอบค่าไฟฟ้าและไม่ได้บันทึกหนี้สินสำหรับจำนวนดังกล่าว</w:t>
      </w:r>
      <w:r w:rsidR="00EF6D16" w:rsidRPr="00FF0907">
        <w:rPr>
          <w:rFonts w:ascii="Browallia New" w:hAnsi="Browallia New" w:cs="Browallia New"/>
          <w:sz w:val="28"/>
          <w:szCs w:val="28"/>
        </w:rPr>
        <w:t xml:space="preserve"> </w:t>
      </w:r>
      <w:r w:rsidR="00EF6D16" w:rsidRPr="00FF0907">
        <w:rPr>
          <w:rFonts w:ascii="Browallia New" w:hAnsi="Browallia New" w:cs="Browallia New" w:hint="cs"/>
          <w:sz w:val="28"/>
          <w:szCs w:val="28"/>
          <w:cs/>
        </w:rPr>
        <w:t>ซึ่งคดีความดังกล่าวอยู่ในระหว่าง</w:t>
      </w:r>
      <w:r w:rsidR="00CE60C3" w:rsidRPr="00FF0907">
        <w:rPr>
          <w:rFonts w:ascii="Browallia New" w:hAnsi="Browallia New" w:cs="Browallia New" w:hint="cs"/>
          <w:sz w:val="28"/>
          <w:szCs w:val="28"/>
          <w:cs/>
        </w:rPr>
        <w:t>ก</w:t>
      </w:r>
      <w:r w:rsidR="00EF6D16" w:rsidRPr="00FF0907">
        <w:rPr>
          <w:rFonts w:ascii="Browallia New" w:hAnsi="Browallia New" w:cs="Browallia New" w:hint="cs"/>
          <w:sz w:val="28"/>
          <w:szCs w:val="28"/>
          <w:cs/>
        </w:rPr>
        <w:t>ารพิจารณาของศาลชั้นต้น</w:t>
      </w:r>
    </w:p>
    <w:p w14:paraId="26BDFD0E" w14:textId="77777777"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3699DA7" w14:textId="67DAE5E3" w:rsidR="00ED4F93" w:rsidRPr="00C8173F" w:rsidRDefault="007222AF" w:rsidP="000D78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ED4F93" w:rsidRPr="00C8173F">
        <w:rPr>
          <w:rFonts w:ascii="Browallia New" w:hAnsi="Browallia New" w:cs="Browallia New" w:hint="cs"/>
          <w:sz w:val="28"/>
          <w:szCs w:val="28"/>
          <w:u w:val="single"/>
          <w:cs/>
        </w:rPr>
        <w:t>การจัดประเภทรายการในงบการเงิน</w:t>
      </w:r>
    </w:p>
    <w:p w14:paraId="7800BDCF" w14:textId="77777777" w:rsidR="005E2349" w:rsidRDefault="005E2349"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4F5220D" w14:textId="5A84C46A" w:rsidR="00ED4F93" w:rsidRDefault="00ED4F93"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E2349">
        <w:rPr>
          <w:rFonts w:ascii="Browallia New" w:hAnsi="Browallia New" w:cs="Browallia New" w:hint="cs"/>
          <w:sz w:val="28"/>
          <w:szCs w:val="28"/>
          <w:cs/>
        </w:rPr>
        <w:t>บริษัทได้มีการจัดประเภทรายการบัญชีบางรายการในงบแสดงฐานะการเงิน ณ วันที่</w:t>
      </w:r>
      <w:r w:rsidR="005E2349" w:rsidRPr="005E2349">
        <w:rPr>
          <w:rFonts w:ascii="Browallia New" w:hAnsi="Browallia New" w:cs="Browallia New" w:hint="cs"/>
          <w:sz w:val="28"/>
          <w:szCs w:val="28"/>
          <w:cs/>
        </w:rPr>
        <w:t xml:space="preserve"> </w:t>
      </w:r>
      <w:r w:rsidR="005E2349" w:rsidRPr="005E2349">
        <w:rPr>
          <w:rFonts w:ascii="Browallia New" w:hAnsi="Browallia New" w:cs="Browallia New"/>
          <w:sz w:val="28"/>
          <w:szCs w:val="28"/>
        </w:rPr>
        <w:t xml:space="preserve">31 </w:t>
      </w:r>
      <w:r w:rsidR="005E2349" w:rsidRPr="005E2349">
        <w:rPr>
          <w:rFonts w:ascii="Browallia New" w:hAnsi="Browallia New" w:cs="Browallia New" w:hint="cs"/>
          <w:sz w:val="28"/>
          <w:szCs w:val="28"/>
          <w:cs/>
        </w:rPr>
        <w:t xml:space="preserve">ตุลาคม </w:t>
      </w:r>
      <w:r w:rsidR="005E2349" w:rsidRPr="005E2349">
        <w:rPr>
          <w:rFonts w:ascii="Browallia New" w:hAnsi="Browallia New" w:cs="Browallia New"/>
          <w:sz w:val="28"/>
          <w:szCs w:val="28"/>
        </w:rPr>
        <w:t xml:space="preserve">2560 </w:t>
      </w:r>
      <w:r w:rsidR="00C0441A">
        <w:rPr>
          <w:rFonts w:ascii="Browallia New" w:hAnsi="Browallia New" w:cs="Browallia New" w:hint="cs"/>
          <w:sz w:val="28"/>
          <w:szCs w:val="28"/>
          <w:cs/>
        </w:rPr>
        <w:t>และงบกำไรขาดทุนและขาดทุนเบ็ดเสร็จอื่นสำหรับงวด</w:t>
      </w:r>
      <w:r w:rsidR="00DC15CD">
        <w:rPr>
          <w:rFonts w:ascii="Browallia New" w:hAnsi="Browallia New" w:cs="Browallia New" w:hint="cs"/>
          <w:sz w:val="28"/>
          <w:szCs w:val="28"/>
          <w:cs/>
        </w:rPr>
        <w:t>หก</w:t>
      </w:r>
      <w:r w:rsidR="00C0441A">
        <w:rPr>
          <w:rFonts w:ascii="Browallia New" w:hAnsi="Browallia New" w:cs="Browallia New" w:hint="cs"/>
          <w:sz w:val="28"/>
          <w:szCs w:val="28"/>
          <w:cs/>
        </w:rPr>
        <w:t xml:space="preserve">เดือนสิ้นสุดวันที่ </w:t>
      </w:r>
      <w:r w:rsidR="00DC15CD">
        <w:rPr>
          <w:rFonts w:ascii="Browallia New" w:hAnsi="Browallia New" w:cs="Browallia New"/>
          <w:sz w:val="28"/>
          <w:szCs w:val="28"/>
        </w:rPr>
        <w:t xml:space="preserve">30 </w:t>
      </w:r>
      <w:r w:rsidR="00DC15CD">
        <w:rPr>
          <w:rFonts w:ascii="Browallia New" w:hAnsi="Browallia New" w:cs="Browallia New" w:hint="cs"/>
          <w:sz w:val="28"/>
          <w:szCs w:val="28"/>
          <w:cs/>
        </w:rPr>
        <w:t xml:space="preserve">เมษายน </w:t>
      </w:r>
      <w:r w:rsidR="00DC15CD">
        <w:rPr>
          <w:rFonts w:ascii="Browallia New" w:hAnsi="Browallia New" w:cs="Browallia New"/>
          <w:sz w:val="28"/>
          <w:szCs w:val="28"/>
        </w:rPr>
        <w:t>256</w:t>
      </w:r>
      <w:r w:rsidR="009F2F5E">
        <w:rPr>
          <w:rFonts w:ascii="Browallia New" w:hAnsi="Browallia New" w:cs="Browallia New"/>
          <w:sz w:val="28"/>
          <w:szCs w:val="28"/>
        </w:rPr>
        <w:t>0</w:t>
      </w:r>
      <w:r w:rsidR="00C0441A">
        <w:rPr>
          <w:rFonts w:ascii="Browallia New" w:hAnsi="Browallia New" w:cs="Browallia New"/>
          <w:sz w:val="28"/>
          <w:szCs w:val="28"/>
        </w:rPr>
        <w:t xml:space="preserve"> </w:t>
      </w:r>
      <w:r w:rsidR="005E2349" w:rsidRPr="005E2349">
        <w:rPr>
          <w:rFonts w:ascii="Browallia New" w:hAnsi="Browallia New" w:cs="Browallia New" w:hint="cs"/>
          <w:sz w:val="28"/>
          <w:szCs w:val="28"/>
          <w:cs/>
        </w:rPr>
        <w:t>ใหม่เพื่อให้สอดคล้องกับการจัดประเภทรายการบัญชีในปีปัจจุบัน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48B385A6" w14:textId="648B3682" w:rsidR="005E2349" w:rsidRPr="00CD7508" w:rsidRDefault="005E2349"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8E5A56" w:rsidRPr="008E5A56" w14:paraId="355E76AD" w14:textId="77777777" w:rsidTr="00E12F17">
        <w:trPr>
          <w:gridAfter w:val="1"/>
          <w:wAfter w:w="6" w:type="dxa"/>
          <w:trHeight w:val="340"/>
          <w:tblHeader/>
        </w:trPr>
        <w:tc>
          <w:tcPr>
            <w:tcW w:w="3714" w:type="dxa"/>
            <w:vAlign w:val="bottom"/>
          </w:tcPr>
          <w:p w14:paraId="4E88BAB5" w14:textId="77777777" w:rsidR="008E5A56" w:rsidRPr="008E5A56" w:rsidRDefault="008E5A56" w:rsidP="00E12F17">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6E6F811A" w14:textId="77777777" w:rsidR="008E5A56" w:rsidRPr="008E5A56" w:rsidRDefault="008E5A56" w:rsidP="00E12F17">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46B8A9FF" w14:textId="77777777" w:rsidR="008E5A56" w:rsidRPr="008E5A56" w:rsidRDefault="008E5A56" w:rsidP="00E12F17">
            <w:pPr>
              <w:tabs>
                <w:tab w:val="left" w:pos="3090"/>
                <w:tab w:val="left" w:pos="4860"/>
              </w:tabs>
              <w:spacing w:line="276" w:lineRule="auto"/>
              <w:jc w:val="right"/>
              <w:rPr>
                <w:rFonts w:ascii="Browallia New" w:hAnsi="Browallia New" w:cs="Browallia New"/>
                <w:snapToGrid w:val="0"/>
                <w:sz w:val="28"/>
                <w:szCs w:val="28"/>
                <w:cs/>
                <w:lang w:eastAsia="th-TH"/>
              </w:rPr>
            </w:pPr>
            <w:r w:rsidRPr="008E5A56">
              <w:rPr>
                <w:rFonts w:ascii="Browallia New" w:hAnsi="Browallia New" w:cs="Browallia New"/>
                <w:snapToGrid w:val="0"/>
                <w:sz w:val="28"/>
                <w:szCs w:val="28"/>
                <w:cs/>
                <w:lang w:eastAsia="th-TH"/>
              </w:rPr>
              <w:t xml:space="preserve">(หน่วย </w:t>
            </w:r>
            <w:r w:rsidRPr="008E5A56">
              <w:rPr>
                <w:rFonts w:ascii="Browallia New" w:hAnsi="Browallia New" w:cs="Browallia New"/>
                <w:snapToGrid w:val="0"/>
                <w:sz w:val="28"/>
                <w:szCs w:val="28"/>
                <w:lang w:val="en-GB" w:eastAsia="th-TH" w:bidi="ar-SA"/>
              </w:rPr>
              <w:t xml:space="preserve">: </w:t>
            </w:r>
            <w:r w:rsidRPr="008E5A56">
              <w:rPr>
                <w:rFonts w:ascii="Browallia New" w:hAnsi="Browallia New" w:cs="Browallia New"/>
                <w:snapToGrid w:val="0"/>
                <w:sz w:val="28"/>
                <w:szCs w:val="28"/>
                <w:cs/>
                <w:lang w:eastAsia="th-TH"/>
              </w:rPr>
              <w:t>พันบาท)</w:t>
            </w:r>
          </w:p>
        </w:tc>
      </w:tr>
      <w:tr w:rsidR="008E5A56" w:rsidRPr="008E5A56" w14:paraId="7A03C333" w14:textId="77777777" w:rsidTr="00E70BAA">
        <w:trPr>
          <w:gridAfter w:val="1"/>
          <w:wAfter w:w="6" w:type="dxa"/>
          <w:trHeight w:val="272"/>
          <w:tblHeader/>
        </w:trPr>
        <w:tc>
          <w:tcPr>
            <w:tcW w:w="3714" w:type="dxa"/>
            <w:vAlign w:val="bottom"/>
          </w:tcPr>
          <w:p w14:paraId="03FB98ED" w14:textId="77777777" w:rsidR="008E5A56" w:rsidRPr="008E5A56" w:rsidRDefault="008E5A56" w:rsidP="00E12F17">
            <w:pPr>
              <w:spacing w:line="276" w:lineRule="auto"/>
              <w:jc w:val="thaiDistribute"/>
              <w:rPr>
                <w:rFonts w:ascii="Browallia New" w:hAnsi="Browallia New" w:cs="Browallia New"/>
                <w:sz w:val="28"/>
                <w:szCs w:val="28"/>
                <w:u w:val="single"/>
                <w:rtl/>
                <w:cs/>
                <w:lang w:val="en-GB" w:bidi="ar-SA"/>
              </w:rPr>
            </w:pPr>
          </w:p>
        </w:tc>
        <w:tc>
          <w:tcPr>
            <w:tcW w:w="2700" w:type="dxa"/>
            <w:gridSpan w:val="2"/>
          </w:tcPr>
          <w:p w14:paraId="662679E9" w14:textId="3E429190" w:rsidR="008E5A56" w:rsidRPr="008E5A56" w:rsidRDefault="008E5A56" w:rsidP="00E70BAA">
            <w:pPr>
              <w:tabs>
                <w:tab w:val="num" w:pos="360"/>
                <w:tab w:val="left" w:pos="3090"/>
                <w:tab w:val="left" w:pos="4860"/>
              </w:tabs>
              <w:spacing w:line="276" w:lineRule="auto"/>
              <w:jc w:val="center"/>
              <w:rPr>
                <w:rFonts w:ascii="Browallia New" w:hAnsi="Browallia New" w:cs="Browallia New"/>
                <w:snapToGrid w:val="0"/>
                <w:sz w:val="28"/>
                <w:szCs w:val="28"/>
                <w:cs/>
                <w:lang w:eastAsia="th-TH"/>
              </w:rPr>
            </w:pPr>
          </w:p>
        </w:tc>
        <w:tc>
          <w:tcPr>
            <w:tcW w:w="2604" w:type="dxa"/>
            <w:gridSpan w:val="2"/>
          </w:tcPr>
          <w:p w14:paraId="6D1FDA3A" w14:textId="56F98A7C" w:rsidR="008E5A56" w:rsidRPr="008E5A56" w:rsidRDefault="008E5A56" w:rsidP="00E12F17">
            <w:pPr>
              <w:pBdr>
                <w:bottom w:val="single" w:sz="4" w:space="1" w:color="auto"/>
              </w:pBdr>
              <w:tabs>
                <w:tab w:val="num" w:pos="360"/>
                <w:tab w:val="left" w:pos="3090"/>
                <w:tab w:val="left" w:pos="4860"/>
              </w:tabs>
              <w:spacing w:line="276" w:lineRule="auto"/>
              <w:jc w:val="center"/>
              <w:rPr>
                <w:rFonts w:ascii="Browallia New" w:hAnsi="Browallia New" w:cs="Browallia New"/>
                <w:sz w:val="28"/>
                <w:szCs w:val="28"/>
                <w:cs/>
              </w:rPr>
            </w:pPr>
            <w:r w:rsidRPr="008E5A56">
              <w:rPr>
                <w:rFonts w:ascii="Browallia New" w:hAnsi="Browallia New" w:cs="Browallia New"/>
                <w:sz w:val="28"/>
                <w:szCs w:val="28"/>
                <w:cs/>
              </w:rPr>
              <w:t>งบ</w:t>
            </w:r>
            <w:r w:rsidRPr="008E5A56">
              <w:rPr>
                <w:rFonts w:ascii="Browallia New" w:hAnsi="Browallia New" w:cs="Browallia New"/>
                <w:sz w:val="28"/>
                <w:szCs w:val="28"/>
                <w:cs/>
                <w:lang w:val="en-GB"/>
              </w:rPr>
              <w:t>แสดงฐานะ</w:t>
            </w:r>
            <w:r w:rsidRPr="008E5A56">
              <w:rPr>
                <w:rFonts w:ascii="Browallia New" w:hAnsi="Browallia New" w:cs="Browallia New"/>
                <w:sz w:val="28"/>
                <w:szCs w:val="28"/>
                <w:cs/>
              </w:rPr>
              <w:t>การเงิน</w:t>
            </w:r>
            <w:r w:rsidR="00E70BAA">
              <w:rPr>
                <w:rFonts w:ascii="Browallia New" w:hAnsi="Browallia New" w:cs="Browallia New" w:hint="cs"/>
                <w:sz w:val="28"/>
                <w:szCs w:val="28"/>
                <w:cs/>
              </w:rPr>
              <w:t>รวม</w:t>
            </w:r>
          </w:p>
        </w:tc>
      </w:tr>
      <w:tr w:rsidR="008E5A56" w:rsidRPr="008E5A56" w14:paraId="25DD4274" w14:textId="77777777" w:rsidTr="00E70BAA">
        <w:trPr>
          <w:trHeight w:val="340"/>
          <w:tblHeader/>
        </w:trPr>
        <w:tc>
          <w:tcPr>
            <w:tcW w:w="3714" w:type="dxa"/>
            <w:vAlign w:val="bottom"/>
          </w:tcPr>
          <w:p w14:paraId="7D647D86" w14:textId="77777777" w:rsidR="008E5A56" w:rsidRPr="008E5A56" w:rsidRDefault="008E5A56" w:rsidP="007222AF">
            <w:pPr>
              <w:spacing w:line="240" w:lineRule="auto"/>
              <w:jc w:val="center"/>
              <w:rPr>
                <w:rFonts w:ascii="Browallia New" w:hAnsi="Browallia New" w:cs="Browallia New"/>
                <w:sz w:val="28"/>
                <w:szCs w:val="28"/>
                <w:u w:val="single"/>
                <w:rtl/>
                <w:cs/>
                <w:lang w:val="en-GB" w:bidi="ar-SA"/>
              </w:rPr>
            </w:pPr>
          </w:p>
        </w:tc>
        <w:tc>
          <w:tcPr>
            <w:tcW w:w="1350" w:type="dxa"/>
            <w:vAlign w:val="bottom"/>
          </w:tcPr>
          <w:p w14:paraId="13308394" w14:textId="4E7F7F58" w:rsidR="008E5A56" w:rsidRPr="008E5A56" w:rsidRDefault="008E5A56" w:rsidP="00E70BAA">
            <w:pPr>
              <w:spacing w:line="240" w:lineRule="auto"/>
              <w:ind w:right="-72"/>
              <w:jc w:val="center"/>
              <w:rPr>
                <w:rFonts w:ascii="Browallia New" w:hAnsi="Browallia New" w:cs="Browallia New"/>
                <w:snapToGrid w:val="0"/>
                <w:sz w:val="28"/>
                <w:szCs w:val="28"/>
                <w:lang w:val="en-GB" w:bidi="ar-SA"/>
              </w:rPr>
            </w:pPr>
          </w:p>
        </w:tc>
        <w:tc>
          <w:tcPr>
            <w:tcW w:w="1350" w:type="dxa"/>
            <w:vAlign w:val="bottom"/>
          </w:tcPr>
          <w:p w14:paraId="47348F05" w14:textId="1AD704FA" w:rsidR="008E5A56" w:rsidRPr="008E5A56" w:rsidRDefault="008E5A56" w:rsidP="00E70BAA">
            <w:pPr>
              <w:spacing w:line="240" w:lineRule="auto"/>
              <w:ind w:right="-72"/>
              <w:jc w:val="center"/>
              <w:rPr>
                <w:rFonts w:ascii="Browallia New" w:hAnsi="Browallia New" w:cs="Browallia New"/>
                <w:snapToGrid w:val="0"/>
                <w:sz w:val="28"/>
                <w:szCs w:val="28"/>
                <w:lang w:val="en-GB" w:bidi="ar-SA"/>
              </w:rPr>
            </w:pPr>
          </w:p>
        </w:tc>
        <w:tc>
          <w:tcPr>
            <w:tcW w:w="1350" w:type="dxa"/>
          </w:tcPr>
          <w:p w14:paraId="465F8CE1" w14:textId="77777777" w:rsidR="008E5A56" w:rsidRPr="008E5A56" w:rsidRDefault="008E5A56" w:rsidP="007222AF">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ตามที่จัดประเภทใหม่</w:t>
            </w:r>
          </w:p>
        </w:tc>
        <w:tc>
          <w:tcPr>
            <w:tcW w:w="1260" w:type="dxa"/>
            <w:gridSpan w:val="2"/>
          </w:tcPr>
          <w:p w14:paraId="5AAC7A50" w14:textId="77777777" w:rsidR="008E5A56" w:rsidRPr="008E5A56" w:rsidRDefault="008E5A56" w:rsidP="007222AF">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ตามที่เคยรายงานไว้</w:t>
            </w:r>
          </w:p>
        </w:tc>
      </w:tr>
      <w:tr w:rsidR="008E5A56" w:rsidRPr="008E5A56" w14:paraId="564EAB79" w14:textId="77777777" w:rsidTr="007222AF">
        <w:trPr>
          <w:trHeight w:hRule="exact" w:val="202"/>
        </w:trPr>
        <w:tc>
          <w:tcPr>
            <w:tcW w:w="3714" w:type="dxa"/>
            <w:vAlign w:val="bottom"/>
          </w:tcPr>
          <w:p w14:paraId="344B2B7E" w14:textId="77777777" w:rsidR="008E5A56" w:rsidRPr="008E5A56" w:rsidRDefault="008E5A56" w:rsidP="00E12F17">
            <w:pPr>
              <w:spacing w:line="276" w:lineRule="auto"/>
              <w:rPr>
                <w:rFonts w:ascii="Browallia New" w:hAnsi="Browallia New" w:cs="Browallia New"/>
                <w:b/>
                <w:bCs/>
                <w:i/>
                <w:iCs/>
                <w:sz w:val="28"/>
                <w:szCs w:val="28"/>
                <w:cs/>
              </w:rPr>
            </w:pPr>
          </w:p>
        </w:tc>
        <w:tc>
          <w:tcPr>
            <w:tcW w:w="1350" w:type="dxa"/>
            <w:vAlign w:val="bottom"/>
          </w:tcPr>
          <w:p w14:paraId="42D041F6" w14:textId="77777777" w:rsidR="008E5A56" w:rsidRPr="008E5A56" w:rsidRDefault="008E5A56" w:rsidP="00E70BAA">
            <w:pPr>
              <w:spacing w:line="276" w:lineRule="auto"/>
              <w:jc w:val="right"/>
              <w:rPr>
                <w:rFonts w:ascii="Browallia New" w:hAnsi="Browallia New" w:cs="Browallia New"/>
                <w:sz w:val="28"/>
                <w:szCs w:val="28"/>
                <w:highlight w:val="yellow"/>
                <w:cs/>
              </w:rPr>
            </w:pPr>
          </w:p>
        </w:tc>
        <w:tc>
          <w:tcPr>
            <w:tcW w:w="1350" w:type="dxa"/>
            <w:vAlign w:val="bottom"/>
          </w:tcPr>
          <w:p w14:paraId="4A7F5541" w14:textId="77777777" w:rsidR="008E5A56" w:rsidRPr="008E5A56" w:rsidRDefault="008E5A56" w:rsidP="00E70BAA">
            <w:pPr>
              <w:spacing w:line="276" w:lineRule="auto"/>
              <w:jc w:val="right"/>
              <w:rPr>
                <w:rFonts w:ascii="Browallia New" w:hAnsi="Browallia New" w:cs="Browallia New"/>
                <w:sz w:val="28"/>
                <w:szCs w:val="28"/>
                <w:cs/>
              </w:rPr>
            </w:pPr>
          </w:p>
        </w:tc>
        <w:tc>
          <w:tcPr>
            <w:tcW w:w="1350" w:type="dxa"/>
          </w:tcPr>
          <w:p w14:paraId="11F6851E" w14:textId="77777777" w:rsidR="008E5A56" w:rsidRPr="008E5A56" w:rsidRDefault="008E5A56" w:rsidP="00E12F17">
            <w:pPr>
              <w:spacing w:line="276" w:lineRule="auto"/>
              <w:jc w:val="right"/>
              <w:rPr>
                <w:rFonts w:ascii="Browallia New" w:hAnsi="Browallia New" w:cs="Browallia New"/>
                <w:sz w:val="28"/>
                <w:szCs w:val="28"/>
                <w:cs/>
              </w:rPr>
            </w:pPr>
          </w:p>
        </w:tc>
        <w:tc>
          <w:tcPr>
            <w:tcW w:w="1260" w:type="dxa"/>
            <w:gridSpan w:val="2"/>
          </w:tcPr>
          <w:p w14:paraId="395D95F5" w14:textId="77777777" w:rsidR="008E5A56" w:rsidRPr="008E5A56" w:rsidRDefault="008E5A56" w:rsidP="00E12F17">
            <w:pPr>
              <w:spacing w:line="276" w:lineRule="auto"/>
              <w:jc w:val="right"/>
              <w:rPr>
                <w:rFonts w:ascii="Browallia New" w:hAnsi="Browallia New" w:cs="Browallia New"/>
                <w:sz w:val="28"/>
                <w:szCs w:val="28"/>
                <w:cs/>
              </w:rPr>
            </w:pPr>
          </w:p>
        </w:tc>
      </w:tr>
      <w:tr w:rsidR="002A13CC" w:rsidRPr="008E5A56" w14:paraId="661ADB46" w14:textId="77777777" w:rsidTr="001A3B8B">
        <w:trPr>
          <w:trHeight w:val="340"/>
        </w:trPr>
        <w:tc>
          <w:tcPr>
            <w:tcW w:w="3714" w:type="dxa"/>
            <w:vAlign w:val="bottom"/>
            <w:hideMark/>
          </w:tcPr>
          <w:p w14:paraId="156E95DA" w14:textId="77777777" w:rsidR="002A13CC" w:rsidRPr="008E5A56" w:rsidRDefault="002A13CC" w:rsidP="002A13CC">
            <w:pPr>
              <w:spacing w:line="276" w:lineRule="auto"/>
              <w:jc w:val="both"/>
              <w:rPr>
                <w:rFonts w:ascii="Browallia New" w:hAnsi="Browallia New" w:cs="Browallia New"/>
                <w:sz w:val="28"/>
                <w:szCs w:val="28"/>
                <w:rtl/>
                <w:cs/>
                <w:lang w:val="en-GB" w:bidi="ar-SA"/>
              </w:rPr>
            </w:pPr>
            <w:r w:rsidRPr="008E5A56">
              <w:rPr>
                <w:rFonts w:ascii="Browallia New" w:hAnsi="Browallia New" w:cs="Browallia New"/>
                <w:sz w:val="28"/>
                <w:szCs w:val="28"/>
                <w:cs/>
                <w:lang w:val="en-GB"/>
              </w:rPr>
              <w:t>สินค้าคงเหลือ</w:t>
            </w:r>
          </w:p>
        </w:tc>
        <w:tc>
          <w:tcPr>
            <w:tcW w:w="1350" w:type="dxa"/>
          </w:tcPr>
          <w:p w14:paraId="4E778D4F" w14:textId="0C452552" w:rsidR="002A13CC" w:rsidRPr="008E5A56" w:rsidRDefault="002A13CC" w:rsidP="002A13CC">
            <w:pPr>
              <w:spacing w:line="276" w:lineRule="auto"/>
              <w:jc w:val="right"/>
              <w:rPr>
                <w:rFonts w:ascii="Browallia New" w:hAnsi="Browallia New" w:cs="Browallia New"/>
                <w:sz w:val="28"/>
                <w:szCs w:val="28"/>
                <w:lang w:val="en-GB" w:bidi="ar-SA"/>
              </w:rPr>
            </w:pPr>
          </w:p>
        </w:tc>
        <w:tc>
          <w:tcPr>
            <w:tcW w:w="1350" w:type="dxa"/>
          </w:tcPr>
          <w:p w14:paraId="5B74E39E" w14:textId="45E69F1F" w:rsidR="002A13CC" w:rsidRPr="008E5A56" w:rsidRDefault="002A13CC" w:rsidP="002A13CC">
            <w:pPr>
              <w:spacing w:line="276" w:lineRule="auto"/>
              <w:jc w:val="right"/>
              <w:rPr>
                <w:rFonts w:ascii="Browallia New" w:hAnsi="Browallia New" w:cs="Browallia New"/>
                <w:sz w:val="28"/>
                <w:szCs w:val="28"/>
                <w:lang w:val="en-GB" w:bidi="ar-SA"/>
              </w:rPr>
            </w:pPr>
          </w:p>
        </w:tc>
        <w:tc>
          <w:tcPr>
            <w:tcW w:w="1350" w:type="dxa"/>
          </w:tcPr>
          <w:p w14:paraId="2E4D0F06" w14:textId="66453758" w:rsidR="002A13CC" w:rsidRPr="00B248BF" w:rsidRDefault="00A116D5" w:rsidP="00A116D5">
            <w:pPr>
              <w:spacing w:line="276" w:lineRule="auto"/>
              <w:jc w:val="right"/>
              <w:rPr>
                <w:rFonts w:ascii="Browallia New" w:hAnsi="Browallia New" w:cs="Browallia New"/>
                <w:sz w:val="28"/>
                <w:szCs w:val="28"/>
                <w:lang w:val="en-GB" w:bidi="ar-SA"/>
              </w:rPr>
            </w:pPr>
            <w:r w:rsidRPr="00B248BF">
              <w:rPr>
                <w:rFonts w:ascii="Browallia New" w:hAnsi="Browallia New" w:cs="Browallia New"/>
                <w:sz w:val="28"/>
                <w:szCs w:val="28"/>
                <w:lang w:val="en-GB" w:bidi="ar-SA"/>
              </w:rPr>
              <w:t>264,959</w:t>
            </w:r>
          </w:p>
        </w:tc>
        <w:tc>
          <w:tcPr>
            <w:tcW w:w="1260" w:type="dxa"/>
            <w:gridSpan w:val="2"/>
          </w:tcPr>
          <w:p w14:paraId="5D461EDD" w14:textId="1B6E0B67" w:rsidR="002A13CC" w:rsidRPr="00B248BF" w:rsidRDefault="002A13CC" w:rsidP="002A13CC">
            <w:pPr>
              <w:spacing w:line="276" w:lineRule="auto"/>
              <w:jc w:val="right"/>
              <w:rPr>
                <w:rFonts w:ascii="Browallia New" w:hAnsi="Browallia New" w:cs="Browallia New"/>
                <w:sz w:val="28"/>
                <w:szCs w:val="28"/>
                <w:lang w:val="en-GB" w:bidi="ar-SA"/>
              </w:rPr>
            </w:pPr>
            <w:r w:rsidRPr="00B248BF">
              <w:rPr>
                <w:rFonts w:ascii="Browallia New" w:hAnsi="Browallia New" w:cs="Browallia New"/>
                <w:sz w:val="28"/>
                <w:szCs w:val="28"/>
                <w:lang w:val="en-GB" w:bidi="ar-SA"/>
              </w:rPr>
              <w:t>3</w:t>
            </w:r>
            <w:r w:rsidR="00B248BF" w:rsidRPr="00B248BF">
              <w:rPr>
                <w:rFonts w:ascii="Browallia New" w:hAnsi="Browallia New" w:cs="Browallia New"/>
                <w:sz w:val="28"/>
                <w:szCs w:val="28"/>
                <w:lang w:val="en-GB" w:bidi="ar-SA"/>
              </w:rPr>
              <w:t>01,175</w:t>
            </w:r>
          </w:p>
        </w:tc>
      </w:tr>
      <w:tr w:rsidR="002A13CC" w:rsidRPr="008E5A56" w14:paraId="1A783381" w14:textId="77777777" w:rsidTr="001A3B8B">
        <w:trPr>
          <w:trHeight w:val="340"/>
        </w:trPr>
        <w:tc>
          <w:tcPr>
            <w:tcW w:w="3714" w:type="dxa"/>
            <w:vAlign w:val="bottom"/>
            <w:hideMark/>
          </w:tcPr>
          <w:p w14:paraId="2F5B0836" w14:textId="77777777" w:rsidR="002A13CC" w:rsidRPr="008E5A56" w:rsidRDefault="002A13CC" w:rsidP="002A13CC">
            <w:pPr>
              <w:spacing w:line="276" w:lineRule="auto"/>
              <w:jc w:val="both"/>
              <w:rPr>
                <w:rFonts w:ascii="Browallia New" w:hAnsi="Browallia New" w:cs="Browallia New"/>
                <w:sz w:val="28"/>
                <w:szCs w:val="28"/>
                <w:cs/>
              </w:rPr>
            </w:pPr>
            <w:r w:rsidRPr="008E5A56">
              <w:rPr>
                <w:rFonts w:ascii="Browallia New" w:hAnsi="Browallia New" w:cs="Browallia New" w:hint="cs"/>
                <w:sz w:val="28"/>
                <w:szCs w:val="28"/>
                <w:cs/>
              </w:rPr>
              <w:t>อสังหาริมทรัพย์เพื่อการลงทุน</w:t>
            </w:r>
          </w:p>
        </w:tc>
        <w:tc>
          <w:tcPr>
            <w:tcW w:w="1350" w:type="dxa"/>
          </w:tcPr>
          <w:p w14:paraId="5256DC27" w14:textId="53B55FCE" w:rsidR="002A13CC" w:rsidRPr="008E5A56" w:rsidRDefault="002A13CC" w:rsidP="002A13CC">
            <w:pPr>
              <w:spacing w:line="276" w:lineRule="auto"/>
              <w:jc w:val="right"/>
              <w:rPr>
                <w:rFonts w:ascii="Browallia New" w:hAnsi="Browallia New" w:cs="Browallia New"/>
                <w:sz w:val="28"/>
                <w:szCs w:val="28"/>
                <w:rtl/>
                <w:cs/>
                <w:lang w:val="en-GB" w:bidi="ar-SA"/>
              </w:rPr>
            </w:pPr>
          </w:p>
        </w:tc>
        <w:tc>
          <w:tcPr>
            <w:tcW w:w="1350" w:type="dxa"/>
          </w:tcPr>
          <w:p w14:paraId="6948AA85" w14:textId="3B7339DC" w:rsidR="002A13CC" w:rsidRPr="008E5A56" w:rsidRDefault="002A13CC" w:rsidP="002A13CC">
            <w:pPr>
              <w:spacing w:line="276" w:lineRule="auto"/>
              <w:jc w:val="center"/>
              <w:rPr>
                <w:rFonts w:ascii="Browallia New" w:hAnsi="Browallia New" w:cs="Browallia New"/>
                <w:sz w:val="28"/>
                <w:szCs w:val="28"/>
                <w:lang w:val="en-GB" w:bidi="ar-SA"/>
              </w:rPr>
            </w:pPr>
          </w:p>
        </w:tc>
        <w:tc>
          <w:tcPr>
            <w:tcW w:w="1350" w:type="dxa"/>
          </w:tcPr>
          <w:p w14:paraId="23C28ECE" w14:textId="037A0DFA" w:rsidR="002A13CC" w:rsidRPr="00B248BF" w:rsidRDefault="00A116D5" w:rsidP="002A13CC">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3</w:t>
            </w:r>
            <w:r w:rsidR="00FB0447">
              <w:rPr>
                <w:rFonts w:ascii="Browallia New" w:hAnsi="Browallia New" w:cs="Browallia New"/>
                <w:sz w:val="28"/>
                <w:szCs w:val="28"/>
                <w:lang w:val="en-GB" w:bidi="ar-SA"/>
              </w:rPr>
              <w:t>6</w:t>
            </w:r>
            <w:r w:rsidR="002A13CC" w:rsidRPr="00B248BF">
              <w:rPr>
                <w:rFonts w:ascii="Browallia New" w:hAnsi="Browallia New" w:cs="Browallia New"/>
                <w:sz w:val="28"/>
                <w:szCs w:val="28"/>
                <w:lang w:val="en-GB" w:bidi="ar-SA"/>
              </w:rPr>
              <w:t>,</w:t>
            </w:r>
            <w:r>
              <w:rPr>
                <w:rFonts w:ascii="Browallia New" w:hAnsi="Browallia New" w:cs="Browallia New"/>
                <w:sz w:val="28"/>
                <w:szCs w:val="28"/>
                <w:lang w:val="en-GB" w:bidi="ar-SA"/>
              </w:rPr>
              <w:t>216</w:t>
            </w:r>
          </w:p>
        </w:tc>
        <w:tc>
          <w:tcPr>
            <w:tcW w:w="1260" w:type="dxa"/>
            <w:gridSpan w:val="2"/>
          </w:tcPr>
          <w:p w14:paraId="79ED2A2F" w14:textId="1A8A42CD" w:rsidR="002A13CC" w:rsidRPr="003A6CC9" w:rsidRDefault="002A13CC" w:rsidP="003A6CC9">
            <w:pPr>
              <w:pStyle w:val="ListParagraph"/>
              <w:numPr>
                <w:ilvl w:val="0"/>
                <w:numId w:val="37"/>
              </w:numPr>
              <w:spacing w:line="276" w:lineRule="auto"/>
              <w:jc w:val="center"/>
              <w:rPr>
                <w:rFonts w:ascii="Browallia New" w:hAnsi="Browallia New" w:cs="Browallia New"/>
                <w:sz w:val="28"/>
                <w:szCs w:val="28"/>
                <w:lang w:val="en-GB" w:bidi="ar-SA"/>
              </w:rPr>
            </w:pPr>
          </w:p>
        </w:tc>
      </w:tr>
    </w:tbl>
    <w:p w14:paraId="3E61E681" w14:textId="77777777" w:rsidR="008D54BE" w:rsidRDefault="008D54BE"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2A13CC" w:rsidRPr="00ED43E6" w14:paraId="7EBDE86F" w14:textId="77777777" w:rsidTr="00E53AAD">
        <w:trPr>
          <w:gridAfter w:val="1"/>
          <w:wAfter w:w="6" w:type="dxa"/>
          <w:trHeight w:val="340"/>
          <w:tblHeader/>
        </w:trPr>
        <w:tc>
          <w:tcPr>
            <w:tcW w:w="3714" w:type="dxa"/>
            <w:vAlign w:val="bottom"/>
          </w:tcPr>
          <w:p w14:paraId="34575EF4" w14:textId="77777777" w:rsidR="002A13CC" w:rsidRPr="00ED43E6" w:rsidRDefault="002A13CC" w:rsidP="00E53AAD">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16E27D4D" w14:textId="77777777" w:rsidR="002A13CC" w:rsidRPr="00ED43E6" w:rsidRDefault="002A13CC" w:rsidP="00E53AAD">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09EDB177" w14:textId="77777777" w:rsidR="002A13CC" w:rsidRPr="00ED43E6" w:rsidRDefault="002A13CC" w:rsidP="00E53AAD">
            <w:pPr>
              <w:tabs>
                <w:tab w:val="left" w:pos="3090"/>
                <w:tab w:val="left" w:pos="4860"/>
              </w:tabs>
              <w:spacing w:line="276" w:lineRule="auto"/>
              <w:jc w:val="right"/>
              <w:rPr>
                <w:rFonts w:ascii="Browallia New" w:hAnsi="Browallia New" w:cs="Browallia New"/>
                <w:snapToGrid w:val="0"/>
                <w:sz w:val="28"/>
                <w:szCs w:val="28"/>
                <w:cs/>
                <w:lang w:eastAsia="th-TH"/>
              </w:rPr>
            </w:pPr>
            <w:r w:rsidRPr="00ED43E6">
              <w:rPr>
                <w:rFonts w:ascii="Browallia New" w:hAnsi="Browallia New" w:cs="Browallia New"/>
                <w:snapToGrid w:val="0"/>
                <w:sz w:val="28"/>
                <w:szCs w:val="28"/>
                <w:cs/>
                <w:lang w:eastAsia="th-TH"/>
              </w:rPr>
              <w:t xml:space="preserve">(หน่วย </w:t>
            </w:r>
            <w:r w:rsidRPr="00ED43E6">
              <w:rPr>
                <w:rFonts w:ascii="Browallia New" w:hAnsi="Browallia New" w:cs="Browallia New"/>
                <w:snapToGrid w:val="0"/>
                <w:sz w:val="28"/>
                <w:szCs w:val="28"/>
                <w:lang w:val="en-GB" w:eastAsia="th-TH" w:bidi="ar-SA"/>
              </w:rPr>
              <w:t xml:space="preserve">: </w:t>
            </w:r>
            <w:r w:rsidRPr="00ED43E6">
              <w:rPr>
                <w:rFonts w:ascii="Browallia New" w:hAnsi="Browallia New" w:cs="Browallia New"/>
                <w:snapToGrid w:val="0"/>
                <w:sz w:val="28"/>
                <w:szCs w:val="28"/>
                <w:cs/>
                <w:lang w:eastAsia="th-TH"/>
              </w:rPr>
              <w:t>พันบาท)</w:t>
            </w:r>
          </w:p>
        </w:tc>
      </w:tr>
      <w:tr w:rsidR="002A13CC" w:rsidRPr="00ED43E6" w14:paraId="7C7DECB7" w14:textId="77777777" w:rsidTr="00E53AAD">
        <w:trPr>
          <w:gridAfter w:val="1"/>
          <w:wAfter w:w="6" w:type="dxa"/>
          <w:trHeight w:val="340"/>
          <w:tblHeader/>
        </w:trPr>
        <w:tc>
          <w:tcPr>
            <w:tcW w:w="3714" w:type="dxa"/>
            <w:vAlign w:val="bottom"/>
          </w:tcPr>
          <w:p w14:paraId="568AF218" w14:textId="77777777" w:rsidR="002A13CC" w:rsidRPr="00ED43E6" w:rsidRDefault="002A13CC" w:rsidP="00E53AAD">
            <w:pPr>
              <w:spacing w:line="240" w:lineRule="auto"/>
              <w:jc w:val="thaiDistribute"/>
              <w:rPr>
                <w:rFonts w:ascii="Browallia New" w:hAnsi="Browallia New" w:cs="Browallia New"/>
                <w:sz w:val="28"/>
                <w:szCs w:val="28"/>
                <w:u w:val="single"/>
                <w:rtl/>
                <w:cs/>
                <w:lang w:val="en-GB" w:bidi="ar-SA"/>
              </w:rPr>
            </w:pPr>
          </w:p>
        </w:tc>
        <w:tc>
          <w:tcPr>
            <w:tcW w:w="2700" w:type="dxa"/>
            <w:gridSpan w:val="2"/>
            <w:hideMark/>
          </w:tcPr>
          <w:p w14:paraId="2B7661A8" w14:textId="77777777" w:rsidR="002A13CC" w:rsidRPr="00ED43E6" w:rsidRDefault="002A13CC" w:rsidP="00E53AAD">
            <w:pPr>
              <w:pBdr>
                <w:bottom w:val="single" w:sz="4" w:space="1" w:color="auto"/>
              </w:pBdr>
              <w:tabs>
                <w:tab w:val="num" w:pos="360"/>
                <w:tab w:val="left" w:pos="3090"/>
                <w:tab w:val="left" w:pos="4860"/>
              </w:tabs>
              <w:spacing w:line="240" w:lineRule="auto"/>
              <w:jc w:val="center"/>
              <w:rPr>
                <w:rFonts w:ascii="Browallia New" w:hAnsi="Browallia New" w:cs="Browallia New"/>
                <w:snapToGrid w:val="0"/>
                <w:sz w:val="28"/>
                <w:szCs w:val="28"/>
                <w:cs/>
                <w:lang w:eastAsia="th-TH"/>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sz w:val="28"/>
                <w:szCs w:val="28"/>
                <w:cs/>
              </w:rPr>
              <w:t>รวม</w:t>
            </w:r>
          </w:p>
        </w:tc>
        <w:tc>
          <w:tcPr>
            <w:tcW w:w="2604" w:type="dxa"/>
            <w:gridSpan w:val="2"/>
          </w:tcPr>
          <w:p w14:paraId="778D22D3" w14:textId="77777777" w:rsidR="002A13CC" w:rsidRPr="00ED43E6" w:rsidRDefault="002A13CC" w:rsidP="00E53AAD">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hint="cs"/>
                <w:sz w:val="28"/>
                <w:szCs w:val="28"/>
                <w:cs/>
              </w:rPr>
              <w:t>เฉพาะ</w:t>
            </w:r>
          </w:p>
        </w:tc>
      </w:tr>
      <w:tr w:rsidR="002A13CC" w:rsidRPr="00ED43E6" w14:paraId="67FEC6E2" w14:textId="77777777" w:rsidTr="00E53AAD">
        <w:trPr>
          <w:trHeight w:val="340"/>
          <w:tblHeader/>
        </w:trPr>
        <w:tc>
          <w:tcPr>
            <w:tcW w:w="3714" w:type="dxa"/>
            <w:vAlign w:val="bottom"/>
          </w:tcPr>
          <w:p w14:paraId="05EF1043" w14:textId="77777777" w:rsidR="002A13CC" w:rsidRPr="008E25F1" w:rsidRDefault="002A13CC" w:rsidP="00E53AAD">
            <w:pPr>
              <w:spacing w:line="240" w:lineRule="auto"/>
              <w:rPr>
                <w:rFonts w:ascii="Browallia New" w:hAnsi="Browallia New" w:cs="Browallia New"/>
                <w:sz w:val="28"/>
                <w:szCs w:val="28"/>
                <w:rtl/>
                <w:cs/>
              </w:rPr>
            </w:pPr>
            <w:r w:rsidRPr="008E25F1">
              <w:rPr>
                <w:rFonts w:ascii="Browallia New" w:hAnsi="Browallia New" w:cs="Browallia New" w:hint="cs"/>
                <w:sz w:val="28"/>
                <w:szCs w:val="28"/>
                <w:cs/>
                <w:lang w:val="en-GB"/>
              </w:rPr>
              <w:t xml:space="preserve">สำหรับงวดหกเดือนสิ้นสุดวันที่ </w:t>
            </w:r>
            <w:r w:rsidRPr="008E25F1">
              <w:rPr>
                <w:rFonts w:ascii="Browallia New" w:hAnsi="Browallia New" w:cs="Browallia New"/>
                <w:sz w:val="28"/>
                <w:szCs w:val="28"/>
              </w:rPr>
              <w:t xml:space="preserve">30 </w:t>
            </w:r>
            <w:r w:rsidRPr="008E25F1">
              <w:rPr>
                <w:rFonts w:ascii="Browallia New" w:hAnsi="Browallia New" w:cs="Browallia New" w:hint="cs"/>
                <w:sz w:val="28"/>
                <w:szCs w:val="28"/>
                <w:cs/>
              </w:rPr>
              <w:t>เมษายน</w:t>
            </w:r>
          </w:p>
        </w:tc>
        <w:tc>
          <w:tcPr>
            <w:tcW w:w="1350" w:type="dxa"/>
            <w:vAlign w:val="bottom"/>
            <w:hideMark/>
          </w:tcPr>
          <w:p w14:paraId="3F4F7D7B"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ตามที่จัดประเภทใหม่</w:t>
            </w:r>
          </w:p>
        </w:tc>
        <w:tc>
          <w:tcPr>
            <w:tcW w:w="1350" w:type="dxa"/>
            <w:vAlign w:val="bottom"/>
            <w:hideMark/>
          </w:tcPr>
          <w:p w14:paraId="678DB8CA"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ตามที่เคยรายงานไว้</w:t>
            </w:r>
          </w:p>
        </w:tc>
        <w:tc>
          <w:tcPr>
            <w:tcW w:w="1350" w:type="dxa"/>
          </w:tcPr>
          <w:p w14:paraId="42F706CF"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ตามที่จัดประเภทใหม่</w:t>
            </w:r>
          </w:p>
        </w:tc>
        <w:tc>
          <w:tcPr>
            <w:tcW w:w="1260" w:type="dxa"/>
            <w:gridSpan w:val="2"/>
          </w:tcPr>
          <w:p w14:paraId="19CCFC7B"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ตามที่เคยรายงานไว้</w:t>
            </w:r>
          </w:p>
        </w:tc>
      </w:tr>
      <w:tr w:rsidR="002A13CC" w:rsidRPr="00ED43E6" w14:paraId="11400D39" w14:textId="77777777" w:rsidTr="00E53AAD">
        <w:trPr>
          <w:trHeight w:hRule="exact" w:val="216"/>
        </w:trPr>
        <w:tc>
          <w:tcPr>
            <w:tcW w:w="3714" w:type="dxa"/>
            <w:vAlign w:val="bottom"/>
          </w:tcPr>
          <w:p w14:paraId="3420C1E4" w14:textId="77777777" w:rsidR="002A13CC" w:rsidRPr="008E25F1" w:rsidRDefault="002A13CC" w:rsidP="00E53AAD">
            <w:pPr>
              <w:spacing w:line="276" w:lineRule="auto"/>
              <w:rPr>
                <w:rFonts w:ascii="Browallia New" w:hAnsi="Browallia New" w:cs="Browallia New"/>
                <w:b/>
                <w:bCs/>
                <w:i/>
                <w:iCs/>
                <w:sz w:val="28"/>
                <w:szCs w:val="28"/>
                <w:cs/>
              </w:rPr>
            </w:pPr>
          </w:p>
        </w:tc>
        <w:tc>
          <w:tcPr>
            <w:tcW w:w="1350" w:type="dxa"/>
            <w:vAlign w:val="bottom"/>
          </w:tcPr>
          <w:p w14:paraId="67BB0FFB" w14:textId="77777777" w:rsidR="002A13CC" w:rsidRPr="008E25F1" w:rsidRDefault="002A13CC" w:rsidP="00E53AAD">
            <w:pPr>
              <w:spacing w:line="276" w:lineRule="auto"/>
              <w:jc w:val="right"/>
              <w:rPr>
                <w:rFonts w:ascii="Browallia New" w:hAnsi="Browallia New" w:cs="Browallia New"/>
                <w:sz w:val="28"/>
                <w:szCs w:val="28"/>
                <w:cs/>
              </w:rPr>
            </w:pPr>
          </w:p>
        </w:tc>
        <w:tc>
          <w:tcPr>
            <w:tcW w:w="1350" w:type="dxa"/>
            <w:vAlign w:val="bottom"/>
          </w:tcPr>
          <w:p w14:paraId="0E610D51" w14:textId="77777777" w:rsidR="002A13CC" w:rsidRPr="008E25F1" w:rsidRDefault="002A13CC" w:rsidP="00E53AAD">
            <w:pPr>
              <w:spacing w:line="276" w:lineRule="auto"/>
              <w:jc w:val="right"/>
              <w:rPr>
                <w:rFonts w:ascii="Browallia New" w:hAnsi="Browallia New" w:cs="Browallia New"/>
                <w:sz w:val="28"/>
                <w:szCs w:val="28"/>
                <w:cs/>
              </w:rPr>
            </w:pPr>
          </w:p>
        </w:tc>
        <w:tc>
          <w:tcPr>
            <w:tcW w:w="1350" w:type="dxa"/>
          </w:tcPr>
          <w:p w14:paraId="3C489CF1" w14:textId="77777777" w:rsidR="002A13CC" w:rsidRPr="008E25F1" w:rsidRDefault="002A13CC" w:rsidP="00E53AAD">
            <w:pPr>
              <w:spacing w:line="276" w:lineRule="auto"/>
              <w:jc w:val="right"/>
              <w:rPr>
                <w:rFonts w:ascii="Browallia New" w:hAnsi="Browallia New" w:cs="Browallia New"/>
                <w:sz w:val="28"/>
                <w:szCs w:val="28"/>
                <w:cs/>
              </w:rPr>
            </w:pPr>
          </w:p>
        </w:tc>
        <w:tc>
          <w:tcPr>
            <w:tcW w:w="1260" w:type="dxa"/>
            <w:gridSpan w:val="2"/>
          </w:tcPr>
          <w:p w14:paraId="48B98C16" w14:textId="77777777" w:rsidR="002A13CC" w:rsidRPr="008E25F1" w:rsidRDefault="002A13CC" w:rsidP="00E53AAD">
            <w:pPr>
              <w:spacing w:line="276" w:lineRule="auto"/>
              <w:jc w:val="right"/>
              <w:rPr>
                <w:rFonts w:ascii="Browallia New" w:hAnsi="Browallia New" w:cs="Browallia New"/>
                <w:sz w:val="28"/>
                <w:szCs w:val="28"/>
                <w:cs/>
              </w:rPr>
            </w:pPr>
          </w:p>
        </w:tc>
      </w:tr>
      <w:tr w:rsidR="002A13CC" w:rsidRPr="00ED43E6" w14:paraId="208B5D87" w14:textId="77777777" w:rsidTr="00E53AAD">
        <w:trPr>
          <w:trHeight w:val="340"/>
        </w:trPr>
        <w:tc>
          <w:tcPr>
            <w:tcW w:w="3714" w:type="dxa"/>
            <w:vAlign w:val="bottom"/>
            <w:hideMark/>
          </w:tcPr>
          <w:p w14:paraId="61480664" w14:textId="5993D54B" w:rsidR="002A13CC" w:rsidRPr="008E25F1" w:rsidRDefault="002A13CC" w:rsidP="00E53AAD">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ต้นทุนขายสินค้าและบริการ</w:t>
            </w:r>
          </w:p>
        </w:tc>
        <w:tc>
          <w:tcPr>
            <w:tcW w:w="1350" w:type="dxa"/>
          </w:tcPr>
          <w:p w14:paraId="232A1D7F" w14:textId="1E2E8F9A" w:rsidR="002A13CC" w:rsidRPr="008E25F1" w:rsidRDefault="002A13CC" w:rsidP="00E53AAD">
            <w:pPr>
              <w:spacing w:line="276" w:lineRule="auto"/>
              <w:jc w:val="right"/>
              <w:rPr>
                <w:rFonts w:ascii="Browallia New" w:hAnsi="Browallia New" w:cs="Browallia New"/>
                <w:sz w:val="28"/>
                <w:szCs w:val="28"/>
                <w:rtl/>
                <w:cs/>
                <w:lang w:val="en-GB" w:bidi="ar-SA"/>
              </w:rPr>
            </w:pPr>
            <w:r w:rsidRPr="008E25F1">
              <w:rPr>
                <w:rFonts w:ascii="Browallia New" w:hAnsi="Browallia New" w:cs="Browallia New"/>
                <w:sz w:val="28"/>
                <w:szCs w:val="28"/>
                <w:lang w:val="en-GB" w:bidi="ar-SA"/>
              </w:rPr>
              <w:t>339,</w:t>
            </w:r>
            <w:r w:rsidR="005E7397" w:rsidRPr="008E25F1">
              <w:rPr>
                <w:rFonts w:ascii="Browallia New" w:hAnsi="Browallia New" w:cs="Browallia New"/>
                <w:sz w:val="28"/>
                <w:szCs w:val="28"/>
                <w:lang w:val="en-GB" w:bidi="ar-SA"/>
              </w:rPr>
              <w:t>73</w:t>
            </w:r>
            <w:r w:rsidRPr="008E25F1">
              <w:rPr>
                <w:rFonts w:ascii="Browallia New" w:hAnsi="Browallia New" w:cs="Browallia New"/>
                <w:sz w:val="28"/>
                <w:szCs w:val="28"/>
                <w:lang w:val="en-GB" w:bidi="ar-SA"/>
              </w:rPr>
              <w:t>0</w:t>
            </w:r>
          </w:p>
        </w:tc>
        <w:tc>
          <w:tcPr>
            <w:tcW w:w="1350" w:type="dxa"/>
          </w:tcPr>
          <w:p w14:paraId="21BA4B95" w14:textId="77777777" w:rsidR="002A13CC" w:rsidRPr="008E25F1" w:rsidRDefault="002A13CC" w:rsidP="00E53AAD">
            <w:pPr>
              <w:spacing w:line="276" w:lineRule="auto"/>
              <w:jc w:val="right"/>
              <w:rPr>
                <w:rFonts w:ascii="Browallia New" w:hAnsi="Browallia New" w:cs="Browallia New"/>
                <w:sz w:val="28"/>
                <w:szCs w:val="28"/>
              </w:rPr>
            </w:pPr>
            <w:r w:rsidRPr="008E25F1">
              <w:rPr>
                <w:rFonts w:ascii="Browallia New" w:hAnsi="Browallia New" w:cs="Browallia New"/>
                <w:sz w:val="28"/>
                <w:szCs w:val="28"/>
              </w:rPr>
              <w:t>340,470</w:t>
            </w:r>
          </w:p>
        </w:tc>
        <w:tc>
          <w:tcPr>
            <w:tcW w:w="1350" w:type="dxa"/>
          </w:tcPr>
          <w:p w14:paraId="02F260AF" w14:textId="77777777" w:rsidR="002A13CC" w:rsidRPr="008E25F1" w:rsidRDefault="002A13CC" w:rsidP="00E53AAD">
            <w:pPr>
              <w:spacing w:line="276" w:lineRule="auto"/>
              <w:jc w:val="right"/>
              <w:rPr>
                <w:rFonts w:ascii="Browallia New" w:hAnsi="Browallia New" w:cs="Browallia New"/>
                <w:sz w:val="28"/>
                <w:szCs w:val="28"/>
                <w:lang w:val="en-GB" w:bidi="ar-SA"/>
              </w:rPr>
            </w:pPr>
            <w:r w:rsidRPr="008E25F1">
              <w:rPr>
                <w:rFonts w:ascii="Browallia New" w:hAnsi="Browallia New" w:cs="Browallia New"/>
                <w:sz w:val="28"/>
                <w:szCs w:val="28"/>
                <w:lang w:val="en-GB" w:bidi="ar-SA"/>
              </w:rPr>
              <w:t>241,233</w:t>
            </w:r>
          </w:p>
        </w:tc>
        <w:tc>
          <w:tcPr>
            <w:tcW w:w="1260" w:type="dxa"/>
            <w:gridSpan w:val="2"/>
          </w:tcPr>
          <w:p w14:paraId="2773CCFA" w14:textId="77777777" w:rsidR="002A13CC" w:rsidRPr="008E25F1" w:rsidRDefault="002A13CC" w:rsidP="00E53AAD">
            <w:pPr>
              <w:spacing w:line="276" w:lineRule="auto"/>
              <w:jc w:val="right"/>
              <w:rPr>
                <w:rFonts w:ascii="Browallia New" w:hAnsi="Browallia New" w:cs="Browallia New"/>
                <w:sz w:val="28"/>
                <w:szCs w:val="28"/>
                <w:lang w:val="en-GB" w:bidi="ar-SA"/>
              </w:rPr>
            </w:pPr>
            <w:r w:rsidRPr="008E25F1">
              <w:rPr>
                <w:rFonts w:ascii="Browallia New" w:hAnsi="Browallia New" w:cs="Browallia New"/>
                <w:sz w:val="28"/>
                <w:szCs w:val="28"/>
                <w:lang w:val="en-GB" w:bidi="ar-SA"/>
              </w:rPr>
              <w:t>241,973</w:t>
            </w:r>
          </w:p>
        </w:tc>
      </w:tr>
      <w:tr w:rsidR="002A13CC" w:rsidRPr="00ED43E6" w14:paraId="75C991D3" w14:textId="77777777" w:rsidTr="00E53AAD">
        <w:trPr>
          <w:trHeight w:val="340"/>
        </w:trPr>
        <w:tc>
          <w:tcPr>
            <w:tcW w:w="3714" w:type="dxa"/>
            <w:vAlign w:val="bottom"/>
          </w:tcPr>
          <w:p w14:paraId="1D8FD232" w14:textId="77777777" w:rsidR="002A13CC" w:rsidRPr="008E25F1" w:rsidRDefault="002A13CC" w:rsidP="00E53AAD">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ค่าใช้จ่ายในการบริหาร </w:t>
            </w:r>
          </w:p>
        </w:tc>
        <w:tc>
          <w:tcPr>
            <w:tcW w:w="1350" w:type="dxa"/>
          </w:tcPr>
          <w:p w14:paraId="317F8CF3" w14:textId="77777777" w:rsidR="002A13CC" w:rsidRPr="008E25F1" w:rsidRDefault="002A13CC" w:rsidP="00E53AAD">
            <w:pPr>
              <w:spacing w:line="276" w:lineRule="auto"/>
              <w:jc w:val="right"/>
              <w:rPr>
                <w:rFonts w:ascii="Browallia New" w:hAnsi="Browallia New" w:cs="Browallia New"/>
                <w:sz w:val="28"/>
                <w:szCs w:val="28"/>
                <w:rtl/>
                <w:cs/>
                <w:lang w:val="en-GB" w:bidi="ar-SA"/>
              </w:rPr>
            </w:pPr>
            <w:r w:rsidRPr="008E25F1">
              <w:rPr>
                <w:rFonts w:ascii="Browallia New" w:hAnsi="Browallia New" w:cs="Browallia New"/>
                <w:sz w:val="28"/>
                <w:szCs w:val="28"/>
                <w:lang w:val="en-GB" w:bidi="ar-SA"/>
              </w:rPr>
              <w:t>70,958</w:t>
            </w:r>
          </w:p>
        </w:tc>
        <w:tc>
          <w:tcPr>
            <w:tcW w:w="1350" w:type="dxa"/>
          </w:tcPr>
          <w:p w14:paraId="054F1661" w14:textId="77777777" w:rsidR="002A13CC" w:rsidRPr="008E25F1" w:rsidRDefault="002A13CC" w:rsidP="00E53AAD">
            <w:pPr>
              <w:spacing w:line="276" w:lineRule="auto"/>
              <w:jc w:val="right"/>
              <w:rPr>
                <w:rFonts w:ascii="Browallia New" w:hAnsi="Browallia New" w:cs="Browallia New"/>
                <w:sz w:val="28"/>
                <w:szCs w:val="28"/>
                <w:lang w:val="en-GB" w:bidi="ar-SA"/>
              </w:rPr>
            </w:pPr>
            <w:r w:rsidRPr="008E25F1">
              <w:rPr>
                <w:rFonts w:ascii="Browallia New" w:hAnsi="Browallia New" w:cs="Browallia New"/>
                <w:sz w:val="28"/>
                <w:szCs w:val="28"/>
                <w:lang w:val="en-GB" w:bidi="ar-SA"/>
              </w:rPr>
              <w:t>70,218</w:t>
            </w:r>
          </w:p>
        </w:tc>
        <w:tc>
          <w:tcPr>
            <w:tcW w:w="1350" w:type="dxa"/>
          </w:tcPr>
          <w:p w14:paraId="461A4162" w14:textId="77777777" w:rsidR="002A13CC" w:rsidRPr="008E25F1" w:rsidRDefault="002A13CC" w:rsidP="00E53AAD">
            <w:pPr>
              <w:spacing w:line="276" w:lineRule="auto"/>
              <w:jc w:val="right"/>
              <w:rPr>
                <w:rFonts w:ascii="Browallia New" w:hAnsi="Browallia New" w:cs="Browallia New"/>
                <w:sz w:val="28"/>
                <w:szCs w:val="28"/>
                <w:lang w:val="en-GB" w:bidi="ar-SA"/>
              </w:rPr>
            </w:pPr>
            <w:r w:rsidRPr="008E25F1">
              <w:rPr>
                <w:rFonts w:ascii="Browallia New" w:hAnsi="Browallia New" w:cs="Browallia New"/>
                <w:sz w:val="28"/>
                <w:szCs w:val="28"/>
                <w:lang w:val="en-GB" w:bidi="ar-SA"/>
              </w:rPr>
              <w:t>35,262</w:t>
            </w:r>
          </w:p>
        </w:tc>
        <w:tc>
          <w:tcPr>
            <w:tcW w:w="1260" w:type="dxa"/>
            <w:gridSpan w:val="2"/>
          </w:tcPr>
          <w:p w14:paraId="784B24A4" w14:textId="77777777" w:rsidR="002A13CC" w:rsidRPr="008E25F1" w:rsidRDefault="002A13CC" w:rsidP="00E53AAD">
            <w:pPr>
              <w:spacing w:line="276" w:lineRule="auto"/>
              <w:jc w:val="right"/>
              <w:rPr>
                <w:rFonts w:ascii="Browallia New" w:hAnsi="Browallia New" w:cs="Browallia New"/>
                <w:sz w:val="28"/>
                <w:szCs w:val="28"/>
                <w:lang w:val="en-GB" w:bidi="ar-SA"/>
              </w:rPr>
            </w:pPr>
            <w:r w:rsidRPr="008E25F1">
              <w:rPr>
                <w:rFonts w:ascii="Browallia New" w:hAnsi="Browallia New" w:cs="Browallia New"/>
                <w:sz w:val="28"/>
                <w:szCs w:val="28"/>
                <w:lang w:val="en-GB" w:bidi="ar-SA"/>
              </w:rPr>
              <w:t>34,522</w:t>
            </w:r>
          </w:p>
        </w:tc>
      </w:tr>
    </w:tbl>
    <w:p w14:paraId="05A2369A" w14:textId="77777777" w:rsidR="002A13CC" w:rsidRDefault="002A13CC"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A982F44" w14:textId="7A8E1360" w:rsidR="000D78FC" w:rsidRDefault="00AE2492" w:rsidP="00AE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0"/>
        </w:tabs>
        <w:spacing w:line="240" w:lineRule="auto"/>
        <w:ind w:left="426"/>
        <w:rPr>
          <w:rFonts w:ascii="Browallia New" w:hAnsi="Browallia New" w:cs="Browallia New"/>
          <w:sz w:val="28"/>
          <w:szCs w:val="28"/>
        </w:rPr>
      </w:pPr>
      <w:r>
        <w:rPr>
          <w:rFonts w:ascii="Browallia New" w:hAnsi="Browallia New" w:cs="Browallia New"/>
          <w:sz w:val="28"/>
          <w:szCs w:val="28"/>
        </w:rPr>
        <w:tab/>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204B79" w:rsidRPr="0095463A" w:rsidSect="00B2028E">
      <w:footerReference w:type="default" r:id="rId13"/>
      <w:pgSz w:w="11909" w:h="16834" w:code="9"/>
      <w:pgMar w:top="1555" w:right="1138" w:bottom="806" w:left="1440" w:header="1138" w:footer="72" w:gutter="0"/>
      <w:pgNumType w:start="2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389B7" w14:textId="77777777" w:rsidR="0073138F" w:rsidRDefault="0073138F">
      <w:r>
        <w:separator/>
      </w:r>
    </w:p>
  </w:endnote>
  <w:endnote w:type="continuationSeparator" w:id="0">
    <w:p w14:paraId="62E3CDC9" w14:textId="77777777" w:rsidR="0073138F" w:rsidRDefault="0073138F">
      <w:r>
        <w:continuationSeparator/>
      </w:r>
    </w:p>
  </w:endnote>
  <w:endnote w:type="continuationNotice" w:id="1">
    <w:p w14:paraId="23753813" w14:textId="77777777" w:rsidR="0073138F" w:rsidRDefault="007313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842DF5" w14:paraId="3E208446" w14:textId="77777777">
      <w:trPr>
        <w:trHeight w:val="176"/>
      </w:trPr>
      <w:tc>
        <w:tcPr>
          <w:tcW w:w="4253" w:type="dxa"/>
          <w:tcBorders>
            <w:top w:val="nil"/>
            <w:left w:val="nil"/>
            <w:bottom w:val="nil"/>
            <w:right w:val="nil"/>
          </w:tcBorders>
          <w:noWrap/>
          <w:vAlign w:val="bottom"/>
        </w:tcPr>
        <w:p w14:paraId="731D9F94" w14:textId="77777777" w:rsidR="00842DF5" w:rsidRDefault="00842DF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842DF5" w:rsidRPr="00C761A2" w:rsidRDefault="00842DF5">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289D8011" w:rsidR="00842DF5" w:rsidRPr="00C761A2" w:rsidRDefault="00842DF5">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24</w:t>
          </w:r>
          <w:r>
            <w:rPr>
              <w:rStyle w:val="PageNumber"/>
              <w:rFonts w:ascii="Browallia New" w:hAnsi="Browallia New" w:cs="Browallia New"/>
              <w:sz w:val="26"/>
              <w:szCs w:val="26"/>
            </w:rPr>
            <w:fldChar w:fldCharType="end"/>
          </w:r>
        </w:p>
      </w:tc>
    </w:tr>
    <w:tr w:rsidR="00842DF5" w14:paraId="1FC85814" w14:textId="77777777">
      <w:trPr>
        <w:trHeight w:val="190"/>
      </w:trPr>
      <w:tc>
        <w:tcPr>
          <w:tcW w:w="4253" w:type="dxa"/>
          <w:tcBorders>
            <w:top w:val="nil"/>
            <w:left w:val="nil"/>
            <w:bottom w:val="nil"/>
            <w:right w:val="nil"/>
          </w:tcBorders>
          <w:noWrap/>
          <w:vAlign w:val="bottom"/>
        </w:tcPr>
        <w:p w14:paraId="007F516B" w14:textId="555AF487" w:rsidR="00842DF5" w:rsidRDefault="00842DF5">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842DF5" w:rsidRDefault="00842DF5">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842DF5" w:rsidRDefault="00842DF5">
          <w:pPr>
            <w:rPr>
              <w:rFonts w:ascii="Browallia New" w:hAnsi="Browallia New" w:cs="Browallia New"/>
              <w:sz w:val="26"/>
              <w:szCs w:val="26"/>
            </w:rPr>
          </w:pPr>
        </w:p>
      </w:tc>
    </w:tr>
  </w:tbl>
  <w:p w14:paraId="63E7BD6F" w14:textId="77777777" w:rsidR="00842DF5" w:rsidRDefault="008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842DF5"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842DF5" w:rsidRPr="00C301FF" w:rsidRDefault="00842DF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842DF5" w:rsidRPr="00C301FF" w:rsidRDefault="00842DF5">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79B30486" w:rsidR="00842DF5" w:rsidRPr="00C301FF" w:rsidRDefault="00842DF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26</w:t>
          </w:r>
          <w:r w:rsidRPr="00C301FF">
            <w:rPr>
              <w:rStyle w:val="PageNumber"/>
              <w:rFonts w:ascii="Browallia New" w:hAnsi="Browallia New" w:cs="Browallia New"/>
              <w:sz w:val="28"/>
              <w:szCs w:val="28"/>
            </w:rPr>
            <w:fldChar w:fldCharType="end"/>
          </w:r>
        </w:p>
      </w:tc>
    </w:tr>
    <w:tr w:rsidR="00842DF5"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842DF5" w:rsidRPr="00C301FF" w:rsidRDefault="00842DF5">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842DF5" w:rsidRPr="00C301FF" w:rsidRDefault="00842DF5">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842DF5" w:rsidRPr="00C301FF" w:rsidRDefault="00842DF5">
          <w:pPr>
            <w:rPr>
              <w:rFonts w:ascii="Browallia New" w:hAnsi="Browallia New" w:cs="Browallia New"/>
              <w:sz w:val="28"/>
              <w:szCs w:val="28"/>
            </w:rPr>
          </w:pPr>
        </w:p>
      </w:tc>
    </w:tr>
  </w:tbl>
  <w:p w14:paraId="538B7CCE" w14:textId="77777777" w:rsidR="00842DF5" w:rsidRDefault="008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842DF5"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842DF5" w:rsidRPr="00C301FF" w:rsidRDefault="00842DF5"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09FB1740" w:rsidR="00842DF5" w:rsidRPr="00C301FF" w:rsidRDefault="00842DF5">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28</w:t>
          </w:r>
          <w:r w:rsidRPr="00C301FF">
            <w:rPr>
              <w:rStyle w:val="PageNumber"/>
              <w:rFonts w:ascii="Browallia New" w:hAnsi="Browallia New" w:cs="Browallia New"/>
              <w:sz w:val="28"/>
              <w:szCs w:val="28"/>
            </w:rPr>
            <w:fldChar w:fldCharType="end"/>
          </w:r>
        </w:p>
      </w:tc>
    </w:tr>
    <w:tr w:rsidR="00842DF5"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842DF5" w:rsidRPr="00C301FF" w:rsidRDefault="00842DF5">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842DF5" w:rsidRPr="00C301FF" w:rsidRDefault="00842DF5">
          <w:pPr>
            <w:rPr>
              <w:rFonts w:ascii="Browallia New" w:hAnsi="Browallia New" w:cs="Browallia New"/>
              <w:sz w:val="28"/>
              <w:szCs w:val="28"/>
            </w:rPr>
          </w:pPr>
        </w:p>
      </w:tc>
    </w:tr>
  </w:tbl>
  <w:p w14:paraId="35FE91B6" w14:textId="77777777" w:rsidR="00842DF5" w:rsidRDefault="0084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F0C7C" w14:textId="77777777" w:rsidR="0073138F" w:rsidRDefault="0073138F">
      <w:r>
        <w:separator/>
      </w:r>
    </w:p>
  </w:footnote>
  <w:footnote w:type="continuationSeparator" w:id="0">
    <w:p w14:paraId="6011E524" w14:textId="77777777" w:rsidR="0073138F" w:rsidRDefault="0073138F">
      <w:r>
        <w:continuationSeparator/>
      </w:r>
    </w:p>
  </w:footnote>
  <w:footnote w:type="continuationNotice" w:id="1">
    <w:p w14:paraId="27448379" w14:textId="77777777" w:rsidR="0073138F" w:rsidRDefault="0073138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471F92"/>
    <w:multiLevelType w:val="multilevel"/>
    <w:tmpl w:val="0809001D"/>
    <w:numStyleLink w:val="Style2"/>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9" w15:restartNumberingAfterBreak="0">
    <w:nsid w:val="2C1D0594"/>
    <w:multiLevelType w:val="multilevel"/>
    <w:tmpl w:val="7C50823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DD84F97"/>
    <w:multiLevelType w:val="multilevel"/>
    <w:tmpl w:val="F580BB00"/>
    <w:lvl w:ilvl="0">
      <w:start w:val="23"/>
      <w:numFmt w:val="decimal"/>
      <w:lvlText w:val="%1"/>
      <w:lvlJc w:val="left"/>
      <w:pPr>
        <w:ind w:left="360" w:hanging="360"/>
      </w:pPr>
      <w:rPr>
        <w:rFonts w:hint="default"/>
      </w:rPr>
    </w:lvl>
    <w:lvl w:ilvl="1">
      <w:start w:val="1"/>
      <w:numFmt w:val="decimal"/>
      <w:lvlText w:val=" 2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6"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9704BD1"/>
    <w:multiLevelType w:val="hybridMultilevel"/>
    <w:tmpl w:val="92A8D6AA"/>
    <w:lvl w:ilvl="0" w:tplc="0409000F">
      <w:start w:val="1"/>
      <w:numFmt w:val="decimal"/>
      <w:lvlText w:val="%1."/>
      <w:lvlJc w:val="left"/>
      <w:pPr>
        <w:ind w:left="1107" w:hanging="360"/>
      </w:p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31" w15:restartNumberingAfterBreak="0">
    <w:nsid w:val="69A826E5"/>
    <w:multiLevelType w:val="hybridMultilevel"/>
    <w:tmpl w:val="300A70D6"/>
    <w:lvl w:ilvl="0" w:tplc="3AB6C3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6D436147"/>
    <w:multiLevelType w:val="multilevel"/>
    <w:tmpl w:val="863C34B8"/>
    <w:lvl w:ilvl="0">
      <w:start w:val="1"/>
      <w:numFmt w:val="decimal"/>
      <w:lvlText w:val="26.%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6.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6A27C3"/>
    <w:multiLevelType w:val="hybridMultilevel"/>
    <w:tmpl w:val="61C2E0F8"/>
    <w:lvl w:ilvl="0" w:tplc="26D64E48">
      <w:start w:val="1"/>
      <w:numFmt w:val="decimal"/>
      <w:lvlText w:val="%1."/>
      <w:lvlJc w:val="left"/>
      <w:pPr>
        <w:tabs>
          <w:tab w:val="num" w:pos="360"/>
        </w:tabs>
        <w:ind w:left="360" w:hanging="360"/>
      </w:pPr>
      <w:rPr>
        <w:rFonts w:hint="default"/>
        <w:lang w:bidi="th-TH"/>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4"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01196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6" w15:restartNumberingAfterBreak="0">
    <w:nsid w:val="7B217CD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7B9D18B3"/>
    <w:multiLevelType w:val="hybridMultilevel"/>
    <w:tmpl w:val="E4E6E7A6"/>
    <w:lvl w:ilvl="0" w:tplc="33D4DD56">
      <w:start w:val="1"/>
      <w:numFmt w:val="thaiLetters"/>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8"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DA57803"/>
    <w:multiLevelType w:val="hybridMultilevel"/>
    <w:tmpl w:val="956612B8"/>
    <w:lvl w:ilvl="0" w:tplc="AEF46170">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9"/>
  </w:num>
  <w:num w:numId="14">
    <w:abstractNumId w:val="20"/>
  </w:num>
  <w:num w:numId="15">
    <w:abstractNumId w:val="24"/>
  </w:num>
  <w:num w:numId="16">
    <w:abstractNumId w:val="18"/>
  </w:num>
  <w:num w:numId="17">
    <w:abstractNumId w:val="38"/>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0"/>
  </w:num>
  <w:num w:numId="21">
    <w:abstractNumId w:val="13"/>
  </w:num>
  <w:num w:numId="22">
    <w:abstractNumId w:val="23"/>
  </w:num>
  <w:num w:numId="23">
    <w:abstractNumId w:val="12"/>
  </w:num>
  <w:num w:numId="24">
    <w:abstractNumId w:val="26"/>
  </w:num>
  <w:num w:numId="25">
    <w:abstractNumId w:val="15"/>
  </w:num>
  <w:num w:numId="26">
    <w:abstractNumId w:val="10"/>
  </w:num>
  <w:num w:numId="27">
    <w:abstractNumId w:val="32"/>
  </w:num>
  <w:num w:numId="28">
    <w:abstractNumId w:val="11"/>
  </w:num>
  <w:num w:numId="29">
    <w:abstractNumId w:val="28"/>
  </w:num>
  <w:num w:numId="30">
    <w:abstractNumId w:val="21"/>
  </w:num>
  <w:num w:numId="31">
    <w:abstractNumId w:val="3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6"/>
  </w:num>
  <w:num w:numId="34">
    <w:abstractNumId w:val="37"/>
  </w:num>
  <w:num w:numId="35">
    <w:abstractNumId w:val="39"/>
  </w:num>
  <w:num w:numId="36">
    <w:abstractNumId w:val="33"/>
  </w:num>
  <w:num w:numId="37">
    <w:abstractNumId w:val="17"/>
  </w:num>
  <w:num w:numId="38">
    <w:abstractNumId w:val="14"/>
  </w:num>
  <w:num w:numId="39">
    <w:abstractNumId w:val="30"/>
  </w:num>
  <w:num w:numId="40">
    <w:abstractNumId w:val="31"/>
  </w:num>
  <w:num w:numId="41">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2050"/>
    <w:rsid w:val="00002185"/>
    <w:rsid w:val="00002593"/>
    <w:rsid w:val="0000279E"/>
    <w:rsid w:val="00003227"/>
    <w:rsid w:val="00003C3A"/>
    <w:rsid w:val="00004178"/>
    <w:rsid w:val="0000487B"/>
    <w:rsid w:val="00004ACD"/>
    <w:rsid w:val="00004EB2"/>
    <w:rsid w:val="00005368"/>
    <w:rsid w:val="00005876"/>
    <w:rsid w:val="000064DA"/>
    <w:rsid w:val="000069A8"/>
    <w:rsid w:val="00006D98"/>
    <w:rsid w:val="00006E38"/>
    <w:rsid w:val="000079C8"/>
    <w:rsid w:val="00007B24"/>
    <w:rsid w:val="00007B32"/>
    <w:rsid w:val="00007BB4"/>
    <w:rsid w:val="00007D06"/>
    <w:rsid w:val="000111E3"/>
    <w:rsid w:val="00011699"/>
    <w:rsid w:val="0001173B"/>
    <w:rsid w:val="00011797"/>
    <w:rsid w:val="00011DD8"/>
    <w:rsid w:val="00011E07"/>
    <w:rsid w:val="00011F0A"/>
    <w:rsid w:val="00012502"/>
    <w:rsid w:val="000128A6"/>
    <w:rsid w:val="00012C33"/>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52AC"/>
    <w:rsid w:val="000253D9"/>
    <w:rsid w:val="00025B31"/>
    <w:rsid w:val="00025F93"/>
    <w:rsid w:val="000267F5"/>
    <w:rsid w:val="000268A3"/>
    <w:rsid w:val="000269F5"/>
    <w:rsid w:val="00026AE9"/>
    <w:rsid w:val="00027620"/>
    <w:rsid w:val="000305A3"/>
    <w:rsid w:val="00030A75"/>
    <w:rsid w:val="00030B42"/>
    <w:rsid w:val="00030CAD"/>
    <w:rsid w:val="00030FEF"/>
    <w:rsid w:val="00031225"/>
    <w:rsid w:val="00031A92"/>
    <w:rsid w:val="00031B88"/>
    <w:rsid w:val="00031D1D"/>
    <w:rsid w:val="00032D64"/>
    <w:rsid w:val="00033126"/>
    <w:rsid w:val="00033B32"/>
    <w:rsid w:val="00033C3F"/>
    <w:rsid w:val="000344AC"/>
    <w:rsid w:val="00034C2B"/>
    <w:rsid w:val="00034E7D"/>
    <w:rsid w:val="00034E7E"/>
    <w:rsid w:val="00035CEC"/>
    <w:rsid w:val="00035E67"/>
    <w:rsid w:val="00036318"/>
    <w:rsid w:val="00036794"/>
    <w:rsid w:val="00036C64"/>
    <w:rsid w:val="000375E6"/>
    <w:rsid w:val="000376BB"/>
    <w:rsid w:val="00040530"/>
    <w:rsid w:val="00040556"/>
    <w:rsid w:val="000408A9"/>
    <w:rsid w:val="0004090D"/>
    <w:rsid w:val="00040C04"/>
    <w:rsid w:val="00040FA5"/>
    <w:rsid w:val="00041073"/>
    <w:rsid w:val="00041192"/>
    <w:rsid w:val="000413A7"/>
    <w:rsid w:val="000414D8"/>
    <w:rsid w:val="00041572"/>
    <w:rsid w:val="0004243E"/>
    <w:rsid w:val="0004255A"/>
    <w:rsid w:val="000426E8"/>
    <w:rsid w:val="00042E56"/>
    <w:rsid w:val="00043548"/>
    <w:rsid w:val="00043892"/>
    <w:rsid w:val="00043C69"/>
    <w:rsid w:val="0004462C"/>
    <w:rsid w:val="00044905"/>
    <w:rsid w:val="00044A10"/>
    <w:rsid w:val="00044C3F"/>
    <w:rsid w:val="00044E94"/>
    <w:rsid w:val="00045016"/>
    <w:rsid w:val="000452CE"/>
    <w:rsid w:val="00045497"/>
    <w:rsid w:val="00045504"/>
    <w:rsid w:val="000459AF"/>
    <w:rsid w:val="0004669D"/>
    <w:rsid w:val="00046D12"/>
    <w:rsid w:val="000471FD"/>
    <w:rsid w:val="00050044"/>
    <w:rsid w:val="00050164"/>
    <w:rsid w:val="0005077D"/>
    <w:rsid w:val="00050A2B"/>
    <w:rsid w:val="00051395"/>
    <w:rsid w:val="0005166B"/>
    <w:rsid w:val="000517AF"/>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8BD"/>
    <w:rsid w:val="000577FA"/>
    <w:rsid w:val="00057900"/>
    <w:rsid w:val="00057C7F"/>
    <w:rsid w:val="00060302"/>
    <w:rsid w:val="00060338"/>
    <w:rsid w:val="0006069E"/>
    <w:rsid w:val="00060AE5"/>
    <w:rsid w:val="00060D3D"/>
    <w:rsid w:val="00061B60"/>
    <w:rsid w:val="00061BC5"/>
    <w:rsid w:val="0006219A"/>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EC4"/>
    <w:rsid w:val="00070EE9"/>
    <w:rsid w:val="000715D4"/>
    <w:rsid w:val="00071737"/>
    <w:rsid w:val="00072CC2"/>
    <w:rsid w:val="00073426"/>
    <w:rsid w:val="00073796"/>
    <w:rsid w:val="00073BB7"/>
    <w:rsid w:val="00074862"/>
    <w:rsid w:val="0007519C"/>
    <w:rsid w:val="00075331"/>
    <w:rsid w:val="00075388"/>
    <w:rsid w:val="00075443"/>
    <w:rsid w:val="000769E6"/>
    <w:rsid w:val="00076DAA"/>
    <w:rsid w:val="00076DDE"/>
    <w:rsid w:val="0007750E"/>
    <w:rsid w:val="00077E10"/>
    <w:rsid w:val="000804A5"/>
    <w:rsid w:val="00080B6E"/>
    <w:rsid w:val="00080C80"/>
    <w:rsid w:val="00081589"/>
    <w:rsid w:val="000817F8"/>
    <w:rsid w:val="00081827"/>
    <w:rsid w:val="00081D96"/>
    <w:rsid w:val="00082025"/>
    <w:rsid w:val="000821B4"/>
    <w:rsid w:val="0008252B"/>
    <w:rsid w:val="000825FE"/>
    <w:rsid w:val="00082780"/>
    <w:rsid w:val="000829E4"/>
    <w:rsid w:val="0008384A"/>
    <w:rsid w:val="00083D61"/>
    <w:rsid w:val="00083F8B"/>
    <w:rsid w:val="00084E82"/>
    <w:rsid w:val="00084F3E"/>
    <w:rsid w:val="00085459"/>
    <w:rsid w:val="000861C3"/>
    <w:rsid w:val="000864D6"/>
    <w:rsid w:val="000866D2"/>
    <w:rsid w:val="00087340"/>
    <w:rsid w:val="00087E1E"/>
    <w:rsid w:val="0009038D"/>
    <w:rsid w:val="00090A8E"/>
    <w:rsid w:val="00090FD9"/>
    <w:rsid w:val="0009183F"/>
    <w:rsid w:val="00091C29"/>
    <w:rsid w:val="00092321"/>
    <w:rsid w:val="000926D9"/>
    <w:rsid w:val="0009295F"/>
    <w:rsid w:val="0009326C"/>
    <w:rsid w:val="000936B2"/>
    <w:rsid w:val="000936F1"/>
    <w:rsid w:val="00094572"/>
    <w:rsid w:val="00094577"/>
    <w:rsid w:val="000949DB"/>
    <w:rsid w:val="00094C03"/>
    <w:rsid w:val="00095138"/>
    <w:rsid w:val="000957C7"/>
    <w:rsid w:val="00095B3E"/>
    <w:rsid w:val="00095B4C"/>
    <w:rsid w:val="00095BCD"/>
    <w:rsid w:val="0009639D"/>
    <w:rsid w:val="00096637"/>
    <w:rsid w:val="0009696B"/>
    <w:rsid w:val="00096D3A"/>
    <w:rsid w:val="000971B7"/>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A68"/>
    <w:rsid w:val="000A61AA"/>
    <w:rsid w:val="000A64D0"/>
    <w:rsid w:val="000A68E3"/>
    <w:rsid w:val="000A6E38"/>
    <w:rsid w:val="000A72D4"/>
    <w:rsid w:val="000A73FE"/>
    <w:rsid w:val="000A7458"/>
    <w:rsid w:val="000A7A9F"/>
    <w:rsid w:val="000A7B99"/>
    <w:rsid w:val="000B03AF"/>
    <w:rsid w:val="000B12D5"/>
    <w:rsid w:val="000B13D4"/>
    <w:rsid w:val="000B1DAE"/>
    <w:rsid w:val="000B1EC4"/>
    <w:rsid w:val="000B22DB"/>
    <w:rsid w:val="000B2585"/>
    <w:rsid w:val="000B25F4"/>
    <w:rsid w:val="000B286F"/>
    <w:rsid w:val="000B29C3"/>
    <w:rsid w:val="000B2E33"/>
    <w:rsid w:val="000B3051"/>
    <w:rsid w:val="000B3DA7"/>
    <w:rsid w:val="000B458E"/>
    <w:rsid w:val="000B4623"/>
    <w:rsid w:val="000B489B"/>
    <w:rsid w:val="000B4A2C"/>
    <w:rsid w:val="000B4FB7"/>
    <w:rsid w:val="000B5436"/>
    <w:rsid w:val="000B5728"/>
    <w:rsid w:val="000B5881"/>
    <w:rsid w:val="000B6041"/>
    <w:rsid w:val="000B633E"/>
    <w:rsid w:val="000B6804"/>
    <w:rsid w:val="000B685F"/>
    <w:rsid w:val="000B7040"/>
    <w:rsid w:val="000C0AAC"/>
    <w:rsid w:val="000C1066"/>
    <w:rsid w:val="000C15C9"/>
    <w:rsid w:val="000C16E6"/>
    <w:rsid w:val="000C1A04"/>
    <w:rsid w:val="000C1D4F"/>
    <w:rsid w:val="000C1DC5"/>
    <w:rsid w:val="000C1FB3"/>
    <w:rsid w:val="000C2A3F"/>
    <w:rsid w:val="000C31AA"/>
    <w:rsid w:val="000C32A1"/>
    <w:rsid w:val="000C3440"/>
    <w:rsid w:val="000C400F"/>
    <w:rsid w:val="000C4C22"/>
    <w:rsid w:val="000C4F4F"/>
    <w:rsid w:val="000C7252"/>
    <w:rsid w:val="000D03A6"/>
    <w:rsid w:val="000D12A8"/>
    <w:rsid w:val="000D15D2"/>
    <w:rsid w:val="000D1CA5"/>
    <w:rsid w:val="000D1E19"/>
    <w:rsid w:val="000D2009"/>
    <w:rsid w:val="000D2052"/>
    <w:rsid w:val="000D2247"/>
    <w:rsid w:val="000D24E0"/>
    <w:rsid w:val="000D2EDA"/>
    <w:rsid w:val="000D44E4"/>
    <w:rsid w:val="000D4686"/>
    <w:rsid w:val="000D48D2"/>
    <w:rsid w:val="000D4AF7"/>
    <w:rsid w:val="000D52FE"/>
    <w:rsid w:val="000D6024"/>
    <w:rsid w:val="000D6BA6"/>
    <w:rsid w:val="000D6D57"/>
    <w:rsid w:val="000D6F50"/>
    <w:rsid w:val="000D78FC"/>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3BC"/>
    <w:rsid w:val="000F0073"/>
    <w:rsid w:val="000F1182"/>
    <w:rsid w:val="000F1863"/>
    <w:rsid w:val="000F1CBB"/>
    <w:rsid w:val="000F26E5"/>
    <w:rsid w:val="000F2C7A"/>
    <w:rsid w:val="000F2D2E"/>
    <w:rsid w:val="000F3031"/>
    <w:rsid w:val="000F3B2B"/>
    <w:rsid w:val="000F3B3F"/>
    <w:rsid w:val="000F486E"/>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E7B"/>
    <w:rsid w:val="00102EA4"/>
    <w:rsid w:val="00103356"/>
    <w:rsid w:val="00103668"/>
    <w:rsid w:val="001036C6"/>
    <w:rsid w:val="00103F18"/>
    <w:rsid w:val="001048E6"/>
    <w:rsid w:val="00105C00"/>
    <w:rsid w:val="00106074"/>
    <w:rsid w:val="00106152"/>
    <w:rsid w:val="00106385"/>
    <w:rsid w:val="00106946"/>
    <w:rsid w:val="00107273"/>
    <w:rsid w:val="001075D2"/>
    <w:rsid w:val="00107E53"/>
    <w:rsid w:val="00107EC4"/>
    <w:rsid w:val="001106CF"/>
    <w:rsid w:val="001108AC"/>
    <w:rsid w:val="001109C6"/>
    <w:rsid w:val="001114CB"/>
    <w:rsid w:val="00111ED2"/>
    <w:rsid w:val="0011286C"/>
    <w:rsid w:val="00112DEC"/>
    <w:rsid w:val="00113CC8"/>
    <w:rsid w:val="00113FC9"/>
    <w:rsid w:val="001141DA"/>
    <w:rsid w:val="0011425B"/>
    <w:rsid w:val="00114575"/>
    <w:rsid w:val="001153CD"/>
    <w:rsid w:val="00115507"/>
    <w:rsid w:val="00116196"/>
    <w:rsid w:val="00116402"/>
    <w:rsid w:val="00116BB9"/>
    <w:rsid w:val="00116C2B"/>
    <w:rsid w:val="00117228"/>
    <w:rsid w:val="00117AA1"/>
    <w:rsid w:val="00120C54"/>
    <w:rsid w:val="0012118C"/>
    <w:rsid w:val="001214C6"/>
    <w:rsid w:val="00121F06"/>
    <w:rsid w:val="001220C4"/>
    <w:rsid w:val="00122C3E"/>
    <w:rsid w:val="00122FA8"/>
    <w:rsid w:val="001232B0"/>
    <w:rsid w:val="00123525"/>
    <w:rsid w:val="00123EF5"/>
    <w:rsid w:val="00124055"/>
    <w:rsid w:val="0012411F"/>
    <w:rsid w:val="00124641"/>
    <w:rsid w:val="001248BE"/>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2471"/>
    <w:rsid w:val="001328D4"/>
    <w:rsid w:val="00132BB5"/>
    <w:rsid w:val="001339BE"/>
    <w:rsid w:val="0013423D"/>
    <w:rsid w:val="0013507C"/>
    <w:rsid w:val="001352AC"/>
    <w:rsid w:val="001355F9"/>
    <w:rsid w:val="001356B7"/>
    <w:rsid w:val="00135C7B"/>
    <w:rsid w:val="00136083"/>
    <w:rsid w:val="0013611C"/>
    <w:rsid w:val="00136623"/>
    <w:rsid w:val="00136A54"/>
    <w:rsid w:val="00136BCC"/>
    <w:rsid w:val="0013762A"/>
    <w:rsid w:val="00140C31"/>
    <w:rsid w:val="00140C43"/>
    <w:rsid w:val="001411BC"/>
    <w:rsid w:val="00141ABC"/>
    <w:rsid w:val="00141ADF"/>
    <w:rsid w:val="00142217"/>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141D"/>
    <w:rsid w:val="00161C85"/>
    <w:rsid w:val="00161D3E"/>
    <w:rsid w:val="00163538"/>
    <w:rsid w:val="0016388B"/>
    <w:rsid w:val="00163FA2"/>
    <w:rsid w:val="0016410A"/>
    <w:rsid w:val="00164208"/>
    <w:rsid w:val="0016457C"/>
    <w:rsid w:val="0016491E"/>
    <w:rsid w:val="00165D0D"/>
    <w:rsid w:val="00166830"/>
    <w:rsid w:val="00166D77"/>
    <w:rsid w:val="00167328"/>
    <w:rsid w:val="00167C4C"/>
    <w:rsid w:val="00170005"/>
    <w:rsid w:val="001702C4"/>
    <w:rsid w:val="001714B4"/>
    <w:rsid w:val="00171D04"/>
    <w:rsid w:val="00171F33"/>
    <w:rsid w:val="00173DAB"/>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19A"/>
    <w:rsid w:val="001771F3"/>
    <w:rsid w:val="00177F2B"/>
    <w:rsid w:val="00177F74"/>
    <w:rsid w:val="0018028C"/>
    <w:rsid w:val="001802E1"/>
    <w:rsid w:val="00180554"/>
    <w:rsid w:val="00180743"/>
    <w:rsid w:val="001807EB"/>
    <w:rsid w:val="00180B1B"/>
    <w:rsid w:val="001818FC"/>
    <w:rsid w:val="00182384"/>
    <w:rsid w:val="001828A7"/>
    <w:rsid w:val="00183055"/>
    <w:rsid w:val="00183479"/>
    <w:rsid w:val="001838D0"/>
    <w:rsid w:val="00183987"/>
    <w:rsid w:val="00183A62"/>
    <w:rsid w:val="00183A9B"/>
    <w:rsid w:val="00183CC8"/>
    <w:rsid w:val="001841AA"/>
    <w:rsid w:val="001849D5"/>
    <w:rsid w:val="00184BED"/>
    <w:rsid w:val="00184ED8"/>
    <w:rsid w:val="00185007"/>
    <w:rsid w:val="00185014"/>
    <w:rsid w:val="001850D8"/>
    <w:rsid w:val="0018561D"/>
    <w:rsid w:val="00185B93"/>
    <w:rsid w:val="00186269"/>
    <w:rsid w:val="00186925"/>
    <w:rsid w:val="00186CF1"/>
    <w:rsid w:val="00187182"/>
    <w:rsid w:val="00187626"/>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BCE"/>
    <w:rsid w:val="00193D4F"/>
    <w:rsid w:val="001945C7"/>
    <w:rsid w:val="00195097"/>
    <w:rsid w:val="00195207"/>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E1"/>
    <w:rsid w:val="001A52D6"/>
    <w:rsid w:val="001A5336"/>
    <w:rsid w:val="001A54CB"/>
    <w:rsid w:val="001A67A3"/>
    <w:rsid w:val="001A6BEE"/>
    <w:rsid w:val="001A744D"/>
    <w:rsid w:val="001A76C9"/>
    <w:rsid w:val="001A7B71"/>
    <w:rsid w:val="001A7B8B"/>
    <w:rsid w:val="001A7CA0"/>
    <w:rsid w:val="001B03F0"/>
    <w:rsid w:val="001B09D5"/>
    <w:rsid w:val="001B0E16"/>
    <w:rsid w:val="001B11D8"/>
    <w:rsid w:val="001B12BE"/>
    <w:rsid w:val="001B1A10"/>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64"/>
    <w:rsid w:val="001B4581"/>
    <w:rsid w:val="001B47C3"/>
    <w:rsid w:val="001B4857"/>
    <w:rsid w:val="001B49B8"/>
    <w:rsid w:val="001B4C2D"/>
    <w:rsid w:val="001B4F3E"/>
    <w:rsid w:val="001B509D"/>
    <w:rsid w:val="001B5423"/>
    <w:rsid w:val="001B6203"/>
    <w:rsid w:val="001B647D"/>
    <w:rsid w:val="001B64CB"/>
    <w:rsid w:val="001B66D3"/>
    <w:rsid w:val="001B796B"/>
    <w:rsid w:val="001C001B"/>
    <w:rsid w:val="001C093B"/>
    <w:rsid w:val="001C1C6A"/>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6EAF"/>
    <w:rsid w:val="001C6F6C"/>
    <w:rsid w:val="001C7127"/>
    <w:rsid w:val="001C79DC"/>
    <w:rsid w:val="001C7CE4"/>
    <w:rsid w:val="001D0282"/>
    <w:rsid w:val="001D0930"/>
    <w:rsid w:val="001D0967"/>
    <w:rsid w:val="001D0B11"/>
    <w:rsid w:val="001D1039"/>
    <w:rsid w:val="001D106A"/>
    <w:rsid w:val="001D1231"/>
    <w:rsid w:val="001D1CBE"/>
    <w:rsid w:val="001D25AA"/>
    <w:rsid w:val="001D26EA"/>
    <w:rsid w:val="001D29AB"/>
    <w:rsid w:val="001D2B09"/>
    <w:rsid w:val="001D2D1E"/>
    <w:rsid w:val="001D2E5B"/>
    <w:rsid w:val="001D4455"/>
    <w:rsid w:val="001D4515"/>
    <w:rsid w:val="001D4739"/>
    <w:rsid w:val="001D4898"/>
    <w:rsid w:val="001D4A34"/>
    <w:rsid w:val="001D4A53"/>
    <w:rsid w:val="001D4E5A"/>
    <w:rsid w:val="001D5748"/>
    <w:rsid w:val="001D60F5"/>
    <w:rsid w:val="001D66D6"/>
    <w:rsid w:val="001D69CD"/>
    <w:rsid w:val="001D6E75"/>
    <w:rsid w:val="001D6E79"/>
    <w:rsid w:val="001D768A"/>
    <w:rsid w:val="001D7923"/>
    <w:rsid w:val="001D7A14"/>
    <w:rsid w:val="001E02AE"/>
    <w:rsid w:val="001E04AA"/>
    <w:rsid w:val="001E1194"/>
    <w:rsid w:val="001E1962"/>
    <w:rsid w:val="001E1A4D"/>
    <w:rsid w:val="001E1EEB"/>
    <w:rsid w:val="001E20D4"/>
    <w:rsid w:val="001E2480"/>
    <w:rsid w:val="001E2574"/>
    <w:rsid w:val="001E29C7"/>
    <w:rsid w:val="001E2D4E"/>
    <w:rsid w:val="001E2DB7"/>
    <w:rsid w:val="001E3263"/>
    <w:rsid w:val="001E3545"/>
    <w:rsid w:val="001E3725"/>
    <w:rsid w:val="001E393C"/>
    <w:rsid w:val="001E4C56"/>
    <w:rsid w:val="001E4CB5"/>
    <w:rsid w:val="001E4E9E"/>
    <w:rsid w:val="001E5381"/>
    <w:rsid w:val="001E53DF"/>
    <w:rsid w:val="001E54F3"/>
    <w:rsid w:val="001E56FA"/>
    <w:rsid w:val="001E5786"/>
    <w:rsid w:val="001E63A6"/>
    <w:rsid w:val="001E6933"/>
    <w:rsid w:val="001E6DAD"/>
    <w:rsid w:val="001E7497"/>
    <w:rsid w:val="001E762B"/>
    <w:rsid w:val="001E7D11"/>
    <w:rsid w:val="001E7EAE"/>
    <w:rsid w:val="001F0AB9"/>
    <w:rsid w:val="001F0CD9"/>
    <w:rsid w:val="001F0F89"/>
    <w:rsid w:val="001F163C"/>
    <w:rsid w:val="001F20C1"/>
    <w:rsid w:val="001F258A"/>
    <w:rsid w:val="001F290C"/>
    <w:rsid w:val="001F2916"/>
    <w:rsid w:val="001F2AB1"/>
    <w:rsid w:val="001F3094"/>
    <w:rsid w:val="001F4541"/>
    <w:rsid w:val="001F49A0"/>
    <w:rsid w:val="001F4A8B"/>
    <w:rsid w:val="001F4AFA"/>
    <w:rsid w:val="001F4B8F"/>
    <w:rsid w:val="001F4C4F"/>
    <w:rsid w:val="001F4EBE"/>
    <w:rsid w:val="001F583D"/>
    <w:rsid w:val="001F5E3F"/>
    <w:rsid w:val="001F6593"/>
    <w:rsid w:val="001F677A"/>
    <w:rsid w:val="001F6C08"/>
    <w:rsid w:val="001F7174"/>
    <w:rsid w:val="001F732C"/>
    <w:rsid w:val="001F7657"/>
    <w:rsid w:val="001F7911"/>
    <w:rsid w:val="001F7CCF"/>
    <w:rsid w:val="00200258"/>
    <w:rsid w:val="0020097B"/>
    <w:rsid w:val="00201001"/>
    <w:rsid w:val="002011A9"/>
    <w:rsid w:val="00201623"/>
    <w:rsid w:val="00201A22"/>
    <w:rsid w:val="00201C5D"/>
    <w:rsid w:val="002027D0"/>
    <w:rsid w:val="00202F4C"/>
    <w:rsid w:val="002037E0"/>
    <w:rsid w:val="00203A99"/>
    <w:rsid w:val="00203D66"/>
    <w:rsid w:val="00204A5D"/>
    <w:rsid w:val="00204B79"/>
    <w:rsid w:val="00204BC2"/>
    <w:rsid w:val="00204DF5"/>
    <w:rsid w:val="002052F9"/>
    <w:rsid w:val="002054F4"/>
    <w:rsid w:val="00205815"/>
    <w:rsid w:val="00206246"/>
    <w:rsid w:val="002063A9"/>
    <w:rsid w:val="002064EF"/>
    <w:rsid w:val="00206509"/>
    <w:rsid w:val="00206C23"/>
    <w:rsid w:val="00207442"/>
    <w:rsid w:val="002075E1"/>
    <w:rsid w:val="00207C8C"/>
    <w:rsid w:val="00210085"/>
    <w:rsid w:val="002100C7"/>
    <w:rsid w:val="0021011E"/>
    <w:rsid w:val="0021097A"/>
    <w:rsid w:val="00211A29"/>
    <w:rsid w:val="00211C99"/>
    <w:rsid w:val="00212031"/>
    <w:rsid w:val="00212567"/>
    <w:rsid w:val="00212872"/>
    <w:rsid w:val="00212DBD"/>
    <w:rsid w:val="002134E5"/>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678A"/>
    <w:rsid w:val="00216DD4"/>
    <w:rsid w:val="00217931"/>
    <w:rsid w:val="002179B4"/>
    <w:rsid w:val="00217A22"/>
    <w:rsid w:val="0022061E"/>
    <w:rsid w:val="00220BEB"/>
    <w:rsid w:val="00220E7F"/>
    <w:rsid w:val="00221586"/>
    <w:rsid w:val="00221FF9"/>
    <w:rsid w:val="0022258C"/>
    <w:rsid w:val="002228D0"/>
    <w:rsid w:val="00222C58"/>
    <w:rsid w:val="00222CED"/>
    <w:rsid w:val="00223047"/>
    <w:rsid w:val="002231C7"/>
    <w:rsid w:val="00223635"/>
    <w:rsid w:val="0022364A"/>
    <w:rsid w:val="002237AE"/>
    <w:rsid w:val="0022399B"/>
    <w:rsid w:val="00223C4F"/>
    <w:rsid w:val="00223CFA"/>
    <w:rsid w:val="002242BA"/>
    <w:rsid w:val="00224BBB"/>
    <w:rsid w:val="00225194"/>
    <w:rsid w:val="0022519C"/>
    <w:rsid w:val="0022553B"/>
    <w:rsid w:val="00225629"/>
    <w:rsid w:val="00225D16"/>
    <w:rsid w:val="00225E1A"/>
    <w:rsid w:val="00226D66"/>
    <w:rsid w:val="002270BE"/>
    <w:rsid w:val="0022733D"/>
    <w:rsid w:val="00227894"/>
    <w:rsid w:val="002300C8"/>
    <w:rsid w:val="0023086E"/>
    <w:rsid w:val="00230C4A"/>
    <w:rsid w:val="00230DA4"/>
    <w:rsid w:val="00231055"/>
    <w:rsid w:val="002311F2"/>
    <w:rsid w:val="00231348"/>
    <w:rsid w:val="00231972"/>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1451"/>
    <w:rsid w:val="0024194F"/>
    <w:rsid w:val="00242285"/>
    <w:rsid w:val="00242A56"/>
    <w:rsid w:val="00244009"/>
    <w:rsid w:val="002441EF"/>
    <w:rsid w:val="002441F8"/>
    <w:rsid w:val="0024441D"/>
    <w:rsid w:val="002445DB"/>
    <w:rsid w:val="0024461C"/>
    <w:rsid w:val="0024463C"/>
    <w:rsid w:val="002449A6"/>
    <w:rsid w:val="00244CBB"/>
    <w:rsid w:val="002452F4"/>
    <w:rsid w:val="002457FD"/>
    <w:rsid w:val="002458B9"/>
    <w:rsid w:val="00245BC9"/>
    <w:rsid w:val="00246469"/>
    <w:rsid w:val="002466E0"/>
    <w:rsid w:val="0024685B"/>
    <w:rsid w:val="002470EF"/>
    <w:rsid w:val="0024732D"/>
    <w:rsid w:val="00247B20"/>
    <w:rsid w:val="0025020F"/>
    <w:rsid w:val="002509A1"/>
    <w:rsid w:val="00250BEB"/>
    <w:rsid w:val="00250C37"/>
    <w:rsid w:val="0025114F"/>
    <w:rsid w:val="00251249"/>
    <w:rsid w:val="002514FE"/>
    <w:rsid w:val="00251AA5"/>
    <w:rsid w:val="00251E97"/>
    <w:rsid w:val="00251F57"/>
    <w:rsid w:val="002520B1"/>
    <w:rsid w:val="002528DB"/>
    <w:rsid w:val="00252991"/>
    <w:rsid w:val="002542A6"/>
    <w:rsid w:val="002542DD"/>
    <w:rsid w:val="002555BF"/>
    <w:rsid w:val="002556DA"/>
    <w:rsid w:val="00255DE2"/>
    <w:rsid w:val="0025605A"/>
    <w:rsid w:val="00256482"/>
    <w:rsid w:val="0025694A"/>
    <w:rsid w:val="00256CF5"/>
    <w:rsid w:val="00256D9D"/>
    <w:rsid w:val="002577C6"/>
    <w:rsid w:val="00257850"/>
    <w:rsid w:val="00257DA7"/>
    <w:rsid w:val="002605C0"/>
    <w:rsid w:val="002607CF"/>
    <w:rsid w:val="0026092D"/>
    <w:rsid w:val="00260BE7"/>
    <w:rsid w:val="00260CEC"/>
    <w:rsid w:val="00260FD1"/>
    <w:rsid w:val="00261502"/>
    <w:rsid w:val="00261717"/>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7AB"/>
    <w:rsid w:val="00266BAA"/>
    <w:rsid w:val="00267196"/>
    <w:rsid w:val="002676B3"/>
    <w:rsid w:val="00267760"/>
    <w:rsid w:val="002704B4"/>
    <w:rsid w:val="0027053C"/>
    <w:rsid w:val="00270979"/>
    <w:rsid w:val="0027098E"/>
    <w:rsid w:val="00270E34"/>
    <w:rsid w:val="0027105B"/>
    <w:rsid w:val="002712FA"/>
    <w:rsid w:val="002718B6"/>
    <w:rsid w:val="00271B6A"/>
    <w:rsid w:val="00271D30"/>
    <w:rsid w:val="00272101"/>
    <w:rsid w:val="00272573"/>
    <w:rsid w:val="00272B32"/>
    <w:rsid w:val="00272CA3"/>
    <w:rsid w:val="00273022"/>
    <w:rsid w:val="00273092"/>
    <w:rsid w:val="002731CC"/>
    <w:rsid w:val="0027328F"/>
    <w:rsid w:val="0027337A"/>
    <w:rsid w:val="00273668"/>
    <w:rsid w:val="002737BA"/>
    <w:rsid w:val="002738F3"/>
    <w:rsid w:val="00273C43"/>
    <w:rsid w:val="00273EFE"/>
    <w:rsid w:val="002745E0"/>
    <w:rsid w:val="00274A4E"/>
    <w:rsid w:val="00275320"/>
    <w:rsid w:val="002754F6"/>
    <w:rsid w:val="00275E20"/>
    <w:rsid w:val="00277852"/>
    <w:rsid w:val="00277891"/>
    <w:rsid w:val="00277E93"/>
    <w:rsid w:val="0028015B"/>
    <w:rsid w:val="002802C9"/>
    <w:rsid w:val="0028036D"/>
    <w:rsid w:val="0028038A"/>
    <w:rsid w:val="0028040D"/>
    <w:rsid w:val="00280B7A"/>
    <w:rsid w:val="00280E13"/>
    <w:rsid w:val="0028110A"/>
    <w:rsid w:val="00281312"/>
    <w:rsid w:val="002813A7"/>
    <w:rsid w:val="002814B3"/>
    <w:rsid w:val="002822FA"/>
    <w:rsid w:val="0028292E"/>
    <w:rsid w:val="002833AA"/>
    <w:rsid w:val="0028368F"/>
    <w:rsid w:val="002836AA"/>
    <w:rsid w:val="002840C2"/>
    <w:rsid w:val="00284556"/>
    <w:rsid w:val="002846B6"/>
    <w:rsid w:val="00284993"/>
    <w:rsid w:val="00284EE9"/>
    <w:rsid w:val="002851E5"/>
    <w:rsid w:val="00285424"/>
    <w:rsid w:val="00285793"/>
    <w:rsid w:val="00285E1B"/>
    <w:rsid w:val="00285ED9"/>
    <w:rsid w:val="00286312"/>
    <w:rsid w:val="0028637E"/>
    <w:rsid w:val="0028671B"/>
    <w:rsid w:val="00286BE1"/>
    <w:rsid w:val="002876E1"/>
    <w:rsid w:val="002879B9"/>
    <w:rsid w:val="00287BFD"/>
    <w:rsid w:val="00290051"/>
    <w:rsid w:val="002900EF"/>
    <w:rsid w:val="00290BE7"/>
    <w:rsid w:val="00290F00"/>
    <w:rsid w:val="00291688"/>
    <w:rsid w:val="00291981"/>
    <w:rsid w:val="00291E4F"/>
    <w:rsid w:val="00293043"/>
    <w:rsid w:val="0029341F"/>
    <w:rsid w:val="002934AE"/>
    <w:rsid w:val="0029378E"/>
    <w:rsid w:val="00293B37"/>
    <w:rsid w:val="00293B63"/>
    <w:rsid w:val="00293C46"/>
    <w:rsid w:val="00293ED6"/>
    <w:rsid w:val="00294014"/>
    <w:rsid w:val="00294556"/>
    <w:rsid w:val="00294BF2"/>
    <w:rsid w:val="00295CCD"/>
    <w:rsid w:val="00296517"/>
    <w:rsid w:val="00297121"/>
    <w:rsid w:val="002971E2"/>
    <w:rsid w:val="00297638"/>
    <w:rsid w:val="00297691"/>
    <w:rsid w:val="00297B7D"/>
    <w:rsid w:val="00297C95"/>
    <w:rsid w:val="00297D1C"/>
    <w:rsid w:val="00297E5A"/>
    <w:rsid w:val="002A086D"/>
    <w:rsid w:val="002A13CC"/>
    <w:rsid w:val="002A14F1"/>
    <w:rsid w:val="002A1A11"/>
    <w:rsid w:val="002A25BC"/>
    <w:rsid w:val="002A2B5D"/>
    <w:rsid w:val="002A2E9F"/>
    <w:rsid w:val="002A30BB"/>
    <w:rsid w:val="002A357B"/>
    <w:rsid w:val="002A3A87"/>
    <w:rsid w:val="002A3C85"/>
    <w:rsid w:val="002A4BA2"/>
    <w:rsid w:val="002A4D91"/>
    <w:rsid w:val="002A4F2F"/>
    <w:rsid w:val="002A5214"/>
    <w:rsid w:val="002A5529"/>
    <w:rsid w:val="002A557E"/>
    <w:rsid w:val="002A5953"/>
    <w:rsid w:val="002A5C8A"/>
    <w:rsid w:val="002A64EF"/>
    <w:rsid w:val="002A657A"/>
    <w:rsid w:val="002A681A"/>
    <w:rsid w:val="002A7B7A"/>
    <w:rsid w:val="002A7C38"/>
    <w:rsid w:val="002A7DF9"/>
    <w:rsid w:val="002B07CD"/>
    <w:rsid w:val="002B0AB4"/>
    <w:rsid w:val="002B1144"/>
    <w:rsid w:val="002B1CA9"/>
    <w:rsid w:val="002B1E2C"/>
    <w:rsid w:val="002B2584"/>
    <w:rsid w:val="002B2D52"/>
    <w:rsid w:val="002B2EE6"/>
    <w:rsid w:val="002B3503"/>
    <w:rsid w:val="002B38DB"/>
    <w:rsid w:val="002B38DE"/>
    <w:rsid w:val="002B3998"/>
    <w:rsid w:val="002B450D"/>
    <w:rsid w:val="002B456B"/>
    <w:rsid w:val="002B45C4"/>
    <w:rsid w:val="002B48C3"/>
    <w:rsid w:val="002B48E1"/>
    <w:rsid w:val="002B4D04"/>
    <w:rsid w:val="002B536B"/>
    <w:rsid w:val="002B54EE"/>
    <w:rsid w:val="002B56E7"/>
    <w:rsid w:val="002B5FC1"/>
    <w:rsid w:val="002B67E5"/>
    <w:rsid w:val="002B6AB1"/>
    <w:rsid w:val="002B716C"/>
    <w:rsid w:val="002B73A5"/>
    <w:rsid w:val="002B7498"/>
    <w:rsid w:val="002C013A"/>
    <w:rsid w:val="002C0204"/>
    <w:rsid w:val="002C0446"/>
    <w:rsid w:val="002C06FC"/>
    <w:rsid w:val="002C0DE7"/>
    <w:rsid w:val="002C0E6C"/>
    <w:rsid w:val="002C1203"/>
    <w:rsid w:val="002C1737"/>
    <w:rsid w:val="002C22E0"/>
    <w:rsid w:val="002C23F0"/>
    <w:rsid w:val="002C2718"/>
    <w:rsid w:val="002C2C9E"/>
    <w:rsid w:val="002C330A"/>
    <w:rsid w:val="002C3669"/>
    <w:rsid w:val="002C3A15"/>
    <w:rsid w:val="002C3EDC"/>
    <w:rsid w:val="002C4206"/>
    <w:rsid w:val="002C42DF"/>
    <w:rsid w:val="002C43EC"/>
    <w:rsid w:val="002C4CB2"/>
    <w:rsid w:val="002C5750"/>
    <w:rsid w:val="002C59F8"/>
    <w:rsid w:val="002C6B65"/>
    <w:rsid w:val="002C6C27"/>
    <w:rsid w:val="002C711F"/>
    <w:rsid w:val="002C7351"/>
    <w:rsid w:val="002D00F4"/>
    <w:rsid w:val="002D09BE"/>
    <w:rsid w:val="002D0A07"/>
    <w:rsid w:val="002D0A86"/>
    <w:rsid w:val="002D0DC5"/>
    <w:rsid w:val="002D1189"/>
    <w:rsid w:val="002D1193"/>
    <w:rsid w:val="002D13A0"/>
    <w:rsid w:val="002D1E9F"/>
    <w:rsid w:val="002D29D5"/>
    <w:rsid w:val="002D4787"/>
    <w:rsid w:val="002D480E"/>
    <w:rsid w:val="002D49F8"/>
    <w:rsid w:val="002D4DFE"/>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018"/>
    <w:rsid w:val="002E6156"/>
    <w:rsid w:val="002E69E5"/>
    <w:rsid w:val="002E722E"/>
    <w:rsid w:val="002E7792"/>
    <w:rsid w:val="002E7BDF"/>
    <w:rsid w:val="002E7F07"/>
    <w:rsid w:val="002F0A06"/>
    <w:rsid w:val="002F0C53"/>
    <w:rsid w:val="002F0CEA"/>
    <w:rsid w:val="002F1197"/>
    <w:rsid w:val="002F2229"/>
    <w:rsid w:val="002F24A1"/>
    <w:rsid w:val="002F24D7"/>
    <w:rsid w:val="002F261C"/>
    <w:rsid w:val="002F2AF9"/>
    <w:rsid w:val="002F3893"/>
    <w:rsid w:val="002F4207"/>
    <w:rsid w:val="002F467A"/>
    <w:rsid w:val="002F46A2"/>
    <w:rsid w:val="002F5ED0"/>
    <w:rsid w:val="002F6ED3"/>
    <w:rsid w:val="00300A62"/>
    <w:rsid w:val="00300EFA"/>
    <w:rsid w:val="00301006"/>
    <w:rsid w:val="00301BD2"/>
    <w:rsid w:val="00302715"/>
    <w:rsid w:val="0030296B"/>
    <w:rsid w:val="00302CE8"/>
    <w:rsid w:val="003032FE"/>
    <w:rsid w:val="00303644"/>
    <w:rsid w:val="00303987"/>
    <w:rsid w:val="00303B1B"/>
    <w:rsid w:val="003048D1"/>
    <w:rsid w:val="003059B9"/>
    <w:rsid w:val="00305A61"/>
    <w:rsid w:val="00305EBA"/>
    <w:rsid w:val="003060E2"/>
    <w:rsid w:val="003066A5"/>
    <w:rsid w:val="00307705"/>
    <w:rsid w:val="00307C81"/>
    <w:rsid w:val="00307D57"/>
    <w:rsid w:val="003101F9"/>
    <w:rsid w:val="003104C8"/>
    <w:rsid w:val="003106DB"/>
    <w:rsid w:val="0031075A"/>
    <w:rsid w:val="003110FE"/>
    <w:rsid w:val="0031116D"/>
    <w:rsid w:val="003111B0"/>
    <w:rsid w:val="00311230"/>
    <w:rsid w:val="00311238"/>
    <w:rsid w:val="0031181C"/>
    <w:rsid w:val="00311A23"/>
    <w:rsid w:val="00311B34"/>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B34"/>
    <w:rsid w:val="00317B4F"/>
    <w:rsid w:val="00317E36"/>
    <w:rsid w:val="00320299"/>
    <w:rsid w:val="00320BA1"/>
    <w:rsid w:val="00321721"/>
    <w:rsid w:val="00321DAB"/>
    <w:rsid w:val="003221F6"/>
    <w:rsid w:val="00322835"/>
    <w:rsid w:val="00322907"/>
    <w:rsid w:val="00322913"/>
    <w:rsid w:val="00322A08"/>
    <w:rsid w:val="00324663"/>
    <w:rsid w:val="00325259"/>
    <w:rsid w:val="00325493"/>
    <w:rsid w:val="00325594"/>
    <w:rsid w:val="00325A5C"/>
    <w:rsid w:val="00325CB0"/>
    <w:rsid w:val="00326DE3"/>
    <w:rsid w:val="00326EAB"/>
    <w:rsid w:val="0032721D"/>
    <w:rsid w:val="00327AAC"/>
    <w:rsid w:val="00327CEB"/>
    <w:rsid w:val="003307B6"/>
    <w:rsid w:val="003307F2"/>
    <w:rsid w:val="00330B28"/>
    <w:rsid w:val="00330EC5"/>
    <w:rsid w:val="0033193D"/>
    <w:rsid w:val="00331B7A"/>
    <w:rsid w:val="00331EBC"/>
    <w:rsid w:val="003321DC"/>
    <w:rsid w:val="003321FD"/>
    <w:rsid w:val="003322D7"/>
    <w:rsid w:val="00332427"/>
    <w:rsid w:val="003324DC"/>
    <w:rsid w:val="00332503"/>
    <w:rsid w:val="003327F8"/>
    <w:rsid w:val="0033312F"/>
    <w:rsid w:val="0033402C"/>
    <w:rsid w:val="003342B8"/>
    <w:rsid w:val="00336326"/>
    <w:rsid w:val="0033675A"/>
    <w:rsid w:val="0033780B"/>
    <w:rsid w:val="00337F69"/>
    <w:rsid w:val="0034065F"/>
    <w:rsid w:val="003409E1"/>
    <w:rsid w:val="00341066"/>
    <w:rsid w:val="0034165D"/>
    <w:rsid w:val="00341D8D"/>
    <w:rsid w:val="00341DCB"/>
    <w:rsid w:val="00341F1C"/>
    <w:rsid w:val="003425FB"/>
    <w:rsid w:val="00342BB2"/>
    <w:rsid w:val="00342E33"/>
    <w:rsid w:val="003439A9"/>
    <w:rsid w:val="00343BF9"/>
    <w:rsid w:val="00344263"/>
    <w:rsid w:val="0034448B"/>
    <w:rsid w:val="003446B3"/>
    <w:rsid w:val="00344FBD"/>
    <w:rsid w:val="00345A81"/>
    <w:rsid w:val="00345FDE"/>
    <w:rsid w:val="00345FE9"/>
    <w:rsid w:val="003471D3"/>
    <w:rsid w:val="003472D4"/>
    <w:rsid w:val="0034783C"/>
    <w:rsid w:val="00347A34"/>
    <w:rsid w:val="00347BE6"/>
    <w:rsid w:val="00350152"/>
    <w:rsid w:val="00350858"/>
    <w:rsid w:val="00350FF5"/>
    <w:rsid w:val="003512CE"/>
    <w:rsid w:val="0035149D"/>
    <w:rsid w:val="003514FD"/>
    <w:rsid w:val="00351DE9"/>
    <w:rsid w:val="00352046"/>
    <w:rsid w:val="0035241A"/>
    <w:rsid w:val="00352781"/>
    <w:rsid w:val="003527DB"/>
    <w:rsid w:val="00352AA4"/>
    <w:rsid w:val="00352FB7"/>
    <w:rsid w:val="003530EF"/>
    <w:rsid w:val="003530FF"/>
    <w:rsid w:val="003535D3"/>
    <w:rsid w:val="00353708"/>
    <w:rsid w:val="00353A4D"/>
    <w:rsid w:val="00354A2C"/>
    <w:rsid w:val="00355033"/>
    <w:rsid w:val="00355643"/>
    <w:rsid w:val="00355736"/>
    <w:rsid w:val="00355BE2"/>
    <w:rsid w:val="003562EE"/>
    <w:rsid w:val="003563AF"/>
    <w:rsid w:val="003566CC"/>
    <w:rsid w:val="00356A0A"/>
    <w:rsid w:val="00357B37"/>
    <w:rsid w:val="00357CC4"/>
    <w:rsid w:val="00357EE5"/>
    <w:rsid w:val="00360001"/>
    <w:rsid w:val="0036003F"/>
    <w:rsid w:val="00360057"/>
    <w:rsid w:val="003600ED"/>
    <w:rsid w:val="003604D4"/>
    <w:rsid w:val="0036075B"/>
    <w:rsid w:val="0036092F"/>
    <w:rsid w:val="00360E2E"/>
    <w:rsid w:val="00361522"/>
    <w:rsid w:val="00361527"/>
    <w:rsid w:val="00361746"/>
    <w:rsid w:val="003617FA"/>
    <w:rsid w:val="00362509"/>
    <w:rsid w:val="003625F5"/>
    <w:rsid w:val="00362B48"/>
    <w:rsid w:val="003630AA"/>
    <w:rsid w:val="0036320C"/>
    <w:rsid w:val="003637E6"/>
    <w:rsid w:val="00363B14"/>
    <w:rsid w:val="00363F05"/>
    <w:rsid w:val="0036455D"/>
    <w:rsid w:val="003646FD"/>
    <w:rsid w:val="00364746"/>
    <w:rsid w:val="00364977"/>
    <w:rsid w:val="003654FB"/>
    <w:rsid w:val="00365716"/>
    <w:rsid w:val="00365987"/>
    <w:rsid w:val="00365A5E"/>
    <w:rsid w:val="00365D88"/>
    <w:rsid w:val="0036627B"/>
    <w:rsid w:val="0036668C"/>
    <w:rsid w:val="00366940"/>
    <w:rsid w:val="003710FA"/>
    <w:rsid w:val="00371395"/>
    <w:rsid w:val="003717BB"/>
    <w:rsid w:val="00371EE0"/>
    <w:rsid w:val="00372414"/>
    <w:rsid w:val="00372605"/>
    <w:rsid w:val="00372DFA"/>
    <w:rsid w:val="00372FA6"/>
    <w:rsid w:val="003736AF"/>
    <w:rsid w:val="00374432"/>
    <w:rsid w:val="00374815"/>
    <w:rsid w:val="00374D9D"/>
    <w:rsid w:val="00375A94"/>
    <w:rsid w:val="003761BA"/>
    <w:rsid w:val="0037631A"/>
    <w:rsid w:val="0037666D"/>
    <w:rsid w:val="00376856"/>
    <w:rsid w:val="00377914"/>
    <w:rsid w:val="00377A3C"/>
    <w:rsid w:val="00377F57"/>
    <w:rsid w:val="003801DA"/>
    <w:rsid w:val="003803E3"/>
    <w:rsid w:val="0038046A"/>
    <w:rsid w:val="0038052B"/>
    <w:rsid w:val="00380555"/>
    <w:rsid w:val="0038095D"/>
    <w:rsid w:val="00380970"/>
    <w:rsid w:val="00380F41"/>
    <w:rsid w:val="00380F80"/>
    <w:rsid w:val="003812C5"/>
    <w:rsid w:val="00381D86"/>
    <w:rsid w:val="003826D5"/>
    <w:rsid w:val="00382829"/>
    <w:rsid w:val="003836E8"/>
    <w:rsid w:val="00383FF7"/>
    <w:rsid w:val="003841E5"/>
    <w:rsid w:val="0038421C"/>
    <w:rsid w:val="00384E7E"/>
    <w:rsid w:val="00385022"/>
    <w:rsid w:val="0038542E"/>
    <w:rsid w:val="00385907"/>
    <w:rsid w:val="0038603B"/>
    <w:rsid w:val="0038608B"/>
    <w:rsid w:val="003864B1"/>
    <w:rsid w:val="003864BE"/>
    <w:rsid w:val="00387067"/>
    <w:rsid w:val="003872A3"/>
    <w:rsid w:val="003875A6"/>
    <w:rsid w:val="00387CA9"/>
    <w:rsid w:val="003909C9"/>
    <w:rsid w:val="00391383"/>
    <w:rsid w:val="00391F74"/>
    <w:rsid w:val="0039245D"/>
    <w:rsid w:val="0039271D"/>
    <w:rsid w:val="00392C8F"/>
    <w:rsid w:val="00392D14"/>
    <w:rsid w:val="00392D3C"/>
    <w:rsid w:val="00392EE2"/>
    <w:rsid w:val="003931FA"/>
    <w:rsid w:val="00393688"/>
    <w:rsid w:val="00394253"/>
    <w:rsid w:val="00394297"/>
    <w:rsid w:val="003943E4"/>
    <w:rsid w:val="00394BA5"/>
    <w:rsid w:val="00394CC4"/>
    <w:rsid w:val="00394CF0"/>
    <w:rsid w:val="00394E27"/>
    <w:rsid w:val="003953A9"/>
    <w:rsid w:val="00395882"/>
    <w:rsid w:val="00395B14"/>
    <w:rsid w:val="00395F8F"/>
    <w:rsid w:val="0039628B"/>
    <w:rsid w:val="00396BD9"/>
    <w:rsid w:val="00396FD9"/>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696E"/>
    <w:rsid w:val="003A6CC9"/>
    <w:rsid w:val="003A6EA1"/>
    <w:rsid w:val="003A73AF"/>
    <w:rsid w:val="003A7727"/>
    <w:rsid w:val="003A7749"/>
    <w:rsid w:val="003A77A2"/>
    <w:rsid w:val="003A78D1"/>
    <w:rsid w:val="003A78EA"/>
    <w:rsid w:val="003B08F7"/>
    <w:rsid w:val="003B0D07"/>
    <w:rsid w:val="003B2135"/>
    <w:rsid w:val="003B2700"/>
    <w:rsid w:val="003B2A13"/>
    <w:rsid w:val="003B2E64"/>
    <w:rsid w:val="003B2EE9"/>
    <w:rsid w:val="003B2F25"/>
    <w:rsid w:val="003B3D60"/>
    <w:rsid w:val="003B3FB3"/>
    <w:rsid w:val="003B480F"/>
    <w:rsid w:val="003B62C0"/>
    <w:rsid w:val="003B6A60"/>
    <w:rsid w:val="003B6C50"/>
    <w:rsid w:val="003B6E65"/>
    <w:rsid w:val="003B6F7A"/>
    <w:rsid w:val="003B7083"/>
    <w:rsid w:val="003B767F"/>
    <w:rsid w:val="003B7936"/>
    <w:rsid w:val="003B7999"/>
    <w:rsid w:val="003B7FC1"/>
    <w:rsid w:val="003C0492"/>
    <w:rsid w:val="003C067A"/>
    <w:rsid w:val="003C0748"/>
    <w:rsid w:val="003C0CA7"/>
    <w:rsid w:val="003C0EE8"/>
    <w:rsid w:val="003C16B5"/>
    <w:rsid w:val="003C226C"/>
    <w:rsid w:val="003C2C04"/>
    <w:rsid w:val="003C2D34"/>
    <w:rsid w:val="003C32CA"/>
    <w:rsid w:val="003C338D"/>
    <w:rsid w:val="003C33AB"/>
    <w:rsid w:val="003C3624"/>
    <w:rsid w:val="003C3A6F"/>
    <w:rsid w:val="003C3D4B"/>
    <w:rsid w:val="003C4AB2"/>
    <w:rsid w:val="003C500D"/>
    <w:rsid w:val="003C5354"/>
    <w:rsid w:val="003C5CA3"/>
    <w:rsid w:val="003C5E10"/>
    <w:rsid w:val="003C6157"/>
    <w:rsid w:val="003C61A5"/>
    <w:rsid w:val="003C6A67"/>
    <w:rsid w:val="003C6D5A"/>
    <w:rsid w:val="003C7682"/>
    <w:rsid w:val="003C778D"/>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17B"/>
    <w:rsid w:val="003D6316"/>
    <w:rsid w:val="003D6840"/>
    <w:rsid w:val="003D753C"/>
    <w:rsid w:val="003D7771"/>
    <w:rsid w:val="003D78FE"/>
    <w:rsid w:val="003E1E8D"/>
    <w:rsid w:val="003E1F6A"/>
    <w:rsid w:val="003E2FA5"/>
    <w:rsid w:val="003E3890"/>
    <w:rsid w:val="003E47E1"/>
    <w:rsid w:val="003E50CF"/>
    <w:rsid w:val="003E5EEE"/>
    <w:rsid w:val="003E695B"/>
    <w:rsid w:val="003E6B28"/>
    <w:rsid w:val="003E6F69"/>
    <w:rsid w:val="003E76F5"/>
    <w:rsid w:val="003E77AD"/>
    <w:rsid w:val="003F0518"/>
    <w:rsid w:val="003F098D"/>
    <w:rsid w:val="003F1042"/>
    <w:rsid w:val="003F17AC"/>
    <w:rsid w:val="003F1812"/>
    <w:rsid w:val="003F1D34"/>
    <w:rsid w:val="003F24B1"/>
    <w:rsid w:val="003F3128"/>
    <w:rsid w:val="003F3DEE"/>
    <w:rsid w:val="003F4883"/>
    <w:rsid w:val="003F4DAD"/>
    <w:rsid w:val="003F4E77"/>
    <w:rsid w:val="003F50FA"/>
    <w:rsid w:val="003F5661"/>
    <w:rsid w:val="003F5DB6"/>
    <w:rsid w:val="003F6DAD"/>
    <w:rsid w:val="003F6F18"/>
    <w:rsid w:val="003F724E"/>
    <w:rsid w:val="003F7959"/>
    <w:rsid w:val="003F7A6E"/>
    <w:rsid w:val="003F7E6E"/>
    <w:rsid w:val="00400E46"/>
    <w:rsid w:val="00401619"/>
    <w:rsid w:val="004018B9"/>
    <w:rsid w:val="004021E2"/>
    <w:rsid w:val="00402228"/>
    <w:rsid w:val="00402845"/>
    <w:rsid w:val="00402CA1"/>
    <w:rsid w:val="00403157"/>
    <w:rsid w:val="00404370"/>
    <w:rsid w:val="0040525F"/>
    <w:rsid w:val="004053EC"/>
    <w:rsid w:val="004059D9"/>
    <w:rsid w:val="00405C91"/>
    <w:rsid w:val="00405EEA"/>
    <w:rsid w:val="004062D4"/>
    <w:rsid w:val="0040631D"/>
    <w:rsid w:val="0040644A"/>
    <w:rsid w:val="00406795"/>
    <w:rsid w:val="004073AE"/>
    <w:rsid w:val="00407C59"/>
    <w:rsid w:val="00410719"/>
    <w:rsid w:val="00410FA0"/>
    <w:rsid w:val="0041185E"/>
    <w:rsid w:val="004130A4"/>
    <w:rsid w:val="00413F0A"/>
    <w:rsid w:val="0041467F"/>
    <w:rsid w:val="00414B5E"/>
    <w:rsid w:val="00414BEF"/>
    <w:rsid w:val="00415119"/>
    <w:rsid w:val="00415231"/>
    <w:rsid w:val="004158D9"/>
    <w:rsid w:val="00415F3D"/>
    <w:rsid w:val="00416E40"/>
    <w:rsid w:val="004175C7"/>
    <w:rsid w:val="004201F3"/>
    <w:rsid w:val="00420DFB"/>
    <w:rsid w:val="004211E6"/>
    <w:rsid w:val="0042188E"/>
    <w:rsid w:val="004218A2"/>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7B4"/>
    <w:rsid w:val="00427A4A"/>
    <w:rsid w:val="004300FD"/>
    <w:rsid w:val="00430377"/>
    <w:rsid w:val="00430705"/>
    <w:rsid w:val="00430A1C"/>
    <w:rsid w:val="00430AB0"/>
    <w:rsid w:val="00431237"/>
    <w:rsid w:val="0043221E"/>
    <w:rsid w:val="004327A9"/>
    <w:rsid w:val="004329D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E9"/>
    <w:rsid w:val="00441BED"/>
    <w:rsid w:val="00441BF7"/>
    <w:rsid w:val="00441F05"/>
    <w:rsid w:val="004427AB"/>
    <w:rsid w:val="00442923"/>
    <w:rsid w:val="0044349F"/>
    <w:rsid w:val="0044388B"/>
    <w:rsid w:val="00443933"/>
    <w:rsid w:val="004439F7"/>
    <w:rsid w:val="00443DF8"/>
    <w:rsid w:val="00444084"/>
    <w:rsid w:val="00444FA2"/>
    <w:rsid w:val="00444FD4"/>
    <w:rsid w:val="004453A5"/>
    <w:rsid w:val="00445E7D"/>
    <w:rsid w:val="00446137"/>
    <w:rsid w:val="004463C9"/>
    <w:rsid w:val="004464BB"/>
    <w:rsid w:val="004464F8"/>
    <w:rsid w:val="0044774E"/>
    <w:rsid w:val="00447D23"/>
    <w:rsid w:val="00447E2D"/>
    <w:rsid w:val="00450633"/>
    <w:rsid w:val="004509E3"/>
    <w:rsid w:val="0045120F"/>
    <w:rsid w:val="004518FF"/>
    <w:rsid w:val="004528BE"/>
    <w:rsid w:val="00452ADF"/>
    <w:rsid w:val="00452FA0"/>
    <w:rsid w:val="00453180"/>
    <w:rsid w:val="004532E1"/>
    <w:rsid w:val="00453693"/>
    <w:rsid w:val="00453917"/>
    <w:rsid w:val="00453AC0"/>
    <w:rsid w:val="00453FDB"/>
    <w:rsid w:val="00454012"/>
    <w:rsid w:val="004542AD"/>
    <w:rsid w:val="00454A5D"/>
    <w:rsid w:val="00455003"/>
    <w:rsid w:val="00455940"/>
    <w:rsid w:val="00455F30"/>
    <w:rsid w:val="00456835"/>
    <w:rsid w:val="00456864"/>
    <w:rsid w:val="004578AF"/>
    <w:rsid w:val="00457B55"/>
    <w:rsid w:val="00457F50"/>
    <w:rsid w:val="00460661"/>
    <w:rsid w:val="004607B4"/>
    <w:rsid w:val="00461697"/>
    <w:rsid w:val="004616CD"/>
    <w:rsid w:val="00461970"/>
    <w:rsid w:val="00461D60"/>
    <w:rsid w:val="00461F61"/>
    <w:rsid w:val="004624FA"/>
    <w:rsid w:val="004625B2"/>
    <w:rsid w:val="00462932"/>
    <w:rsid w:val="004634B2"/>
    <w:rsid w:val="004635AF"/>
    <w:rsid w:val="004635B0"/>
    <w:rsid w:val="00463788"/>
    <w:rsid w:val="00463F89"/>
    <w:rsid w:val="004643A2"/>
    <w:rsid w:val="00464E50"/>
    <w:rsid w:val="004654E1"/>
    <w:rsid w:val="00465638"/>
    <w:rsid w:val="00465FE4"/>
    <w:rsid w:val="00466183"/>
    <w:rsid w:val="00466AF7"/>
    <w:rsid w:val="004700BC"/>
    <w:rsid w:val="0047092A"/>
    <w:rsid w:val="0047167C"/>
    <w:rsid w:val="004718A8"/>
    <w:rsid w:val="00472A0D"/>
    <w:rsid w:val="00473035"/>
    <w:rsid w:val="00473375"/>
    <w:rsid w:val="0047341D"/>
    <w:rsid w:val="00473BF7"/>
    <w:rsid w:val="0047410B"/>
    <w:rsid w:val="0047495D"/>
    <w:rsid w:val="00474D6C"/>
    <w:rsid w:val="00475BD9"/>
    <w:rsid w:val="00475CAC"/>
    <w:rsid w:val="00475ED0"/>
    <w:rsid w:val="00475FA4"/>
    <w:rsid w:val="0047670F"/>
    <w:rsid w:val="00476C21"/>
    <w:rsid w:val="00476C32"/>
    <w:rsid w:val="00476DC3"/>
    <w:rsid w:val="0047703E"/>
    <w:rsid w:val="004803AB"/>
    <w:rsid w:val="00480654"/>
    <w:rsid w:val="004809D8"/>
    <w:rsid w:val="00480B4C"/>
    <w:rsid w:val="00480D5E"/>
    <w:rsid w:val="00480F97"/>
    <w:rsid w:val="004819B4"/>
    <w:rsid w:val="00481AD0"/>
    <w:rsid w:val="004820D2"/>
    <w:rsid w:val="00482212"/>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5B"/>
    <w:rsid w:val="004954DA"/>
    <w:rsid w:val="00495A04"/>
    <w:rsid w:val="004969D2"/>
    <w:rsid w:val="00496CCD"/>
    <w:rsid w:val="0049733B"/>
    <w:rsid w:val="0049756E"/>
    <w:rsid w:val="00497E2B"/>
    <w:rsid w:val="00497E2D"/>
    <w:rsid w:val="004A00CB"/>
    <w:rsid w:val="004A095B"/>
    <w:rsid w:val="004A0D1B"/>
    <w:rsid w:val="004A11F6"/>
    <w:rsid w:val="004A15CB"/>
    <w:rsid w:val="004A18F8"/>
    <w:rsid w:val="004A1C11"/>
    <w:rsid w:val="004A20A9"/>
    <w:rsid w:val="004A25A7"/>
    <w:rsid w:val="004A35EA"/>
    <w:rsid w:val="004A3A5C"/>
    <w:rsid w:val="004A3BE9"/>
    <w:rsid w:val="004A3CF4"/>
    <w:rsid w:val="004A3E41"/>
    <w:rsid w:val="004A4060"/>
    <w:rsid w:val="004A40EB"/>
    <w:rsid w:val="004A443B"/>
    <w:rsid w:val="004A4EDC"/>
    <w:rsid w:val="004A5677"/>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4E7"/>
    <w:rsid w:val="004B3510"/>
    <w:rsid w:val="004B35A7"/>
    <w:rsid w:val="004B3CCB"/>
    <w:rsid w:val="004B45FF"/>
    <w:rsid w:val="004B5047"/>
    <w:rsid w:val="004B5132"/>
    <w:rsid w:val="004B529B"/>
    <w:rsid w:val="004B548F"/>
    <w:rsid w:val="004B57B0"/>
    <w:rsid w:val="004B5B51"/>
    <w:rsid w:val="004B5CE2"/>
    <w:rsid w:val="004B646E"/>
    <w:rsid w:val="004B64D7"/>
    <w:rsid w:val="004B6522"/>
    <w:rsid w:val="004B65C0"/>
    <w:rsid w:val="004B68BF"/>
    <w:rsid w:val="004B6C51"/>
    <w:rsid w:val="004B6C56"/>
    <w:rsid w:val="004B6EB0"/>
    <w:rsid w:val="004B6F38"/>
    <w:rsid w:val="004B7C00"/>
    <w:rsid w:val="004B7E41"/>
    <w:rsid w:val="004C00A4"/>
    <w:rsid w:val="004C0C9F"/>
    <w:rsid w:val="004C0D9D"/>
    <w:rsid w:val="004C0E53"/>
    <w:rsid w:val="004C103A"/>
    <w:rsid w:val="004C107A"/>
    <w:rsid w:val="004C1137"/>
    <w:rsid w:val="004C1543"/>
    <w:rsid w:val="004C2097"/>
    <w:rsid w:val="004C2E27"/>
    <w:rsid w:val="004C2FA1"/>
    <w:rsid w:val="004C34E2"/>
    <w:rsid w:val="004C3E52"/>
    <w:rsid w:val="004C3F81"/>
    <w:rsid w:val="004C4412"/>
    <w:rsid w:val="004C4A59"/>
    <w:rsid w:val="004C5073"/>
    <w:rsid w:val="004C52C0"/>
    <w:rsid w:val="004C5AA4"/>
    <w:rsid w:val="004C5BF3"/>
    <w:rsid w:val="004C5E28"/>
    <w:rsid w:val="004C64BC"/>
    <w:rsid w:val="004C6629"/>
    <w:rsid w:val="004C69FA"/>
    <w:rsid w:val="004C6B35"/>
    <w:rsid w:val="004C70ED"/>
    <w:rsid w:val="004C75F7"/>
    <w:rsid w:val="004C776E"/>
    <w:rsid w:val="004C7B92"/>
    <w:rsid w:val="004D043B"/>
    <w:rsid w:val="004D04E3"/>
    <w:rsid w:val="004D0D83"/>
    <w:rsid w:val="004D0FF3"/>
    <w:rsid w:val="004D11A8"/>
    <w:rsid w:val="004D13BD"/>
    <w:rsid w:val="004D1501"/>
    <w:rsid w:val="004D19E9"/>
    <w:rsid w:val="004D236A"/>
    <w:rsid w:val="004D2539"/>
    <w:rsid w:val="004D2F7F"/>
    <w:rsid w:val="004D3115"/>
    <w:rsid w:val="004D3142"/>
    <w:rsid w:val="004D32CE"/>
    <w:rsid w:val="004D33CB"/>
    <w:rsid w:val="004D39EC"/>
    <w:rsid w:val="004D3C7D"/>
    <w:rsid w:val="004D3D42"/>
    <w:rsid w:val="004D402E"/>
    <w:rsid w:val="004D4130"/>
    <w:rsid w:val="004D4713"/>
    <w:rsid w:val="004D50CF"/>
    <w:rsid w:val="004D5E04"/>
    <w:rsid w:val="004D5FE6"/>
    <w:rsid w:val="004D61A6"/>
    <w:rsid w:val="004D7E4D"/>
    <w:rsid w:val="004D7F8B"/>
    <w:rsid w:val="004E0A72"/>
    <w:rsid w:val="004E103B"/>
    <w:rsid w:val="004E14D4"/>
    <w:rsid w:val="004E15BD"/>
    <w:rsid w:val="004E18CF"/>
    <w:rsid w:val="004E36DC"/>
    <w:rsid w:val="004E3B5E"/>
    <w:rsid w:val="004E4276"/>
    <w:rsid w:val="004E506C"/>
    <w:rsid w:val="004E5B8F"/>
    <w:rsid w:val="004E5F81"/>
    <w:rsid w:val="004E6178"/>
    <w:rsid w:val="004E64AC"/>
    <w:rsid w:val="004E6F71"/>
    <w:rsid w:val="004E7068"/>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35B3"/>
    <w:rsid w:val="004F36F2"/>
    <w:rsid w:val="004F3C35"/>
    <w:rsid w:val="004F405C"/>
    <w:rsid w:val="004F41FC"/>
    <w:rsid w:val="004F442B"/>
    <w:rsid w:val="004F4B62"/>
    <w:rsid w:val="004F4E0C"/>
    <w:rsid w:val="004F5663"/>
    <w:rsid w:val="004F5878"/>
    <w:rsid w:val="004F5D0F"/>
    <w:rsid w:val="004F5DFA"/>
    <w:rsid w:val="004F6587"/>
    <w:rsid w:val="004F6DB6"/>
    <w:rsid w:val="00500257"/>
    <w:rsid w:val="00500A23"/>
    <w:rsid w:val="00501255"/>
    <w:rsid w:val="00501D0B"/>
    <w:rsid w:val="0050224C"/>
    <w:rsid w:val="00502518"/>
    <w:rsid w:val="00502901"/>
    <w:rsid w:val="00502929"/>
    <w:rsid w:val="00502C67"/>
    <w:rsid w:val="00502F61"/>
    <w:rsid w:val="0050352D"/>
    <w:rsid w:val="0050386F"/>
    <w:rsid w:val="00503DB5"/>
    <w:rsid w:val="00503E45"/>
    <w:rsid w:val="005041C1"/>
    <w:rsid w:val="005042BA"/>
    <w:rsid w:val="00504494"/>
    <w:rsid w:val="00504BBC"/>
    <w:rsid w:val="00504C36"/>
    <w:rsid w:val="00506614"/>
    <w:rsid w:val="00506795"/>
    <w:rsid w:val="00506F67"/>
    <w:rsid w:val="00507196"/>
    <w:rsid w:val="00507346"/>
    <w:rsid w:val="005074A5"/>
    <w:rsid w:val="0050773F"/>
    <w:rsid w:val="00507E01"/>
    <w:rsid w:val="005105B6"/>
    <w:rsid w:val="00510A2B"/>
    <w:rsid w:val="00510B36"/>
    <w:rsid w:val="00511F9E"/>
    <w:rsid w:val="00512242"/>
    <w:rsid w:val="005131C6"/>
    <w:rsid w:val="00514B4B"/>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A24"/>
    <w:rsid w:val="00521D6F"/>
    <w:rsid w:val="00521EE7"/>
    <w:rsid w:val="0052272B"/>
    <w:rsid w:val="00522CBB"/>
    <w:rsid w:val="0052308A"/>
    <w:rsid w:val="005234E3"/>
    <w:rsid w:val="00523D02"/>
    <w:rsid w:val="00524292"/>
    <w:rsid w:val="0052453A"/>
    <w:rsid w:val="005247C0"/>
    <w:rsid w:val="00524DA6"/>
    <w:rsid w:val="0052510F"/>
    <w:rsid w:val="005251A3"/>
    <w:rsid w:val="00526907"/>
    <w:rsid w:val="0052771A"/>
    <w:rsid w:val="00527B23"/>
    <w:rsid w:val="00527B4D"/>
    <w:rsid w:val="00527D06"/>
    <w:rsid w:val="00530651"/>
    <w:rsid w:val="0053069D"/>
    <w:rsid w:val="005308B8"/>
    <w:rsid w:val="00530975"/>
    <w:rsid w:val="00530BC3"/>
    <w:rsid w:val="00530BCE"/>
    <w:rsid w:val="00530C56"/>
    <w:rsid w:val="0053115C"/>
    <w:rsid w:val="005312E9"/>
    <w:rsid w:val="00531F8F"/>
    <w:rsid w:val="00532045"/>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A"/>
    <w:rsid w:val="00540CA4"/>
    <w:rsid w:val="00540E7E"/>
    <w:rsid w:val="00541659"/>
    <w:rsid w:val="00541A30"/>
    <w:rsid w:val="00541AF6"/>
    <w:rsid w:val="00541E56"/>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5101"/>
    <w:rsid w:val="005455D3"/>
    <w:rsid w:val="005455E8"/>
    <w:rsid w:val="00546008"/>
    <w:rsid w:val="00546210"/>
    <w:rsid w:val="005464EC"/>
    <w:rsid w:val="00546863"/>
    <w:rsid w:val="00546941"/>
    <w:rsid w:val="005469F3"/>
    <w:rsid w:val="00546E74"/>
    <w:rsid w:val="00547043"/>
    <w:rsid w:val="005470F3"/>
    <w:rsid w:val="005478A2"/>
    <w:rsid w:val="00547BBC"/>
    <w:rsid w:val="005502CF"/>
    <w:rsid w:val="005503FC"/>
    <w:rsid w:val="00550653"/>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F31"/>
    <w:rsid w:val="005565DF"/>
    <w:rsid w:val="0055682D"/>
    <w:rsid w:val="0055726E"/>
    <w:rsid w:val="00557701"/>
    <w:rsid w:val="00557B9B"/>
    <w:rsid w:val="00557C97"/>
    <w:rsid w:val="00557EF4"/>
    <w:rsid w:val="005605ED"/>
    <w:rsid w:val="0056094D"/>
    <w:rsid w:val="0056097E"/>
    <w:rsid w:val="00560C09"/>
    <w:rsid w:val="0056164B"/>
    <w:rsid w:val="005621A8"/>
    <w:rsid w:val="005622B8"/>
    <w:rsid w:val="00562E3F"/>
    <w:rsid w:val="00563C90"/>
    <w:rsid w:val="00563F60"/>
    <w:rsid w:val="005645F5"/>
    <w:rsid w:val="005646B0"/>
    <w:rsid w:val="00564751"/>
    <w:rsid w:val="005648EA"/>
    <w:rsid w:val="00565779"/>
    <w:rsid w:val="00565807"/>
    <w:rsid w:val="005668A2"/>
    <w:rsid w:val="00566A3A"/>
    <w:rsid w:val="005671D1"/>
    <w:rsid w:val="00570142"/>
    <w:rsid w:val="005705B5"/>
    <w:rsid w:val="00570836"/>
    <w:rsid w:val="0057100C"/>
    <w:rsid w:val="00571010"/>
    <w:rsid w:val="0057108F"/>
    <w:rsid w:val="0057131A"/>
    <w:rsid w:val="00571606"/>
    <w:rsid w:val="00572687"/>
    <w:rsid w:val="00572740"/>
    <w:rsid w:val="00573001"/>
    <w:rsid w:val="0057372D"/>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38"/>
    <w:rsid w:val="00576EE9"/>
    <w:rsid w:val="00577096"/>
    <w:rsid w:val="0057756F"/>
    <w:rsid w:val="00577719"/>
    <w:rsid w:val="00577848"/>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3359"/>
    <w:rsid w:val="0058402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13"/>
    <w:rsid w:val="00590322"/>
    <w:rsid w:val="00590A6E"/>
    <w:rsid w:val="00590C06"/>
    <w:rsid w:val="00590DA8"/>
    <w:rsid w:val="00591134"/>
    <w:rsid w:val="005912C3"/>
    <w:rsid w:val="005918AF"/>
    <w:rsid w:val="00591C29"/>
    <w:rsid w:val="00591FAA"/>
    <w:rsid w:val="005922FE"/>
    <w:rsid w:val="0059236E"/>
    <w:rsid w:val="00592870"/>
    <w:rsid w:val="00593427"/>
    <w:rsid w:val="00593443"/>
    <w:rsid w:val="00593696"/>
    <w:rsid w:val="0059391F"/>
    <w:rsid w:val="00594B55"/>
    <w:rsid w:val="00595AED"/>
    <w:rsid w:val="00596134"/>
    <w:rsid w:val="00596860"/>
    <w:rsid w:val="00596BEF"/>
    <w:rsid w:val="005970A8"/>
    <w:rsid w:val="00597615"/>
    <w:rsid w:val="005977A6"/>
    <w:rsid w:val="00597BC4"/>
    <w:rsid w:val="005A0CB4"/>
    <w:rsid w:val="005A0E89"/>
    <w:rsid w:val="005A1674"/>
    <w:rsid w:val="005A1857"/>
    <w:rsid w:val="005A1A1A"/>
    <w:rsid w:val="005A1B18"/>
    <w:rsid w:val="005A1B94"/>
    <w:rsid w:val="005A215D"/>
    <w:rsid w:val="005A21E9"/>
    <w:rsid w:val="005A23A9"/>
    <w:rsid w:val="005A315E"/>
    <w:rsid w:val="005A3C93"/>
    <w:rsid w:val="005A40DE"/>
    <w:rsid w:val="005A417D"/>
    <w:rsid w:val="005A4D52"/>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10"/>
    <w:rsid w:val="005B445F"/>
    <w:rsid w:val="005B4538"/>
    <w:rsid w:val="005B4CC2"/>
    <w:rsid w:val="005B58AE"/>
    <w:rsid w:val="005B6B5D"/>
    <w:rsid w:val="005B6C4B"/>
    <w:rsid w:val="005B6F50"/>
    <w:rsid w:val="005B7007"/>
    <w:rsid w:val="005B76E6"/>
    <w:rsid w:val="005B78C8"/>
    <w:rsid w:val="005B79F8"/>
    <w:rsid w:val="005B7AE8"/>
    <w:rsid w:val="005C01F7"/>
    <w:rsid w:val="005C06F0"/>
    <w:rsid w:val="005C08AA"/>
    <w:rsid w:val="005C0A81"/>
    <w:rsid w:val="005C0E2E"/>
    <w:rsid w:val="005C0F88"/>
    <w:rsid w:val="005C137D"/>
    <w:rsid w:val="005C301C"/>
    <w:rsid w:val="005C3183"/>
    <w:rsid w:val="005C3501"/>
    <w:rsid w:val="005C3833"/>
    <w:rsid w:val="005C3880"/>
    <w:rsid w:val="005C3BFF"/>
    <w:rsid w:val="005C402D"/>
    <w:rsid w:val="005C4EA8"/>
    <w:rsid w:val="005C4FA6"/>
    <w:rsid w:val="005C528A"/>
    <w:rsid w:val="005C532D"/>
    <w:rsid w:val="005C614C"/>
    <w:rsid w:val="005C61AC"/>
    <w:rsid w:val="005C6223"/>
    <w:rsid w:val="005C665A"/>
    <w:rsid w:val="005C6898"/>
    <w:rsid w:val="005C6B4A"/>
    <w:rsid w:val="005C6E40"/>
    <w:rsid w:val="005C770E"/>
    <w:rsid w:val="005D03C6"/>
    <w:rsid w:val="005D03E8"/>
    <w:rsid w:val="005D0542"/>
    <w:rsid w:val="005D08FF"/>
    <w:rsid w:val="005D118E"/>
    <w:rsid w:val="005D1294"/>
    <w:rsid w:val="005D1370"/>
    <w:rsid w:val="005D1616"/>
    <w:rsid w:val="005D1D41"/>
    <w:rsid w:val="005D2ADE"/>
    <w:rsid w:val="005D30D7"/>
    <w:rsid w:val="005D37FE"/>
    <w:rsid w:val="005D3966"/>
    <w:rsid w:val="005D407A"/>
    <w:rsid w:val="005D412F"/>
    <w:rsid w:val="005D47EC"/>
    <w:rsid w:val="005D4908"/>
    <w:rsid w:val="005D4BDD"/>
    <w:rsid w:val="005D51E4"/>
    <w:rsid w:val="005D5A64"/>
    <w:rsid w:val="005D5DC9"/>
    <w:rsid w:val="005D5E4A"/>
    <w:rsid w:val="005D5F3F"/>
    <w:rsid w:val="005D64B6"/>
    <w:rsid w:val="005D6BC8"/>
    <w:rsid w:val="005D701F"/>
    <w:rsid w:val="005D7236"/>
    <w:rsid w:val="005D752C"/>
    <w:rsid w:val="005E0992"/>
    <w:rsid w:val="005E0BDD"/>
    <w:rsid w:val="005E0FDA"/>
    <w:rsid w:val="005E10A5"/>
    <w:rsid w:val="005E11A7"/>
    <w:rsid w:val="005E163C"/>
    <w:rsid w:val="005E1C48"/>
    <w:rsid w:val="005E2349"/>
    <w:rsid w:val="005E23B4"/>
    <w:rsid w:val="005E34A2"/>
    <w:rsid w:val="005E3566"/>
    <w:rsid w:val="005E3B4A"/>
    <w:rsid w:val="005E3FB2"/>
    <w:rsid w:val="005E42C1"/>
    <w:rsid w:val="005E4D73"/>
    <w:rsid w:val="005E4F5E"/>
    <w:rsid w:val="005E52E2"/>
    <w:rsid w:val="005E567C"/>
    <w:rsid w:val="005E5688"/>
    <w:rsid w:val="005E5C11"/>
    <w:rsid w:val="005E648B"/>
    <w:rsid w:val="005E6A6E"/>
    <w:rsid w:val="005E6F84"/>
    <w:rsid w:val="005E7397"/>
    <w:rsid w:val="005E76C9"/>
    <w:rsid w:val="005E77FF"/>
    <w:rsid w:val="005E797A"/>
    <w:rsid w:val="005E7ADB"/>
    <w:rsid w:val="005E7B9E"/>
    <w:rsid w:val="005E7BAA"/>
    <w:rsid w:val="005E7C71"/>
    <w:rsid w:val="005E7EBB"/>
    <w:rsid w:val="005F035A"/>
    <w:rsid w:val="005F0C53"/>
    <w:rsid w:val="005F0D52"/>
    <w:rsid w:val="005F0DEE"/>
    <w:rsid w:val="005F1BC9"/>
    <w:rsid w:val="005F1DC0"/>
    <w:rsid w:val="005F23FF"/>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FB8"/>
    <w:rsid w:val="005F74C9"/>
    <w:rsid w:val="005F7FA9"/>
    <w:rsid w:val="005F7FCB"/>
    <w:rsid w:val="00600865"/>
    <w:rsid w:val="00600E49"/>
    <w:rsid w:val="00601074"/>
    <w:rsid w:val="00601177"/>
    <w:rsid w:val="0060151B"/>
    <w:rsid w:val="00601529"/>
    <w:rsid w:val="00602284"/>
    <w:rsid w:val="0060293B"/>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50B6"/>
    <w:rsid w:val="006157CA"/>
    <w:rsid w:val="00615DBC"/>
    <w:rsid w:val="00615E65"/>
    <w:rsid w:val="00615FF3"/>
    <w:rsid w:val="0061612A"/>
    <w:rsid w:val="00616710"/>
    <w:rsid w:val="00616BB5"/>
    <w:rsid w:val="00617E38"/>
    <w:rsid w:val="00617FAB"/>
    <w:rsid w:val="0062001B"/>
    <w:rsid w:val="006206C9"/>
    <w:rsid w:val="006206D1"/>
    <w:rsid w:val="00620A65"/>
    <w:rsid w:val="00620E63"/>
    <w:rsid w:val="00621E4A"/>
    <w:rsid w:val="00621EBB"/>
    <w:rsid w:val="00621FA7"/>
    <w:rsid w:val="0062222B"/>
    <w:rsid w:val="006229EB"/>
    <w:rsid w:val="00622A03"/>
    <w:rsid w:val="006231AD"/>
    <w:rsid w:val="00623409"/>
    <w:rsid w:val="006237F0"/>
    <w:rsid w:val="0062387D"/>
    <w:rsid w:val="00623F05"/>
    <w:rsid w:val="00623FBB"/>
    <w:rsid w:val="00624055"/>
    <w:rsid w:val="006244A6"/>
    <w:rsid w:val="00624978"/>
    <w:rsid w:val="00624EB3"/>
    <w:rsid w:val="00624EEE"/>
    <w:rsid w:val="00625009"/>
    <w:rsid w:val="0062635D"/>
    <w:rsid w:val="00626444"/>
    <w:rsid w:val="0062666D"/>
    <w:rsid w:val="00626E4A"/>
    <w:rsid w:val="00627015"/>
    <w:rsid w:val="00627627"/>
    <w:rsid w:val="00627917"/>
    <w:rsid w:val="00627B48"/>
    <w:rsid w:val="00631252"/>
    <w:rsid w:val="006316FD"/>
    <w:rsid w:val="00631CF6"/>
    <w:rsid w:val="00632381"/>
    <w:rsid w:val="0063262B"/>
    <w:rsid w:val="00632731"/>
    <w:rsid w:val="00632BD7"/>
    <w:rsid w:val="00632BE6"/>
    <w:rsid w:val="0063340C"/>
    <w:rsid w:val="00633478"/>
    <w:rsid w:val="00633A48"/>
    <w:rsid w:val="00633EC4"/>
    <w:rsid w:val="006349BF"/>
    <w:rsid w:val="00634A42"/>
    <w:rsid w:val="00634AA7"/>
    <w:rsid w:val="006354E0"/>
    <w:rsid w:val="00635660"/>
    <w:rsid w:val="006358D7"/>
    <w:rsid w:val="00635F5D"/>
    <w:rsid w:val="0063619B"/>
    <w:rsid w:val="0063633D"/>
    <w:rsid w:val="006369E0"/>
    <w:rsid w:val="00636D40"/>
    <w:rsid w:val="00636FAF"/>
    <w:rsid w:val="00637BCF"/>
    <w:rsid w:val="00637BFD"/>
    <w:rsid w:val="0064014C"/>
    <w:rsid w:val="0064032A"/>
    <w:rsid w:val="00640B75"/>
    <w:rsid w:val="00640DFF"/>
    <w:rsid w:val="006421F4"/>
    <w:rsid w:val="0064236B"/>
    <w:rsid w:val="0064246D"/>
    <w:rsid w:val="00642B55"/>
    <w:rsid w:val="00642E8C"/>
    <w:rsid w:val="00642ED4"/>
    <w:rsid w:val="006437CC"/>
    <w:rsid w:val="00643A3F"/>
    <w:rsid w:val="00643FB8"/>
    <w:rsid w:val="006441CF"/>
    <w:rsid w:val="006442A4"/>
    <w:rsid w:val="006442BD"/>
    <w:rsid w:val="00644694"/>
    <w:rsid w:val="006449BF"/>
    <w:rsid w:val="00644B05"/>
    <w:rsid w:val="00644D32"/>
    <w:rsid w:val="00644DAF"/>
    <w:rsid w:val="00644F52"/>
    <w:rsid w:val="006457C1"/>
    <w:rsid w:val="00645CF1"/>
    <w:rsid w:val="00646494"/>
    <w:rsid w:val="00646500"/>
    <w:rsid w:val="006466D4"/>
    <w:rsid w:val="00646A1B"/>
    <w:rsid w:val="00647087"/>
    <w:rsid w:val="006470B3"/>
    <w:rsid w:val="006476B0"/>
    <w:rsid w:val="006476B3"/>
    <w:rsid w:val="006476DB"/>
    <w:rsid w:val="00647A05"/>
    <w:rsid w:val="00647C5D"/>
    <w:rsid w:val="00647CA6"/>
    <w:rsid w:val="006507F7"/>
    <w:rsid w:val="00650812"/>
    <w:rsid w:val="00650D85"/>
    <w:rsid w:val="00650F78"/>
    <w:rsid w:val="00652F8E"/>
    <w:rsid w:val="0065353F"/>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60245"/>
    <w:rsid w:val="00660A70"/>
    <w:rsid w:val="00660BD9"/>
    <w:rsid w:val="00660C82"/>
    <w:rsid w:val="006618DC"/>
    <w:rsid w:val="00661954"/>
    <w:rsid w:val="00661981"/>
    <w:rsid w:val="00661D75"/>
    <w:rsid w:val="006628EB"/>
    <w:rsid w:val="00663622"/>
    <w:rsid w:val="00663945"/>
    <w:rsid w:val="00663D7B"/>
    <w:rsid w:val="0066436D"/>
    <w:rsid w:val="0066443F"/>
    <w:rsid w:val="006645D8"/>
    <w:rsid w:val="00665405"/>
    <w:rsid w:val="00665834"/>
    <w:rsid w:val="00665893"/>
    <w:rsid w:val="006659A1"/>
    <w:rsid w:val="006659E8"/>
    <w:rsid w:val="00665B91"/>
    <w:rsid w:val="00665EE9"/>
    <w:rsid w:val="006665DF"/>
    <w:rsid w:val="006666B7"/>
    <w:rsid w:val="00666A7A"/>
    <w:rsid w:val="006674A6"/>
    <w:rsid w:val="00667606"/>
    <w:rsid w:val="00667878"/>
    <w:rsid w:val="0067009A"/>
    <w:rsid w:val="006701DA"/>
    <w:rsid w:val="006704CD"/>
    <w:rsid w:val="00670A67"/>
    <w:rsid w:val="00671324"/>
    <w:rsid w:val="006719AD"/>
    <w:rsid w:val="00671B5C"/>
    <w:rsid w:val="00671FC9"/>
    <w:rsid w:val="006726B8"/>
    <w:rsid w:val="00672878"/>
    <w:rsid w:val="006728AC"/>
    <w:rsid w:val="006729DE"/>
    <w:rsid w:val="00672A55"/>
    <w:rsid w:val="00672A68"/>
    <w:rsid w:val="00672E96"/>
    <w:rsid w:val="00674CDF"/>
    <w:rsid w:val="00674DA3"/>
    <w:rsid w:val="00675328"/>
    <w:rsid w:val="006754D8"/>
    <w:rsid w:val="00675B8D"/>
    <w:rsid w:val="00675D60"/>
    <w:rsid w:val="00676BB2"/>
    <w:rsid w:val="006773DB"/>
    <w:rsid w:val="00677479"/>
    <w:rsid w:val="00677DED"/>
    <w:rsid w:val="00677E70"/>
    <w:rsid w:val="00680622"/>
    <w:rsid w:val="0068087A"/>
    <w:rsid w:val="00680A94"/>
    <w:rsid w:val="00680FBC"/>
    <w:rsid w:val="00681231"/>
    <w:rsid w:val="006812DA"/>
    <w:rsid w:val="00681419"/>
    <w:rsid w:val="006815A3"/>
    <w:rsid w:val="006819CA"/>
    <w:rsid w:val="00681C57"/>
    <w:rsid w:val="0068277E"/>
    <w:rsid w:val="00682E16"/>
    <w:rsid w:val="00683218"/>
    <w:rsid w:val="00683678"/>
    <w:rsid w:val="00683B45"/>
    <w:rsid w:val="00683D66"/>
    <w:rsid w:val="00684019"/>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2613"/>
    <w:rsid w:val="006931C6"/>
    <w:rsid w:val="006936C8"/>
    <w:rsid w:val="00693AFD"/>
    <w:rsid w:val="00693D75"/>
    <w:rsid w:val="00694DE1"/>
    <w:rsid w:val="00694DFB"/>
    <w:rsid w:val="00694F0A"/>
    <w:rsid w:val="0069672B"/>
    <w:rsid w:val="00696879"/>
    <w:rsid w:val="00697059"/>
    <w:rsid w:val="006971B8"/>
    <w:rsid w:val="00697AD0"/>
    <w:rsid w:val="006A012B"/>
    <w:rsid w:val="006A0850"/>
    <w:rsid w:val="006A0CB9"/>
    <w:rsid w:val="006A12C9"/>
    <w:rsid w:val="006A18CB"/>
    <w:rsid w:val="006A26BD"/>
    <w:rsid w:val="006A27BD"/>
    <w:rsid w:val="006A2816"/>
    <w:rsid w:val="006A2D93"/>
    <w:rsid w:val="006A2DC3"/>
    <w:rsid w:val="006A2DEE"/>
    <w:rsid w:val="006A3DBA"/>
    <w:rsid w:val="006A47C1"/>
    <w:rsid w:val="006A498B"/>
    <w:rsid w:val="006A4AC6"/>
    <w:rsid w:val="006A4B17"/>
    <w:rsid w:val="006A4B6F"/>
    <w:rsid w:val="006A4BEA"/>
    <w:rsid w:val="006A51B4"/>
    <w:rsid w:val="006A5549"/>
    <w:rsid w:val="006A55B5"/>
    <w:rsid w:val="006A5B76"/>
    <w:rsid w:val="006A63D9"/>
    <w:rsid w:val="006A6EC4"/>
    <w:rsid w:val="006A71C4"/>
    <w:rsid w:val="006B01D6"/>
    <w:rsid w:val="006B0362"/>
    <w:rsid w:val="006B1295"/>
    <w:rsid w:val="006B1494"/>
    <w:rsid w:val="006B2846"/>
    <w:rsid w:val="006B29EA"/>
    <w:rsid w:val="006B3230"/>
    <w:rsid w:val="006B32ED"/>
    <w:rsid w:val="006B35CA"/>
    <w:rsid w:val="006B363D"/>
    <w:rsid w:val="006B36D1"/>
    <w:rsid w:val="006B3B86"/>
    <w:rsid w:val="006B3BA2"/>
    <w:rsid w:val="006B43DF"/>
    <w:rsid w:val="006B49AC"/>
    <w:rsid w:val="006B4A38"/>
    <w:rsid w:val="006B4A87"/>
    <w:rsid w:val="006B4EC3"/>
    <w:rsid w:val="006B54AA"/>
    <w:rsid w:val="006B5D01"/>
    <w:rsid w:val="006B6958"/>
    <w:rsid w:val="006B6A09"/>
    <w:rsid w:val="006B6CB6"/>
    <w:rsid w:val="006B7275"/>
    <w:rsid w:val="006C057F"/>
    <w:rsid w:val="006C05F0"/>
    <w:rsid w:val="006C0716"/>
    <w:rsid w:val="006C1F03"/>
    <w:rsid w:val="006C2484"/>
    <w:rsid w:val="006C24A4"/>
    <w:rsid w:val="006C28DA"/>
    <w:rsid w:val="006C2C3D"/>
    <w:rsid w:val="006C3866"/>
    <w:rsid w:val="006C3DEC"/>
    <w:rsid w:val="006C4007"/>
    <w:rsid w:val="006C4338"/>
    <w:rsid w:val="006C485F"/>
    <w:rsid w:val="006C4944"/>
    <w:rsid w:val="006C4BD2"/>
    <w:rsid w:val="006C50F6"/>
    <w:rsid w:val="006C53FB"/>
    <w:rsid w:val="006C545E"/>
    <w:rsid w:val="006C5767"/>
    <w:rsid w:val="006C5770"/>
    <w:rsid w:val="006C5ACB"/>
    <w:rsid w:val="006C5FA5"/>
    <w:rsid w:val="006C6476"/>
    <w:rsid w:val="006C667D"/>
    <w:rsid w:val="006C6D5D"/>
    <w:rsid w:val="006C7B45"/>
    <w:rsid w:val="006C7D81"/>
    <w:rsid w:val="006D033C"/>
    <w:rsid w:val="006D1702"/>
    <w:rsid w:val="006D1917"/>
    <w:rsid w:val="006D19B1"/>
    <w:rsid w:val="006D1CF9"/>
    <w:rsid w:val="006D225C"/>
    <w:rsid w:val="006D2428"/>
    <w:rsid w:val="006D2740"/>
    <w:rsid w:val="006D33FD"/>
    <w:rsid w:val="006D3473"/>
    <w:rsid w:val="006D36B8"/>
    <w:rsid w:val="006D3E0B"/>
    <w:rsid w:val="006D5AA9"/>
    <w:rsid w:val="006D5C20"/>
    <w:rsid w:val="006D6855"/>
    <w:rsid w:val="006D6908"/>
    <w:rsid w:val="006D6930"/>
    <w:rsid w:val="006D6C91"/>
    <w:rsid w:val="006D7095"/>
    <w:rsid w:val="006D7460"/>
    <w:rsid w:val="006D76CC"/>
    <w:rsid w:val="006D7727"/>
    <w:rsid w:val="006D77E5"/>
    <w:rsid w:val="006D7D4E"/>
    <w:rsid w:val="006D7FD7"/>
    <w:rsid w:val="006E0DBA"/>
    <w:rsid w:val="006E1130"/>
    <w:rsid w:val="006E120F"/>
    <w:rsid w:val="006E2270"/>
    <w:rsid w:val="006E23CC"/>
    <w:rsid w:val="006E298D"/>
    <w:rsid w:val="006E33DC"/>
    <w:rsid w:val="006E3C3E"/>
    <w:rsid w:val="006E42EC"/>
    <w:rsid w:val="006E465E"/>
    <w:rsid w:val="006E4691"/>
    <w:rsid w:val="006E4944"/>
    <w:rsid w:val="006E544F"/>
    <w:rsid w:val="006E613B"/>
    <w:rsid w:val="006E658F"/>
    <w:rsid w:val="006E6E15"/>
    <w:rsid w:val="006F01B3"/>
    <w:rsid w:val="006F126D"/>
    <w:rsid w:val="006F1735"/>
    <w:rsid w:val="006F1878"/>
    <w:rsid w:val="006F1F0F"/>
    <w:rsid w:val="006F2635"/>
    <w:rsid w:val="006F27FA"/>
    <w:rsid w:val="006F2F80"/>
    <w:rsid w:val="006F30CB"/>
    <w:rsid w:val="006F32CF"/>
    <w:rsid w:val="006F3B12"/>
    <w:rsid w:val="006F3E31"/>
    <w:rsid w:val="006F3EAD"/>
    <w:rsid w:val="006F41DA"/>
    <w:rsid w:val="006F4A0C"/>
    <w:rsid w:val="006F4CDF"/>
    <w:rsid w:val="006F55A9"/>
    <w:rsid w:val="006F5E1F"/>
    <w:rsid w:val="006F6345"/>
    <w:rsid w:val="006F6AAC"/>
    <w:rsid w:val="006F77C4"/>
    <w:rsid w:val="006F7CB4"/>
    <w:rsid w:val="006F7E86"/>
    <w:rsid w:val="006F7F2E"/>
    <w:rsid w:val="007002A3"/>
    <w:rsid w:val="0070059C"/>
    <w:rsid w:val="00700B77"/>
    <w:rsid w:val="00700EB7"/>
    <w:rsid w:val="00700F16"/>
    <w:rsid w:val="00701762"/>
    <w:rsid w:val="007018AB"/>
    <w:rsid w:val="00701F30"/>
    <w:rsid w:val="0070227A"/>
    <w:rsid w:val="007022ED"/>
    <w:rsid w:val="007023A8"/>
    <w:rsid w:val="00702533"/>
    <w:rsid w:val="00702A33"/>
    <w:rsid w:val="0070334C"/>
    <w:rsid w:val="00703FD4"/>
    <w:rsid w:val="007047E3"/>
    <w:rsid w:val="00704B28"/>
    <w:rsid w:val="007050E6"/>
    <w:rsid w:val="00705328"/>
    <w:rsid w:val="007054E2"/>
    <w:rsid w:val="00705807"/>
    <w:rsid w:val="007068D7"/>
    <w:rsid w:val="007070BE"/>
    <w:rsid w:val="007071A7"/>
    <w:rsid w:val="007075BD"/>
    <w:rsid w:val="007076AE"/>
    <w:rsid w:val="00707E49"/>
    <w:rsid w:val="00710A93"/>
    <w:rsid w:val="00711043"/>
    <w:rsid w:val="0071124E"/>
    <w:rsid w:val="00711D37"/>
    <w:rsid w:val="007123AA"/>
    <w:rsid w:val="00712A96"/>
    <w:rsid w:val="00712EB1"/>
    <w:rsid w:val="007132E6"/>
    <w:rsid w:val="00713344"/>
    <w:rsid w:val="007143D2"/>
    <w:rsid w:val="00714D03"/>
    <w:rsid w:val="00715013"/>
    <w:rsid w:val="007163F5"/>
    <w:rsid w:val="00717329"/>
    <w:rsid w:val="00717EC9"/>
    <w:rsid w:val="00720189"/>
    <w:rsid w:val="0072039E"/>
    <w:rsid w:val="00720447"/>
    <w:rsid w:val="00720AC0"/>
    <w:rsid w:val="00720BDF"/>
    <w:rsid w:val="007218B2"/>
    <w:rsid w:val="00721C82"/>
    <w:rsid w:val="00721C9D"/>
    <w:rsid w:val="00721CD8"/>
    <w:rsid w:val="007220A4"/>
    <w:rsid w:val="007222AF"/>
    <w:rsid w:val="00722335"/>
    <w:rsid w:val="00722780"/>
    <w:rsid w:val="007230ED"/>
    <w:rsid w:val="0072333E"/>
    <w:rsid w:val="00723583"/>
    <w:rsid w:val="00723A4E"/>
    <w:rsid w:val="007249B3"/>
    <w:rsid w:val="00724A59"/>
    <w:rsid w:val="0072522E"/>
    <w:rsid w:val="00726810"/>
    <w:rsid w:val="007269E2"/>
    <w:rsid w:val="00726A61"/>
    <w:rsid w:val="00726A90"/>
    <w:rsid w:val="00726EF1"/>
    <w:rsid w:val="00727079"/>
    <w:rsid w:val="00727A40"/>
    <w:rsid w:val="00727A66"/>
    <w:rsid w:val="007300BA"/>
    <w:rsid w:val="00730FA8"/>
    <w:rsid w:val="0073138F"/>
    <w:rsid w:val="00731E3E"/>
    <w:rsid w:val="0073209F"/>
    <w:rsid w:val="00732189"/>
    <w:rsid w:val="007325A6"/>
    <w:rsid w:val="00732891"/>
    <w:rsid w:val="00732928"/>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D01"/>
    <w:rsid w:val="00736FDF"/>
    <w:rsid w:val="00737932"/>
    <w:rsid w:val="00740B24"/>
    <w:rsid w:val="007411E7"/>
    <w:rsid w:val="00741868"/>
    <w:rsid w:val="00741A5B"/>
    <w:rsid w:val="00742659"/>
    <w:rsid w:val="007432C7"/>
    <w:rsid w:val="00743340"/>
    <w:rsid w:val="0074335B"/>
    <w:rsid w:val="0074378A"/>
    <w:rsid w:val="00743D79"/>
    <w:rsid w:val="007441C0"/>
    <w:rsid w:val="00744426"/>
    <w:rsid w:val="00744D60"/>
    <w:rsid w:val="00745A83"/>
    <w:rsid w:val="00745E3C"/>
    <w:rsid w:val="007463CF"/>
    <w:rsid w:val="007469C0"/>
    <w:rsid w:val="00746BBD"/>
    <w:rsid w:val="00746C52"/>
    <w:rsid w:val="00747459"/>
    <w:rsid w:val="00747AE2"/>
    <w:rsid w:val="00747C42"/>
    <w:rsid w:val="007508E2"/>
    <w:rsid w:val="00750CEC"/>
    <w:rsid w:val="0075166D"/>
    <w:rsid w:val="00751799"/>
    <w:rsid w:val="00752ED1"/>
    <w:rsid w:val="0075346F"/>
    <w:rsid w:val="007542D1"/>
    <w:rsid w:val="0075487E"/>
    <w:rsid w:val="007548F8"/>
    <w:rsid w:val="00755E37"/>
    <w:rsid w:val="0075754F"/>
    <w:rsid w:val="007601FA"/>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CFE"/>
    <w:rsid w:val="00763F29"/>
    <w:rsid w:val="00764350"/>
    <w:rsid w:val="00764712"/>
    <w:rsid w:val="00764ED2"/>
    <w:rsid w:val="0076555F"/>
    <w:rsid w:val="00765AC4"/>
    <w:rsid w:val="00765F7E"/>
    <w:rsid w:val="0076665C"/>
    <w:rsid w:val="007667CF"/>
    <w:rsid w:val="00766C35"/>
    <w:rsid w:val="00766C9E"/>
    <w:rsid w:val="00766D0B"/>
    <w:rsid w:val="00767238"/>
    <w:rsid w:val="00767295"/>
    <w:rsid w:val="00767660"/>
    <w:rsid w:val="00767956"/>
    <w:rsid w:val="00767A8B"/>
    <w:rsid w:val="00767E73"/>
    <w:rsid w:val="00770246"/>
    <w:rsid w:val="0077031D"/>
    <w:rsid w:val="00770A9A"/>
    <w:rsid w:val="00770AAB"/>
    <w:rsid w:val="00770D08"/>
    <w:rsid w:val="007713CE"/>
    <w:rsid w:val="007715AC"/>
    <w:rsid w:val="0077194A"/>
    <w:rsid w:val="00771D45"/>
    <w:rsid w:val="00771D66"/>
    <w:rsid w:val="007720D4"/>
    <w:rsid w:val="0077217F"/>
    <w:rsid w:val="007723A1"/>
    <w:rsid w:val="00772CD7"/>
    <w:rsid w:val="00772ED2"/>
    <w:rsid w:val="00772FE4"/>
    <w:rsid w:val="0077306B"/>
    <w:rsid w:val="007730B5"/>
    <w:rsid w:val="007730D7"/>
    <w:rsid w:val="00773934"/>
    <w:rsid w:val="00773ADD"/>
    <w:rsid w:val="00773C8D"/>
    <w:rsid w:val="00773F49"/>
    <w:rsid w:val="007741CD"/>
    <w:rsid w:val="00774610"/>
    <w:rsid w:val="00775437"/>
    <w:rsid w:val="007754DC"/>
    <w:rsid w:val="00775546"/>
    <w:rsid w:val="00775751"/>
    <w:rsid w:val="00776348"/>
    <w:rsid w:val="0077638C"/>
    <w:rsid w:val="0077654B"/>
    <w:rsid w:val="00776C65"/>
    <w:rsid w:val="007774BF"/>
    <w:rsid w:val="007775F4"/>
    <w:rsid w:val="00777FE3"/>
    <w:rsid w:val="00781B73"/>
    <w:rsid w:val="00781C44"/>
    <w:rsid w:val="00781ECC"/>
    <w:rsid w:val="007839A8"/>
    <w:rsid w:val="0078425A"/>
    <w:rsid w:val="00784611"/>
    <w:rsid w:val="00784701"/>
    <w:rsid w:val="00784846"/>
    <w:rsid w:val="007858BA"/>
    <w:rsid w:val="00785E1B"/>
    <w:rsid w:val="00785FDD"/>
    <w:rsid w:val="007864F9"/>
    <w:rsid w:val="007868AD"/>
    <w:rsid w:val="0078788E"/>
    <w:rsid w:val="00790098"/>
    <w:rsid w:val="0079038D"/>
    <w:rsid w:val="007906C9"/>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C5B"/>
    <w:rsid w:val="00795EE5"/>
    <w:rsid w:val="007964F7"/>
    <w:rsid w:val="00796CC5"/>
    <w:rsid w:val="007978B9"/>
    <w:rsid w:val="00797C28"/>
    <w:rsid w:val="00797C7C"/>
    <w:rsid w:val="00797DF7"/>
    <w:rsid w:val="00797E60"/>
    <w:rsid w:val="007A0258"/>
    <w:rsid w:val="007A07CF"/>
    <w:rsid w:val="007A08D0"/>
    <w:rsid w:val="007A0D12"/>
    <w:rsid w:val="007A1437"/>
    <w:rsid w:val="007A25BA"/>
    <w:rsid w:val="007A2D2F"/>
    <w:rsid w:val="007A2E70"/>
    <w:rsid w:val="007A3267"/>
    <w:rsid w:val="007A3401"/>
    <w:rsid w:val="007A35B0"/>
    <w:rsid w:val="007A387F"/>
    <w:rsid w:val="007A4C13"/>
    <w:rsid w:val="007A4D0E"/>
    <w:rsid w:val="007A4DF2"/>
    <w:rsid w:val="007A56AF"/>
    <w:rsid w:val="007A59AD"/>
    <w:rsid w:val="007A5E7C"/>
    <w:rsid w:val="007A6435"/>
    <w:rsid w:val="007A6848"/>
    <w:rsid w:val="007A6860"/>
    <w:rsid w:val="007A6B9F"/>
    <w:rsid w:val="007A7839"/>
    <w:rsid w:val="007A7B51"/>
    <w:rsid w:val="007A7D91"/>
    <w:rsid w:val="007B1681"/>
    <w:rsid w:val="007B18A3"/>
    <w:rsid w:val="007B1E87"/>
    <w:rsid w:val="007B22D7"/>
    <w:rsid w:val="007B28F2"/>
    <w:rsid w:val="007B2C13"/>
    <w:rsid w:val="007B30A6"/>
    <w:rsid w:val="007B4361"/>
    <w:rsid w:val="007B4985"/>
    <w:rsid w:val="007B4DC0"/>
    <w:rsid w:val="007B5283"/>
    <w:rsid w:val="007B55FF"/>
    <w:rsid w:val="007B5FAB"/>
    <w:rsid w:val="007B7C1D"/>
    <w:rsid w:val="007B7E2A"/>
    <w:rsid w:val="007B7FD0"/>
    <w:rsid w:val="007C07C2"/>
    <w:rsid w:val="007C0C11"/>
    <w:rsid w:val="007C128E"/>
    <w:rsid w:val="007C19A0"/>
    <w:rsid w:val="007C1A03"/>
    <w:rsid w:val="007C1AD3"/>
    <w:rsid w:val="007C1EB2"/>
    <w:rsid w:val="007C2475"/>
    <w:rsid w:val="007C2887"/>
    <w:rsid w:val="007C2A93"/>
    <w:rsid w:val="007C3370"/>
    <w:rsid w:val="007C33A2"/>
    <w:rsid w:val="007C372A"/>
    <w:rsid w:val="007C383B"/>
    <w:rsid w:val="007C4DBD"/>
    <w:rsid w:val="007C4E13"/>
    <w:rsid w:val="007C5AE9"/>
    <w:rsid w:val="007C5C57"/>
    <w:rsid w:val="007C607E"/>
    <w:rsid w:val="007C6559"/>
    <w:rsid w:val="007C6ECC"/>
    <w:rsid w:val="007C782B"/>
    <w:rsid w:val="007C7BC7"/>
    <w:rsid w:val="007D01AA"/>
    <w:rsid w:val="007D05EF"/>
    <w:rsid w:val="007D0C2E"/>
    <w:rsid w:val="007D10D1"/>
    <w:rsid w:val="007D187E"/>
    <w:rsid w:val="007D1A99"/>
    <w:rsid w:val="007D1B35"/>
    <w:rsid w:val="007D1F9C"/>
    <w:rsid w:val="007D20F6"/>
    <w:rsid w:val="007D258A"/>
    <w:rsid w:val="007D33D5"/>
    <w:rsid w:val="007D33DD"/>
    <w:rsid w:val="007D3E90"/>
    <w:rsid w:val="007D43DF"/>
    <w:rsid w:val="007D49AD"/>
    <w:rsid w:val="007D4D2C"/>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A9B"/>
    <w:rsid w:val="007E454D"/>
    <w:rsid w:val="007E4EF7"/>
    <w:rsid w:val="007E575D"/>
    <w:rsid w:val="007E5BCC"/>
    <w:rsid w:val="007E5E6C"/>
    <w:rsid w:val="007E600B"/>
    <w:rsid w:val="007E618A"/>
    <w:rsid w:val="007E64D1"/>
    <w:rsid w:val="007E671F"/>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45F4"/>
    <w:rsid w:val="007F4D1A"/>
    <w:rsid w:val="007F5034"/>
    <w:rsid w:val="007F586F"/>
    <w:rsid w:val="007F6051"/>
    <w:rsid w:val="007F6548"/>
    <w:rsid w:val="007F6E30"/>
    <w:rsid w:val="007F7719"/>
    <w:rsid w:val="007F775A"/>
    <w:rsid w:val="007F7F23"/>
    <w:rsid w:val="007F7FEE"/>
    <w:rsid w:val="0080006F"/>
    <w:rsid w:val="0080019C"/>
    <w:rsid w:val="0080038D"/>
    <w:rsid w:val="00800B2C"/>
    <w:rsid w:val="00800C6E"/>
    <w:rsid w:val="00800F21"/>
    <w:rsid w:val="008011F9"/>
    <w:rsid w:val="008018E2"/>
    <w:rsid w:val="00801A25"/>
    <w:rsid w:val="008025E9"/>
    <w:rsid w:val="00802B12"/>
    <w:rsid w:val="008030BC"/>
    <w:rsid w:val="00803367"/>
    <w:rsid w:val="008039B5"/>
    <w:rsid w:val="00803A15"/>
    <w:rsid w:val="00803A55"/>
    <w:rsid w:val="00803E9B"/>
    <w:rsid w:val="00803EAD"/>
    <w:rsid w:val="00803F74"/>
    <w:rsid w:val="008041D8"/>
    <w:rsid w:val="00804209"/>
    <w:rsid w:val="00804748"/>
    <w:rsid w:val="00804D92"/>
    <w:rsid w:val="00804F89"/>
    <w:rsid w:val="008052E5"/>
    <w:rsid w:val="0080588A"/>
    <w:rsid w:val="0080595D"/>
    <w:rsid w:val="00805EB4"/>
    <w:rsid w:val="008061D7"/>
    <w:rsid w:val="00806A33"/>
    <w:rsid w:val="00806A76"/>
    <w:rsid w:val="00806C98"/>
    <w:rsid w:val="00806DAC"/>
    <w:rsid w:val="0080772E"/>
    <w:rsid w:val="00807BF1"/>
    <w:rsid w:val="00810309"/>
    <w:rsid w:val="008104C9"/>
    <w:rsid w:val="00810780"/>
    <w:rsid w:val="00810D3D"/>
    <w:rsid w:val="008117F8"/>
    <w:rsid w:val="00811EB0"/>
    <w:rsid w:val="008127A7"/>
    <w:rsid w:val="00812E1F"/>
    <w:rsid w:val="00812E8D"/>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A86"/>
    <w:rsid w:val="00830227"/>
    <w:rsid w:val="00830A82"/>
    <w:rsid w:val="00830DCA"/>
    <w:rsid w:val="008311DA"/>
    <w:rsid w:val="008316CA"/>
    <w:rsid w:val="00831DA4"/>
    <w:rsid w:val="008321A9"/>
    <w:rsid w:val="0083306D"/>
    <w:rsid w:val="0083379B"/>
    <w:rsid w:val="00833A73"/>
    <w:rsid w:val="00834406"/>
    <w:rsid w:val="0083525A"/>
    <w:rsid w:val="0083533D"/>
    <w:rsid w:val="00835D65"/>
    <w:rsid w:val="008364E2"/>
    <w:rsid w:val="008368C8"/>
    <w:rsid w:val="00836E9E"/>
    <w:rsid w:val="00837D86"/>
    <w:rsid w:val="00837F43"/>
    <w:rsid w:val="00840621"/>
    <w:rsid w:val="00840C9B"/>
    <w:rsid w:val="008414BD"/>
    <w:rsid w:val="00841D10"/>
    <w:rsid w:val="00841E0D"/>
    <w:rsid w:val="00841FDF"/>
    <w:rsid w:val="0084234B"/>
    <w:rsid w:val="008429E1"/>
    <w:rsid w:val="00842DF5"/>
    <w:rsid w:val="0084319B"/>
    <w:rsid w:val="00843648"/>
    <w:rsid w:val="008444EC"/>
    <w:rsid w:val="00844621"/>
    <w:rsid w:val="00844EAC"/>
    <w:rsid w:val="0084582E"/>
    <w:rsid w:val="00845B39"/>
    <w:rsid w:val="008463D9"/>
    <w:rsid w:val="00846FAE"/>
    <w:rsid w:val="00847270"/>
    <w:rsid w:val="00847563"/>
    <w:rsid w:val="0084790D"/>
    <w:rsid w:val="00847ADC"/>
    <w:rsid w:val="00850858"/>
    <w:rsid w:val="00850D9E"/>
    <w:rsid w:val="00850E9A"/>
    <w:rsid w:val="00851005"/>
    <w:rsid w:val="00851D47"/>
    <w:rsid w:val="00852D53"/>
    <w:rsid w:val="00852DA6"/>
    <w:rsid w:val="00852F30"/>
    <w:rsid w:val="008537AD"/>
    <w:rsid w:val="00853B14"/>
    <w:rsid w:val="00853E66"/>
    <w:rsid w:val="0085518B"/>
    <w:rsid w:val="00855702"/>
    <w:rsid w:val="00855709"/>
    <w:rsid w:val="00855A90"/>
    <w:rsid w:val="00855B62"/>
    <w:rsid w:val="00857030"/>
    <w:rsid w:val="008575AE"/>
    <w:rsid w:val="00857B37"/>
    <w:rsid w:val="00857DB6"/>
    <w:rsid w:val="008608FE"/>
    <w:rsid w:val="00860BA4"/>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617B"/>
    <w:rsid w:val="00866195"/>
    <w:rsid w:val="008664D6"/>
    <w:rsid w:val="008665A9"/>
    <w:rsid w:val="00867019"/>
    <w:rsid w:val="008674E8"/>
    <w:rsid w:val="008674EF"/>
    <w:rsid w:val="00867A04"/>
    <w:rsid w:val="00867A1C"/>
    <w:rsid w:val="00867B43"/>
    <w:rsid w:val="00870103"/>
    <w:rsid w:val="0087055D"/>
    <w:rsid w:val="00871A15"/>
    <w:rsid w:val="008725C7"/>
    <w:rsid w:val="00872D04"/>
    <w:rsid w:val="0087360F"/>
    <w:rsid w:val="008742D7"/>
    <w:rsid w:val="00874A97"/>
    <w:rsid w:val="00874B40"/>
    <w:rsid w:val="0087522C"/>
    <w:rsid w:val="00876292"/>
    <w:rsid w:val="008769FE"/>
    <w:rsid w:val="008771C9"/>
    <w:rsid w:val="008774A1"/>
    <w:rsid w:val="00877604"/>
    <w:rsid w:val="00877892"/>
    <w:rsid w:val="008778F4"/>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3A0"/>
    <w:rsid w:val="00891964"/>
    <w:rsid w:val="008921AC"/>
    <w:rsid w:val="008924F0"/>
    <w:rsid w:val="00892A75"/>
    <w:rsid w:val="00892C5E"/>
    <w:rsid w:val="00892D2E"/>
    <w:rsid w:val="00892FEC"/>
    <w:rsid w:val="0089302A"/>
    <w:rsid w:val="00893037"/>
    <w:rsid w:val="0089303A"/>
    <w:rsid w:val="0089327B"/>
    <w:rsid w:val="00893C65"/>
    <w:rsid w:val="00894108"/>
    <w:rsid w:val="00894651"/>
    <w:rsid w:val="00894667"/>
    <w:rsid w:val="00894B5E"/>
    <w:rsid w:val="00894CB1"/>
    <w:rsid w:val="00894F72"/>
    <w:rsid w:val="008953BD"/>
    <w:rsid w:val="0089574E"/>
    <w:rsid w:val="008957A7"/>
    <w:rsid w:val="008957C9"/>
    <w:rsid w:val="00895B20"/>
    <w:rsid w:val="00895B4F"/>
    <w:rsid w:val="00896667"/>
    <w:rsid w:val="008968CA"/>
    <w:rsid w:val="008969E3"/>
    <w:rsid w:val="00896D09"/>
    <w:rsid w:val="008973DD"/>
    <w:rsid w:val="008A04FF"/>
    <w:rsid w:val="008A0A20"/>
    <w:rsid w:val="008A15B1"/>
    <w:rsid w:val="008A1FB8"/>
    <w:rsid w:val="008A21EA"/>
    <w:rsid w:val="008A239C"/>
    <w:rsid w:val="008A262B"/>
    <w:rsid w:val="008A286B"/>
    <w:rsid w:val="008A29F0"/>
    <w:rsid w:val="008A3153"/>
    <w:rsid w:val="008A316D"/>
    <w:rsid w:val="008A346B"/>
    <w:rsid w:val="008A34E4"/>
    <w:rsid w:val="008A419B"/>
    <w:rsid w:val="008A45C4"/>
    <w:rsid w:val="008A494B"/>
    <w:rsid w:val="008A513C"/>
    <w:rsid w:val="008A5184"/>
    <w:rsid w:val="008A530F"/>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041"/>
    <w:rsid w:val="008B52BC"/>
    <w:rsid w:val="008B5BFB"/>
    <w:rsid w:val="008B6523"/>
    <w:rsid w:val="008B683E"/>
    <w:rsid w:val="008C08D0"/>
    <w:rsid w:val="008C0B1C"/>
    <w:rsid w:val="008C0E7E"/>
    <w:rsid w:val="008C16D4"/>
    <w:rsid w:val="008C1C15"/>
    <w:rsid w:val="008C212D"/>
    <w:rsid w:val="008C3209"/>
    <w:rsid w:val="008C3EDB"/>
    <w:rsid w:val="008C4342"/>
    <w:rsid w:val="008C4EE3"/>
    <w:rsid w:val="008C52C9"/>
    <w:rsid w:val="008C56B1"/>
    <w:rsid w:val="008C57C4"/>
    <w:rsid w:val="008C581C"/>
    <w:rsid w:val="008C5BF1"/>
    <w:rsid w:val="008C5E6E"/>
    <w:rsid w:val="008C5F96"/>
    <w:rsid w:val="008C6557"/>
    <w:rsid w:val="008C65BD"/>
    <w:rsid w:val="008C6782"/>
    <w:rsid w:val="008C67C5"/>
    <w:rsid w:val="008C6887"/>
    <w:rsid w:val="008D035A"/>
    <w:rsid w:val="008D199B"/>
    <w:rsid w:val="008D1C63"/>
    <w:rsid w:val="008D21BB"/>
    <w:rsid w:val="008D244B"/>
    <w:rsid w:val="008D2888"/>
    <w:rsid w:val="008D29C0"/>
    <w:rsid w:val="008D30D3"/>
    <w:rsid w:val="008D3153"/>
    <w:rsid w:val="008D41C4"/>
    <w:rsid w:val="008D41DF"/>
    <w:rsid w:val="008D4F5C"/>
    <w:rsid w:val="008D54BE"/>
    <w:rsid w:val="008D57FB"/>
    <w:rsid w:val="008D60DE"/>
    <w:rsid w:val="008D6C4B"/>
    <w:rsid w:val="008D72C3"/>
    <w:rsid w:val="008D7AFC"/>
    <w:rsid w:val="008D7CC4"/>
    <w:rsid w:val="008D7DD1"/>
    <w:rsid w:val="008E1256"/>
    <w:rsid w:val="008E17F4"/>
    <w:rsid w:val="008E1852"/>
    <w:rsid w:val="008E190D"/>
    <w:rsid w:val="008E25F1"/>
    <w:rsid w:val="008E265C"/>
    <w:rsid w:val="008E2FCB"/>
    <w:rsid w:val="008E364F"/>
    <w:rsid w:val="008E3B98"/>
    <w:rsid w:val="008E3BAF"/>
    <w:rsid w:val="008E5600"/>
    <w:rsid w:val="008E5A56"/>
    <w:rsid w:val="008E5AA1"/>
    <w:rsid w:val="008E5ACA"/>
    <w:rsid w:val="008E626B"/>
    <w:rsid w:val="008E6786"/>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A82"/>
    <w:rsid w:val="008F2EBC"/>
    <w:rsid w:val="008F2F32"/>
    <w:rsid w:val="008F3B9D"/>
    <w:rsid w:val="008F4941"/>
    <w:rsid w:val="008F4BBB"/>
    <w:rsid w:val="008F4E19"/>
    <w:rsid w:val="008F545B"/>
    <w:rsid w:val="008F54E1"/>
    <w:rsid w:val="008F5CBF"/>
    <w:rsid w:val="008F5D96"/>
    <w:rsid w:val="008F604A"/>
    <w:rsid w:val="008F65DE"/>
    <w:rsid w:val="008F712C"/>
    <w:rsid w:val="008F718A"/>
    <w:rsid w:val="008F7BA6"/>
    <w:rsid w:val="008F7EF1"/>
    <w:rsid w:val="0090019C"/>
    <w:rsid w:val="00900328"/>
    <w:rsid w:val="00900A0F"/>
    <w:rsid w:val="00900AEB"/>
    <w:rsid w:val="00900C40"/>
    <w:rsid w:val="00900EE8"/>
    <w:rsid w:val="00901080"/>
    <w:rsid w:val="009011EE"/>
    <w:rsid w:val="00901EE3"/>
    <w:rsid w:val="009020A9"/>
    <w:rsid w:val="009025FD"/>
    <w:rsid w:val="00902AAA"/>
    <w:rsid w:val="009030C2"/>
    <w:rsid w:val="00903530"/>
    <w:rsid w:val="00903D4A"/>
    <w:rsid w:val="009042DC"/>
    <w:rsid w:val="009048DC"/>
    <w:rsid w:val="00904B51"/>
    <w:rsid w:val="00904D81"/>
    <w:rsid w:val="00904E90"/>
    <w:rsid w:val="00904EA6"/>
    <w:rsid w:val="00906577"/>
    <w:rsid w:val="009066D2"/>
    <w:rsid w:val="00907577"/>
    <w:rsid w:val="009076DE"/>
    <w:rsid w:val="00907A57"/>
    <w:rsid w:val="00907A64"/>
    <w:rsid w:val="00907A83"/>
    <w:rsid w:val="00907B6E"/>
    <w:rsid w:val="0091112E"/>
    <w:rsid w:val="0091165C"/>
    <w:rsid w:val="009125B1"/>
    <w:rsid w:val="0091299A"/>
    <w:rsid w:val="009130ED"/>
    <w:rsid w:val="0091462F"/>
    <w:rsid w:val="0091499C"/>
    <w:rsid w:val="00914B0A"/>
    <w:rsid w:val="00914EA8"/>
    <w:rsid w:val="009151E5"/>
    <w:rsid w:val="0091521C"/>
    <w:rsid w:val="00915406"/>
    <w:rsid w:val="00915988"/>
    <w:rsid w:val="00915DA6"/>
    <w:rsid w:val="00915F76"/>
    <w:rsid w:val="0091627D"/>
    <w:rsid w:val="00916599"/>
    <w:rsid w:val="00916A20"/>
    <w:rsid w:val="00916A5B"/>
    <w:rsid w:val="00916D6C"/>
    <w:rsid w:val="0091799C"/>
    <w:rsid w:val="00917B26"/>
    <w:rsid w:val="0092006D"/>
    <w:rsid w:val="00920655"/>
    <w:rsid w:val="0092115B"/>
    <w:rsid w:val="0092135A"/>
    <w:rsid w:val="00921C42"/>
    <w:rsid w:val="00921E07"/>
    <w:rsid w:val="00921E13"/>
    <w:rsid w:val="009220CC"/>
    <w:rsid w:val="009228A0"/>
    <w:rsid w:val="00922994"/>
    <w:rsid w:val="0092326F"/>
    <w:rsid w:val="00923370"/>
    <w:rsid w:val="00923E31"/>
    <w:rsid w:val="0092400E"/>
    <w:rsid w:val="009243E5"/>
    <w:rsid w:val="0092514E"/>
    <w:rsid w:val="00925154"/>
    <w:rsid w:val="0092536E"/>
    <w:rsid w:val="00926863"/>
    <w:rsid w:val="00926C4E"/>
    <w:rsid w:val="00926DC3"/>
    <w:rsid w:val="009277E5"/>
    <w:rsid w:val="00927BD3"/>
    <w:rsid w:val="00930219"/>
    <w:rsid w:val="00930348"/>
    <w:rsid w:val="0093080E"/>
    <w:rsid w:val="009326F6"/>
    <w:rsid w:val="009329E7"/>
    <w:rsid w:val="00932AB9"/>
    <w:rsid w:val="00932F45"/>
    <w:rsid w:val="00933441"/>
    <w:rsid w:val="009334CF"/>
    <w:rsid w:val="0093356B"/>
    <w:rsid w:val="0093389C"/>
    <w:rsid w:val="00933FBA"/>
    <w:rsid w:val="009343B3"/>
    <w:rsid w:val="009348A4"/>
    <w:rsid w:val="009357FA"/>
    <w:rsid w:val="00935EEB"/>
    <w:rsid w:val="009363CD"/>
    <w:rsid w:val="00936E52"/>
    <w:rsid w:val="009373AD"/>
    <w:rsid w:val="0093757D"/>
    <w:rsid w:val="00937658"/>
    <w:rsid w:val="009378A2"/>
    <w:rsid w:val="00940391"/>
    <w:rsid w:val="00940669"/>
    <w:rsid w:val="00940687"/>
    <w:rsid w:val="0094102E"/>
    <w:rsid w:val="00941092"/>
    <w:rsid w:val="00941780"/>
    <w:rsid w:val="009422E5"/>
    <w:rsid w:val="00942C2F"/>
    <w:rsid w:val="00942D30"/>
    <w:rsid w:val="0094307E"/>
    <w:rsid w:val="00943499"/>
    <w:rsid w:val="00943A74"/>
    <w:rsid w:val="00944B63"/>
    <w:rsid w:val="00944C50"/>
    <w:rsid w:val="00945C0B"/>
    <w:rsid w:val="0094759D"/>
    <w:rsid w:val="00947E9E"/>
    <w:rsid w:val="00950168"/>
    <w:rsid w:val="00950C57"/>
    <w:rsid w:val="00951994"/>
    <w:rsid w:val="00951FF5"/>
    <w:rsid w:val="0095285A"/>
    <w:rsid w:val="0095322A"/>
    <w:rsid w:val="009536F2"/>
    <w:rsid w:val="00954ACF"/>
    <w:rsid w:val="00954CA1"/>
    <w:rsid w:val="0095522A"/>
    <w:rsid w:val="0095526B"/>
    <w:rsid w:val="00955334"/>
    <w:rsid w:val="0095553E"/>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CB"/>
    <w:rsid w:val="00961161"/>
    <w:rsid w:val="00961185"/>
    <w:rsid w:val="00961380"/>
    <w:rsid w:val="00962316"/>
    <w:rsid w:val="009623D3"/>
    <w:rsid w:val="00962840"/>
    <w:rsid w:val="00962CA1"/>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EDA"/>
    <w:rsid w:val="00967258"/>
    <w:rsid w:val="00967B33"/>
    <w:rsid w:val="00967E20"/>
    <w:rsid w:val="00967F9A"/>
    <w:rsid w:val="00970213"/>
    <w:rsid w:val="009702B4"/>
    <w:rsid w:val="009706EE"/>
    <w:rsid w:val="009707D4"/>
    <w:rsid w:val="00970CDA"/>
    <w:rsid w:val="00970D7B"/>
    <w:rsid w:val="00970DDC"/>
    <w:rsid w:val="009713AA"/>
    <w:rsid w:val="00971555"/>
    <w:rsid w:val="00971EE2"/>
    <w:rsid w:val="00971FA2"/>
    <w:rsid w:val="009724DD"/>
    <w:rsid w:val="00972535"/>
    <w:rsid w:val="00972A9A"/>
    <w:rsid w:val="0097302D"/>
    <w:rsid w:val="0097319C"/>
    <w:rsid w:val="00973E33"/>
    <w:rsid w:val="00973ED5"/>
    <w:rsid w:val="00973ED6"/>
    <w:rsid w:val="009742A4"/>
    <w:rsid w:val="009742A9"/>
    <w:rsid w:val="0097489B"/>
    <w:rsid w:val="0097495D"/>
    <w:rsid w:val="009757EC"/>
    <w:rsid w:val="00975885"/>
    <w:rsid w:val="00975BBE"/>
    <w:rsid w:val="00975D5C"/>
    <w:rsid w:val="00976291"/>
    <w:rsid w:val="00976304"/>
    <w:rsid w:val="00976484"/>
    <w:rsid w:val="009765BE"/>
    <w:rsid w:val="00976A53"/>
    <w:rsid w:val="00976DCC"/>
    <w:rsid w:val="00977263"/>
    <w:rsid w:val="009778DF"/>
    <w:rsid w:val="00977B93"/>
    <w:rsid w:val="00977F5A"/>
    <w:rsid w:val="00980754"/>
    <w:rsid w:val="00981C39"/>
    <w:rsid w:val="00981CA9"/>
    <w:rsid w:val="00981D23"/>
    <w:rsid w:val="00981D4A"/>
    <w:rsid w:val="009820FA"/>
    <w:rsid w:val="009821D9"/>
    <w:rsid w:val="00982296"/>
    <w:rsid w:val="00982CB7"/>
    <w:rsid w:val="00983053"/>
    <w:rsid w:val="009833F6"/>
    <w:rsid w:val="00983F90"/>
    <w:rsid w:val="009847E0"/>
    <w:rsid w:val="00985269"/>
    <w:rsid w:val="009854FF"/>
    <w:rsid w:val="0098556F"/>
    <w:rsid w:val="00985604"/>
    <w:rsid w:val="009856E3"/>
    <w:rsid w:val="009856E9"/>
    <w:rsid w:val="00985C5F"/>
    <w:rsid w:val="00986261"/>
    <w:rsid w:val="00986470"/>
    <w:rsid w:val="009864FB"/>
    <w:rsid w:val="0098659E"/>
    <w:rsid w:val="00986B87"/>
    <w:rsid w:val="00987BEE"/>
    <w:rsid w:val="00987D3B"/>
    <w:rsid w:val="00987D81"/>
    <w:rsid w:val="009910CB"/>
    <w:rsid w:val="00991503"/>
    <w:rsid w:val="009915F9"/>
    <w:rsid w:val="009918EC"/>
    <w:rsid w:val="00991B23"/>
    <w:rsid w:val="009925E6"/>
    <w:rsid w:val="00992846"/>
    <w:rsid w:val="009928A3"/>
    <w:rsid w:val="00992BD3"/>
    <w:rsid w:val="00993264"/>
    <w:rsid w:val="009937EF"/>
    <w:rsid w:val="00993D87"/>
    <w:rsid w:val="00993EF4"/>
    <w:rsid w:val="0099426E"/>
    <w:rsid w:val="009944D5"/>
    <w:rsid w:val="0099486B"/>
    <w:rsid w:val="00994EB8"/>
    <w:rsid w:val="00995BA9"/>
    <w:rsid w:val="00995C82"/>
    <w:rsid w:val="0099600A"/>
    <w:rsid w:val="0099644C"/>
    <w:rsid w:val="00996789"/>
    <w:rsid w:val="0099711F"/>
    <w:rsid w:val="009976B9"/>
    <w:rsid w:val="009A0978"/>
    <w:rsid w:val="009A0D44"/>
    <w:rsid w:val="009A1EA7"/>
    <w:rsid w:val="009A2145"/>
    <w:rsid w:val="009A24E1"/>
    <w:rsid w:val="009A2A0D"/>
    <w:rsid w:val="009A2E23"/>
    <w:rsid w:val="009A2FDF"/>
    <w:rsid w:val="009A33B2"/>
    <w:rsid w:val="009A38FF"/>
    <w:rsid w:val="009A4218"/>
    <w:rsid w:val="009A4C61"/>
    <w:rsid w:val="009A541F"/>
    <w:rsid w:val="009A5DF3"/>
    <w:rsid w:val="009A5EF2"/>
    <w:rsid w:val="009A626A"/>
    <w:rsid w:val="009A6B11"/>
    <w:rsid w:val="009A73A3"/>
    <w:rsid w:val="009A763A"/>
    <w:rsid w:val="009A7D1E"/>
    <w:rsid w:val="009A7E87"/>
    <w:rsid w:val="009A7E88"/>
    <w:rsid w:val="009B0012"/>
    <w:rsid w:val="009B0143"/>
    <w:rsid w:val="009B0839"/>
    <w:rsid w:val="009B089D"/>
    <w:rsid w:val="009B0B5B"/>
    <w:rsid w:val="009B0E09"/>
    <w:rsid w:val="009B11DA"/>
    <w:rsid w:val="009B12AF"/>
    <w:rsid w:val="009B171B"/>
    <w:rsid w:val="009B1C68"/>
    <w:rsid w:val="009B3E10"/>
    <w:rsid w:val="009B3FF1"/>
    <w:rsid w:val="009B4130"/>
    <w:rsid w:val="009B494B"/>
    <w:rsid w:val="009B4E27"/>
    <w:rsid w:val="009B5049"/>
    <w:rsid w:val="009B53D3"/>
    <w:rsid w:val="009B53D4"/>
    <w:rsid w:val="009B553A"/>
    <w:rsid w:val="009B56F2"/>
    <w:rsid w:val="009B5ADC"/>
    <w:rsid w:val="009B6AE3"/>
    <w:rsid w:val="009B6B81"/>
    <w:rsid w:val="009B7AAB"/>
    <w:rsid w:val="009C0120"/>
    <w:rsid w:val="009C0AE2"/>
    <w:rsid w:val="009C0D51"/>
    <w:rsid w:val="009C1D9B"/>
    <w:rsid w:val="009C21E8"/>
    <w:rsid w:val="009C2948"/>
    <w:rsid w:val="009C34EA"/>
    <w:rsid w:val="009C350B"/>
    <w:rsid w:val="009C38DC"/>
    <w:rsid w:val="009C3ED6"/>
    <w:rsid w:val="009C41FF"/>
    <w:rsid w:val="009C4391"/>
    <w:rsid w:val="009C45AD"/>
    <w:rsid w:val="009C45B6"/>
    <w:rsid w:val="009C4BCB"/>
    <w:rsid w:val="009C4FEF"/>
    <w:rsid w:val="009C55AA"/>
    <w:rsid w:val="009C5685"/>
    <w:rsid w:val="009C5D80"/>
    <w:rsid w:val="009C5DF2"/>
    <w:rsid w:val="009C7412"/>
    <w:rsid w:val="009D1469"/>
    <w:rsid w:val="009D196C"/>
    <w:rsid w:val="009D2220"/>
    <w:rsid w:val="009D2276"/>
    <w:rsid w:val="009D22EC"/>
    <w:rsid w:val="009D2376"/>
    <w:rsid w:val="009D2517"/>
    <w:rsid w:val="009D2673"/>
    <w:rsid w:val="009D2A65"/>
    <w:rsid w:val="009D2A8E"/>
    <w:rsid w:val="009D2BA1"/>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1FD"/>
    <w:rsid w:val="009D66F5"/>
    <w:rsid w:val="009D6F9C"/>
    <w:rsid w:val="009D7C58"/>
    <w:rsid w:val="009D7F4E"/>
    <w:rsid w:val="009E0719"/>
    <w:rsid w:val="009E0859"/>
    <w:rsid w:val="009E08A1"/>
    <w:rsid w:val="009E0D76"/>
    <w:rsid w:val="009E118C"/>
    <w:rsid w:val="009E1B2A"/>
    <w:rsid w:val="009E2A36"/>
    <w:rsid w:val="009E2D7D"/>
    <w:rsid w:val="009E3338"/>
    <w:rsid w:val="009E3458"/>
    <w:rsid w:val="009E349B"/>
    <w:rsid w:val="009E3514"/>
    <w:rsid w:val="009E4EE4"/>
    <w:rsid w:val="009E556D"/>
    <w:rsid w:val="009E55B2"/>
    <w:rsid w:val="009E57BA"/>
    <w:rsid w:val="009E5A32"/>
    <w:rsid w:val="009E5B2A"/>
    <w:rsid w:val="009E5FCD"/>
    <w:rsid w:val="009E66FB"/>
    <w:rsid w:val="009E71C2"/>
    <w:rsid w:val="009E7234"/>
    <w:rsid w:val="009F0CE5"/>
    <w:rsid w:val="009F11B4"/>
    <w:rsid w:val="009F1663"/>
    <w:rsid w:val="009F1832"/>
    <w:rsid w:val="009F1F1F"/>
    <w:rsid w:val="009F23C6"/>
    <w:rsid w:val="009F25A6"/>
    <w:rsid w:val="009F26FA"/>
    <w:rsid w:val="009F2F5E"/>
    <w:rsid w:val="009F4A1E"/>
    <w:rsid w:val="009F4D18"/>
    <w:rsid w:val="009F506F"/>
    <w:rsid w:val="009F5B03"/>
    <w:rsid w:val="009F6508"/>
    <w:rsid w:val="009F6AAD"/>
    <w:rsid w:val="009F6B47"/>
    <w:rsid w:val="009F7909"/>
    <w:rsid w:val="009F7BEF"/>
    <w:rsid w:val="009F7D71"/>
    <w:rsid w:val="009F7FFE"/>
    <w:rsid w:val="00A000EC"/>
    <w:rsid w:val="00A00193"/>
    <w:rsid w:val="00A009D9"/>
    <w:rsid w:val="00A0103E"/>
    <w:rsid w:val="00A011C2"/>
    <w:rsid w:val="00A015FC"/>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F8C"/>
    <w:rsid w:val="00A06665"/>
    <w:rsid w:val="00A06894"/>
    <w:rsid w:val="00A076AE"/>
    <w:rsid w:val="00A10C97"/>
    <w:rsid w:val="00A1120E"/>
    <w:rsid w:val="00A1167E"/>
    <w:rsid w:val="00A116D5"/>
    <w:rsid w:val="00A12564"/>
    <w:rsid w:val="00A131E4"/>
    <w:rsid w:val="00A1362B"/>
    <w:rsid w:val="00A1418A"/>
    <w:rsid w:val="00A14483"/>
    <w:rsid w:val="00A14FA8"/>
    <w:rsid w:val="00A152E0"/>
    <w:rsid w:val="00A1555A"/>
    <w:rsid w:val="00A1643A"/>
    <w:rsid w:val="00A1679F"/>
    <w:rsid w:val="00A16C19"/>
    <w:rsid w:val="00A1713C"/>
    <w:rsid w:val="00A17523"/>
    <w:rsid w:val="00A178E7"/>
    <w:rsid w:val="00A17BAD"/>
    <w:rsid w:val="00A2028C"/>
    <w:rsid w:val="00A204E4"/>
    <w:rsid w:val="00A21336"/>
    <w:rsid w:val="00A21EC4"/>
    <w:rsid w:val="00A22878"/>
    <w:rsid w:val="00A22880"/>
    <w:rsid w:val="00A228BF"/>
    <w:rsid w:val="00A228C9"/>
    <w:rsid w:val="00A2331D"/>
    <w:rsid w:val="00A236D1"/>
    <w:rsid w:val="00A23C9F"/>
    <w:rsid w:val="00A23DBA"/>
    <w:rsid w:val="00A23EDE"/>
    <w:rsid w:val="00A242F7"/>
    <w:rsid w:val="00A244F5"/>
    <w:rsid w:val="00A24716"/>
    <w:rsid w:val="00A24A11"/>
    <w:rsid w:val="00A251CA"/>
    <w:rsid w:val="00A25316"/>
    <w:rsid w:val="00A25D28"/>
    <w:rsid w:val="00A25F54"/>
    <w:rsid w:val="00A26642"/>
    <w:rsid w:val="00A267EB"/>
    <w:rsid w:val="00A27182"/>
    <w:rsid w:val="00A27298"/>
    <w:rsid w:val="00A27434"/>
    <w:rsid w:val="00A27540"/>
    <w:rsid w:val="00A277CD"/>
    <w:rsid w:val="00A27D04"/>
    <w:rsid w:val="00A27FA1"/>
    <w:rsid w:val="00A30A4C"/>
    <w:rsid w:val="00A30EA8"/>
    <w:rsid w:val="00A31DCC"/>
    <w:rsid w:val="00A31EB5"/>
    <w:rsid w:val="00A31FAC"/>
    <w:rsid w:val="00A321FD"/>
    <w:rsid w:val="00A3314D"/>
    <w:rsid w:val="00A33368"/>
    <w:rsid w:val="00A336AE"/>
    <w:rsid w:val="00A338D2"/>
    <w:rsid w:val="00A339FE"/>
    <w:rsid w:val="00A34783"/>
    <w:rsid w:val="00A3496F"/>
    <w:rsid w:val="00A34A67"/>
    <w:rsid w:val="00A354C0"/>
    <w:rsid w:val="00A360AB"/>
    <w:rsid w:val="00A3669B"/>
    <w:rsid w:val="00A3673B"/>
    <w:rsid w:val="00A36A23"/>
    <w:rsid w:val="00A37C70"/>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EC3"/>
    <w:rsid w:val="00A472A8"/>
    <w:rsid w:val="00A47503"/>
    <w:rsid w:val="00A476B9"/>
    <w:rsid w:val="00A47815"/>
    <w:rsid w:val="00A47B05"/>
    <w:rsid w:val="00A47BA0"/>
    <w:rsid w:val="00A47C44"/>
    <w:rsid w:val="00A47C96"/>
    <w:rsid w:val="00A506C9"/>
    <w:rsid w:val="00A50D1B"/>
    <w:rsid w:val="00A50D63"/>
    <w:rsid w:val="00A51963"/>
    <w:rsid w:val="00A520AA"/>
    <w:rsid w:val="00A525D4"/>
    <w:rsid w:val="00A526C8"/>
    <w:rsid w:val="00A52DEA"/>
    <w:rsid w:val="00A5302B"/>
    <w:rsid w:val="00A534D4"/>
    <w:rsid w:val="00A53E3C"/>
    <w:rsid w:val="00A540E5"/>
    <w:rsid w:val="00A542D0"/>
    <w:rsid w:val="00A54E04"/>
    <w:rsid w:val="00A55430"/>
    <w:rsid w:val="00A55AD7"/>
    <w:rsid w:val="00A55F48"/>
    <w:rsid w:val="00A56599"/>
    <w:rsid w:val="00A56BC9"/>
    <w:rsid w:val="00A56DA4"/>
    <w:rsid w:val="00A5723F"/>
    <w:rsid w:val="00A578E4"/>
    <w:rsid w:val="00A579B6"/>
    <w:rsid w:val="00A6138F"/>
    <w:rsid w:val="00A61790"/>
    <w:rsid w:val="00A61950"/>
    <w:rsid w:val="00A61F29"/>
    <w:rsid w:val="00A62197"/>
    <w:rsid w:val="00A62506"/>
    <w:rsid w:val="00A62660"/>
    <w:rsid w:val="00A6325C"/>
    <w:rsid w:val="00A63586"/>
    <w:rsid w:val="00A6376A"/>
    <w:rsid w:val="00A64282"/>
    <w:rsid w:val="00A64A82"/>
    <w:rsid w:val="00A653C0"/>
    <w:rsid w:val="00A66B73"/>
    <w:rsid w:val="00A671B1"/>
    <w:rsid w:val="00A671D4"/>
    <w:rsid w:val="00A67231"/>
    <w:rsid w:val="00A67FBA"/>
    <w:rsid w:val="00A70B24"/>
    <w:rsid w:val="00A70D74"/>
    <w:rsid w:val="00A7123E"/>
    <w:rsid w:val="00A71520"/>
    <w:rsid w:val="00A716F6"/>
    <w:rsid w:val="00A71A37"/>
    <w:rsid w:val="00A71DD6"/>
    <w:rsid w:val="00A72106"/>
    <w:rsid w:val="00A72385"/>
    <w:rsid w:val="00A7238D"/>
    <w:rsid w:val="00A72AD3"/>
    <w:rsid w:val="00A72E44"/>
    <w:rsid w:val="00A7311D"/>
    <w:rsid w:val="00A7483F"/>
    <w:rsid w:val="00A7484B"/>
    <w:rsid w:val="00A748E9"/>
    <w:rsid w:val="00A75F6C"/>
    <w:rsid w:val="00A76183"/>
    <w:rsid w:val="00A76506"/>
    <w:rsid w:val="00A778CC"/>
    <w:rsid w:val="00A77C20"/>
    <w:rsid w:val="00A80112"/>
    <w:rsid w:val="00A8047E"/>
    <w:rsid w:val="00A80654"/>
    <w:rsid w:val="00A81444"/>
    <w:rsid w:val="00A81F81"/>
    <w:rsid w:val="00A82583"/>
    <w:rsid w:val="00A82605"/>
    <w:rsid w:val="00A82869"/>
    <w:rsid w:val="00A829E1"/>
    <w:rsid w:val="00A82DF5"/>
    <w:rsid w:val="00A82EFD"/>
    <w:rsid w:val="00A831A1"/>
    <w:rsid w:val="00A8384A"/>
    <w:rsid w:val="00A8452B"/>
    <w:rsid w:val="00A84584"/>
    <w:rsid w:val="00A8459B"/>
    <w:rsid w:val="00A85A29"/>
    <w:rsid w:val="00A85C79"/>
    <w:rsid w:val="00A85D76"/>
    <w:rsid w:val="00A86169"/>
    <w:rsid w:val="00A86209"/>
    <w:rsid w:val="00A862B3"/>
    <w:rsid w:val="00A8658E"/>
    <w:rsid w:val="00A86E5D"/>
    <w:rsid w:val="00A8707B"/>
    <w:rsid w:val="00A871F0"/>
    <w:rsid w:val="00A87775"/>
    <w:rsid w:val="00A87819"/>
    <w:rsid w:val="00A879E5"/>
    <w:rsid w:val="00A87DD9"/>
    <w:rsid w:val="00A87E66"/>
    <w:rsid w:val="00A87FE3"/>
    <w:rsid w:val="00A87FF9"/>
    <w:rsid w:val="00A90012"/>
    <w:rsid w:val="00A902B3"/>
    <w:rsid w:val="00A907E4"/>
    <w:rsid w:val="00A90844"/>
    <w:rsid w:val="00A90A9B"/>
    <w:rsid w:val="00A90E29"/>
    <w:rsid w:val="00A90E8D"/>
    <w:rsid w:val="00A91376"/>
    <w:rsid w:val="00A91D62"/>
    <w:rsid w:val="00A91DB5"/>
    <w:rsid w:val="00A928A8"/>
    <w:rsid w:val="00A92D44"/>
    <w:rsid w:val="00A93030"/>
    <w:rsid w:val="00A93039"/>
    <w:rsid w:val="00A93C8E"/>
    <w:rsid w:val="00A943F3"/>
    <w:rsid w:val="00A94403"/>
    <w:rsid w:val="00A9455F"/>
    <w:rsid w:val="00A94827"/>
    <w:rsid w:val="00A94D07"/>
    <w:rsid w:val="00A953A7"/>
    <w:rsid w:val="00A9581D"/>
    <w:rsid w:val="00A960E4"/>
    <w:rsid w:val="00A96985"/>
    <w:rsid w:val="00A96B40"/>
    <w:rsid w:val="00A96C7A"/>
    <w:rsid w:val="00AA0851"/>
    <w:rsid w:val="00AA0A73"/>
    <w:rsid w:val="00AA12A9"/>
    <w:rsid w:val="00AA1913"/>
    <w:rsid w:val="00AA1DD6"/>
    <w:rsid w:val="00AA2B6C"/>
    <w:rsid w:val="00AA3617"/>
    <w:rsid w:val="00AA3764"/>
    <w:rsid w:val="00AA3870"/>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585A"/>
    <w:rsid w:val="00AB620F"/>
    <w:rsid w:val="00AB64BD"/>
    <w:rsid w:val="00AB6BCE"/>
    <w:rsid w:val="00AB6CE4"/>
    <w:rsid w:val="00AB6CF9"/>
    <w:rsid w:val="00AC0314"/>
    <w:rsid w:val="00AC0370"/>
    <w:rsid w:val="00AC06FF"/>
    <w:rsid w:val="00AC090E"/>
    <w:rsid w:val="00AC0FD0"/>
    <w:rsid w:val="00AC0FE8"/>
    <w:rsid w:val="00AC18FE"/>
    <w:rsid w:val="00AC1B20"/>
    <w:rsid w:val="00AC1FA6"/>
    <w:rsid w:val="00AC1FBC"/>
    <w:rsid w:val="00AC2327"/>
    <w:rsid w:val="00AC2377"/>
    <w:rsid w:val="00AC251F"/>
    <w:rsid w:val="00AC2860"/>
    <w:rsid w:val="00AC28AE"/>
    <w:rsid w:val="00AC34BF"/>
    <w:rsid w:val="00AC3931"/>
    <w:rsid w:val="00AC48EB"/>
    <w:rsid w:val="00AC51E8"/>
    <w:rsid w:val="00AC5511"/>
    <w:rsid w:val="00AC596C"/>
    <w:rsid w:val="00AC5DD3"/>
    <w:rsid w:val="00AC6124"/>
    <w:rsid w:val="00AC61D3"/>
    <w:rsid w:val="00AC6AC1"/>
    <w:rsid w:val="00AC6D1F"/>
    <w:rsid w:val="00AC7F93"/>
    <w:rsid w:val="00AD0168"/>
    <w:rsid w:val="00AD10BD"/>
    <w:rsid w:val="00AD1253"/>
    <w:rsid w:val="00AD1358"/>
    <w:rsid w:val="00AD1515"/>
    <w:rsid w:val="00AD1FDA"/>
    <w:rsid w:val="00AD2239"/>
    <w:rsid w:val="00AD28F9"/>
    <w:rsid w:val="00AD291E"/>
    <w:rsid w:val="00AD2D45"/>
    <w:rsid w:val="00AD2E3D"/>
    <w:rsid w:val="00AD3386"/>
    <w:rsid w:val="00AD3853"/>
    <w:rsid w:val="00AD3AFE"/>
    <w:rsid w:val="00AD4213"/>
    <w:rsid w:val="00AD432D"/>
    <w:rsid w:val="00AD44F3"/>
    <w:rsid w:val="00AD5681"/>
    <w:rsid w:val="00AD5F23"/>
    <w:rsid w:val="00AD654F"/>
    <w:rsid w:val="00AD6634"/>
    <w:rsid w:val="00AD6A77"/>
    <w:rsid w:val="00AD6A8C"/>
    <w:rsid w:val="00AD6C2C"/>
    <w:rsid w:val="00AD6E61"/>
    <w:rsid w:val="00AD78EB"/>
    <w:rsid w:val="00AD79F4"/>
    <w:rsid w:val="00AD7B0A"/>
    <w:rsid w:val="00AD7EAB"/>
    <w:rsid w:val="00AD7FC3"/>
    <w:rsid w:val="00AE01A6"/>
    <w:rsid w:val="00AE0D87"/>
    <w:rsid w:val="00AE0E35"/>
    <w:rsid w:val="00AE1D4B"/>
    <w:rsid w:val="00AE1ED9"/>
    <w:rsid w:val="00AE1F04"/>
    <w:rsid w:val="00AE216B"/>
    <w:rsid w:val="00AE2492"/>
    <w:rsid w:val="00AE36C9"/>
    <w:rsid w:val="00AE3A33"/>
    <w:rsid w:val="00AE3D90"/>
    <w:rsid w:val="00AE4C43"/>
    <w:rsid w:val="00AE5836"/>
    <w:rsid w:val="00AE5D00"/>
    <w:rsid w:val="00AE61FD"/>
    <w:rsid w:val="00AE6D6E"/>
    <w:rsid w:val="00AE7D76"/>
    <w:rsid w:val="00AF080C"/>
    <w:rsid w:val="00AF0CCA"/>
    <w:rsid w:val="00AF1013"/>
    <w:rsid w:val="00AF1152"/>
    <w:rsid w:val="00AF1EC0"/>
    <w:rsid w:val="00AF1F7F"/>
    <w:rsid w:val="00AF287B"/>
    <w:rsid w:val="00AF2928"/>
    <w:rsid w:val="00AF34C8"/>
    <w:rsid w:val="00AF3CEC"/>
    <w:rsid w:val="00AF4C5B"/>
    <w:rsid w:val="00AF4C98"/>
    <w:rsid w:val="00AF4F11"/>
    <w:rsid w:val="00AF5EE9"/>
    <w:rsid w:val="00AF64EE"/>
    <w:rsid w:val="00AF656E"/>
    <w:rsid w:val="00AF68CE"/>
    <w:rsid w:val="00AF70CD"/>
    <w:rsid w:val="00AF7110"/>
    <w:rsid w:val="00AF7631"/>
    <w:rsid w:val="00AF7842"/>
    <w:rsid w:val="00AF7A2A"/>
    <w:rsid w:val="00AF7B65"/>
    <w:rsid w:val="00AF7F3E"/>
    <w:rsid w:val="00AF7FC0"/>
    <w:rsid w:val="00B00064"/>
    <w:rsid w:val="00B00842"/>
    <w:rsid w:val="00B00CB5"/>
    <w:rsid w:val="00B00D1F"/>
    <w:rsid w:val="00B00D50"/>
    <w:rsid w:val="00B012C1"/>
    <w:rsid w:val="00B01925"/>
    <w:rsid w:val="00B02539"/>
    <w:rsid w:val="00B02661"/>
    <w:rsid w:val="00B026B3"/>
    <w:rsid w:val="00B03619"/>
    <w:rsid w:val="00B037FA"/>
    <w:rsid w:val="00B03B57"/>
    <w:rsid w:val="00B03C86"/>
    <w:rsid w:val="00B042E9"/>
    <w:rsid w:val="00B04F6F"/>
    <w:rsid w:val="00B05669"/>
    <w:rsid w:val="00B059AF"/>
    <w:rsid w:val="00B059D5"/>
    <w:rsid w:val="00B0660B"/>
    <w:rsid w:val="00B06851"/>
    <w:rsid w:val="00B06A91"/>
    <w:rsid w:val="00B0771A"/>
    <w:rsid w:val="00B07A36"/>
    <w:rsid w:val="00B07C51"/>
    <w:rsid w:val="00B07E35"/>
    <w:rsid w:val="00B10CFF"/>
    <w:rsid w:val="00B10DF7"/>
    <w:rsid w:val="00B11270"/>
    <w:rsid w:val="00B124C7"/>
    <w:rsid w:val="00B13239"/>
    <w:rsid w:val="00B1368D"/>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28E"/>
    <w:rsid w:val="00B205EE"/>
    <w:rsid w:val="00B20DF9"/>
    <w:rsid w:val="00B218F1"/>
    <w:rsid w:val="00B21C13"/>
    <w:rsid w:val="00B227E0"/>
    <w:rsid w:val="00B22F4B"/>
    <w:rsid w:val="00B2310F"/>
    <w:rsid w:val="00B2321E"/>
    <w:rsid w:val="00B237A6"/>
    <w:rsid w:val="00B23FDE"/>
    <w:rsid w:val="00B24181"/>
    <w:rsid w:val="00B242E2"/>
    <w:rsid w:val="00B248BF"/>
    <w:rsid w:val="00B24B95"/>
    <w:rsid w:val="00B24D29"/>
    <w:rsid w:val="00B24D3D"/>
    <w:rsid w:val="00B253E2"/>
    <w:rsid w:val="00B25591"/>
    <w:rsid w:val="00B25D24"/>
    <w:rsid w:val="00B25FA2"/>
    <w:rsid w:val="00B26D43"/>
    <w:rsid w:val="00B26DE2"/>
    <w:rsid w:val="00B27783"/>
    <w:rsid w:val="00B27930"/>
    <w:rsid w:val="00B279E6"/>
    <w:rsid w:val="00B3043E"/>
    <w:rsid w:val="00B30986"/>
    <w:rsid w:val="00B30A2E"/>
    <w:rsid w:val="00B30C11"/>
    <w:rsid w:val="00B31006"/>
    <w:rsid w:val="00B318C8"/>
    <w:rsid w:val="00B31EFD"/>
    <w:rsid w:val="00B32719"/>
    <w:rsid w:val="00B32A7E"/>
    <w:rsid w:val="00B333D8"/>
    <w:rsid w:val="00B33C0D"/>
    <w:rsid w:val="00B33F2E"/>
    <w:rsid w:val="00B34525"/>
    <w:rsid w:val="00B348CA"/>
    <w:rsid w:val="00B34C25"/>
    <w:rsid w:val="00B354A9"/>
    <w:rsid w:val="00B35832"/>
    <w:rsid w:val="00B35E0E"/>
    <w:rsid w:val="00B35FD4"/>
    <w:rsid w:val="00B36C06"/>
    <w:rsid w:val="00B36E2B"/>
    <w:rsid w:val="00B36EA5"/>
    <w:rsid w:val="00B37183"/>
    <w:rsid w:val="00B3741A"/>
    <w:rsid w:val="00B37A67"/>
    <w:rsid w:val="00B37F68"/>
    <w:rsid w:val="00B412CF"/>
    <w:rsid w:val="00B41A9B"/>
    <w:rsid w:val="00B41DC5"/>
    <w:rsid w:val="00B421B5"/>
    <w:rsid w:val="00B42368"/>
    <w:rsid w:val="00B42882"/>
    <w:rsid w:val="00B42884"/>
    <w:rsid w:val="00B42A7E"/>
    <w:rsid w:val="00B42C3D"/>
    <w:rsid w:val="00B42C4E"/>
    <w:rsid w:val="00B42DED"/>
    <w:rsid w:val="00B43639"/>
    <w:rsid w:val="00B43EDA"/>
    <w:rsid w:val="00B44049"/>
    <w:rsid w:val="00B44304"/>
    <w:rsid w:val="00B44809"/>
    <w:rsid w:val="00B45C3A"/>
    <w:rsid w:val="00B461AF"/>
    <w:rsid w:val="00B461F6"/>
    <w:rsid w:val="00B46455"/>
    <w:rsid w:val="00B46657"/>
    <w:rsid w:val="00B46923"/>
    <w:rsid w:val="00B46B32"/>
    <w:rsid w:val="00B46E24"/>
    <w:rsid w:val="00B46FA2"/>
    <w:rsid w:val="00B470FE"/>
    <w:rsid w:val="00B47885"/>
    <w:rsid w:val="00B50139"/>
    <w:rsid w:val="00B50CCB"/>
    <w:rsid w:val="00B519D4"/>
    <w:rsid w:val="00B51BEA"/>
    <w:rsid w:val="00B52485"/>
    <w:rsid w:val="00B53007"/>
    <w:rsid w:val="00B5352F"/>
    <w:rsid w:val="00B5401D"/>
    <w:rsid w:val="00B54125"/>
    <w:rsid w:val="00B54695"/>
    <w:rsid w:val="00B54F62"/>
    <w:rsid w:val="00B552C2"/>
    <w:rsid w:val="00B55502"/>
    <w:rsid w:val="00B55528"/>
    <w:rsid w:val="00B558F6"/>
    <w:rsid w:val="00B55ABC"/>
    <w:rsid w:val="00B560A0"/>
    <w:rsid w:val="00B56AAF"/>
    <w:rsid w:val="00B56FF6"/>
    <w:rsid w:val="00B572D9"/>
    <w:rsid w:val="00B575A6"/>
    <w:rsid w:val="00B578A6"/>
    <w:rsid w:val="00B60944"/>
    <w:rsid w:val="00B60F2C"/>
    <w:rsid w:val="00B611C6"/>
    <w:rsid w:val="00B618B7"/>
    <w:rsid w:val="00B61AC9"/>
    <w:rsid w:val="00B61DD8"/>
    <w:rsid w:val="00B62FA5"/>
    <w:rsid w:val="00B6437D"/>
    <w:rsid w:val="00B646CF"/>
    <w:rsid w:val="00B64885"/>
    <w:rsid w:val="00B6489C"/>
    <w:rsid w:val="00B64A5D"/>
    <w:rsid w:val="00B64E0D"/>
    <w:rsid w:val="00B65297"/>
    <w:rsid w:val="00B65361"/>
    <w:rsid w:val="00B65D51"/>
    <w:rsid w:val="00B66128"/>
    <w:rsid w:val="00B66547"/>
    <w:rsid w:val="00B66969"/>
    <w:rsid w:val="00B70532"/>
    <w:rsid w:val="00B70CAD"/>
    <w:rsid w:val="00B717EA"/>
    <w:rsid w:val="00B71884"/>
    <w:rsid w:val="00B71DA6"/>
    <w:rsid w:val="00B72239"/>
    <w:rsid w:val="00B72C60"/>
    <w:rsid w:val="00B72EFB"/>
    <w:rsid w:val="00B72F53"/>
    <w:rsid w:val="00B7403C"/>
    <w:rsid w:val="00B74160"/>
    <w:rsid w:val="00B7430F"/>
    <w:rsid w:val="00B74317"/>
    <w:rsid w:val="00B74CC2"/>
    <w:rsid w:val="00B74FBD"/>
    <w:rsid w:val="00B755FB"/>
    <w:rsid w:val="00B75A73"/>
    <w:rsid w:val="00B75A83"/>
    <w:rsid w:val="00B75CEE"/>
    <w:rsid w:val="00B760FA"/>
    <w:rsid w:val="00B76A42"/>
    <w:rsid w:val="00B76D34"/>
    <w:rsid w:val="00B80E3A"/>
    <w:rsid w:val="00B81207"/>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97B"/>
    <w:rsid w:val="00B87195"/>
    <w:rsid w:val="00B87BA4"/>
    <w:rsid w:val="00B87BF5"/>
    <w:rsid w:val="00B9085B"/>
    <w:rsid w:val="00B90F0D"/>
    <w:rsid w:val="00B90FA6"/>
    <w:rsid w:val="00B91538"/>
    <w:rsid w:val="00B91631"/>
    <w:rsid w:val="00B91832"/>
    <w:rsid w:val="00B91B39"/>
    <w:rsid w:val="00B9279E"/>
    <w:rsid w:val="00B9283A"/>
    <w:rsid w:val="00B94051"/>
    <w:rsid w:val="00B94179"/>
    <w:rsid w:val="00B9440D"/>
    <w:rsid w:val="00B944A9"/>
    <w:rsid w:val="00B946C7"/>
    <w:rsid w:val="00B949EF"/>
    <w:rsid w:val="00B955D8"/>
    <w:rsid w:val="00B96698"/>
    <w:rsid w:val="00B96859"/>
    <w:rsid w:val="00B96994"/>
    <w:rsid w:val="00B96B8F"/>
    <w:rsid w:val="00B96CD6"/>
    <w:rsid w:val="00B96E97"/>
    <w:rsid w:val="00B97BC5"/>
    <w:rsid w:val="00BA00AA"/>
    <w:rsid w:val="00BA045D"/>
    <w:rsid w:val="00BA0C3E"/>
    <w:rsid w:val="00BA0DCD"/>
    <w:rsid w:val="00BA158C"/>
    <w:rsid w:val="00BA18FB"/>
    <w:rsid w:val="00BA3EE4"/>
    <w:rsid w:val="00BA450F"/>
    <w:rsid w:val="00BA4CCF"/>
    <w:rsid w:val="00BA4DED"/>
    <w:rsid w:val="00BA5383"/>
    <w:rsid w:val="00BA63FF"/>
    <w:rsid w:val="00BA65DE"/>
    <w:rsid w:val="00BA6703"/>
    <w:rsid w:val="00BA67CF"/>
    <w:rsid w:val="00BA68F4"/>
    <w:rsid w:val="00BA6CBA"/>
    <w:rsid w:val="00BA741C"/>
    <w:rsid w:val="00BA7831"/>
    <w:rsid w:val="00BB0139"/>
    <w:rsid w:val="00BB0692"/>
    <w:rsid w:val="00BB0B04"/>
    <w:rsid w:val="00BB0CDC"/>
    <w:rsid w:val="00BB0D26"/>
    <w:rsid w:val="00BB1071"/>
    <w:rsid w:val="00BB17B9"/>
    <w:rsid w:val="00BB18B7"/>
    <w:rsid w:val="00BB21DF"/>
    <w:rsid w:val="00BB225B"/>
    <w:rsid w:val="00BB231D"/>
    <w:rsid w:val="00BB24CD"/>
    <w:rsid w:val="00BB265B"/>
    <w:rsid w:val="00BB315E"/>
    <w:rsid w:val="00BB394D"/>
    <w:rsid w:val="00BB3971"/>
    <w:rsid w:val="00BB3E1C"/>
    <w:rsid w:val="00BB42EC"/>
    <w:rsid w:val="00BB594F"/>
    <w:rsid w:val="00BB595C"/>
    <w:rsid w:val="00BB5F73"/>
    <w:rsid w:val="00BB621A"/>
    <w:rsid w:val="00BB633A"/>
    <w:rsid w:val="00BB6948"/>
    <w:rsid w:val="00BB6A7C"/>
    <w:rsid w:val="00BB7BE1"/>
    <w:rsid w:val="00BC013F"/>
    <w:rsid w:val="00BC04D6"/>
    <w:rsid w:val="00BC060D"/>
    <w:rsid w:val="00BC0CDC"/>
    <w:rsid w:val="00BC14C2"/>
    <w:rsid w:val="00BC189A"/>
    <w:rsid w:val="00BC1EFC"/>
    <w:rsid w:val="00BC2092"/>
    <w:rsid w:val="00BC2253"/>
    <w:rsid w:val="00BC36B9"/>
    <w:rsid w:val="00BC3712"/>
    <w:rsid w:val="00BC4284"/>
    <w:rsid w:val="00BC4681"/>
    <w:rsid w:val="00BC49B5"/>
    <w:rsid w:val="00BC4E54"/>
    <w:rsid w:val="00BC5072"/>
    <w:rsid w:val="00BC59EE"/>
    <w:rsid w:val="00BC5A56"/>
    <w:rsid w:val="00BC62EB"/>
    <w:rsid w:val="00BC640A"/>
    <w:rsid w:val="00BC683B"/>
    <w:rsid w:val="00BC68E6"/>
    <w:rsid w:val="00BC69AB"/>
    <w:rsid w:val="00BC7BB1"/>
    <w:rsid w:val="00BD0267"/>
    <w:rsid w:val="00BD0BDE"/>
    <w:rsid w:val="00BD0EBD"/>
    <w:rsid w:val="00BD1223"/>
    <w:rsid w:val="00BD1923"/>
    <w:rsid w:val="00BD1CFA"/>
    <w:rsid w:val="00BD26B8"/>
    <w:rsid w:val="00BD274E"/>
    <w:rsid w:val="00BD27BB"/>
    <w:rsid w:val="00BD2B19"/>
    <w:rsid w:val="00BD341F"/>
    <w:rsid w:val="00BD3627"/>
    <w:rsid w:val="00BD43EF"/>
    <w:rsid w:val="00BD50BD"/>
    <w:rsid w:val="00BD54B0"/>
    <w:rsid w:val="00BD5924"/>
    <w:rsid w:val="00BD5ADB"/>
    <w:rsid w:val="00BD5EA0"/>
    <w:rsid w:val="00BD6D06"/>
    <w:rsid w:val="00BD71BE"/>
    <w:rsid w:val="00BD7222"/>
    <w:rsid w:val="00BE01ED"/>
    <w:rsid w:val="00BE03AF"/>
    <w:rsid w:val="00BE14E0"/>
    <w:rsid w:val="00BE1604"/>
    <w:rsid w:val="00BE17FA"/>
    <w:rsid w:val="00BE1E7A"/>
    <w:rsid w:val="00BE1F1A"/>
    <w:rsid w:val="00BE2408"/>
    <w:rsid w:val="00BE249F"/>
    <w:rsid w:val="00BE265D"/>
    <w:rsid w:val="00BE313C"/>
    <w:rsid w:val="00BE35A9"/>
    <w:rsid w:val="00BE3F42"/>
    <w:rsid w:val="00BE5258"/>
    <w:rsid w:val="00BE55E4"/>
    <w:rsid w:val="00BE650F"/>
    <w:rsid w:val="00BE6F1C"/>
    <w:rsid w:val="00BE714D"/>
    <w:rsid w:val="00BE76DB"/>
    <w:rsid w:val="00BF0027"/>
    <w:rsid w:val="00BF06BC"/>
    <w:rsid w:val="00BF0A7E"/>
    <w:rsid w:val="00BF0D74"/>
    <w:rsid w:val="00BF11E7"/>
    <w:rsid w:val="00BF16A2"/>
    <w:rsid w:val="00BF1ADE"/>
    <w:rsid w:val="00BF249C"/>
    <w:rsid w:val="00BF265A"/>
    <w:rsid w:val="00BF29E2"/>
    <w:rsid w:val="00BF2B3D"/>
    <w:rsid w:val="00BF2F49"/>
    <w:rsid w:val="00BF3BEA"/>
    <w:rsid w:val="00BF4A4D"/>
    <w:rsid w:val="00BF4C62"/>
    <w:rsid w:val="00BF5291"/>
    <w:rsid w:val="00BF5A52"/>
    <w:rsid w:val="00BF5C85"/>
    <w:rsid w:val="00BF70A1"/>
    <w:rsid w:val="00BF767F"/>
    <w:rsid w:val="00BF798F"/>
    <w:rsid w:val="00C00636"/>
    <w:rsid w:val="00C00DAD"/>
    <w:rsid w:val="00C011E3"/>
    <w:rsid w:val="00C0155F"/>
    <w:rsid w:val="00C01825"/>
    <w:rsid w:val="00C01CD6"/>
    <w:rsid w:val="00C01E4F"/>
    <w:rsid w:val="00C02257"/>
    <w:rsid w:val="00C023A5"/>
    <w:rsid w:val="00C02756"/>
    <w:rsid w:val="00C027F2"/>
    <w:rsid w:val="00C02FCC"/>
    <w:rsid w:val="00C03DDF"/>
    <w:rsid w:val="00C0441A"/>
    <w:rsid w:val="00C04D87"/>
    <w:rsid w:val="00C05547"/>
    <w:rsid w:val="00C060A0"/>
    <w:rsid w:val="00C0617E"/>
    <w:rsid w:val="00C061BE"/>
    <w:rsid w:val="00C062B2"/>
    <w:rsid w:val="00C06310"/>
    <w:rsid w:val="00C065D0"/>
    <w:rsid w:val="00C07034"/>
    <w:rsid w:val="00C07303"/>
    <w:rsid w:val="00C07C2E"/>
    <w:rsid w:val="00C07D4A"/>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8ED"/>
    <w:rsid w:val="00C16C6E"/>
    <w:rsid w:val="00C16CC4"/>
    <w:rsid w:val="00C173C5"/>
    <w:rsid w:val="00C17D12"/>
    <w:rsid w:val="00C17E97"/>
    <w:rsid w:val="00C20102"/>
    <w:rsid w:val="00C2072D"/>
    <w:rsid w:val="00C20F8D"/>
    <w:rsid w:val="00C211B0"/>
    <w:rsid w:val="00C21DF0"/>
    <w:rsid w:val="00C22148"/>
    <w:rsid w:val="00C226E7"/>
    <w:rsid w:val="00C22908"/>
    <w:rsid w:val="00C22EE0"/>
    <w:rsid w:val="00C23221"/>
    <w:rsid w:val="00C23285"/>
    <w:rsid w:val="00C23619"/>
    <w:rsid w:val="00C243B8"/>
    <w:rsid w:val="00C245CD"/>
    <w:rsid w:val="00C24A16"/>
    <w:rsid w:val="00C24F74"/>
    <w:rsid w:val="00C2526B"/>
    <w:rsid w:val="00C25703"/>
    <w:rsid w:val="00C2572C"/>
    <w:rsid w:val="00C25ADE"/>
    <w:rsid w:val="00C263AD"/>
    <w:rsid w:val="00C26442"/>
    <w:rsid w:val="00C26E00"/>
    <w:rsid w:val="00C2734A"/>
    <w:rsid w:val="00C27429"/>
    <w:rsid w:val="00C27B8B"/>
    <w:rsid w:val="00C301FF"/>
    <w:rsid w:val="00C304F7"/>
    <w:rsid w:val="00C30ACB"/>
    <w:rsid w:val="00C31B93"/>
    <w:rsid w:val="00C334C5"/>
    <w:rsid w:val="00C33F75"/>
    <w:rsid w:val="00C3406C"/>
    <w:rsid w:val="00C34330"/>
    <w:rsid w:val="00C344A4"/>
    <w:rsid w:val="00C34E22"/>
    <w:rsid w:val="00C3667D"/>
    <w:rsid w:val="00C36D25"/>
    <w:rsid w:val="00C37064"/>
    <w:rsid w:val="00C3714E"/>
    <w:rsid w:val="00C37179"/>
    <w:rsid w:val="00C376F7"/>
    <w:rsid w:val="00C37861"/>
    <w:rsid w:val="00C3789C"/>
    <w:rsid w:val="00C37AF2"/>
    <w:rsid w:val="00C37E6B"/>
    <w:rsid w:val="00C37EE0"/>
    <w:rsid w:val="00C4005F"/>
    <w:rsid w:val="00C4094E"/>
    <w:rsid w:val="00C40FF7"/>
    <w:rsid w:val="00C41173"/>
    <w:rsid w:val="00C41189"/>
    <w:rsid w:val="00C41D22"/>
    <w:rsid w:val="00C42118"/>
    <w:rsid w:val="00C42654"/>
    <w:rsid w:val="00C42CE3"/>
    <w:rsid w:val="00C43763"/>
    <w:rsid w:val="00C444E8"/>
    <w:rsid w:val="00C44747"/>
    <w:rsid w:val="00C449F1"/>
    <w:rsid w:val="00C44AF1"/>
    <w:rsid w:val="00C44B1D"/>
    <w:rsid w:val="00C44E1E"/>
    <w:rsid w:val="00C45100"/>
    <w:rsid w:val="00C45250"/>
    <w:rsid w:val="00C457A4"/>
    <w:rsid w:val="00C46495"/>
    <w:rsid w:val="00C46560"/>
    <w:rsid w:val="00C4679E"/>
    <w:rsid w:val="00C46A12"/>
    <w:rsid w:val="00C46AF4"/>
    <w:rsid w:val="00C472DE"/>
    <w:rsid w:val="00C4775A"/>
    <w:rsid w:val="00C500BC"/>
    <w:rsid w:val="00C502CA"/>
    <w:rsid w:val="00C513E2"/>
    <w:rsid w:val="00C525CF"/>
    <w:rsid w:val="00C5283A"/>
    <w:rsid w:val="00C52B18"/>
    <w:rsid w:val="00C52D3D"/>
    <w:rsid w:val="00C53132"/>
    <w:rsid w:val="00C5359C"/>
    <w:rsid w:val="00C53DBB"/>
    <w:rsid w:val="00C548C6"/>
    <w:rsid w:val="00C55994"/>
    <w:rsid w:val="00C55BBE"/>
    <w:rsid w:val="00C55C07"/>
    <w:rsid w:val="00C55ECC"/>
    <w:rsid w:val="00C56420"/>
    <w:rsid w:val="00C56585"/>
    <w:rsid w:val="00C56D35"/>
    <w:rsid w:val="00C575E1"/>
    <w:rsid w:val="00C60398"/>
    <w:rsid w:val="00C614BA"/>
    <w:rsid w:val="00C6234B"/>
    <w:rsid w:val="00C62588"/>
    <w:rsid w:val="00C62D88"/>
    <w:rsid w:val="00C63947"/>
    <w:rsid w:val="00C63F45"/>
    <w:rsid w:val="00C63F51"/>
    <w:rsid w:val="00C64FE6"/>
    <w:rsid w:val="00C650A4"/>
    <w:rsid w:val="00C658C9"/>
    <w:rsid w:val="00C65D12"/>
    <w:rsid w:val="00C669B1"/>
    <w:rsid w:val="00C66A6E"/>
    <w:rsid w:val="00C66AB8"/>
    <w:rsid w:val="00C66BFB"/>
    <w:rsid w:val="00C66DA8"/>
    <w:rsid w:val="00C7058D"/>
    <w:rsid w:val="00C719CD"/>
    <w:rsid w:val="00C71A19"/>
    <w:rsid w:val="00C71C81"/>
    <w:rsid w:val="00C71D04"/>
    <w:rsid w:val="00C727F2"/>
    <w:rsid w:val="00C72FAC"/>
    <w:rsid w:val="00C7334C"/>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73F"/>
    <w:rsid w:val="00C819D2"/>
    <w:rsid w:val="00C81ED2"/>
    <w:rsid w:val="00C82613"/>
    <w:rsid w:val="00C82BDB"/>
    <w:rsid w:val="00C83B32"/>
    <w:rsid w:val="00C84820"/>
    <w:rsid w:val="00C84B2C"/>
    <w:rsid w:val="00C84B84"/>
    <w:rsid w:val="00C84CAD"/>
    <w:rsid w:val="00C84DD4"/>
    <w:rsid w:val="00C853BF"/>
    <w:rsid w:val="00C85B8D"/>
    <w:rsid w:val="00C85E26"/>
    <w:rsid w:val="00C86446"/>
    <w:rsid w:val="00C865D4"/>
    <w:rsid w:val="00C86DBA"/>
    <w:rsid w:val="00C8711C"/>
    <w:rsid w:val="00C873FE"/>
    <w:rsid w:val="00C87552"/>
    <w:rsid w:val="00C87A3C"/>
    <w:rsid w:val="00C87A7B"/>
    <w:rsid w:val="00C87AD3"/>
    <w:rsid w:val="00C901B6"/>
    <w:rsid w:val="00C901C0"/>
    <w:rsid w:val="00C90668"/>
    <w:rsid w:val="00C907D8"/>
    <w:rsid w:val="00C9081C"/>
    <w:rsid w:val="00C90867"/>
    <w:rsid w:val="00C909B2"/>
    <w:rsid w:val="00C915DC"/>
    <w:rsid w:val="00C9179C"/>
    <w:rsid w:val="00C91909"/>
    <w:rsid w:val="00C91ECE"/>
    <w:rsid w:val="00C92FE6"/>
    <w:rsid w:val="00C93683"/>
    <w:rsid w:val="00C939D5"/>
    <w:rsid w:val="00C94967"/>
    <w:rsid w:val="00C94B64"/>
    <w:rsid w:val="00C94D0D"/>
    <w:rsid w:val="00C94E4B"/>
    <w:rsid w:val="00C951ED"/>
    <w:rsid w:val="00C95348"/>
    <w:rsid w:val="00C95355"/>
    <w:rsid w:val="00C95695"/>
    <w:rsid w:val="00C95C7C"/>
    <w:rsid w:val="00C95F5F"/>
    <w:rsid w:val="00C95F9D"/>
    <w:rsid w:val="00C96A5C"/>
    <w:rsid w:val="00C96F04"/>
    <w:rsid w:val="00C9707D"/>
    <w:rsid w:val="00CA02C4"/>
    <w:rsid w:val="00CA054B"/>
    <w:rsid w:val="00CA07CE"/>
    <w:rsid w:val="00CA0A4D"/>
    <w:rsid w:val="00CA1BC4"/>
    <w:rsid w:val="00CA2231"/>
    <w:rsid w:val="00CA2255"/>
    <w:rsid w:val="00CA2472"/>
    <w:rsid w:val="00CA2D6A"/>
    <w:rsid w:val="00CA2E42"/>
    <w:rsid w:val="00CA3700"/>
    <w:rsid w:val="00CA387D"/>
    <w:rsid w:val="00CA39F9"/>
    <w:rsid w:val="00CA4033"/>
    <w:rsid w:val="00CA4388"/>
    <w:rsid w:val="00CA4F86"/>
    <w:rsid w:val="00CA54CC"/>
    <w:rsid w:val="00CA5FE3"/>
    <w:rsid w:val="00CA60F3"/>
    <w:rsid w:val="00CA68B7"/>
    <w:rsid w:val="00CA782D"/>
    <w:rsid w:val="00CA79F1"/>
    <w:rsid w:val="00CA7E1D"/>
    <w:rsid w:val="00CB0180"/>
    <w:rsid w:val="00CB1380"/>
    <w:rsid w:val="00CB14A4"/>
    <w:rsid w:val="00CB1E88"/>
    <w:rsid w:val="00CB301C"/>
    <w:rsid w:val="00CB31A7"/>
    <w:rsid w:val="00CB39EA"/>
    <w:rsid w:val="00CB3BD6"/>
    <w:rsid w:val="00CB3D8C"/>
    <w:rsid w:val="00CB4B74"/>
    <w:rsid w:val="00CB4C7E"/>
    <w:rsid w:val="00CB5240"/>
    <w:rsid w:val="00CB5635"/>
    <w:rsid w:val="00CB58DE"/>
    <w:rsid w:val="00CB6506"/>
    <w:rsid w:val="00CB67B9"/>
    <w:rsid w:val="00CB68E8"/>
    <w:rsid w:val="00CB6C38"/>
    <w:rsid w:val="00CB7503"/>
    <w:rsid w:val="00CC0175"/>
    <w:rsid w:val="00CC0A0B"/>
    <w:rsid w:val="00CC0F1E"/>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C7C7E"/>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56F"/>
    <w:rsid w:val="00CD4FAB"/>
    <w:rsid w:val="00CD5066"/>
    <w:rsid w:val="00CD543D"/>
    <w:rsid w:val="00CD573B"/>
    <w:rsid w:val="00CD5E00"/>
    <w:rsid w:val="00CD6D01"/>
    <w:rsid w:val="00CD6F87"/>
    <w:rsid w:val="00CD7508"/>
    <w:rsid w:val="00CD7516"/>
    <w:rsid w:val="00CD7990"/>
    <w:rsid w:val="00CD7D74"/>
    <w:rsid w:val="00CE07C1"/>
    <w:rsid w:val="00CE0C65"/>
    <w:rsid w:val="00CE0FC7"/>
    <w:rsid w:val="00CE17F0"/>
    <w:rsid w:val="00CE1802"/>
    <w:rsid w:val="00CE1904"/>
    <w:rsid w:val="00CE22FD"/>
    <w:rsid w:val="00CE2E29"/>
    <w:rsid w:val="00CE2F00"/>
    <w:rsid w:val="00CE2FD6"/>
    <w:rsid w:val="00CE337C"/>
    <w:rsid w:val="00CE33C0"/>
    <w:rsid w:val="00CE4345"/>
    <w:rsid w:val="00CE4466"/>
    <w:rsid w:val="00CE46E7"/>
    <w:rsid w:val="00CE4A19"/>
    <w:rsid w:val="00CE4B99"/>
    <w:rsid w:val="00CE5211"/>
    <w:rsid w:val="00CE57A4"/>
    <w:rsid w:val="00CE5AB5"/>
    <w:rsid w:val="00CE60C3"/>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D99"/>
    <w:rsid w:val="00CF41D6"/>
    <w:rsid w:val="00CF4667"/>
    <w:rsid w:val="00CF4F17"/>
    <w:rsid w:val="00CF5602"/>
    <w:rsid w:val="00CF6B2E"/>
    <w:rsid w:val="00CF6F4A"/>
    <w:rsid w:val="00CF73B8"/>
    <w:rsid w:val="00CF7A67"/>
    <w:rsid w:val="00CF7B92"/>
    <w:rsid w:val="00CF7F24"/>
    <w:rsid w:val="00D001D1"/>
    <w:rsid w:val="00D002B1"/>
    <w:rsid w:val="00D0164F"/>
    <w:rsid w:val="00D01E99"/>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300F"/>
    <w:rsid w:val="00D13742"/>
    <w:rsid w:val="00D14335"/>
    <w:rsid w:val="00D14E8A"/>
    <w:rsid w:val="00D151C8"/>
    <w:rsid w:val="00D155C5"/>
    <w:rsid w:val="00D156AE"/>
    <w:rsid w:val="00D15711"/>
    <w:rsid w:val="00D15F35"/>
    <w:rsid w:val="00D15F3A"/>
    <w:rsid w:val="00D15F97"/>
    <w:rsid w:val="00D161E2"/>
    <w:rsid w:val="00D17078"/>
    <w:rsid w:val="00D20047"/>
    <w:rsid w:val="00D20A80"/>
    <w:rsid w:val="00D20D75"/>
    <w:rsid w:val="00D213F2"/>
    <w:rsid w:val="00D216ED"/>
    <w:rsid w:val="00D2196F"/>
    <w:rsid w:val="00D21AEC"/>
    <w:rsid w:val="00D22404"/>
    <w:rsid w:val="00D22695"/>
    <w:rsid w:val="00D229F9"/>
    <w:rsid w:val="00D22CEB"/>
    <w:rsid w:val="00D23680"/>
    <w:rsid w:val="00D237E8"/>
    <w:rsid w:val="00D2400D"/>
    <w:rsid w:val="00D24E30"/>
    <w:rsid w:val="00D24FBD"/>
    <w:rsid w:val="00D250E5"/>
    <w:rsid w:val="00D25279"/>
    <w:rsid w:val="00D2590A"/>
    <w:rsid w:val="00D259D9"/>
    <w:rsid w:val="00D268D6"/>
    <w:rsid w:val="00D2767B"/>
    <w:rsid w:val="00D27D62"/>
    <w:rsid w:val="00D300A9"/>
    <w:rsid w:val="00D302DC"/>
    <w:rsid w:val="00D3132F"/>
    <w:rsid w:val="00D31425"/>
    <w:rsid w:val="00D3178B"/>
    <w:rsid w:val="00D317EE"/>
    <w:rsid w:val="00D31F3C"/>
    <w:rsid w:val="00D321D9"/>
    <w:rsid w:val="00D323CA"/>
    <w:rsid w:val="00D323E0"/>
    <w:rsid w:val="00D3273D"/>
    <w:rsid w:val="00D32B33"/>
    <w:rsid w:val="00D337B3"/>
    <w:rsid w:val="00D33905"/>
    <w:rsid w:val="00D34414"/>
    <w:rsid w:val="00D346CD"/>
    <w:rsid w:val="00D35174"/>
    <w:rsid w:val="00D354ED"/>
    <w:rsid w:val="00D35579"/>
    <w:rsid w:val="00D361F5"/>
    <w:rsid w:val="00D3642D"/>
    <w:rsid w:val="00D364B7"/>
    <w:rsid w:val="00D3659E"/>
    <w:rsid w:val="00D3696D"/>
    <w:rsid w:val="00D4031C"/>
    <w:rsid w:val="00D4040F"/>
    <w:rsid w:val="00D405EB"/>
    <w:rsid w:val="00D40E4F"/>
    <w:rsid w:val="00D4141E"/>
    <w:rsid w:val="00D41877"/>
    <w:rsid w:val="00D4197D"/>
    <w:rsid w:val="00D41AA2"/>
    <w:rsid w:val="00D41ABB"/>
    <w:rsid w:val="00D41BE0"/>
    <w:rsid w:val="00D421B7"/>
    <w:rsid w:val="00D428EB"/>
    <w:rsid w:val="00D42A5E"/>
    <w:rsid w:val="00D42F0A"/>
    <w:rsid w:val="00D432D1"/>
    <w:rsid w:val="00D438B6"/>
    <w:rsid w:val="00D43B83"/>
    <w:rsid w:val="00D43EAD"/>
    <w:rsid w:val="00D4402B"/>
    <w:rsid w:val="00D445EF"/>
    <w:rsid w:val="00D44B9A"/>
    <w:rsid w:val="00D44F28"/>
    <w:rsid w:val="00D457E9"/>
    <w:rsid w:val="00D4593F"/>
    <w:rsid w:val="00D45C6C"/>
    <w:rsid w:val="00D460FC"/>
    <w:rsid w:val="00D46329"/>
    <w:rsid w:val="00D4641C"/>
    <w:rsid w:val="00D4658D"/>
    <w:rsid w:val="00D47763"/>
    <w:rsid w:val="00D50943"/>
    <w:rsid w:val="00D50EA5"/>
    <w:rsid w:val="00D51658"/>
    <w:rsid w:val="00D518E3"/>
    <w:rsid w:val="00D51CF1"/>
    <w:rsid w:val="00D52C9C"/>
    <w:rsid w:val="00D538BE"/>
    <w:rsid w:val="00D53E47"/>
    <w:rsid w:val="00D53F8B"/>
    <w:rsid w:val="00D5404B"/>
    <w:rsid w:val="00D5528F"/>
    <w:rsid w:val="00D55ABB"/>
    <w:rsid w:val="00D55DC5"/>
    <w:rsid w:val="00D55EF7"/>
    <w:rsid w:val="00D56365"/>
    <w:rsid w:val="00D56DEB"/>
    <w:rsid w:val="00D57A19"/>
    <w:rsid w:val="00D57E3A"/>
    <w:rsid w:val="00D602E3"/>
    <w:rsid w:val="00D60904"/>
    <w:rsid w:val="00D60C66"/>
    <w:rsid w:val="00D6153B"/>
    <w:rsid w:val="00D615FC"/>
    <w:rsid w:val="00D61771"/>
    <w:rsid w:val="00D61825"/>
    <w:rsid w:val="00D6195A"/>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B9"/>
    <w:rsid w:val="00D65622"/>
    <w:rsid w:val="00D65966"/>
    <w:rsid w:val="00D659E7"/>
    <w:rsid w:val="00D65A79"/>
    <w:rsid w:val="00D66180"/>
    <w:rsid w:val="00D66464"/>
    <w:rsid w:val="00D66485"/>
    <w:rsid w:val="00D66A35"/>
    <w:rsid w:val="00D66E4F"/>
    <w:rsid w:val="00D66FE3"/>
    <w:rsid w:val="00D676BD"/>
    <w:rsid w:val="00D679A7"/>
    <w:rsid w:val="00D67A3B"/>
    <w:rsid w:val="00D67A6D"/>
    <w:rsid w:val="00D67AF7"/>
    <w:rsid w:val="00D70306"/>
    <w:rsid w:val="00D703D0"/>
    <w:rsid w:val="00D70910"/>
    <w:rsid w:val="00D710B6"/>
    <w:rsid w:val="00D710EB"/>
    <w:rsid w:val="00D7223B"/>
    <w:rsid w:val="00D72686"/>
    <w:rsid w:val="00D72729"/>
    <w:rsid w:val="00D7284E"/>
    <w:rsid w:val="00D7321C"/>
    <w:rsid w:val="00D73B30"/>
    <w:rsid w:val="00D748C3"/>
    <w:rsid w:val="00D74ADB"/>
    <w:rsid w:val="00D74F6B"/>
    <w:rsid w:val="00D7500B"/>
    <w:rsid w:val="00D75194"/>
    <w:rsid w:val="00D757B5"/>
    <w:rsid w:val="00D75DBF"/>
    <w:rsid w:val="00D76355"/>
    <w:rsid w:val="00D76737"/>
    <w:rsid w:val="00D76957"/>
    <w:rsid w:val="00D76F6A"/>
    <w:rsid w:val="00D775DE"/>
    <w:rsid w:val="00D778AB"/>
    <w:rsid w:val="00D778D7"/>
    <w:rsid w:val="00D804D2"/>
    <w:rsid w:val="00D80702"/>
    <w:rsid w:val="00D80BE0"/>
    <w:rsid w:val="00D80CFE"/>
    <w:rsid w:val="00D81557"/>
    <w:rsid w:val="00D81837"/>
    <w:rsid w:val="00D819A0"/>
    <w:rsid w:val="00D82457"/>
    <w:rsid w:val="00D82BCF"/>
    <w:rsid w:val="00D82F18"/>
    <w:rsid w:val="00D832C8"/>
    <w:rsid w:val="00D83DB4"/>
    <w:rsid w:val="00D84793"/>
    <w:rsid w:val="00D85687"/>
    <w:rsid w:val="00D861A6"/>
    <w:rsid w:val="00D86260"/>
    <w:rsid w:val="00D86D6E"/>
    <w:rsid w:val="00D876DA"/>
    <w:rsid w:val="00D90246"/>
    <w:rsid w:val="00D9066B"/>
    <w:rsid w:val="00D907DF"/>
    <w:rsid w:val="00D90A4F"/>
    <w:rsid w:val="00D90D77"/>
    <w:rsid w:val="00D91034"/>
    <w:rsid w:val="00D9157D"/>
    <w:rsid w:val="00D918E1"/>
    <w:rsid w:val="00D919ED"/>
    <w:rsid w:val="00D91EDD"/>
    <w:rsid w:val="00D92E0D"/>
    <w:rsid w:val="00D92F63"/>
    <w:rsid w:val="00D93498"/>
    <w:rsid w:val="00D93567"/>
    <w:rsid w:val="00D936BB"/>
    <w:rsid w:val="00D937AC"/>
    <w:rsid w:val="00D93826"/>
    <w:rsid w:val="00D93962"/>
    <w:rsid w:val="00D93F30"/>
    <w:rsid w:val="00D942E2"/>
    <w:rsid w:val="00D942F7"/>
    <w:rsid w:val="00D94679"/>
    <w:rsid w:val="00D94A2E"/>
    <w:rsid w:val="00D94BA2"/>
    <w:rsid w:val="00D94EC6"/>
    <w:rsid w:val="00D954C7"/>
    <w:rsid w:val="00D965B3"/>
    <w:rsid w:val="00D96E4F"/>
    <w:rsid w:val="00DA0136"/>
    <w:rsid w:val="00DA0161"/>
    <w:rsid w:val="00DA03A7"/>
    <w:rsid w:val="00DA0694"/>
    <w:rsid w:val="00DA1287"/>
    <w:rsid w:val="00DA1795"/>
    <w:rsid w:val="00DA1B9B"/>
    <w:rsid w:val="00DA1ED8"/>
    <w:rsid w:val="00DA2504"/>
    <w:rsid w:val="00DA2B93"/>
    <w:rsid w:val="00DA3155"/>
    <w:rsid w:val="00DA317F"/>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797"/>
    <w:rsid w:val="00DB1BA0"/>
    <w:rsid w:val="00DB1CE3"/>
    <w:rsid w:val="00DB2846"/>
    <w:rsid w:val="00DB3456"/>
    <w:rsid w:val="00DB466A"/>
    <w:rsid w:val="00DB49BC"/>
    <w:rsid w:val="00DB4DC6"/>
    <w:rsid w:val="00DB4E8A"/>
    <w:rsid w:val="00DB61AB"/>
    <w:rsid w:val="00DB6ABF"/>
    <w:rsid w:val="00DB6DE4"/>
    <w:rsid w:val="00DB7A37"/>
    <w:rsid w:val="00DC0030"/>
    <w:rsid w:val="00DC004E"/>
    <w:rsid w:val="00DC00F2"/>
    <w:rsid w:val="00DC0348"/>
    <w:rsid w:val="00DC06E7"/>
    <w:rsid w:val="00DC0970"/>
    <w:rsid w:val="00DC0CB3"/>
    <w:rsid w:val="00DC11CE"/>
    <w:rsid w:val="00DC15CD"/>
    <w:rsid w:val="00DC193B"/>
    <w:rsid w:val="00DC2185"/>
    <w:rsid w:val="00DC21B2"/>
    <w:rsid w:val="00DC242A"/>
    <w:rsid w:val="00DC32C5"/>
    <w:rsid w:val="00DC3767"/>
    <w:rsid w:val="00DC4124"/>
    <w:rsid w:val="00DC448C"/>
    <w:rsid w:val="00DC462A"/>
    <w:rsid w:val="00DC4634"/>
    <w:rsid w:val="00DC4960"/>
    <w:rsid w:val="00DC4C9E"/>
    <w:rsid w:val="00DC5151"/>
    <w:rsid w:val="00DC5317"/>
    <w:rsid w:val="00DC5415"/>
    <w:rsid w:val="00DC5675"/>
    <w:rsid w:val="00DC56A1"/>
    <w:rsid w:val="00DC5743"/>
    <w:rsid w:val="00DC5795"/>
    <w:rsid w:val="00DC5B03"/>
    <w:rsid w:val="00DC62E6"/>
    <w:rsid w:val="00DC63BE"/>
    <w:rsid w:val="00DC6D32"/>
    <w:rsid w:val="00DC707D"/>
    <w:rsid w:val="00DC7205"/>
    <w:rsid w:val="00DC7B35"/>
    <w:rsid w:val="00DC7DBD"/>
    <w:rsid w:val="00DD03AE"/>
    <w:rsid w:val="00DD1254"/>
    <w:rsid w:val="00DD21AE"/>
    <w:rsid w:val="00DD2387"/>
    <w:rsid w:val="00DD2459"/>
    <w:rsid w:val="00DD2CC7"/>
    <w:rsid w:val="00DD3671"/>
    <w:rsid w:val="00DD368C"/>
    <w:rsid w:val="00DD3FD3"/>
    <w:rsid w:val="00DD4088"/>
    <w:rsid w:val="00DD43B9"/>
    <w:rsid w:val="00DD43D0"/>
    <w:rsid w:val="00DD4F99"/>
    <w:rsid w:val="00DD4FCD"/>
    <w:rsid w:val="00DD54A5"/>
    <w:rsid w:val="00DD5F73"/>
    <w:rsid w:val="00DD6226"/>
    <w:rsid w:val="00DD6288"/>
    <w:rsid w:val="00DD6B14"/>
    <w:rsid w:val="00DD6B1F"/>
    <w:rsid w:val="00DD7160"/>
    <w:rsid w:val="00DD740B"/>
    <w:rsid w:val="00DD7679"/>
    <w:rsid w:val="00DD77A3"/>
    <w:rsid w:val="00DD7867"/>
    <w:rsid w:val="00DD7F23"/>
    <w:rsid w:val="00DD7FF9"/>
    <w:rsid w:val="00DE0028"/>
    <w:rsid w:val="00DE013F"/>
    <w:rsid w:val="00DE04AF"/>
    <w:rsid w:val="00DE08A6"/>
    <w:rsid w:val="00DE08BF"/>
    <w:rsid w:val="00DE0E94"/>
    <w:rsid w:val="00DE2255"/>
    <w:rsid w:val="00DE23D2"/>
    <w:rsid w:val="00DE2895"/>
    <w:rsid w:val="00DE2A96"/>
    <w:rsid w:val="00DE2E89"/>
    <w:rsid w:val="00DE3B7C"/>
    <w:rsid w:val="00DE4AE6"/>
    <w:rsid w:val="00DE4B01"/>
    <w:rsid w:val="00DE4FAD"/>
    <w:rsid w:val="00DE543B"/>
    <w:rsid w:val="00DE55C8"/>
    <w:rsid w:val="00DE5728"/>
    <w:rsid w:val="00DE646B"/>
    <w:rsid w:val="00DE6501"/>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438F"/>
    <w:rsid w:val="00DF43AF"/>
    <w:rsid w:val="00DF43B5"/>
    <w:rsid w:val="00DF43D3"/>
    <w:rsid w:val="00DF45CF"/>
    <w:rsid w:val="00DF4674"/>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2106"/>
    <w:rsid w:val="00E02258"/>
    <w:rsid w:val="00E023D8"/>
    <w:rsid w:val="00E02812"/>
    <w:rsid w:val="00E02AA6"/>
    <w:rsid w:val="00E02D7F"/>
    <w:rsid w:val="00E03077"/>
    <w:rsid w:val="00E0314C"/>
    <w:rsid w:val="00E031E7"/>
    <w:rsid w:val="00E034B8"/>
    <w:rsid w:val="00E04173"/>
    <w:rsid w:val="00E04501"/>
    <w:rsid w:val="00E04B58"/>
    <w:rsid w:val="00E05112"/>
    <w:rsid w:val="00E055E7"/>
    <w:rsid w:val="00E0654B"/>
    <w:rsid w:val="00E068E8"/>
    <w:rsid w:val="00E0696B"/>
    <w:rsid w:val="00E06D14"/>
    <w:rsid w:val="00E06DA4"/>
    <w:rsid w:val="00E0733E"/>
    <w:rsid w:val="00E073F8"/>
    <w:rsid w:val="00E10053"/>
    <w:rsid w:val="00E10272"/>
    <w:rsid w:val="00E103A0"/>
    <w:rsid w:val="00E10E63"/>
    <w:rsid w:val="00E112F9"/>
    <w:rsid w:val="00E115D8"/>
    <w:rsid w:val="00E11E21"/>
    <w:rsid w:val="00E11F52"/>
    <w:rsid w:val="00E11FF4"/>
    <w:rsid w:val="00E12288"/>
    <w:rsid w:val="00E12348"/>
    <w:rsid w:val="00E12565"/>
    <w:rsid w:val="00E125E3"/>
    <w:rsid w:val="00E12852"/>
    <w:rsid w:val="00E129E4"/>
    <w:rsid w:val="00E12F17"/>
    <w:rsid w:val="00E130D8"/>
    <w:rsid w:val="00E131CF"/>
    <w:rsid w:val="00E13293"/>
    <w:rsid w:val="00E1393D"/>
    <w:rsid w:val="00E13E12"/>
    <w:rsid w:val="00E1403D"/>
    <w:rsid w:val="00E14C82"/>
    <w:rsid w:val="00E14E0A"/>
    <w:rsid w:val="00E15354"/>
    <w:rsid w:val="00E154DA"/>
    <w:rsid w:val="00E1556F"/>
    <w:rsid w:val="00E15689"/>
    <w:rsid w:val="00E158CD"/>
    <w:rsid w:val="00E15D1B"/>
    <w:rsid w:val="00E16138"/>
    <w:rsid w:val="00E1621B"/>
    <w:rsid w:val="00E17573"/>
    <w:rsid w:val="00E17BBB"/>
    <w:rsid w:val="00E203E6"/>
    <w:rsid w:val="00E219F1"/>
    <w:rsid w:val="00E21F75"/>
    <w:rsid w:val="00E22379"/>
    <w:rsid w:val="00E22485"/>
    <w:rsid w:val="00E2277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B5F"/>
    <w:rsid w:val="00E26DD2"/>
    <w:rsid w:val="00E272DD"/>
    <w:rsid w:val="00E2748A"/>
    <w:rsid w:val="00E27530"/>
    <w:rsid w:val="00E27867"/>
    <w:rsid w:val="00E3050F"/>
    <w:rsid w:val="00E3070E"/>
    <w:rsid w:val="00E3088B"/>
    <w:rsid w:val="00E30956"/>
    <w:rsid w:val="00E3097A"/>
    <w:rsid w:val="00E3133B"/>
    <w:rsid w:val="00E313B4"/>
    <w:rsid w:val="00E31AA6"/>
    <w:rsid w:val="00E31D9E"/>
    <w:rsid w:val="00E32728"/>
    <w:rsid w:val="00E32BB7"/>
    <w:rsid w:val="00E330A5"/>
    <w:rsid w:val="00E330A6"/>
    <w:rsid w:val="00E335EF"/>
    <w:rsid w:val="00E336DB"/>
    <w:rsid w:val="00E33B63"/>
    <w:rsid w:val="00E33CD2"/>
    <w:rsid w:val="00E33DDB"/>
    <w:rsid w:val="00E342B4"/>
    <w:rsid w:val="00E3460D"/>
    <w:rsid w:val="00E347B6"/>
    <w:rsid w:val="00E352ED"/>
    <w:rsid w:val="00E35355"/>
    <w:rsid w:val="00E35820"/>
    <w:rsid w:val="00E3585F"/>
    <w:rsid w:val="00E362A2"/>
    <w:rsid w:val="00E364B6"/>
    <w:rsid w:val="00E3664B"/>
    <w:rsid w:val="00E36EE3"/>
    <w:rsid w:val="00E3703F"/>
    <w:rsid w:val="00E3745F"/>
    <w:rsid w:val="00E377E7"/>
    <w:rsid w:val="00E4021C"/>
    <w:rsid w:val="00E402A1"/>
    <w:rsid w:val="00E40F5D"/>
    <w:rsid w:val="00E41A02"/>
    <w:rsid w:val="00E41C56"/>
    <w:rsid w:val="00E4207F"/>
    <w:rsid w:val="00E42261"/>
    <w:rsid w:val="00E4272F"/>
    <w:rsid w:val="00E43097"/>
    <w:rsid w:val="00E4351E"/>
    <w:rsid w:val="00E43687"/>
    <w:rsid w:val="00E44265"/>
    <w:rsid w:val="00E442BB"/>
    <w:rsid w:val="00E44AAE"/>
    <w:rsid w:val="00E45404"/>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1A3A"/>
    <w:rsid w:val="00E51F16"/>
    <w:rsid w:val="00E5200E"/>
    <w:rsid w:val="00E5217A"/>
    <w:rsid w:val="00E53167"/>
    <w:rsid w:val="00E534DE"/>
    <w:rsid w:val="00E5377D"/>
    <w:rsid w:val="00E537B7"/>
    <w:rsid w:val="00E53AAD"/>
    <w:rsid w:val="00E53DB0"/>
    <w:rsid w:val="00E554C7"/>
    <w:rsid w:val="00E556E4"/>
    <w:rsid w:val="00E5693B"/>
    <w:rsid w:val="00E56A31"/>
    <w:rsid w:val="00E56D45"/>
    <w:rsid w:val="00E575D9"/>
    <w:rsid w:val="00E577ED"/>
    <w:rsid w:val="00E57A88"/>
    <w:rsid w:val="00E57ADF"/>
    <w:rsid w:val="00E57BDF"/>
    <w:rsid w:val="00E610F5"/>
    <w:rsid w:val="00E6113A"/>
    <w:rsid w:val="00E61196"/>
    <w:rsid w:val="00E6175D"/>
    <w:rsid w:val="00E61923"/>
    <w:rsid w:val="00E61BCC"/>
    <w:rsid w:val="00E62067"/>
    <w:rsid w:val="00E62D83"/>
    <w:rsid w:val="00E634B0"/>
    <w:rsid w:val="00E63774"/>
    <w:rsid w:val="00E64A82"/>
    <w:rsid w:val="00E64EEB"/>
    <w:rsid w:val="00E64F16"/>
    <w:rsid w:val="00E65059"/>
    <w:rsid w:val="00E65674"/>
    <w:rsid w:val="00E6613C"/>
    <w:rsid w:val="00E672BF"/>
    <w:rsid w:val="00E67367"/>
    <w:rsid w:val="00E70BAA"/>
    <w:rsid w:val="00E70C09"/>
    <w:rsid w:val="00E710FF"/>
    <w:rsid w:val="00E7133C"/>
    <w:rsid w:val="00E719FF"/>
    <w:rsid w:val="00E71A58"/>
    <w:rsid w:val="00E71AEC"/>
    <w:rsid w:val="00E7245A"/>
    <w:rsid w:val="00E728FF"/>
    <w:rsid w:val="00E73042"/>
    <w:rsid w:val="00E7388F"/>
    <w:rsid w:val="00E7397B"/>
    <w:rsid w:val="00E74152"/>
    <w:rsid w:val="00E74A58"/>
    <w:rsid w:val="00E74D5C"/>
    <w:rsid w:val="00E74E9B"/>
    <w:rsid w:val="00E75142"/>
    <w:rsid w:val="00E75321"/>
    <w:rsid w:val="00E7534F"/>
    <w:rsid w:val="00E757F9"/>
    <w:rsid w:val="00E75A52"/>
    <w:rsid w:val="00E75AF8"/>
    <w:rsid w:val="00E75F13"/>
    <w:rsid w:val="00E75FAB"/>
    <w:rsid w:val="00E764B3"/>
    <w:rsid w:val="00E76694"/>
    <w:rsid w:val="00E7683C"/>
    <w:rsid w:val="00E76978"/>
    <w:rsid w:val="00E76E8A"/>
    <w:rsid w:val="00E77011"/>
    <w:rsid w:val="00E77B14"/>
    <w:rsid w:val="00E77B16"/>
    <w:rsid w:val="00E77BF4"/>
    <w:rsid w:val="00E77CB0"/>
    <w:rsid w:val="00E809A9"/>
    <w:rsid w:val="00E81014"/>
    <w:rsid w:val="00E8114C"/>
    <w:rsid w:val="00E8117C"/>
    <w:rsid w:val="00E81B78"/>
    <w:rsid w:val="00E82C55"/>
    <w:rsid w:val="00E83A49"/>
    <w:rsid w:val="00E84241"/>
    <w:rsid w:val="00E846A9"/>
    <w:rsid w:val="00E84B8F"/>
    <w:rsid w:val="00E84BD5"/>
    <w:rsid w:val="00E84D4C"/>
    <w:rsid w:val="00E8532E"/>
    <w:rsid w:val="00E85573"/>
    <w:rsid w:val="00E855F2"/>
    <w:rsid w:val="00E85E38"/>
    <w:rsid w:val="00E86074"/>
    <w:rsid w:val="00E8652F"/>
    <w:rsid w:val="00E869A6"/>
    <w:rsid w:val="00E86D01"/>
    <w:rsid w:val="00E87098"/>
    <w:rsid w:val="00E8722B"/>
    <w:rsid w:val="00E87538"/>
    <w:rsid w:val="00E87B21"/>
    <w:rsid w:val="00E87CE9"/>
    <w:rsid w:val="00E87D8A"/>
    <w:rsid w:val="00E90008"/>
    <w:rsid w:val="00E904A5"/>
    <w:rsid w:val="00E9093A"/>
    <w:rsid w:val="00E90D2D"/>
    <w:rsid w:val="00E91751"/>
    <w:rsid w:val="00E91F52"/>
    <w:rsid w:val="00E920CD"/>
    <w:rsid w:val="00E923EC"/>
    <w:rsid w:val="00E927B9"/>
    <w:rsid w:val="00E9299A"/>
    <w:rsid w:val="00E9381A"/>
    <w:rsid w:val="00E93E27"/>
    <w:rsid w:val="00E94097"/>
    <w:rsid w:val="00E94EC7"/>
    <w:rsid w:val="00E9577C"/>
    <w:rsid w:val="00E95B54"/>
    <w:rsid w:val="00E95EB1"/>
    <w:rsid w:val="00E96208"/>
    <w:rsid w:val="00E962EA"/>
    <w:rsid w:val="00E9689E"/>
    <w:rsid w:val="00E96996"/>
    <w:rsid w:val="00E977EE"/>
    <w:rsid w:val="00E978C6"/>
    <w:rsid w:val="00E97C00"/>
    <w:rsid w:val="00E97D2F"/>
    <w:rsid w:val="00EA0032"/>
    <w:rsid w:val="00EA038F"/>
    <w:rsid w:val="00EA06D0"/>
    <w:rsid w:val="00EA0CEA"/>
    <w:rsid w:val="00EA1098"/>
    <w:rsid w:val="00EA11AE"/>
    <w:rsid w:val="00EA12FF"/>
    <w:rsid w:val="00EA14B1"/>
    <w:rsid w:val="00EA1A19"/>
    <w:rsid w:val="00EA1F6E"/>
    <w:rsid w:val="00EA22DA"/>
    <w:rsid w:val="00EA3981"/>
    <w:rsid w:val="00EA3AAE"/>
    <w:rsid w:val="00EA3E72"/>
    <w:rsid w:val="00EA475C"/>
    <w:rsid w:val="00EA4894"/>
    <w:rsid w:val="00EA4C1E"/>
    <w:rsid w:val="00EA5471"/>
    <w:rsid w:val="00EA563B"/>
    <w:rsid w:val="00EA5E77"/>
    <w:rsid w:val="00EA5F59"/>
    <w:rsid w:val="00EA67CD"/>
    <w:rsid w:val="00EA69BC"/>
    <w:rsid w:val="00EA6D8B"/>
    <w:rsid w:val="00EA71CD"/>
    <w:rsid w:val="00EA737C"/>
    <w:rsid w:val="00EA768F"/>
    <w:rsid w:val="00EA7A1B"/>
    <w:rsid w:val="00EA7B4F"/>
    <w:rsid w:val="00EA7C3F"/>
    <w:rsid w:val="00EA7F9F"/>
    <w:rsid w:val="00EB049C"/>
    <w:rsid w:val="00EB087B"/>
    <w:rsid w:val="00EB0A9B"/>
    <w:rsid w:val="00EB11EB"/>
    <w:rsid w:val="00EB24CB"/>
    <w:rsid w:val="00EB309F"/>
    <w:rsid w:val="00EB4250"/>
    <w:rsid w:val="00EB47E2"/>
    <w:rsid w:val="00EB4CA8"/>
    <w:rsid w:val="00EB4D11"/>
    <w:rsid w:val="00EB5A91"/>
    <w:rsid w:val="00EB5F93"/>
    <w:rsid w:val="00EB5FC3"/>
    <w:rsid w:val="00EB60C9"/>
    <w:rsid w:val="00EB67B5"/>
    <w:rsid w:val="00EB6E27"/>
    <w:rsid w:val="00EB71A8"/>
    <w:rsid w:val="00EB72AB"/>
    <w:rsid w:val="00EB7428"/>
    <w:rsid w:val="00EB7553"/>
    <w:rsid w:val="00EB7994"/>
    <w:rsid w:val="00EC02DE"/>
    <w:rsid w:val="00EC1697"/>
    <w:rsid w:val="00EC19D4"/>
    <w:rsid w:val="00EC1D48"/>
    <w:rsid w:val="00EC314F"/>
    <w:rsid w:val="00EC3441"/>
    <w:rsid w:val="00EC34D2"/>
    <w:rsid w:val="00EC3655"/>
    <w:rsid w:val="00EC3D01"/>
    <w:rsid w:val="00EC436D"/>
    <w:rsid w:val="00EC4D6F"/>
    <w:rsid w:val="00EC506C"/>
    <w:rsid w:val="00EC51B1"/>
    <w:rsid w:val="00EC532F"/>
    <w:rsid w:val="00EC55E1"/>
    <w:rsid w:val="00EC5C7A"/>
    <w:rsid w:val="00EC5DB8"/>
    <w:rsid w:val="00EC647E"/>
    <w:rsid w:val="00EC6620"/>
    <w:rsid w:val="00EC686A"/>
    <w:rsid w:val="00EC71B3"/>
    <w:rsid w:val="00EC7986"/>
    <w:rsid w:val="00EC7B21"/>
    <w:rsid w:val="00EC7E0B"/>
    <w:rsid w:val="00ED0157"/>
    <w:rsid w:val="00ED01BB"/>
    <w:rsid w:val="00ED02BC"/>
    <w:rsid w:val="00ED033D"/>
    <w:rsid w:val="00ED0522"/>
    <w:rsid w:val="00ED05D6"/>
    <w:rsid w:val="00ED0B24"/>
    <w:rsid w:val="00ED0CFC"/>
    <w:rsid w:val="00ED1005"/>
    <w:rsid w:val="00ED12D4"/>
    <w:rsid w:val="00ED1348"/>
    <w:rsid w:val="00ED1380"/>
    <w:rsid w:val="00ED15B0"/>
    <w:rsid w:val="00ED20F4"/>
    <w:rsid w:val="00ED257A"/>
    <w:rsid w:val="00ED2599"/>
    <w:rsid w:val="00ED25BD"/>
    <w:rsid w:val="00ED25E6"/>
    <w:rsid w:val="00ED3022"/>
    <w:rsid w:val="00ED352B"/>
    <w:rsid w:val="00ED35FC"/>
    <w:rsid w:val="00ED379D"/>
    <w:rsid w:val="00ED3898"/>
    <w:rsid w:val="00ED43E6"/>
    <w:rsid w:val="00ED43E8"/>
    <w:rsid w:val="00ED472F"/>
    <w:rsid w:val="00ED4F93"/>
    <w:rsid w:val="00ED55F3"/>
    <w:rsid w:val="00ED5EE4"/>
    <w:rsid w:val="00ED728A"/>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898"/>
    <w:rsid w:val="00EF0EDB"/>
    <w:rsid w:val="00EF13BF"/>
    <w:rsid w:val="00EF1CF4"/>
    <w:rsid w:val="00EF2270"/>
    <w:rsid w:val="00EF261A"/>
    <w:rsid w:val="00EF2A63"/>
    <w:rsid w:val="00EF35D4"/>
    <w:rsid w:val="00EF373F"/>
    <w:rsid w:val="00EF37E2"/>
    <w:rsid w:val="00EF3CDC"/>
    <w:rsid w:val="00EF4560"/>
    <w:rsid w:val="00EF45A2"/>
    <w:rsid w:val="00EF5AA0"/>
    <w:rsid w:val="00EF5F95"/>
    <w:rsid w:val="00EF610B"/>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3F06"/>
    <w:rsid w:val="00F04597"/>
    <w:rsid w:val="00F04739"/>
    <w:rsid w:val="00F04CFF"/>
    <w:rsid w:val="00F050DA"/>
    <w:rsid w:val="00F054DE"/>
    <w:rsid w:val="00F05706"/>
    <w:rsid w:val="00F05D30"/>
    <w:rsid w:val="00F0623F"/>
    <w:rsid w:val="00F068BC"/>
    <w:rsid w:val="00F0759C"/>
    <w:rsid w:val="00F078BB"/>
    <w:rsid w:val="00F10B44"/>
    <w:rsid w:val="00F111D0"/>
    <w:rsid w:val="00F112E3"/>
    <w:rsid w:val="00F11354"/>
    <w:rsid w:val="00F11BC1"/>
    <w:rsid w:val="00F12698"/>
    <w:rsid w:val="00F12699"/>
    <w:rsid w:val="00F12ABB"/>
    <w:rsid w:val="00F12FE7"/>
    <w:rsid w:val="00F13086"/>
    <w:rsid w:val="00F13250"/>
    <w:rsid w:val="00F138A8"/>
    <w:rsid w:val="00F13980"/>
    <w:rsid w:val="00F13A8B"/>
    <w:rsid w:val="00F13B6C"/>
    <w:rsid w:val="00F13F0C"/>
    <w:rsid w:val="00F142AA"/>
    <w:rsid w:val="00F14B94"/>
    <w:rsid w:val="00F15659"/>
    <w:rsid w:val="00F15719"/>
    <w:rsid w:val="00F15A1A"/>
    <w:rsid w:val="00F16545"/>
    <w:rsid w:val="00F16A58"/>
    <w:rsid w:val="00F16BA5"/>
    <w:rsid w:val="00F16EDD"/>
    <w:rsid w:val="00F17642"/>
    <w:rsid w:val="00F17E17"/>
    <w:rsid w:val="00F20920"/>
    <w:rsid w:val="00F21343"/>
    <w:rsid w:val="00F2157D"/>
    <w:rsid w:val="00F21859"/>
    <w:rsid w:val="00F21E01"/>
    <w:rsid w:val="00F22D78"/>
    <w:rsid w:val="00F23A5C"/>
    <w:rsid w:val="00F23D9A"/>
    <w:rsid w:val="00F23E7E"/>
    <w:rsid w:val="00F23EC4"/>
    <w:rsid w:val="00F245C8"/>
    <w:rsid w:val="00F250FC"/>
    <w:rsid w:val="00F2545D"/>
    <w:rsid w:val="00F25746"/>
    <w:rsid w:val="00F25860"/>
    <w:rsid w:val="00F25A9E"/>
    <w:rsid w:val="00F260E6"/>
    <w:rsid w:val="00F265B0"/>
    <w:rsid w:val="00F26DB6"/>
    <w:rsid w:val="00F270C3"/>
    <w:rsid w:val="00F27CF6"/>
    <w:rsid w:val="00F30454"/>
    <w:rsid w:val="00F30F8C"/>
    <w:rsid w:val="00F31C63"/>
    <w:rsid w:val="00F32AC1"/>
    <w:rsid w:val="00F338B2"/>
    <w:rsid w:val="00F359AA"/>
    <w:rsid w:val="00F35A1A"/>
    <w:rsid w:val="00F35CF8"/>
    <w:rsid w:val="00F35F40"/>
    <w:rsid w:val="00F3625E"/>
    <w:rsid w:val="00F365B7"/>
    <w:rsid w:val="00F365F4"/>
    <w:rsid w:val="00F36659"/>
    <w:rsid w:val="00F369D5"/>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C33"/>
    <w:rsid w:val="00F500E0"/>
    <w:rsid w:val="00F503AE"/>
    <w:rsid w:val="00F5051C"/>
    <w:rsid w:val="00F50D4A"/>
    <w:rsid w:val="00F50F2D"/>
    <w:rsid w:val="00F514EA"/>
    <w:rsid w:val="00F518F2"/>
    <w:rsid w:val="00F51A38"/>
    <w:rsid w:val="00F51E7A"/>
    <w:rsid w:val="00F5235E"/>
    <w:rsid w:val="00F5286A"/>
    <w:rsid w:val="00F5314C"/>
    <w:rsid w:val="00F53427"/>
    <w:rsid w:val="00F540F1"/>
    <w:rsid w:val="00F550F2"/>
    <w:rsid w:val="00F55CA2"/>
    <w:rsid w:val="00F564A9"/>
    <w:rsid w:val="00F60792"/>
    <w:rsid w:val="00F612F4"/>
    <w:rsid w:val="00F61CD6"/>
    <w:rsid w:val="00F61F2B"/>
    <w:rsid w:val="00F6203F"/>
    <w:rsid w:val="00F62115"/>
    <w:rsid w:val="00F6242D"/>
    <w:rsid w:val="00F62A17"/>
    <w:rsid w:val="00F62D59"/>
    <w:rsid w:val="00F62DEF"/>
    <w:rsid w:val="00F633B4"/>
    <w:rsid w:val="00F63C4A"/>
    <w:rsid w:val="00F64085"/>
    <w:rsid w:val="00F645A0"/>
    <w:rsid w:val="00F64AD0"/>
    <w:rsid w:val="00F6521A"/>
    <w:rsid w:val="00F6534D"/>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318C"/>
    <w:rsid w:val="00F73200"/>
    <w:rsid w:val="00F73438"/>
    <w:rsid w:val="00F73474"/>
    <w:rsid w:val="00F743FF"/>
    <w:rsid w:val="00F744F0"/>
    <w:rsid w:val="00F74E18"/>
    <w:rsid w:val="00F753BF"/>
    <w:rsid w:val="00F755A3"/>
    <w:rsid w:val="00F761EF"/>
    <w:rsid w:val="00F77286"/>
    <w:rsid w:val="00F77C5E"/>
    <w:rsid w:val="00F80101"/>
    <w:rsid w:val="00F810B7"/>
    <w:rsid w:val="00F81711"/>
    <w:rsid w:val="00F828D4"/>
    <w:rsid w:val="00F83DD7"/>
    <w:rsid w:val="00F84048"/>
    <w:rsid w:val="00F84116"/>
    <w:rsid w:val="00F84E8D"/>
    <w:rsid w:val="00F85C82"/>
    <w:rsid w:val="00F86365"/>
    <w:rsid w:val="00F86BB2"/>
    <w:rsid w:val="00F86DBF"/>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20E"/>
    <w:rsid w:val="00F965A7"/>
    <w:rsid w:val="00F9671E"/>
    <w:rsid w:val="00F96A9D"/>
    <w:rsid w:val="00F96DDC"/>
    <w:rsid w:val="00F97411"/>
    <w:rsid w:val="00F97C22"/>
    <w:rsid w:val="00FA0595"/>
    <w:rsid w:val="00FA0E9F"/>
    <w:rsid w:val="00FA0ED0"/>
    <w:rsid w:val="00FA19FE"/>
    <w:rsid w:val="00FA21C8"/>
    <w:rsid w:val="00FA2AB7"/>
    <w:rsid w:val="00FA2B21"/>
    <w:rsid w:val="00FA2C70"/>
    <w:rsid w:val="00FA3473"/>
    <w:rsid w:val="00FA44BD"/>
    <w:rsid w:val="00FA4D9D"/>
    <w:rsid w:val="00FA5BA0"/>
    <w:rsid w:val="00FA60F4"/>
    <w:rsid w:val="00FA64BF"/>
    <w:rsid w:val="00FA65A3"/>
    <w:rsid w:val="00FA6973"/>
    <w:rsid w:val="00FA7A7C"/>
    <w:rsid w:val="00FA7A81"/>
    <w:rsid w:val="00FA7B65"/>
    <w:rsid w:val="00FA7B8A"/>
    <w:rsid w:val="00FA7EDF"/>
    <w:rsid w:val="00FB0239"/>
    <w:rsid w:val="00FB0447"/>
    <w:rsid w:val="00FB04FE"/>
    <w:rsid w:val="00FB0963"/>
    <w:rsid w:val="00FB119D"/>
    <w:rsid w:val="00FB15E0"/>
    <w:rsid w:val="00FB183D"/>
    <w:rsid w:val="00FB248C"/>
    <w:rsid w:val="00FB2857"/>
    <w:rsid w:val="00FB2B8E"/>
    <w:rsid w:val="00FB2C8A"/>
    <w:rsid w:val="00FB34C7"/>
    <w:rsid w:val="00FB412E"/>
    <w:rsid w:val="00FB4568"/>
    <w:rsid w:val="00FB47BA"/>
    <w:rsid w:val="00FB49E9"/>
    <w:rsid w:val="00FB4D40"/>
    <w:rsid w:val="00FB5036"/>
    <w:rsid w:val="00FB5893"/>
    <w:rsid w:val="00FB58FE"/>
    <w:rsid w:val="00FB5ABA"/>
    <w:rsid w:val="00FB5E5C"/>
    <w:rsid w:val="00FB5E98"/>
    <w:rsid w:val="00FB5EBF"/>
    <w:rsid w:val="00FB6160"/>
    <w:rsid w:val="00FB6678"/>
    <w:rsid w:val="00FB77F0"/>
    <w:rsid w:val="00FB7A08"/>
    <w:rsid w:val="00FC0594"/>
    <w:rsid w:val="00FC0796"/>
    <w:rsid w:val="00FC0D93"/>
    <w:rsid w:val="00FC1074"/>
    <w:rsid w:val="00FC1152"/>
    <w:rsid w:val="00FC23FC"/>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6B23"/>
    <w:rsid w:val="00FC76EC"/>
    <w:rsid w:val="00FC787A"/>
    <w:rsid w:val="00FC7BC3"/>
    <w:rsid w:val="00FC7C92"/>
    <w:rsid w:val="00FD0F55"/>
    <w:rsid w:val="00FD11A4"/>
    <w:rsid w:val="00FD1646"/>
    <w:rsid w:val="00FD1D63"/>
    <w:rsid w:val="00FD2075"/>
    <w:rsid w:val="00FD299C"/>
    <w:rsid w:val="00FD2F7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E0254"/>
    <w:rsid w:val="00FE08BD"/>
    <w:rsid w:val="00FE0C0D"/>
    <w:rsid w:val="00FE0D34"/>
    <w:rsid w:val="00FE0FE4"/>
    <w:rsid w:val="00FE103B"/>
    <w:rsid w:val="00FE162A"/>
    <w:rsid w:val="00FE17AB"/>
    <w:rsid w:val="00FE1C99"/>
    <w:rsid w:val="00FE23DE"/>
    <w:rsid w:val="00FE269F"/>
    <w:rsid w:val="00FE2FDE"/>
    <w:rsid w:val="00FE30B4"/>
    <w:rsid w:val="00FE38AC"/>
    <w:rsid w:val="00FE421B"/>
    <w:rsid w:val="00FE4C4D"/>
    <w:rsid w:val="00FE4F5D"/>
    <w:rsid w:val="00FE6260"/>
    <w:rsid w:val="00FE68D9"/>
    <w:rsid w:val="00FE6F66"/>
    <w:rsid w:val="00FE7487"/>
    <w:rsid w:val="00FE77E1"/>
    <w:rsid w:val="00FE7A53"/>
    <w:rsid w:val="00FF0027"/>
    <w:rsid w:val="00FF0292"/>
    <w:rsid w:val="00FF089B"/>
    <w:rsid w:val="00FF0907"/>
    <w:rsid w:val="00FF0B25"/>
    <w:rsid w:val="00FF0BB8"/>
    <w:rsid w:val="00FF19B4"/>
    <w:rsid w:val="00FF1B34"/>
    <w:rsid w:val="00FF2BCF"/>
    <w:rsid w:val="00FF3738"/>
    <w:rsid w:val="00FF394F"/>
    <w:rsid w:val="00FF3DB7"/>
    <w:rsid w:val="00FF3FF6"/>
    <w:rsid w:val="00FF442A"/>
    <w:rsid w:val="00FF4617"/>
    <w:rsid w:val="00FF486F"/>
    <w:rsid w:val="00FF4957"/>
    <w:rsid w:val="00FF516B"/>
    <w:rsid w:val="00FF580D"/>
    <w:rsid w:val="00FF5924"/>
    <w:rsid w:val="00FF61B8"/>
    <w:rsid w:val="00FF64C6"/>
    <w:rsid w:val="00FF70DC"/>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45D2151D-36AE-4F03-AAB6-73951F310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1F1D6-AAD6-4581-8AE8-0BD72FF2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17</Pages>
  <Words>3655</Words>
  <Characters>20838</Characters>
  <Application>Microsoft Office Word</Application>
  <DocSecurity>0</DocSecurity>
  <Lines>173</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Chalermporn Chimwai</cp:lastModifiedBy>
  <cp:revision>3</cp:revision>
  <cp:lastPrinted>2018-06-14T11:48:00Z</cp:lastPrinted>
  <dcterms:created xsi:type="dcterms:W3CDTF">2018-06-14T13:15:00Z</dcterms:created>
  <dcterms:modified xsi:type="dcterms:W3CDTF">2018-06-14T13:16:00Z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