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:rsidTr="005A4D0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เงินลงทุนในอสังหาริมทรัพย์และสิทธิการเช่า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ส่วนของผู้ถือหน่วยลงทุน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49665F" w:rsidRDefault="00572B6F" w:rsidP="005A4D0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994758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4758" w:rsidRDefault="00194B94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94758" w:rsidRPr="00EA592D" w:rsidRDefault="00994758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994758" w:rsidRPr="0049665F" w:rsidRDefault="00194B94" w:rsidP="005A4D0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</w:tbl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2B6F" w:rsidRPr="005A76FE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  <w:cs/>
        </w:rPr>
      </w:pPr>
      <w:r w:rsidRPr="00EA592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Pr="000648B0">
        <w:rPr>
          <w:rFonts w:ascii="Angsana New" w:hAnsi="Angsana New"/>
          <w:sz w:val="30"/>
          <w:szCs w:val="30"/>
          <w:cs/>
        </w:rPr>
        <w:t>การเงินจาก</w:t>
      </w:r>
      <w:r w:rsidR="00BF12A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A592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ผู้จัดการ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pacing w:val="-4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เมื่อ</w:t>
      </w:r>
      <w:r w:rsidRPr="00FA66D9">
        <w:rPr>
          <w:rFonts w:ascii="Angsana New" w:hAnsi="Angsana New"/>
          <w:sz w:val="30"/>
          <w:szCs w:val="30"/>
          <w:cs/>
        </w:rPr>
        <w:t>วันที่</w:t>
      </w:r>
      <w:r w:rsidR="009A46A8">
        <w:rPr>
          <w:rFonts w:ascii="Angsana New" w:hAnsi="Angsana New" w:hint="cs"/>
          <w:sz w:val="30"/>
          <w:szCs w:val="30"/>
          <w:cs/>
        </w:rPr>
        <w:t xml:space="preserve"> 2 สิงหาคม </w:t>
      </w:r>
      <w:r w:rsidR="00A61639">
        <w:rPr>
          <w:rFonts w:ascii="Angsana New" w:hAnsi="Angsana New"/>
          <w:sz w:val="30"/>
          <w:szCs w:val="30"/>
        </w:rPr>
        <w:t>2561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2B6F" w:rsidRDefault="00572B6F" w:rsidP="00A6163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72B6F" w:rsidRPr="003841A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72B6F" w:rsidRPr="003841A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41AF">
        <w:rPr>
          <w:rFonts w:ascii="Angsana New" w:hAnsi="Angsana New"/>
          <w:spacing w:val="-4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จัดตั้งขึ้น เมื่อวันที่ 29 พฤศจิกายน 2560 เป็นกองทรัสต์ที่แปลงสภาพจากกองทุนรวมอสังหาริมทรัพย์และสิทธิการเช่าดุสิตธานี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กองทุนรวม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เป็นกองทรัสต์ที่ระบุเฉพาะเจาะจงประเภทไม่รับซื้อคืนหน่วยทรัสต์ และไม่มีการกําหนดอายุโครงการ </w:t>
      </w:r>
      <w:r w:rsidRPr="003841AF">
        <w:rPr>
          <w:rFonts w:ascii="Angsana New" w:hAnsi="Angsana New"/>
          <w:spacing w:val="-4"/>
          <w:sz w:val="30"/>
          <w:szCs w:val="30"/>
        </w:rPr>
        <w:t> 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โดยผู้จัดการกองทรัสต์ได้รับอนุญาตจากสํานักงาน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ก.ล.ต. ให้เสนอขายหน่วยทรัสต์ต่อผู้ลงทุน ตามหนังสือเลขที่ กลต.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จค. 2047/2560 ลงวันที่ </w:t>
      </w:r>
      <w:r w:rsidRPr="003841AF">
        <w:rPr>
          <w:rFonts w:ascii="Angsana New" w:hAnsi="Angsana New"/>
          <w:spacing w:val="-4"/>
          <w:sz w:val="30"/>
          <w:szCs w:val="30"/>
        </w:rPr>
        <w:t xml:space="preserve">23 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pacing w:val="-4"/>
          <w:sz w:val="30"/>
          <w:szCs w:val="30"/>
        </w:rPr>
        <w:t>2560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รื่องการขออนุญาตเสนอขายหน่วยทรัสต์ของทรัสต์เพื่อการลงทุนในอสังหาริมทรัพย์และสิทธิการเช่าดุสิตธานี</w:t>
      </w:r>
    </w:p>
    <w:p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:rsidR="00572B6F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น่วยทรัสต์ของกองทรัสต์เป็นหลักทรัพย์จดทะเบียนและให้เริ่มซื้อขายได้ตั้งแต่วันที่ 15 ธันวาคม 2560 เป็นต้นไป </w:t>
      </w:r>
    </w:p>
    <w:p w:rsidR="00572B6F" w:rsidRPr="00EA592D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3841AF" w:rsidRDefault="00F0278C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027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33D9">
        <w:rPr>
          <w:rFonts w:ascii="Angsana New" w:hAnsi="Angsana New" w:hint="cs"/>
          <w:sz w:val="30"/>
          <w:szCs w:val="30"/>
          <w:cs/>
        </w:rPr>
        <w:t>30 มิถุนายน</w:t>
      </w:r>
      <w:r w:rsidR="00E52146" w:rsidRPr="00F0278C">
        <w:rPr>
          <w:rFonts w:ascii="Angsana New" w:hAnsi="Angsana New"/>
          <w:sz w:val="30"/>
          <w:szCs w:val="30"/>
          <w:cs/>
        </w:rPr>
        <w:t xml:space="preserve"> </w:t>
      </w:r>
      <w:r w:rsidR="00572B6F" w:rsidRPr="00F0278C">
        <w:rPr>
          <w:rFonts w:ascii="Angsana New" w:hAnsi="Angsana New"/>
          <w:sz w:val="30"/>
          <w:szCs w:val="30"/>
          <w:cs/>
        </w:rPr>
        <w:t>256</w:t>
      </w:r>
      <w:r w:rsidR="00E52146">
        <w:rPr>
          <w:rFonts w:ascii="Angsana New" w:hAnsi="Angsana New"/>
          <w:sz w:val="30"/>
          <w:szCs w:val="30"/>
        </w:rPr>
        <w:t>1</w:t>
      </w:r>
      <w:r w:rsidR="00572B6F" w:rsidRPr="00F0278C">
        <w:rPr>
          <w:rFonts w:ascii="Angsana New" w:hAnsi="Angsana New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="00572B6F" w:rsidRPr="00F0278C">
        <w:rPr>
          <w:rFonts w:ascii="Angsana New" w:hAnsi="Angsana New"/>
          <w:sz w:val="30"/>
          <w:szCs w:val="30"/>
        </w:rPr>
        <w:t>30.02</w:t>
      </w:r>
      <w:r w:rsidR="00572B6F" w:rsidRPr="003841AF">
        <w:rPr>
          <w:rFonts w:ascii="Angsana New" w:hAnsi="Angsana New"/>
          <w:sz w:val="30"/>
          <w:szCs w:val="30"/>
          <w:cs/>
        </w:rPr>
        <w:t xml:space="preserve"> </w:t>
      </w:r>
      <w:r w:rsidR="00572B6F" w:rsidRPr="003841AF">
        <w:rPr>
          <w:rFonts w:ascii="Angsana New" w:hAnsi="Angsana New"/>
          <w:sz w:val="30"/>
          <w:szCs w:val="30"/>
        </w:rPr>
        <w:t> </w:t>
      </w:r>
    </w:p>
    <w:p w:rsidR="00572B6F" w:rsidRDefault="00572B6F" w:rsidP="00572B6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บริษัท ดุสิ</w:t>
      </w:r>
      <w:r>
        <w:rPr>
          <w:rFonts w:ascii="Angsana New" w:hAnsi="Angsana New"/>
          <w:sz w:val="30"/>
          <w:szCs w:val="30"/>
          <w:cs/>
        </w:rPr>
        <w:t>ตธานี พร็อพเพอร์ตี้ส์ รีท จำกัด</w:t>
      </w:r>
      <w:r w:rsidRPr="000648B0">
        <w:rPr>
          <w:rFonts w:ascii="Angsana New" w:hAnsi="Angsana New"/>
          <w:sz w:val="30"/>
          <w:szCs w:val="30"/>
          <w:cs/>
        </w:rPr>
        <w:t xml:space="preserve"> (</w:t>
      </w:r>
      <w:r w:rsidRPr="000648B0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ในฐานะ</w:t>
      </w:r>
      <w:r w:rsidRPr="000648B0">
        <w:rPr>
          <w:rFonts w:ascii="Angsana New" w:hAnsi="Angsana New" w:hint="cs"/>
          <w:sz w:val="30"/>
          <w:szCs w:val="30"/>
          <w:cs/>
        </w:rPr>
        <w:t>ผู้จัดการกองทรัสต์</w:t>
      </w:r>
      <w:r w:rsidRPr="000648B0">
        <w:rPr>
          <w:rFonts w:ascii="Angsana New" w:hAnsi="Angsana New"/>
          <w:sz w:val="30"/>
          <w:szCs w:val="30"/>
        </w:rPr>
        <w:t>”)</w:t>
      </w:r>
      <w:r w:rsidRPr="000648B0">
        <w:rPr>
          <w:rFonts w:ascii="Angsana New" w:hAnsi="Angsana New"/>
          <w:sz w:val="30"/>
          <w:szCs w:val="30"/>
          <w:cs/>
        </w:rPr>
        <w:t xml:space="preserve"> โดย</w:t>
      </w:r>
      <w:r w:rsidRPr="003841AF">
        <w:rPr>
          <w:rFonts w:ascii="Angsana New" w:hAnsi="Angsana New"/>
          <w:sz w:val="30"/>
          <w:szCs w:val="30"/>
          <w:cs/>
        </w:rPr>
        <w:t>มีบริษัทหลักทรัพย์จัดการกองทุน กรุงไทย จำกัด (มหาชน) เป็นทรัสตีของกองทรัสต์</w:t>
      </w:r>
    </w:p>
    <w:p w:rsidR="00572B6F" w:rsidRPr="00EA592D" w:rsidRDefault="00572B6F" w:rsidP="00572B6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572B6F" w:rsidRPr="00EA592D" w:rsidRDefault="00572B6F" w:rsidP="00572B6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ED23A1" w:rsidRPr="008C37DB" w:rsidRDefault="00ED23A1" w:rsidP="008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37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>
        <w:rPr>
          <w:rFonts w:ascii="Angsana New" w:hAnsi="Angsana New"/>
          <w:sz w:val="30"/>
          <w:szCs w:val="30"/>
          <w:cs/>
        </w:rPr>
        <w:t xml:space="preserve"> 34 (ปรับปรุง 25</w:t>
      </w:r>
      <w:r>
        <w:rPr>
          <w:rFonts w:ascii="Angsana New" w:hAnsi="Angsana New"/>
          <w:sz w:val="30"/>
          <w:szCs w:val="30"/>
        </w:rPr>
        <w:t>60</w:t>
      </w:r>
      <w:r w:rsidRPr="008C37DB">
        <w:rPr>
          <w:rFonts w:ascii="Angsana New" w:hAnsi="Angsana New"/>
          <w:sz w:val="30"/>
          <w:szCs w:val="30"/>
          <w:cs/>
        </w:rPr>
        <w:t>) เรื่อง</w:t>
      </w:r>
      <w:r w:rsidRPr="008C37D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C37DB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8C37DB">
        <w:rPr>
          <w:rFonts w:ascii="Angsana New" w:hAnsi="Angsana New"/>
          <w:sz w:val="30"/>
          <w:szCs w:val="30"/>
        </w:rPr>
        <w:br/>
      </w:r>
      <w:r w:rsidRPr="008C37DB">
        <w:rPr>
          <w:rFonts w:ascii="Angsana New" w:hAnsi="Angsana New"/>
          <w:sz w:val="30"/>
          <w:szCs w:val="30"/>
          <w:cs/>
        </w:rPr>
        <w:t>(</w:t>
      </w:r>
      <w:r w:rsidRPr="008C37DB">
        <w:rPr>
          <w:rFonts w:ascii="Angsana New" w:hAnsi="Angsana New"/>
          <w:sz w:val="30"/>
          <w:szCs w:val="30"/>
        </w:rPr>
        <w:t>“</w:t>
      </w:r>
      <w:r w:rsidRPr="008C37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8C37DB">
        <w:rPr>
          <w:rFonts w:ascii="Angsana New" w:hAnsi="Angsana New"/>
          <w:sz w:val="30"/>
          <w:szCs w:val="30"/>
        </w:rPr>
        <w:t xml:space="preserve">”) </w:t>
      </w:r>
      <w:r w:rsidRPr="008C37D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นอกจากนี้ งบการเงินได้จัดทำขึ้นตามหลักเกณฑ์และรูปแบบที่กำหนดในมาตรฐานการบัญชี ฉบับที่ </w:t>
      </w:r>
      <w:r w:rsidR="00301149" w:rsidRPr="00454DA6">
        <w:rPr>
          <w:rFonts w:ascii="Angsana New" w:hAnsi="Angsana New"/>
          <w:sz w:val="30"/>
          <w:szCs w:val="30"/>
        </w:rPr>
        <w:t>106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 เรื่อง “การบัญชีสำหรับกิจการที่ดำเนินธุรกิจเฉพาะด้านการลงทุน”</w:t>
      </w:r>
    </w:p>
    <w:p w:rsidR="00ED23A1" w:rsidRPr="008C37DB" w:rsidRDefault="00ED23A1" w:rsidP="008C37DB">
      <w:pPr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ED23A1" w:rsidRPr="00A55194" w:rsidRDefault="00ED23A1" w:rsidP="008C37D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60</w:t>
      </w:r>
      <w:r w:rsidR="00A5519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301149"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กองทรัสต์</w:t>
      </w:r>
      <w:r w:rsidR="00301149" w:rsidRPr="008C37D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8C37D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</w:t>
      </w:r>
      <w:r w:rsidR="00301149" w:rsidRP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60</w:t>
      </w:r>
    </w:p>
    <w:p w:rsidR="00ED23A1" w:rsidRDefault="00ED23A1" w:rsidP="00ED23A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D23A1" w:rsidRPr="008C37DB" w:rsidRDefault="00ED23A1" w:rsidP="00ED23A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C37DB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งบการเงินสำหร</w:t>
      </w:r>
      <w:r w:rsidR="00301149">
        <w:rPr>
          <w:rFonts w:ascii="Angsana New" w:hAnsi="Angsana New"/>
          <w:sz w:val="30"/>
          <w:szCs w:val="30"/>
          <w:cs/>
        </w:rPr>
        <w:t>ับ</w:t>
      </w:r>
      <w:r w:rsidR="00323D42" w:rsidRPr="008C37DB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="00323D42" w:rsidRPr="008C37DB">
        <w:rPr>
          <w:rFonts w:ascii="Angsana New" w:hAnsi="Angsana New"/>
          <w:sz w:val="30"/>
          <w:szCs w:val="30"/>
        </w:rPr>
        <w:t>29</w:t>
      </w:r>
      <w:r w:rsidR="00323D42" w:rsidRPr="008C37DB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="00323D42" w:rsidRPr="008C37DB">
        <w:rPr>
          <w:rFonts w:ascii="Angsana New" w:hAnsi="Angsana New"/>
          <w:sz w:val="30"/>
          <w:szCs w:val="30"/>
        </w:rPr>
        <w:t xml:space="preserve">31 </w:t>
      </w:r>
      <w:r w:rsidR="00323D42" w:rsidRPr="008C37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3D42" w:rsidRPr="008C37DB">
        <w:rPr>
          <w:rFonts w:ascii="Angsana New" w:hAnsi="Angsana New"/>
          <w:sz w:val="30"/>
          <w:szCs w:val="30"/>
        </w:rPr>
        <w:t>25</w:t>
      </w:r>
      <w:r w:rsidR="00323D42" w:rsidRPr="008C37DB">
        <w:rPr>
          <w:rFonts w:ascii="Angsana New" w:hAnsi="Angsana New"/>
          <w:sz w:val="30"/>
          <w:szCs w:val="30"/>
          <w:cs/>
        </w:rPr>
        <w:t xml:space="preserve">60 </w:t>
      </w:r>
      <w:r w:rsidRPr="008C37DB">
        <w:rPr>
          <w:rFonts w:ascii="Angsana New" w:hAnsi="Angsana New"/>
          <w:sz w:val="30"/>
          <w:szCs w:val="30"/>
          <w:cs/>
        </w:rPr>
        <w:t>เว้นแต่กรณีที่</w:t>
      </w:r>
      <w:r w:rsidR="00301149"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8C37DB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</w:t>
      </w:r>
      <w:r w:rsidR="00301149">
        <w:rPr>
          <w:rFonts w:ascii="Angsana New" w:hAnsi="Angsana New"/>
          <w:sz w:val="30"/>
          <w:szCs w:val="30"/>
        </w:rPr>
        <w:t>61</w:t>
      </w:r>
      <w:r w:rsidRPr="008C37DB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</w:t>
      </w:r>
      <w:r w:rsidR="00301149"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</w:p>
    <w:p w:rsidR="00572B6F" w:rsidRPr="00EA592D" w:rsidRDefault="00572B6F" w:rsidP="0057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</w:rPr>
        <w:tab/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งบการเงินนี้จัดทำขึ้นโดยถือหลักเกณฑ์การบันทึกตามราคาทุนเดิม ยกเว้นรายการเงินลงทุนวัดมูลค่าด้วยราคายุติธรรม</w:t>
      </w:r>
    </w:p>
    <w:p w:rsidR="00572B6F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Pr="00EA592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EA592D">
        <w:rPr>
          <w:rFonts w:ascii="Angsana New" w:hAnsi="Angsana New"/>
          <w:b/>
          <w:b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72B6F" w:rsidRDefault="00572B6F" w:rsidP="00572B6F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ab/>
        <w:t>งบการเงิน</w:t>
      </w:r>
      <w:r w:rsidR="00CC66AC">
        <w:rPr>
          <w:rFonts w:ascii="Angsana New" w:hAnsi="Angsana New" w:cs="Angsana New" w:hint="cs"/>
          <w:cs/>
        </w:rPr>
        <w:t>ระหว่างกาล</w:t>
      </w:r>
      <w:r w:rsidRPr="00EA592D">
        <w:rPr>
          <w:rFonts w:ascii="Angsana New" w:hAnsi="Angsana New" w:cs="Angsana New"/>
          <w:cs/>
        </w:rPr>
        <w:t>นี้จัดทำและแสดงหน่วยเงินตราเป็นเงินบาท ซึ่งเป็นสกุลเงิน</w:t>
      </w:r>
      <w:r>
        <w:rPr>
          <w:rFonts w:ascii="Angsana New" w:hAnsi="Angsana New" w:cs="Angsana New"/>
          <w:cs/>
        </w:rPr>
        <w:t>ที่ใช้ในการดำเนินงานของกองทรัสต์</w:t>
      </w:r>
      <w:r w:rsidRPr="00EA592D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D198D" w:rsidRPr="00EA592D" w:rsidRDefault="00DD198D" w:rsidP="00572B6F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EA592D">
        <w:rPr>
          <w:rFonts w:ascii="Angsana New" w:hAnsi="Angsana New"/>
          <w:sz w:val="30"/>
          <w:szCs w:val="30"/>
        </w:rPr>
        <w:t xml:space="preserve"> 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ในการจัดทำงบการเงิน</w:t>
      </w:r>
      <w:r w:rsidR="00051BFC" w:rsidRPr="008C37DB">
        <w:rPr>
          <w:rFonts w:ascii="Angsana New" w:hAnsi="Angsana New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นี้เป็นไปตามมาตรฐานการรายงานทางการเงิน ผู้บริหารต้องใช้วิจารณญาณ</w:t>
      </w:r>
      <w:r w:rsidRPr="00EA592D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EA592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6920" w:rsidRDefault="00996920" w:rsidP="009969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B25005" w:rsidRPr="008C37DB">
        <w:rPr>
          <w:rFonts w:ascii="Angsana New" w:hAnsi="Angsana New"/>
          <w:sz w:val="30"/>
          <w:szCs w:val="30"/>
          <w:cs/>
        </w:rPr>
        <w:t>กองทรัสต์</w:t>
      </w:r>
      <w:r w:rsidRPr="008C37DB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</w:t>
      </w:r>
      <w:r w:rsidR="00DD198D" w:rsidRPr="008C37DB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="00DD198D" w:rsidRPr="008C37DB">
        <w:rPr>
          <w:rFonts w:ascii="Angsana New" w:hAnsi="Angsana New"/>
          <w:sz w:val="30"/>
          <w:szCs w:val="30"/>
        </w:rPr>
        <w:t>29</w:t>
      </w:r>
      <w:r w:rsidR="00DD198D" w:rsidRPr="008C37DB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="00DD198D" w:rsidRPr="008C37DB">
        <w:rPr>
          <w:rFonts w:ascii="Angsana New" w:hAnsi="Angsana New"/>
          <w:sz w:val="30"/>
          <w:szCs w:val="30"/>
        </w:rPr>
        <w:t xml:space="preserve">31 </w:t>
      </w:r>
      <w:r w:rsidR="00DD198D" w:rsidRPr="008C37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D198D" w:rsidRPr="008C37DB">
        <w:rPr>
          <w:rFonts w:ascii="Angsana New" w:hAnsi="Angsana New"/>
          <w:sz w:val="30"/>
          <w:szCs w:val="30"/>
        </w:rPr>
        <w:t>25</w:t>
      </w:r>
      <w:r w:rsidR="00DD198D" w:rsidRPr="008C37DB">
        <w:rPr>
          <w:rFonts w:ascii="Angsana New" w:hAnsi="Angsana New"/>
          <w:sz w:val="30"/>
          <w:szCs w:val="30"/>
          <w:cs/>
        </w:rPr>
        <w:t>60</w:t>
      </w:r>
    </w:p>
    <w:p w:rsidR="00B25005" w:rsidRDefault="00B25005" w:rsidP="009969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F1655" w:rsidRPr="008C37DB" w:rsidRDefault="00EF1655" w:rsidP="0099692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37D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EF1655" w:rsidRDefault="00EF1655" w:rsidP="0099692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F1655" w:rsidRPr="008C37DB" w:rsidRDefault="00EF1655" w:rsidP="008C37D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สำหรับการถือปฏิบัติตาม</w:t>
      </w:r>
      <w:r w:rsidRPr="00EA592D">
        <w:rPr>
          <w:rFonts w:ascii="Angsana New" w:hAnsi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ซึ่งมีผลกระทบ</w:t>
      </w:r>
      <w:r>
        <w:rPr>
          <w:rFonts w:ascii="Angsana New" w:hAnsi="Angsana New" w:hint="cs"/>
          <w:sz w:val="30"/>
          <w:szCs w:val="30"/>
          <w:cs/>
        </w:rPr>
        <w:t>อย่างมีนัย</w:t>
      </w:r>
      <w:r w:rsidRPr="00EA592D">
        <w:rPr>
          <w:rFonts w:ascii="Angsana New" w:hAnsi="Angsana New"/>
          <w:sz w:val="30"/>
          <w:szCs w:val="30"/>
          <w:cs/>
        </w:rPr>
        <w:t>สำคัญต่อจำนวนเงิน</w:t>
      </w:r>
      <w:r>
        <w:rPr>
          <w:rFonts w:ascii="Angsana New" w:hAnsi="Angsana New" w:hint="cs"/>
          <w:sz w:val="30"/>
          <w:szCs w:val="30"/>
          <w:cs/>
        </w:rPr>
        <w:t>ที่รับรู้</w:t>
      </w:r>
      <w:r w:rsidRPr="00EA592D">
        <w:rPr>
          <w:rFonts w:ascii="Angsana New" w:hAnsi="Angsana New"/>
          <w:sz w:val="30"/>
          <w:szCs w:val="30"/>
          <w:cs/>
        </w:rPr>
        <w:t>ในงบการเงิน</w:t>
      </w:r>
      <w:r w:rsidRPr="000C5BD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 xml:space="preserve">ประกอบด้วยหมายเหตุประกอบงบการเงินข้อ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4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เงินลงทุนในอสังหาริมทรัพย์และสิทธิการเช่า</w:t>
      </w:r>
    </w:p>
    <w:p w:rsidR="00572B6F" w:rsidRPr="00833F65" w:rsidRDefault="00572B6F" w:rsidP="008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572B6F" w:rsidRPr="00EA688F" w:rsidRDefault="00EF7026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572B6F" w:rsidRPr="00EA688F">
        <w:rPr>
          <w:rFonts w:ascii="Angsana New" w:hAnsi="Angsana New"/>
          <w:b/>
          <w:sz w:val="30"/>
          <w:szCs w:val="30"/>
        </w:rPr>
        <w:tab/>
      </w:r>
      <w:r w:rsidR="00572B6F"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p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  <w:r w:rsidRPr="00EA688F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บุคคลหรือกิจการเป็นบุคคลหรือกิจการที่เกี่ยวข้องกันกับกองทรัสต์ หากกองทรัสต์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โดยที่กองทรัสต์มีการควบคุมเดียวกันหรือมีอิทธิพลอย่างมีสาระสำคัญเดียวกัน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572B6F" w:rsidRPr="00EA688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8964DE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pacing w:val="-4"/>
          <w:sz w:val="2"/>
          <w:szCs w:val="2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:rsidR="00572B6F" w:rsidRPr="00EA592D" w:rsidRDefault="00572B6F" w:rsidP="00EA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lastRenderedPageBreak/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572B6F" w:rsidRPr="006D5F23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3"/>
        <w:gridCol w:w="2246"/>
        <w:gridCol w:w="4139"/>
      </w:tblGrid>
      <w:tr w:rsidR="00572B6F" w:rsidRPr="00EA592D" w:rsidTr="008C37DB">
        <w:trPr>
          <w:tblHeader/>
        </w:trPr>
        <w:tc>
          <w:tcPr>
            <w:tcW w:w="1563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72B6F" w:rsidRPr="00EA592D" w:rsidTr="008C37DB">
        <w:trPr>
          <w:tblHeader/>
        </w:trPr>
        <w:tc>
          <w:tcPr>
            <w:tcW w:w="1563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572B6F" w:rsidRPr="00EA592D" w:rsidTr="008C37DB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572B6F" w:rsidRPr="00EA592D" w:rsidTr="008C37DB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572B6F" w:rsidRPr="00EA592D" w:rsidTr="008C37DB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572B6F" w:rsidRPr="00EA592D" w:rsidTr="008C37DB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572B6F" w:rsidRPr="00EA592D" w:rsidTr="008C37DB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229" w:type="pct"/>
            <w:shd w:val="clear" w:color="auto" w:fill="auto"/>
          </w:tcPr>
          <w:p w:rsidR="00572B6F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</w:t>
            </w:r>
          </w:p>
        </w:tc>
      </w:tr>
    </w:tbl>
    <w:p w:rsidR="00572B6F" w:rsidRPr="006D5F23" w:rsidRDefault="00572B6F" w:rsidP="00572B6F">
      <w:pPr>
        <w:rPr>
          <w:rFonts w:ascii="Angsana New" w:hAnsi="Angsana New"/>
          <w:spacing w:val="-4"/>
          <w:sz w:val="24"/>
          <w:szCs w:val="24"/>
          <w:cs/>
        </w:rPr>
      </w:pPr>
      <w:r w:rsidRPr="006D5F23">
        <w:rPr>
          <w:rFonts w:ascii="Angsana New" w:hAnsi="Angsana New"/>
          <w:spacing w:val="-4"/>
          <w:sz w:val="24"/>
          <w:szCs w:val="24"/>
          <w:cs/>
        </w:rPr>
        <w:tab/>
      </w:r>
    </w:p>
    <w:p w:rsidR="00572B6F" w:rsidRPr="00EA592D" w:rsidRDefault="00572B6F" w:rsidP="00572B6F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572B6F" w:rsidRPr="006D5F23" w:rsidRDefault="00572B6F" w:rsidP="00572B6F">
      <w:pPr>
        <w:ind w:firstLine="540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572B6F" w:rsidRPr="00EA592D" w:rsidTr="008C37DB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72B6F" w:rsidRPr="00EA592D" w:rsidTr="008C37DB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:rsidTr="008C37DB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ค่าธรรมเนียมผู้จัดการกองทรัสต์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:rsidTr="008C37DB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3B2A85" w:rsidRDefault="003B2A85" w:rsidP="00572B6F">
      <w:pPr>
        <w:pStyle w:val="acctmainheading"/>
        <w:spacing w:after="0" w:line="240" w:lineRule="atLeast"/>
        <w:jc w:val="thaiDistribute"/>
        <w:rPr>
          <w:rFonts w:ascii="Angsana New" w:hAnsi="Angsana New"/>
          <w:sz w:val="24"/>
          <w:szCs w:val="24"/>
          <w:cs/>
          <w:lang w:val="en-US" w:bidi="th-TH"/>
        </w:rPr>
      </w:pPr>
    </w:p>
    <w:p w:rsidR="003B2A85" w:rsidRDefault="003B2A85" w:rsidP="003B2A85">
      <w:pPr>
        <w:rPr>
          <w:cs/>
        </w:rPr>
      </w:pPr>
      <w:r>
        <w:rPr>
          <w:cs/>
        </w:rPr>
        <w:br w:type="page"/>
      </w:r>
    </w:p>
    <w:p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 w:rsidR="008F6165">
        <w:rPr>
          <w:rFonts w:ascii="Angsana New" w:hAnsi="Angsana New" w:hint="cs"/>
          <w:sz w:val="30"/>
          <w:szCs w:val="30"/>
          <w:cs/>
        </w:rPr>
        <w:t>งวด</w:t>
      </w:r>
      <w:r w:rsidR="003B2A85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733D9">
        <w:rPr>
          <w:rFonts w:ascii="Angsana New" w:hAnsi="Angsana New" w:hint="cs"/>
          <w:sz w:val="30"/>
          <w:szCs w:val="30"/>
          <w:cs/>
        </w:rPr>
        <w:t>หก</w:t>
      </w:r>
      <w:r w:rsidR="008F6165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733D9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1D1A7B">
        <w:rPr>
          <w:rFonts w:ascii="Angsana New" w:hAnsi="Angsana New"/>
          <w:sz w:val="30"/>
          <w:szCs w:val="30"/>
        </w:rPr>
        <w:t>1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3B2A85" w:rsidRDefault="003B2A85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3B2A85" w:rsidRPr="00EA592D" w:rsidTr="00432763">
        <w:tc>
          <w:tcPr>
            <w:tcW w:w="6318" w:type="dxa"/>
          </w:tcPr>
          <w:p w:rsidR="003B2A85" w:rsidRPr="003B2A85" w:rsidRDefault="003B2A85" w:rsidP="003B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2A85" w:rsidRPr="00EA592D" w:rsidTr="00432763">
        <w:tc>
          <w:tcPr>
            <w:tcW w:w="6318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2A85" w:rsidRPr="00EA592D" w:rsidTr="00432763">
        <w:tc>
          <w:tcPr>
            <w:tcW w:w="6318" w:type="dxa"/>
          </w:tcPr>
          <w:p w:rsidR="003B2A85" w:rsidRPr="00514F0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</w:t>
            </w: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351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3B2A85" w:rsidRPr="00EA592D" w:rsidTr="00432763">
        <w:tc>
          <w:tcPr>
            <w:tcW w:w="6318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:rsidR="003B2A85" w:rsidRPr="00FF3F36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3B2A85" w:rsidRPr="00FF3F36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Pr="00EA592D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</w:t>
            </w:r>
            <w:r w:rsidR="00D05B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3B2A85" w:rsidRDefault="003B2A85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3B2A85" w:rsidRPr="00EA592D" w:rsidTr="00432763">
        <w:tc>
          <w:tcPr>
            <w:tcW w:w="6318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ค่าธรรมเนียมการจัดการ</w:t>
            </w:r>
          </w:p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1,68</w:t>
            </w:r>
            <w:r w:rsidR="00B94E23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3B2A85" w:rsidRPr="00EA592D" w:rsidTr="00432763">
        <w:tc>
          <w:tcPr>
            <w:tcW w:w="6318" w:type="dxa"/>
          </w:tcPr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B2A85" w:rsidRPr="00EA592D" w:rsidTr="00432763">
        <w:tc>
          <w:tcPr>
            <w:tcW w:w="6318" w:type="dxa"/>
          </w:tcPr>
          <w:p w:rsidR="003B2A85" w:rsidRPr="003419EE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1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</w:t>
            </w:r>
            <w:r w:rsidRPr="00341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ทรัสตี</w:t>
            </w:r>
          </w:p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3B2A85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3B2A85" w:rsidRPr="00651758" w:rsidRDefault="003B2A85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1,698</w:t>
            </w:r>
          </w:p>
        </w:tc>
      </w:tr>
    </w:tbl>
    <w:p w:rsidR="00572B6F" w:rsidRPr="003B2A85" w:rsidRDefault="00572B6F" w:rsidP="003B2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8A1960" w:rsidRPr="00EA592D" w:rsidTr="008C37DB">
        <w:tc>
          <w:tcPr>
            <w:tcW w:w="6318" w:type="dxa"/>
          </w:tcPr>
          <w:p w:rsidR="008A1960" w:rsidRPr="003B2A85" w:rsidRDefault="003B2A85" w:rsidP="003B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960" w:rsidRPr="00EA592D" w:rsidTr="008C37DB"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1960" w:rsidRPr="00EA592D" w:rsidTr="008C37DB">
        <w:tc>
          <w:tcPr>
            <w:tcW w:w="6318" w:type="dxa"/>
          </w:tcPr>
          <w:p w:rsidR="008A1960" w:rsidRPr="00514F05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</w:t>
            </w: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6A25D7" w:rsidRPr="00EA592D" w:rsidRDefault="006A25D7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A1960" w:rsidRPr="00EA592D" w:rsidTr="008C37DB"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:rsidR="008A1960" w:rsidRPr="00FF3F36" w:rsidRDefault="008A1960" w:rsidP="008C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EA592D" w:rsidRDefault="006A25D7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2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141,028</w:t>
            </w:r>
          </w:p>
        </w:tc>
      </w:tr>
    </w:tbl>
    <w:p w:rsidR="00A75687" w:rsidRPr="003B2A85" w:rsidRDefault="00A75687" w:rsidP="003B2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8A1960" w:rsidRPr="00EA592D" w:rsidTr="008C37DB">
        <w:tc>
          <w:tcPr>
            <w:tcW w:w="6318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ค่าธรรมเนียมการจัดการ</w:t>
            </w: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C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6A25D7" w:rsidRDefault="006A25D7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6A25D7" w:rsidRPr="00651758" w:rsidRDefault="006A25D7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3,343</w:t>
            </w:r>
          </w:p>
        </w:tc>
      </w:tr>
      <w:tr w:rsidR="008A1960" w:rsidRPr="00EA592D" w:rsidTr="008C37DB">
        <w:tc>
          <w:tcPr>
            <w:tcW w:w="6318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1960" w:rsidRPr="00EA592D" w:rsidTr="008C37DB">
        <w:tc>
          <w:tcPr>
            <w:tcW w:w="6318" w:type="dxa"/>
          </w:tcPr>
          <w:p w:rsidR="008A1960" w:rsidRPr="003419EE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1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</w:t>
            </w:r>
            <w:r w:rsidRPr="00341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ทรัสตี</w:t>
            </w: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6A25D7" w:rsidRPr="00651758" w:rsidRDefault="006A25D7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3,370</w:t>
            </w:r>
          </w:p>
        </w:tc>
      </w:tr>
    </w:tbl>
    <w:p w:rsidR="003B2A85" w:rsidRDefault="003B2A85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  <w:cs/>
        </w:rPr>
      </w:pPr>
    </w:p>
    <w:p w:rsidR="003B2A85" w:rsidRDefault="003B2A85" w:rsidP="003B2A85">
      <w:pPr>
        <w:rPr>
          <w:cs/>
        </w:rPr>
      </w:pPr>
      <w:r>
        <w:rPr>
          <w:cs/>
        </w:rPr>
        <w:br w:type="page"/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="00A75687">
        <w:rPr>
          <w:rFonts w:ascii="Angsana New" w:hAnsi="Angsana New" w:hint="cs"/>
          <w:sz w:val="30"/>
          <w:szCs w:val="30"/>
          <w:cs/>
        </w:rPr>
        <w:t>30 มิถุนายน</w:t>
      </w:r>
      <w:r w:rsidR="00CD459D">
        <w:rPr>
          <w:rFonts w:ascii="Angsana New" w:hAnsi="Angsana New"/>
          <w:sz w:val="30"/>
          <w:szCs w:val="30"/>
        </w:rPr>
        <w:t xml:space="preserve"> 2561 </w:t>
      </w:r>
      <w:r w:rsidR="00CD459D">
        <w:rPr>
          <w:rFonts w:ascii="Angsana New" w:hAnsi="Angsana New" w:hint="cs"/>
          <w:sz w:val="30"/>
          <w:szCs w:val="30"/>
          <w:cs/>
        </w:rPr>
        <w:t>และ</w:t>
      </w:r>
      <w:r w:rsidR="00980B0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D459D" w:rsidRPr="00297510">
        <w:rPr>
          <w:rFonts w:ascii="Angsana New" w:hAnsi="Angsana New"/>
          <w:sz w:val="30"/>
          <w:szCs w:val="30"/>
          <w:cs/>
        </w:rPr>
        <w:t xml:space="preserve">31 </w:t>
      </w:r>
      <w:r w:rsidR="00CD459D">
        <w:rPr>
          <w:rFonts w:ascii="Angsana New" w:hAnsi="Angsana New" w:hint="cs"/>
          <w:sz w:val="30"/>
          <w:szCs w:val="30"/>
          <w:cs/>
        </w:rPr>
        <w:t>ธันวาคม</w:t>
      </w:r>
      <w:r w:rsidR="00CD459D">
        <w:rPr>
          <w:rFonts w:ascii="Angsana New" w:hAnsi="Angsana New"/>
          <w:sz w:val="30"/>
          <w:szCs w:val="30"/>
        </w:rPr>
        <w:t xml:space="preserve"> 2560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6309"/>
        <w:gridCol w:w="1410"/>
        <w:gridCol w:w="256"/>
        <w:gridCol w:w="1304"/>
      </w:tblGrid>
      <w:tr w:rsidR="001923FE" w:rsidRPr="00297510" w:rsidTr="008C37DB">
        <w:trPr>
          <w:tblHeader/>
        </w:trPr>
        <w:tc>
          <w:tcPr>
            <w:tcW w:w="6309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1923FE" w:rsidRDefault="00A75687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6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923FE" w:rsidRPr="00EA592D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923FE" w:rsidRPr="00297510" w:rsidTr="008C37DB">
        <w:trPr>
          <w:tblHeader/>
        </w:trPr>
        <w:tc>
          <w:tcPr>
            <w:tcW w:w="6309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6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923FE" w:rsidRPr="00EA592D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174E2" w:rsidRPr="00297510" w:rsidTr="008C37DB">
        <w:trPr>
          <w:tblHeader/>
        </w:trPr>
        <w:tc>
          <w:tcPr>
            <w:tcW w:w="6309" w:type="dxa"/>
          </w:tcPr>
          <w:p w:rsidR="004174E2" w:rsidRPr="00297510" w:rsidRDefault="004174E2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3"/>
          </w:tcPr>
          <w:p w:rsidR="004174E2" w:rsidRDefault="004174E2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3FE" w:rsidRPr="00297510" w:rsidTr="008C37DB">
        <w:trPr>
          <w:tblHeader/>
        </w:trPr>
        <w:tc>
          <w:tcPr>
            <w:tcW w:w="6309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10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1,531</w:t>
            </w: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15,86</w:t>
            </w:r>
            <w:r w:rsidR="00FC772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10" w:type="dxa"/>
          </w:tcPr>
          <w:p w:rsidR="008D4CBC" w:rsidRPr="00297510" w:rsidRDefault="00D16C0E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32,973</w:t>
            </w: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จำกัด (มหาชน) </w:t>
            </w:r>
          </w:p>
        </w:tc>
        <w:tc>
          <w:tcPr>
            <w:tcW w:w="1410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587</w:t>
            </w: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462</w:t>
            </w: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583</w:t>
            </w: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459</w:t>
            </w:r>
          </w:p>
        </w:tc>
      </w:tr>
      <w:tr w:rsidR="008D4CBC" w:rsidRPr="00297510" w:rsidTr="008C37DB">
        <w:trPr>
          <w:tblHeader/>
        </w:trPr>
        <w:tc>
          <w:tcPr>
            <w:tcW w:w="6309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1,170</w:t>
            </w:r>
          </w:p>
        </w:tc>
        <w:tc>
          <w:tcPr>
            <w:tcW w:w="256" w:type="dxa"/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8D4CBC" w:rsidRPr="00297510" w:rsidRDefault="008D4CBC" w:rsidP="008D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921</w:t>
            </w:r>
          </w:p>
        </w:tc>
      </w:tr>
    </w:tbl>
    <w:p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2B6F" w:rsidRPr="007542A8" w:rsidRDefault="00FD3E05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เงินลงทุนในอสังหาริมทรัพย์และสิทธิการเช่า</w:t>
      </w:r>
    </w:p>
    <w:p w:rsidR="006E6346" w:rsidRDefault="006E6346" w:rsidP="00572B6F">
      <w:pPr>
        <w:ind w:left="5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72B6F" w:rsidRPr="00643173" w:rsidRDefault="00010B38" w:rsidP="008C37D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นั</w:t>
      </w:r>
      <w:r w:rsidR="00020D43" w:rsidRPr="008C37DB">
        <w:rPr>
          <w:rFonts w:ascii="Angsana New" w:hAnsi="Angsana New"/>
          <w:sz w:val="30"/>
          <w:szCs w:val="30"/>
          <w:cs/>
        </w:rPr>
        <w:t>บจากวันที่มีการจัดตั้งกองทรัสต์เมื่อ</w:t>
      </w:r>
      <w:r w:rsidR="00572B6F" w:rsidRPr="00643173">
        <w:rPr>
          <w:rFonts w:ascii="Angsana New" w:hAnsi="Angsana New"/>
          <w:sz w:val="30"/>
          <w:szCs w:val="30"/>
          <w:cs/>
        </w:rPr>
        <w:t>วันที่ 8 ธันวาคม 2560 กองทรัสต์ได้รับโอนสินทรัพย์</w:t>
      </w:r>
      <w:r w:rsidR="00572B6F" w:rsidRPr="00643173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ลงทุนเป็นครั้งแรกในทรัพย์สินที่เกี่ยวเนื่องกับกิจการโรงแรม </w:t>
      </w:r>
      <w:r w:rsidR="00572B6F" w:rsidRPr="00643173">
        <w:rPr>
          <w:rFonts w:ascii="Angsana New" w:hAnsi="Angsana New"/>
          <w:sz w:val="30"/>
          <w:szCs w:val="30"/>
        </w:rPr>
        <w:t>3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แห่ง </w:t>
      </w:r>
      <w:r w:rsidR="00643173" w:rsidRPr="008C37DB">
        <w:rPr>
          <w:rFonts w:ascii="Angsana New" w:hAnsi="Angsana New"/>
          <w:sz w:val="30"/>
          <w:szCs w:val="30"/>
          <w:cs/>
        </w:rPr>
        <w:t>ได้แก่ ลงทุนในทรัพย์สินที่ใช้ในการประกอบกิจการ โรงแรมดุสิตธานี ลากูน่า ภูเก็ตและ โรงแรมดุสิตดีทู เชียงใหม่ และรับโอนสิทธิการเช่าทรัพย์สินในโรงแรม</w:t>
      </w:r>
      <w:r w:rsidR="00716128">
        <w:rPr>
          <w:rFonts w:ascii="Angsana New" w:hAnsi="Angsana New"/>
          <w:sz w:val="30"/>
          <w:szCs w:val="30"/>
        </w:rPr>
        <w:br/>
      </w:r>
      <w:r w:rsidR="00643173" w:rsidRPr="008C37DB">
        <w:rPr>
          <w:rFonts w:ascii="Angsana New" w:hAnsi="Angsana New"/>
          <w:sz w:val="30"/>
          <w:szCs w:val="30"/>
          <w:cs/>
        </w:rPr>
        <w:t xml:space="preserve">ดุสิตธานี หัวหิน </w:t>
      </w:r>
    </w:p>
    <w:p w:rsidR="00643173" w:rsidRPr="008C37DB" w:rsidRDefault="00643173" w:rsidP="00572B6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:rsidR="00572B6F" w:rsidRPr="00643173" w:rsidRDefault="00553B28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7DB">
        <w:rPr>
          <w:rFonts w:ascii="Angsana New" w:hAnsi="Angsana New"/>
          <w:sz w:val="30"/>
          <w:szCs w:val="30"/>
          <w:cs/>
        </w:rPr>
        <w:t>ในไตรมาสที่</w:t>
      </w:r>
      <w:r w:rsidR="007C4E67">
        <w:rPr>
          <w:rFonts w:ascii="Angsana New" w:hAnsi="Angsana New"/>
          <w:sz w:val="30"/>
          <w:szCs w:val="30"/>
        </w:rPr>
        <w:t xml:space="preserve"> </w:t>
      </w:r>
      <w:r w:rsidRPr="008C37DB">
        <w:rPr>
          <w:rFonts w:ascii="Angsana New" w:hAnsi="Angsana New"/>
          <w:sz w:val="30"/>
          <w:szCs w:val="30"/>
          <w:cs/>
          <w:lang w:val="th-TH"/>
        </w:rPr>
        <w:t xml:space="preserve">1 ปี 2561 </w:t>
      </w:r>
      <w:r w:rsidR="00020D43" w:rsidRPr="008C37DB">
        <w:rPr>
          <w:rFonts w:ascii="Angsana New" w:hAnsi="Angsana New"/>
          <w:sz w:val="30"/>
          <w:szCs w:val="30"/>
          <w:cs/>
        </w:rPr>
        <w:t>กองทรัสต์ใช้</w:t>
      </w:r>
      <w:r w:rsidR="00572B6F" w:rsidRPr="00643173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ผู้ประเมินราคาอิสระประเมินราคาเงินลงทุนในอสังหาริมทรัพย์และสิทธิการเช่าของกองทรัสต์</w:t>
      </w:r>
      <w:r w:rsidR="00994758">
        <w:rPr>
          <w:rFonts w:ascii="Angsana New" w:hAnsi="Angsana New" w:hint="cs"/>
          <w:sz w:val="30"/>
          <w:szCs w:val="30"/>
          <w:cs/>
        </w:rPr>
        <w:t>ของโครงการโรงแรมดุสิต</w:t>
      </w:r>
      <w:r w:rsidR="00C2236B">
        <w:rPr>
          <w:rFonts w:ascii="Angsana New" w:hAnsi="Angsana New" w:hint="cs"/>
          <w:sz w:val="30"/>
          <w:szCs w:val="30"/>
          <w:cs/>
        </w:rPr>
        <w:t xml:space="preserve"> </w:t>
      </w:r>
      <w:r w:rsidR="00994758">
        <w:rPr>
          <w:rFonts w:ascii="Angsana New" w:hAnsi="Angsana New" w:hint="cs"/>
          <w:sz w:val="30"/>
          <w:szCs w:val="30"/>
          <w:cs/>
        </w:rPr>
        <w:t>ดีทู เชียงใหม่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โดยวิธีพิจารณาจากรายได้ (</w:t>
      </w:r>
      <w:r w:rsidR="00572B6F" w:rsidRPr="00643173">
        <w:rPr>
          <w:rFonts w:ascii="Angsana New" w:hAnsi="Angsana New"/>
          <w:sz w:val="30"/>
          <w:szCs w:val="30"/>
        </w:rPr>
        <w:t xml:space="preserve">Income Approach) 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โดยมีราคาประเมินเท่ากับ  </w:t>
      </w:r>
      <w:r w:rsidR="00020D43" w:rsidRPr="008C37DB">
        <w:rPr>
          <w:rFonts w:ascii="Angsana New" w:hAnsi="Angsana New"/>
          <w:sz w:val="30"/>
          <w:szCs w:val="30"/>
        </w:rPr>
        <w:t>396.7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ทำให้เกิดผลขาดทุนที่ยังไม่เกิดขึ้นจากการเปลี่ยนแปลงมูลค่าเงินลงทุนจำนวน </w:t>
      </w:r>
      <w:r w:rsidR="00B144D7">
        <w:rPr>
          <w:rFonts w:ascii="Angsana New" w:hAnsi="Angsana New"/>
          <w:sz w:val="30"/>
          <w:szCs w:val="30"/>
        </w:rPr>
        <w:t>6.2</w:t>
      </w:r>
      <w:r w:rsidR="007F6665"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3B2A85" w:rsidRDefault="003B2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pacing w:val="4"/>
          <w:sz w:val="30"/>
          <w:szCs w:val="30"/>
          <w:cs/>
          <w:lang w:val="th-TH" w:eastAsia="th-TH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:rsidR="00572B6F" w:rsidRPr="002A36A1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lastRenderedPageBreak/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572B6F" w:rsidRPr="008C37DB" w:rsidRDefault="00572B6F" w:rsidP="00572B6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</w:p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6498"/>
        <w:gridCol w:w="1262"/>
        <w:gridCol w:w="240"/>
        <w:gridCol w:w="1272"/>
      </w:tblGrid>
      <w:tr w:rsidR="001923FE" w:rsidRPr="00577542" w:rsidTr="00834B8A">
        <w:tc>
          <w:tcPr>
            <w:tcW w:w="6498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1923FE" w:rsidRPr="00577542" w:rsidRDefault="00A75687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0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923FE" w:rsidRPr="00577542" w:rsidTr="00834B8A">
        <w:tc>
          <w:tcPr>
            <w:tcW w:w="6498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54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1923FE" w:rsidRPr="00577542" w:rsidTr="00834B8A">
        <w:tc>
          <w:tcPr>
            <w:tcW w:w="6498" w:type="dxa"/>
          </w:tcPr>
          <w:p w:rsidR="001923FE" w:rsidRPr="00577542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74" w:type="dxa"/>
            <w:gridSpan w:val="3"/>
          </w:tcPr>
          <w:p w:rsidR="001923FE" w:rsidRPr="00577542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923FE" w:rsidRPr="00577542" w:rsidTr="00834B8A">
        <w:trPr>
          <w:trHeight w:val="344"/>
        </w:trPr>
        <w:tc>
          <w:tcPr>
            <w:tcW w:w="6498" w:type="dxa"/>
          </w:tcPr>
          <w:p w:rsidR="001923FE" w:rsidRPr="00577542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37DB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262" w:type="dxa"/>
          </w:tcPr>
          <w:p w:rsidR="001923FE" w:rsidRPr="00577542" w:rsidRDefault="00FC2B31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4,172,774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sz w:val="30"/>
                <w:szCs w:val="30"/>
                <w:lang w:bidi="ar-SA"/>
              </w:rPr>
              <w:t>4,161,000</w:t>
            </w:r>
          </w:p>
        </w:tc>
      </w:tr>
      <w:tr w:rsidR="001923FE" w:rsidRPr="00577542" w:rsidTr="00834B8A">
        <w:tc>
          <w:tcPr>
            <w:tcW w:w="6498" w:type="dxa"/>
          </w:tcPr>
          <w:p w:rsidR="001923FE" w:rsidRPr="00F34486" w:rsidRDefault="001923FE" w:rsidP="0075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29" w:hanging="63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5775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7542">
              <w:rPr>
                <w:rFonts w:ascii="Angsana New" w:hAnsi="Angsana New"/>
                <w:sz w:val="30"/>
                <w:szCs w:val="30"/>
                <w:cs/>
              </w:rPr>
              <w:t>เพิ่มขึ้นจากส่วนปรับปรุงโรงแรม</w:t>
            </w:r>
            <w:r w:rsidR="007542A8" w:rsidRPr="008C37D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2" w:type="dxa"/>
          </w:tcPr>
          <w:p w:rsidR="001923FE" w:rsidRPr="00577542" w:rsidRDefault="00FC2B31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65,227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CAF">
              <w:rPr>
                <w:rFonts w:ascii="Angsana New" w:hAnsi="Angsana New"/>
                <w:sz w:val="30"/>
                <w:szCs w:val="30"/>
              </w:rPr>
              <w:t>11,774</w:t>
            </w:r>
          </w:p>
        </w:tc>
      </w:tr>
      <w:tr w:rsidR="007542A8" w:rsidRPr="00577542" w:rsidTr="00834B8A">
        <w:tc>
          <w:tcPr>
            <w:tcW w:w="6498" w:type="dxa"/>
          </w:tcPr>
          <w:p w:rsidR="007542A8" w:rsidRPr="008C37DB" w:rsidDel="007542A8" w:rsidRDefault="007542A8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37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8C37DB">
              <w:rPr>
                <w:rFonts w:ascii="Angsana New" w:hAnsi="Angsana New"/>
                <w:sz w:val="30"/>
                <w:szCs w:val="30"/>
                <w:cs/>
              </w:rPr>
              <w:t xml:space="preserve">   ขาดทุนที่ยังไม่เกิดขึ้นจากการเปลี่ยนแปลงในมูลค่าของเงินลงทุน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542A8" w:rsidRPr="008C37DB" w:rsidRDefault="0047062C" w:rsidP="008C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FC2B31">
              <w:rPr>
                <w:rFonts w:ascii="Angsana New" w:hAnsi="Angsana New"/>
                <w:sz w:val="30"/>
                <w:szCs w:val="30"/>
                <w:lang w:bidi="ar-SA"/>
              </w:rPr>
              <w:t>6,228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40" w:type="dxa"/>
          </w:tcPr>
          <w:p w:rsidR="007542A8" w:rsidRPr="008C37DB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542A8" w:rsidRPr="008C37DB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37DB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1923FE" w:rsidRPr="00297510" w:rsidTr="00834B8A">
        <w:tc>
          <w:tcPr>
            <w:tcW w:w="6498" w:type="dxa"/>
          </w:tcPr>
          <w:p w:rsidR="001923FE" w:rsidRPr="00577542" w:rsidRDefault="007542A8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37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1923FE" w:rsidRPr="00577542" w:rsidRDefault="00FC2B31" w:rsidP="008C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4,231,773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4,172,774</w:t>
            </w:r>
          </w:p>
        </w:tc>
      </w:tr>
    </w:tbl>
    <w:p w:rsidR="00572B6F" w:rsidRPr="008C37DB" w:rsidRDefault="00572B6F" w:rsidP="008C37DB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994758" w:rsidRPr="008C37DB" w:rsidRDefault="006B297C" w:rsidP="008C37DB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หลักทรัพย์ที่ใช้ค้ำปร</w:t>
      </w:r>
      <w:r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ะกันของเงินกู้ยืมระยะยาวได้แก่ </w:t>
      </w: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</w:p>
    <w:p w:rsidR="00994758" w:rsidRDefault="00994758" w:rsidP="008C37DB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572B6F" w:rsidRPr="00297510" w:rsidRDefault="00FD3E05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9"/>
        <w:gridCol w:w="1071"/>
        <w:gridCol w:w="270"/>
        <w:gridCol w:w="1080"/>
        <w:gridCol w:w="270"/>
        <w:gridCol w:w="1260"/>
        <w:gridCol w:w="270"/>
        <w:gridCol w:w="1260"/>
      </w:tblGrid>
      <w:tr w:rsidR="001923FE" w:rsidRPr="00297510" w:rsidTr="001923FE">
        <w:tc>
          <w:tcPr>
            <w:tcW w:w="3789" w:type="dxa"/>
          </w:tcPr>
          <w:p w:rsidR="001923FE" w:rsidRPr="00297510" w:rsidRDefault="001923FE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270" w:type="dxa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เงินต้น</w:t>
            </w: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A75687" w:rsidRPr="00297510" w:rsidTr="00297510">
        <w:tc>
          <w:tcPr>
            <w:tcW w:w="3789" w:type="dxa"/>
          </w:tcPr>
          <w:p w:rsidR="00A75687" w:rsidRPr="00297510" w:rsidRDefault="00A75687" w:rsidP="00A756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A75687" w:rsidRPr="00297510" w:rsidRDefault="00A75687" w:rsidP="00A75687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071" w:type="dxa"/>
          </w:tcPr>
          <w:p w:rsidR="00A75687" w:rsidRPr="00297510" w:rsidRDefault="00A75687" w:rsidP="00A756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tabs>
                <w:tab w:val="clear" w:pos="454"/>
                <w:tab w:val="clear" w:pos="680"/>
                <w:tab w:val="clear" w:pos="907"/>
                <w:tab w:val="left" w:pos="270"/>
                <w:tab w:val="left" w:pos="342"/>
                <w:tab w:val="left" w:pos="432"/>
                <w:tab w:val="left" w:pos="522"/>
              </w:tabs>
              <w:ind w:hanging="198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ออมทรัพย์</w:t>
            </w:r>
          </w:p>
        </w:tc>
        <w:tc>
          <w:tcPr>
            <w:tcW w:w="1071" w:type="dxa"/>
          </w:tcPr>
          <w:p w:rsidR="00A75687" w:rsidRPr="00297510" w:rsidRDefault="00757B59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0.375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757B59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15,86</w:t>
            </w:r>
            <w:r w:rsidR="009600E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071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ระแสรายวัน</w:t>
            </w:r>
          </w:p>
        </w:tc>
        <w:tc>
          <w:tcPr>
            <w:tcW w:w="1071" w:type="dxa"/>
          </w:tcPr>
          <w:p w:rsidR="00A75687" w:rsidRPr="00297510" w:rsidRDefault="00757B59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757B59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87" w:rsidRPr="00297510" w:rsidTr="001923FE">
        <w:tc>
          <w:tcPr>
            <w:tcW w:w="3789" w:type="dxa"/>
          </w:tcPr>
          <w:p w:rsidR="00A75687" w:rsidRPr="00297510" w:rsidRDefault="00A75687" w:rsidP="00A75687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ธนาคารธนชาต จํากัด (มหาชน)</w:t>
            </w:r>
          </w:p>
        </w:tc>
        <w:tc>
          <w:tcPr>
            <w:tcW w:w="1071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87" w:rsidRPr="00297510" w:rsidTr="008C37DB">
        <w:tc>
          <w:tcPr>
            <w:tcW w:w="3789" w:type="dxa"/>
          </w:tcPr>
          <w:p w:rsidR="00A75687" w:rsidRPr="00297510" w:rsidRDefault="00A75687" w:rsidP="008C37DB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ออมทรัพย์</w:t>
            </w: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071" w:type="dxa"/>
          </w:tcPr>
          <w:p w:rsidR="00A75687" w:rsidRPr="00297510" w:rsidRDefault="00367371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0.125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757B59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177,17</w:t>
            </w:r>
            <w:r w:rsidR="006427F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148,899</w:t>
            </w:r>
          </w:p>
        </w:tc>
      </w:tr>
      <w:tr w:rsidR="00A75687" w:rsidRPr="00297510" w:rsidTr="008C37DB">
        <w:tc>
          <w:tcPr>
            <w:tcW w:w="3789" w:type="dxa"/>
          </w:tcPr>
          <w:p w:rsidR="00A75687" w:rsidRPr="00297510" w:rsidRDefault="002474EB" w:rsidP="002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A756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:rsidR="00A75687" w:rsidRPr="008C37DB" w:rsidRDefault="00A75687" w:rsidP="008C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8C37DB" w:rsidRDefault="00A75687" w:rsidP="00A75687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  <w:r w:rsidRPr="008C3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:rsidR="00A75687" w:rsidRPr="008C37DB" w:rsidRDefault="00A75687" w:rsidP="008C37DB">
            <w:pPr>
              <w:tabs>
                <w:tab w:val="left" w:pos="2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87" w:rsidRPr="00297510" w:rsidRDefault="00CE4570" w:rsidP="00A75687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178,70</w:t>
            </w:r>
            <w:r w:rsidR="006427F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75687" w:rsidRPr="00297510" w:rsidRDefault="00A75687" w:rsidP="00A75687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87" w:rsidRPr="00297510" w:rsidRDefault="00A75687" w:rsidP="00A75687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</w:rPr>
              <w:t>164,76</w:t>
            </w:r>
            <w:r w:rsidR="0054574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72B6F" w:rsidRPr="00297510" w:rsidRDefault="00572B6F" w:rsidP="008C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C2565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6</w:t>
      </w:r>
      <w:r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ส่วนของผู้ถือหน่วยลงทุน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8C37DB" w:rsidRDefault="00EA688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8C37DB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8C37DB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:rsidR="00EA688F" w:rsidRPr="008C37DB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8C37DB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A688F" w:rsidRPr="008C37DB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88F" w:rsidRPr="00F34486" w:rsidTr="00EA688F">
        <w:trPr>
          <w:cantSplit/>
          <w:trHeight w:val="423"/>
        </w:trPr>
        <w:tc>
          <w:tcPr>
            <w:tcW w:w="2772" w:type="dxa"/>
          </w:tcPr>
          <w:p w:rsidR="00EA688F" w:rsidRPr="00D41CAF" w:rsidRDefault="00D41CA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:rsidTr="00EA688F">
        <w:trPr>
          <w:cantSplit/>
          <w:trHeight w:val="423"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263B7" w:rsidRPr="00F34486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63B7" w:rsidRPr="00F34486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63B7" w:rsidRPr="002A36A1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263B7" w:rsidRPr="00F34486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63B7" w:rsidRPr="00F34486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F21D0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:rsidR="0096630A" w:rsidRDefault="0096630A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34486">
        <w:rPr>
          <w:rFonts w:ascii="Angsana New" w:hAnsi="Angsana New" w:cs="Angsana New"/>
          <w:sz w:val="30"/>
          <w:szCs w:val="30"/>
          <w:cs/>
        </w:rPr>
        <w:t>รายการเคลื่อนไหวของกำไรสะสมมีดังนี้</w:t>
      </w:r>
    </w:p>
    <w:p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5388"/>
        <w:gridCol w:w="1035"/>
        <w:gridCol w:w="1216"/>
        <w:gridCol w:w="233"/>
        <w:gridCol w:w="1193"/>
      </w:tblGrid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A75687" w:rsidRPr="008C37DB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37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6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035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5" w:type="dxa"/>
          </w:tcPr>
          <w:p w:rsidR="00A75687" w:rsidRPr="008D28C2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:rsidR="00A75687" w:rsidRPr="008C37DB" w:rsidRDefault="00754822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16,516</w:t>
            </w:r>
          </w:p>
        </w:tc>
        <w:tc>
          <w:tcPr>
            <w:tcW w:w="233" w:type="dxa"/>
          </w:tcPr>
          <w:p w:rsidR="00A75687" w:rsidRPr="008D28C2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A75687" w:rsidRPr="008D28C2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D28C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รายได้จากการลงทุนสุทธิ</w:t>
            </w:r>
          </w:p>
        </w:tc>
        <w:tc>
          <w:tcPr>
            <w:tcW w:w="1035" w:type="dxa"/>
          </w:tcPr>
          <w:p w:rsidR="00A75687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A75687" w:rsidRPr="00297510" w:rsidRDefault="00701918" w:rsidP="005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119,9</w:t>
            </w:r>
            <w:r w:rsidR="00532D7B">
              <w:rPr>
                <w:rFonts w:ascii="Angsana New" w:hAnsi="Angsana New"/>
                <w:sz w:val="30"/>
                <w:szCs w:val="30"/>
                <w:lang w:bidi="ar-SA"/>
              </w:rPr>
              <w:t>85</w:t>
            </w:r>
          </w:p>
        </w:tc>
        <w:tc>
          <w:tcPr>
            <w:tcW w:w="23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16,516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8C37DB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31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   ขาดทุนที่ยังไม่เกิดขึ้นจริง</w:t>
            </w:r>
          </w:p>
        </w:tc>
        <w:tc>
          <w:tcPr>
            <w:tcW w:w="1035" w:type="dxa"/>
          </w:tcPr>
          <w:p w:rsidR="00A75687" w:rsidRPr="008C37DB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37D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A75687" w:rsidRPr="00643173" w:rsidRDefault="00532D7B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4822">
              <w:rPr>
                <w:rFonts w:ascii="Angsana New" w:hAnsi="Angsana New"/>
                <w:sz w:val="30"/>
                <w:szCs w:val="30"/>
              </w:rPr>
              <w:t>6,228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:rsidR="00A75687" w:rsidRPr="00643173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A75687" w:rsidRPr="00643173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585" w:firstLine="351"/>
              <w:rPr>
                <w:rFonts w:ascii="Angsana New" w:hAnsi="Angsana New"/>
                <w:sz w:val="30"/>
                <w:szCs w:val="30"/>
              </w:rPr>
            </w:pPr>
            <w:r w:rsidRPr="006431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87" w:rsidRPr="00297510" w:rsidTr="008C37DB">
        <w:tc>
          <w:tcPr>
            <w:tcW w:w="5388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035" w:type="dxa"/>
          </w:tcPr>
          <w:p w:rsidR="00A75687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A75687" w:rsidRPr="00297510" w:rsidRDefault="00701918" w:rsidP="0053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130,2</w:t>
            </w:r>
            <w:r w:rsidR="00532D7B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73</w:t>
            </w:r>
          </w:p>
        </w:tc>
        <w:tc>
          <w:tcPr>
            <w:tcW w:w="233" w:type="dxa"/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A75687" w:rsidRPr="00297510" w:rsidRDefault="00A75687" w:rsidP="00A7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16,516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630A" w:rsidRDefault="0096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72B6F" w:rsidRPr="00297510" w:rsidRDefault="0096630A" w:rsidP="00C46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 w:rsidR="004F0974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2B6F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.1</w:t>
      </w:r>
      <w:r w:rsidR="00572B6F" w:rsidRPr="00297510">
        <w:rPr>
          <w:rFonts w:ascii="Angsana New" w:hAnsi="Angsana New"/>
          <w:sz w:val="30"/>
          <w:szCs w:val="30"/>
          <w:cs/>
        </w:rPr>
        <w:tab/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="00572B6F" w:rsidRPr="00297510">
        <w:rPr>
          <w:rFonts w:ascii="Angsana New" w:hAnsi="Angsana New"/>
          <w:sz w:val="30"/>
          <w:szCs w:val="30"/>
          <w:lang w:val="en-GB"/>
        </w:rPr>
        <w:t>90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ของกำไรสุทธิที่ปรับปรุงแล้วของรอบปีบัญชี โดยจะจ่ายไม่น้อยกว่าปีละ </w:t>
      </w:r>
      <w:r w:rsidR="00572B6F" w:rsidRPr="00297510">
        <w:rPr>
          <w:rFonts w:ascii="Angsana New" w:hAnsi="Angsana New"/>
          <w:sz w:val="30"/>
          <w:szCs w:val="30"/>
          <w:lang w:val="en-GB"/>
        </w:rPr>
        <w:t>1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ครั้ง และจะจ่ายภายใน </w:t>
      </w:r>
      <w:r w:rsidR="00572B6F" w:rsidRPr="00297510">
        <w:rPr>
          <w:rFonts w:ascii="Angsana New" w:hAnsi="Angsana New"/>
          <w:sz w:val="30"/>
          <w:szCs w:val="30"/>
          <w:lang w:val="en-GB"/>
        </w:rPr>
        <w:t>90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:rsidR="00572B6F" w:rsidRPr="00297510" w:rsidRDefault="00572B6F" w:rsidP="00572B6F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:rsidR="00572B6F" w:rsidRPr="00297510" w:rsidRDefault="00572B6F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numPr>
          <w:ilvl w:val="0"/>
          <w:numId w:val="24"/>
        </w:numPr>
        <w:tabs>
          <w:tab w:val="clear" w:pos="1080"/>
        </w:tabs>
        <w:ind w:left="981" w:right="29" w:hanging="441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คณะกรรมการกำกับหลักทรัพย์และตลาดหลักทรัพย์ เพื่อให้สอดคล้องกับสถานะเงินสดของกองทรัสต์</w:t>
      </w:r>
    </w:p>
    <w:p w:rsidR="00572B6F" w:rsidRPr="00297510" w:rsidRDefault="00572B6F" w:rsidP="00572B6F">
      <w:pPr>
        <w:pStyle w:val="a"/>
        <w:tabs>
          <w:tab w:val="clear" w:pos="1080"/>
        </w:tabs>
        <w:ind w:left="900"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numPr>
          <w:ilvl w:val="0"/>
          <w:numId w:val="24"/>
        </w:numPr>
        <w:tabs>
          <w:tab w:val="clear" w:pos="1080"/>
        </w:tabs>
        <w:ind w:left="981" w:right="29" w:hanging="441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:rsidR="00572B6F" w:rsidRPr="00297510" w:rsidRDefault="00572B6F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1E5175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.2</w:t>
      </w:r>
      <w:r w:rsidR="00572B6F" w:rsidRPr="00297510">
        <w:rPr>
          <w:rFonts w:ascii="Angsana New" w:hAnsi="Angsana New"/>
          <w:sz w:val="30"/>
          <w:szCs w:val="30"/>
          <w:cs/>
        </w:rPr>
        <w:tab/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ผู้จัดการกองทรัสต์อาจจ่ายประโยชน์ตอบแทนให้ผู้ถือหน่วยลงทุนจากกำไรสะสมดังกล่าวด้วยก็ได้</w:t>
      </w:r>
    </w:p>
    <w:p w:rsidR="00572B6F" w:rsidRPr="00297510" w:rsidRDefault="00572B6F" w:rsidP="007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572B6F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.3</w:t>
      </w:r>
      <w:r w:rsidR="00572B6F" w:rsidRPr="00297510">
        <w:rPr>
          <w:rFonts w:ascii="Angsana New" w:hAnsi="Angsana New"/>
          <w:sz w:val="30"/>
          <w:szCs w:val="30"/>
          <w:cs/>
        </w:rPr>
        <w:tab/>
        <w:t>ในกรณีที่กองทรัสต์ยังมียอดขาดทุนสะสมอยู่ ผู้จัดการกองทรัสต์จะไม่จ่ายประโยชน์ตอบแทนแก่</w:t>
      </w:r>
      <w:r w:rsidR="00BA04B7" w:rsidRPr="00297510">
        <w:rPr>
          <w:rFonts w:ascii="Angsana New" w:hAnsi="Angsana New" w:hint="cs"/>
          <w:sz w:val="30"/>
          <w:szCs w:val="30"/>
          <w:cs/>
        </w:rPr>
        <w:t xml:space="preserve">                                     </w:t>
      </w:r>
      <w:r w:rsidR="00572B6F" w:rsidRPr="00297510">
        <w:rPr>
          <w:rFonts w:ascii="Angsana New" w:hAnsi="Angsana New"/>
          <w:sz w:val="30"/>
          <w:szCs w:val="30"/>
          <w:cs/>
        </w:rPr>
        <w:t>ผู้ถือหน่วยทรัสต์</w:t>
      </w:r>
    </w:p>
    <w:p w:rsidR="00572B6F" w:rsidRPr="00297510" w:rsidRDefault="00572B6F" w:rsidP="00572B6F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72B6F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.4</w:t>
      </w:r>
      <w:r w:rsidR="00572B6F" w:rsidRPr="00297510">
        <w:rPr>
          <w:rFonts w:ascii="Angsana New" w:hAnsi="Angsana New"/>
          <w:sz w:val="30"/>
          <w:szCs w:val="30"/>
          <w:cs/>
        </w:rPr>
        <w:tab/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="00572B6F" w:rsidRPr="00297510">
        <w:rPr>
          <w:rFonts w:ascii="Angsana New" w:hAnsi="Angsana New"/>
          <w:sz w:val="30"/>
          <w:szCs w:val="30"/>
        </w:rPr>
        <w:t>0.10</w:t>
      </w:r>
      <w:r w:rsidR="00572B6F" w:rsidRPr="00297510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:rsidR="00C80D68" w:rsidRDefault="00C80D68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C80D68" w:rsidRDefault="00C80D68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C80D68" w:rsidRDefault="00C80D68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C80D68" w:rsidRDefault="00C80D68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C80D68" w:rsidRPr="006D7FF5" w:rsidRDefault="00C80D68" w:rsidP="00C80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D7FF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C80D68" w:rsidRPr="00F8660B" w:rsidRDefault="00C80D68" w:rsidP="00C80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C80D68" w:rsidRPr="006D7FF5" w:rsidRDefault="00C80D68" w:rsidP="00C80D6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:rsidR="00C80D68" w:rsidRPr="00F8660B" w:rsidRDefault="00C80D68" w:rsidP="00C80D6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80D68" w:rsidRPr="006D7FF5" w:rsidRDefault="00C80D68" w:rsidP="00C80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7FF5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</w:t>
      </w:r>
      <w:r>
        <w:rPr>
          <w:rFonts w:ascii="Angsana New" w:hAnsi="Angsana New" w:cs="Angsana New"/>
          <w:sz w:val="30"/>
          <w:szCs w:val="30"/>
          <w:cs/>
        </w:rPr>
        <w:t xml:space="preserve">ตลาด </w:t>
      </w:r>
      <w:r w:rsidRPr="006D7FF5">
        <w:rPr>
          <w:rFonts w:ascii="Angsana New" w:hAnsi="Angsana New" w:cs="Angsana New"/>
          <w:sz w:val="30"/>
          <w:szCs w:val="30"/>
          <w:cs/>
        </w:rPr>
        <w:t>ซึ่งส่งผลกระทบต่อการดำเ</w:t>
      </w:r>
      <w:r>
        <w:rPr>
          <w:rFonts w:ascii="Angsana New" w:hAnsi="Angsana New" w:cs="Angsana New"/>
          <w:sz w:val="30"/>
          <w:szCs w:val="30"/>
          <w:cs/>
        </w:rPr>
        <w:t>นินงานและกระแสเงินสดของกองทรัสต์ กองทรัสต์</w:t>
      </w:r>
      <w:r w:rsidRPr="006D7FF5">
        <w:rPr>
          <w:rFonts w:ascii="Angsana New" w:hAnsi="Angsana New" w:cs="Angsana New"/>
          <w:sz w:val="30"/>
          <w:szCs w:val="30"/>
          <w:cs/>
        </w:rPr>
        <w:t>มีความเสี่ยงด้านอัตราดอกเบี้ยที่เกิดจาก</w:t>
      </w:r>
      <w:r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6D7FF5">
        <w:rPr>
          <w:rFonts w:ascii="Angsana New" w:hAnsi="Angsana New" w:cs="Angsana New"/>
          <w:sz w:val="30"/>
          <w:szCs w:val="30"/>
          <w:cs/>
        </w:rPr>
        <w:t>ธนาคาร</w:t>
      </w:r>
      <w:r>
        <w:rPr>
          <w:rFonts w:ascii="Angsana New" w:hAnsi="Angsana New" w:cs="Angsana New" w:hint="cs"/>
          <w:sz w:val="30"/>
          <w:szCs w:val="30"/>
          <w:cs/>
        </w:rPr>
        <w:t>พาณิชย์</w:t>
      </w:r>
    </w:p>
    <w:p w:rsidR="00C80D68" w:rsidRPr="00F8660B" w:rsidRDefault="00C80D68" w:rsidP="00C80D68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80D68" w:rsidRPr="006D7FF5" w:rsidRDefault="00C80D68" w:rsidP="00C80D68">
      <w:pPr>
        <w:tabs>
          <w:tab w:val="clear" w:pos="227"/>
          <w:tab w:val="clear" w:pos="454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:rsidR="00C80D68" w:rsidRPr="00F8660B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C80D68" w:rsidRPr="006D7FF5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</w:t>
      </w:r>
      <w:r>
        <w:rPr>
          <w:rFonts w:ascii="Angsana New" w:hAnsi="Angsana New"/>
          <w:sz w:val="30"/>
          <w:szCs w:val="30"/>
          <w:cs/>
        </w:rPr>
        <w:t>ญญาไม่สามารถชำระหนี้แก่กองทรัสต์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ตามเงื่อนไขที่ตกลงไว้เมื่อครบกำหนด</w:t>
      </w:r>
      <w:r w:rsidRPr="006D7FF5">
        <w:rPr>
          <w:rFonts w:ascii="Angsana New" w:hAnsi="Angsana New"/>
          <w:sz w:val="30"/>
          <w:szCs w:val="30"/>
        </w:rPr>
        <w:t xml:space="preserve"> </w:t>
      </w:r>
      <w:r w:rsidRPr="006D7FF5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ความเสี่ยงด้านการให้สินเชื่อเกิดจากความเสี่ยงในการจัดการเรียกเก็บค่าเช่าจากคู่สัญญา</w:t>
      </w:r>
    </w:p>
    <w:p w:rsidR="00C80D68" w:rsidRPr="00F8660B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C80D68" w:rsidRDefault="00C80D68" w:rsidP="00C80D68">
      <w:pPr>
        <w:tabs>
          <w:tab w:val="clear" w:pos="227"/>
          <w:tab w:val="clear" w:pos="454"/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</w:t>
      </w:r>
      <w:r>
        <w:rPr>
          <w:rFonts w:ascii="Angsana New" w:hAnsi="Angsana New"/>
          <w:sz w:val="30"/>
          <w:szCs w:val="30"/>
          <w:cs/>
        </w:rPr>
        <w:t>านการให้สินเชื่อ เนื่องจากกองทรัสต์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มีคู่สัญญาซึ่งเป็นผู้เช่าและผู้เช่าช่วงเพียงรายเดียว ดังนั้นกอง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6D7FF5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</w:t>
      </w:r>
      <w:r>
        <w:rPr>
          <w:rFonts w:ascii="Angsana New" w:hAnsi="Angsana New"/>
          <w:sz w:val="30"/>
          <w:szCs w:val="30"/>
          <w:cs/>
        </w:rPr>
        <w:t>่าวมีปัญหาทางการเงิน</w:t>
      </w:r>
    </w:p>
    <w:p w:rsidR="00C80D68" w:rsidRDefault="00C80D68" w:rsidP="00C80D68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0D68" w:rsidRPr="00EA592D" w:rsidRDefault="00C80D68" w:rsidP="00C80D68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:rsidR="00C80D68" w:rsidRPr="00F8660B" w:rsidRDefault="00C80D68" w:rsidP="00C80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20"/>
          <w:szCs w:val="20"/>
          <w:shd w:val="clear" w:color="auto" w:fill="CCCCCC"/>
          <w:lang w:val="en-US"/>
        </w:rPr>
      </w:pPr>
    </w:p>
    <w:p w:rsidR="00C80D68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นโยบายการบัญชีและการเปิดเผยของกอง</w:t>
      </w:r>
      <w:r>
        <w:rPr>
          <w:rFonts w:ascii="Angsana New" w:hAnsi="Angsana New" w:hint="cs"/>
          <w:sz w:val="30"/>
          <w:szCs w:val="30"/>
          <w:cs/>
        </w:rPr>
        <w:t xml:space="preserve">ทรัสต์ </w:t>
      </w:r>
      <w:r w:rsidRPr="00EA592D">
        <w:rPr>
          <w:rFonts w:ascii="Angsana New" w:hAnsi="Angsana New"/>
          <w:sz w:val="30"/>
          <w:szCs w:val="30"/>
          <w:cs/>
        </w:rPr>
        <w:t>กำหนดให้มีการกำหนดมูลค่ายุติธรรมทั้งสินทรัพย์และหนี้สินทั้งทางการเงินและไม่ใช่ทางการเงิน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วัตถุประสงค์ของการวัดมูลค่าและ</w:t>
      </w:r>
      <w:r w:rsidRPr="00EA592D">
        <w:rPr>
          <w:rFonts w:ascii="Angsana New" w:hAnsi="Angsana New"/>
          <w:sz w:val="30"/>
          <w:szCs w:val="30"/>
        </w:rPr>
        <w:t>/</w:t>
      </w:r>
      <w:r w:rsidRPr="00EA592D">
        <w:rPr>
          <w:rFonts w:ascii="Angsana New" w:hAnsi="Angsana New"/>
          <w:sz w:val="30"/>
          <w:szCs w:val="30"/>
          <w:cs/>
        </w:rPr>
        <w:t>หรือการเปิดเผยมูลค่ายุติธรรมถูกกำหนดในหมายเหตุประกอบงบการเงิน</w:t>
      </w:r>
    </w:p>
    <w:p w:rsidR="00C80D68" w:rsidRPr="00F8660B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C80D68" w:rsidRPr="009E359E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C80D68" w:rsidRPr="00F8660B" w:rsidRDefault="00C80D68" w:rsidP="00C80D68">
      <w:pPr>
        <w:pStyle w:val="ListParagraph"/>
        <w:autoSpaceDE w:val="0"/>
        <w:autoSpaceDN w:val="0"/>
        <w:adjustRightInd w:val="0"/>
        <w:snapToGrid w:val="0"/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  <w:lang w:eastAsia="th-TH"/>
        </w:rPr>
      </w:pPr>
    </w:p>
    <w:p w:rsidR="00C80D68" w:rsidRPr="00EA592D" w:rsidRDefault="00C80D68" w:rsidP="00C80D68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วัตถุประสงค์ของกอง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ในการบริหารทุนของผู้ถือหน่วย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นั้น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เพื่อดำรงไว้ซึ่งความสามารถในการดำเนินงานอย่างต่อเนื่องของกอง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เพื่อสร้างผลตอบแทนต่อผู้ถือหน่วย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และ</w:t>
      </w:r>
      <w:r w:rsidRPr="00EA592D">
        <w:rPr>
          <w:rFonts w:ascii="Angsana New" w:hAnsi="Angsana New"/>
          <w:spacing w:val="6"/>
          <w:sz w:val="30"/>
          <w:szCs w:val="30"/>
          <w:cs/>
        </w:rPr>
        <w:t>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C80D68" w:rsidRPr="00F8660B" w:rsidRDefault="00C80D68" w:rsidP="00C80D68">
      <w:pPr>
        <w:ind w:left="540"/>
        <w:jc w:val="thaiDistribute"/>
        <w:rPr>
          <w:rFonts w:ascii="Angsana New" w:hAnsi="Angsana New"/>
          <w:sz w:val="20"/>
          <w:szCs w:val="20"/>
          <w:cs/>
          <w:lang w:eastAsia="th-TH"/>
        </w:rPr>
      </w:pPr>
    </w:p>
    <w:p w:rsidR="00C80D68" w:rsidRPr="00E64F94" w:rsidRDefault="00C80D68" w:rsidP="00C80D6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21411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</w:t>
      </w:r>
      <w:r w:rsidRPr="00B175DD">
        <w:rPr>
          <w:rFonts w:ascii="Angsana New" w:hAnsi="Angsana New"/>
          <w:sz w:val="30"/>
          <w:szCs w:val="30"/>
          <w:cs/>
        </w:rPr>
        <w:t>กองทรัสต์อาจปรับนโยบายการจ่ายเงินปันผลให้กับผู้ถือหน่วยทรัสต์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การคืนทุนให้แก่ผู้ถือหน่วยทรัสต์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การออกหน่วยทรัสต์ใหม่</w:t>
      </w:r>
      <w:r w:rsidRPr="00E64F94">
        <w:rPr>
          <w:rFonts w:ascii="Angsana New" w:hAnsi="Angsana New"/>
          <w:sz w:val="30"/>
          <w:szCs w:val="30"/>
        </w:rPr>
        <w:t xml:space="preserve"> </w:t>
      </w:r>
      <w:r w:rsidRPr="00E64F94">
        <w:rPr>
          <w:rFonts w:ascii="Angsana New" w:hAnsi="Angsana New"/>
          <w:sz w:val="30"/>
          <w:szCs w:val="30"/>
          <w:cs/>
        </w:rPr>
        <w:t>หรือการขายทรัพย์สินเพื่อลดภาระหนี้สินที่อาจเกิดขึ้น</w:t>
      </w:r>
    </w:p>
    <w:p w:rsidR="00684E71" w:rsidRDefault="00684E71" w:rsidP="00C80D68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684E71" w:rsidRDefault="00684E71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sectPr w:rsidR="00684E71" w:rsidSect="00FE6178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491" w:rsidRDefault="00361491" w:rsidP="004956B4">
      <w:r>
        <w:separator/>
      </w:r>
    </w:p>
  </w:endnote>
  <w:endnote w:type="continuationSeparator" w:id="0">
    <w:p w:rsidR="00361491" w:rsidRDefault="003614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Pr="00320BD0" w:rsidRDefault="00822FD4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 w:rsidR="00F6370F">
      <w:rPr>
        <w:rFonts w:ascii="Angsana New" w:hAnsi="Angsana New"/>
        <w:noProof/>
        <w:sz w:val="30"/>
        <w:szCs w:val="30"/>
      </w:rPr>
      <w:t>20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491" w:rsidRDefault="00361491" w:rsidP="004956B4">
      <w:r>
        <w:separator/>
      </w:r>
    </w:p>
  </w:footnote>
  <w:footnote w:type="continuationSeparator" w:id="0">
    <w:p w:rsidR="00361491" w:rsidRDefault="003614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D4" w:rsidRPr="009B64E4" w:rsidRDefault="00822FD4" w:rsidP="00244266">
    <w:pPr>
      <w:ind w:right="-233"/>
      <w:jc w:val="thaiDistribute"/>
      <w:rPr>
        <w:rFonts w:ascii="Angsana New" w:hAnsi="Angsana New"/>
        <w:b/>
        <w:bCs/>
        <w:sz w:val="32"/>
        <w:szCs w:val="32"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</w:p>
  <w:p w:rsidR="00822FD4" w:rsidRDefault="00822FD4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นระหว่างกาล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 w:rsidR="000269CA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หกเดือนสิ้นสุดวันที่ 30 มิถุนายน </w:t>
    </w:r>
    <w:r>
      <w:rPr>
        <w:rFonts w:ascii="Angsana New" w:hAnsi="Angsana New"/>
        <w:bCs/>
        <w:sz w:val="32"/>
        <w:szCs w:val="32"/>
        <w:lang w:val="en-US" w:bidi="th-TH"/>
      </w:rPr>
      <w:t>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822FD4" w:rsidRDefault="00822FD4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9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4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17"/>
  </w:num>
  <w:num w:numId="5">
    <w:abstractNumId w:val="25"/>
  </w:num>
  <w:num w:numId="6">
    <w:abstractNumId w:val="15"/>
  </w:num>
  <w:num w:numId="7">
    <w:abstractNumId w:val="0"/>
  </w:num>
  <w:num w:numId="8">
    <w:abstractNumId w:val="6"/>
  </w:num>
  <w:num w:numId="9">
    <w:abstractNumId w:val="22"/>
  </w:num>
  <w:num w:numId="10">
    <w:abstractNumId w:val="18"/>
  </w:num>
  <w:num w:numId="11">
    <w:abstractNumId w:val="9"/>
  </w:num>
  <w:num w:numId="12">
    <w:abstractNumId w:val="12"/>
  </w:num>
  <w:num w:numId="13">
    <w:abstractNumId w:val="8"/>
  </w:num>
  <w:num w:numId="14">
    <w:abstractNumId w:val="23"/>
  </w:num>
  <w:num w:numId="15">
    <w:abstractNumId w:val="1"/>
  </w:num>
  <w:num w:numId="16">
    <w:abstractNumId w:val="13"/>
  </w:num>
  <w:num w:numId="17">
    <w:abstractNumId w:val="4"/>
  </w:num>
  <w:num w:numId="18">
    <w:abstractNumId w:val="5"/>
  </w:num>
  <w:num w:numId="19">
    <w:abstractNumId w:val="7"/>
  </w:num>
  <w:num w:numId="20">
    <w:abstractNumId w:val="19"/>
  </w:num>
  <w:num w:numId="21">
    <w:abstractNumId w:val="3"/>
  </w:num>
  <w:num w:numId="22">
    <w:abstractNumId w:val="16"/>
  </w:num>
  <w:num w:numId="23">
    <w:abstractNumId w:val="14"/>
  </w:num>
  <w:num w:numId="24">
    <w:abstractNumId w:val="2"/>
  </w:num>
  <w:num w:numId="25">
    <w:abstractNumId w:val="11"/>
  </w:num>
  <w:num w:numId="2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7136"/>
    <w:rsid w:val="00017F1C"/>
    <w:rsid w:val="0002045A"/>
    <w:rsid w:val="00020595"/>
    <w:rsid w:val="00020A62"/>
    <w:rsid w:val="00020D43"/>
    <w:rsid w:val="00021B84"/>
    <w:rsid w:val="00023E11"/>
    <w:rsid w:val="0002424D"/>
    <w:rsid w:val="00025269"/>
    <w:rsid w:val="000263B7"/>
    <w:rsid w:val="000269CA"/>
    <w:rsid w:val="00026B1D"/>
    <w:rsid w:val="00026D24"/>
    <w:rsid w:val="00030F9A"/>
    <w:rsid w:val="000312D8"/>
    <w:rsid w:val="000313B0"/>
    <w:rsid w:val="000314D5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3A"/>
    <w:rsid w:val="000656E1"/>
    <w:rsid w:val="00065C80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505F"/>
    <w:rsid w:val="0009521D"/>
    <w:rsid w:val="00096052"/>
    <w:rsid w:val="00096388"/>
    <w:rsid w:val="000968DC"/>
    <w:rsid w:val="0009756E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30F7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3AA6"/>
    <w:rsid w:val="000F7443"/>
    <w:rsid w:val="0010035A"/>
    <w:rsid w:val="001012B7"/>
    <w:rsid w:val="001024B3"/>
    <w:rsid w:val="00102B13"/>
    <w:rsid w:val="00102C97"/>
    <w:rsid w:val="00102E78"/>
    <w:rsid w:val="00103FFC"/>
    <w:rsid w:val="001045F7"/>
    <w:rsid w:val="00105119"/>
    <w:rsid w:val="001053CE"/>
    <w:rsid w:val="001058A0"/>
    <w:rsid w:val="001059F8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696B"/>
    <w:rsid w:val="00126C10"/>
    <w:rsid w:val="00127299"/>
    <w:rsid w:val="00131B32"/>
    <w:rsid w:val="00132190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94"/>
    <w:rsid w:val="00194BD3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63AF"/>
    <w:rsid w:val="001A739C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6632"/>
    <w:rsid w:val="001C6FAB"/>
    <w:rsid w:val="001C70DE"/>
    <w:rsid w:val="001C775D"/>
    <w:rsid w:val="001D1A7B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AAC"/>
    <w:rsid w:val="001E30F0"/>
    <w:rsid w:val="001E36DE"/>
    <w:rsid w:val="001E382C"/>
    <w:rsid w:val="001E435F"/>
    <w:rsid w:val="001E5175"/>
    <w:rsid w:val="001E7602"/>
    <w:rsid w:val="001E785F"/>
    <w:rsid w:val="001E789C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50DC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900"/>
    <w:rsid w:val="00245D08"/>
    <w:rsid w:val="002471D4"/>
    <w:rsid w:val="002474EB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7A04"/>
    <w:rsid w:val="00270023"/>
    <w:rsid w:val="00270F3A"/>
    <w:rsid w:val="00270F42"/>
    <w:rsid w:val="00271591"/>
    <w:rsid w:val="00272714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19B3"/>
    <w:rsid w:val="0028208B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7373"/>
    <w:rsid w:val="002A7BA0"/>
    <w:rsid w:val="002B0027"/>
    <w:rsid w:val="002B0584"/>
    <w:rsid w:val="002B0969"/>
    <w:rsid w:val="002B320E"/>
    <w:rsid w:val="002B3294"/>
    <w:rsid w:val="002B4AFE"/>
    <w:rsid w:val="002B4BE1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633F"/>
    <w:rsid w:val="002E765B"/>
    <w:rsid w:val="002E7D6D"/>
    <w:rsid w:val="002F0020"/>
    <w:rsid w:val="002F1829"/>
    <w:rsid w:val="002F1CD1"/>
    <w:rsid w:val="002F220C"/>
    <w:rsid w:val="002F2533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5033"/>
    <w:rsid w:val="003057D6"/>
    <w:rsid w:val="00305961"/>
    <w:rsid w:val="00305A4B"/>
    <w:rsid w:val="0030658A"/>
    <w:rsid w:val="00306CFA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419EE"/>
    <w:rsid w:val="00341D87"/>
    <w:rsid w:val="00342196"/>
    <w:rsid w:val="003426A7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57C"/>
    <w:rsid w:val="003606B4"/>
    <w:rsid w:val="00361491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371"/>
    <w:rsid w:val="00367F29"/>
    <w:rsid w:val="00370A64"/>
    <w:rsid w:val="0037130E"/>
    <w:rsid w:val="00372307"/>
    <w:rsid w:val="0037310A"/>
    <w:rsid w:val="00373B2A"/>
    <w:rsid w:val="00374A94"/>
    <w:rsid w:val="00375C4D"/>
    <w:rsid w:val="003769E2"/>
    <w:rsid w:val="00376B4B"/>
    <w:rsid w:val="00376C59"/>
    <w:rsid w:val="00376FD4"/>
    <w:rsid w:val="003778BB"/>
    <w:rsid w:val="0038030A"/>
    <w:rsid w:val="0038081E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E21"/>
    <w:rsid w:val="003A2FF9"/>
    <w:rsid w:val="003A3E1B"/>
    <w:rsid w:val="003A442E"/>
    <w:rsid w:val="003A444F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2FF"/>
    <w:rsid w:val="003B2A43"/>
    <w:rsid w:val="003B2A85"/>
    <w:rsid w:val="003B380B"/>
    <w:rsid w:val="003B4E8C"/>
    <w:rsid w:val="003B557F"/>
    <w:rsid w:val="003B5711"/>
    <w:rsid w:val="003B5F37"/>
    <w:rsid w:val="003C0453"/>
    <w:rsid w:val="003C2C78"/>
    <w:rsid w:val="003C4CD3"/>
    <w:rsid w:val="003C50B0"/>
    <w:rsid w:val="003C5CA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2473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10086"/>
    <w:rsid w:val="00410657"/>
    <w:rsid w:val="004130C9"/>
    <w:rsid w:val="00414660"/>
    <w:rsid w:val="00414946"/>
    <w:rsid w:val="0041625E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1891"/>
    <w:rsid w:val="00432E12"/>
    <w:rsid w:val="00432F4B"/>
    <w:rsid w:val="004333B5"/>
    <w:rsid w:val="00433431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DA6"/>
    <w:rsid w:val="0045536C"/>
    <w:rsid w:val="004565D9"/>
    <w:rsid w:val="004569C0"/>
    <w:rsid w:val="004575C8"/>
    <w:rsid w:val="00457798"/>
    <w:rsid w:val="00457BF3"/>
    <w:rsid w:val="0046000A"/>
    <w:rsid w:val="004602B6"/>
    <w:rsid w:val="0046112C"/>
    <w:rsid w:val="00462282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062C"/>
    <w:rsid w:val="004721B4"/>
    <w:rsid w:val="004736A8"/>
    <w:rsid w:val="004737E7"/>
    <w:rsid w:val="00474B36"/>
    <w:rsid w:val="00475F33"/>
    <w:rsid w:val="00475F52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414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0A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07B7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67F"/>
    <w:rsid w:val="00524B3D"/>
    <w:rsid w:val="005250AB"/>
    <w:rsid w:val="00525EF7"/>
    <w:rsid w:val="005267D8"/>
    <w:rsid w:val="005267E4"/>
    <w:rsid w:val="00527097"/>
    <w:rsid w:val="005274E5"/>
    <w:rsid w:val="00531559"/>
    <w:rsid w:val="00531DEE"/>
    <w:rsid w:val="00532330"/>
    <w:rsid w:val="005329C5"/>
    <w:rsid w:val="00532D7B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5740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7208C"/>
    <w:rsid w:val="0057258D"/>
    <w:rsid w:val="00572B6F"/>
    <w:rsid w:val="00572CCE"/>
    <w:rsid w:val="00572D2B"/>
    <w:rsid w:val="005733D9"/>
    <w:rsid w:val="005744B7"/>
    <w:rsid w:val="00575330"/>
    <w:rsid w:val="00575416"/>
    <w:rsid w:val="00575802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9131F"/>
    <w:rsid w:val="00591359"/>
    <w:rsid w:val="00591948"/>
    <w:rsid w:val="005925D9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7A5"/>
    <w:rsid w:val="005B3C4A"/>
    <w:rsid w:val="005B5866"/>
    <w:rsid w:val="005B5D51"/>
    <w:rsid w:val="005B5D93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4FC9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64A5"/>
    <w:rsid w:val="005D6DC9"/>
    <w:rsid w:val="005D6E79"/>
    <w:rsid w:val="005D7F93"/>
    <w:rsid w:val="005E0F29"/>
    <w:rsid w:val="005E105A"/>
    <w:rsid w:val="005E2F87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2F2C"/>
    <w:rsid w:val="006030D0"/>
    <w:rsid w:val="00603209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7F9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77AA5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9A0"/>
    <w:rsid w:val="00697C3C"/>
    <w:rsid w:val="006A041B"/>
    <w:rsid w:val="006A174D"/>
    <w:rsid w:val="006A25D7"/>
    <w:rsid w:val="006A3941"/>
    <w:rsid w:val="006A68D7"/>
    <w:rsid w:val="006A6A60"/>
    <w:rsid w:val="006A73C2"/>
    <w:rsid w:val="006B0991"/>
    <w:rsid w:val="006B2043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C011F"/>
    <w:rsid w:val="006C1752"/>
    <w:rsid w:val="006C1BC0"/>
    <w:rsid w:val="006C24D9"/>
    <w:rsid w:val="006C2729"/>
    <w:rsid w:val="006C36D0"/>
    <w:rsid w:val="006C6007"/>
    <w:rsid w:val="006D10CE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52B"/>
    <w:rsid w:val="006E5B67"/>
    <w:rsid w:val="006E6346"/>
    <w:rsid w:val="006E6BF0"/>
    <w:rsid w:val="006E6F8A"/>
    <w:rsid w:val="006E7DEE"/>
    <w:rsid w:val="006F078A"/>
    <w:rsid w:val="006F0EE9"/>
    <w:rsid w:val="006F3BCC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918"/>
    <w:rsid w:val="00701C33"/>
    <w:rsid w:val="007024E1"/>
    <w:rsid w:val="007025B6"/>
    <w:rsid w:val="0070323D"/>
    <w:rsid w:val="0070328B"/>
    <w:rsid w:val="00704EED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C1C"/>
    <w:rsid w:val="00750F5A"/>
    <w:rsid w:val="007542A8"/>
    <w:rsid w:val="00754822"/>
    <w:rsid w:val="00754840"/>
    <w:rsid w:val="00754891"/>
    <w:rsid w:val="007550A7"/>
    <w:rsid w:val="00755A4F"/>
    <w:rsid w:val="00755B0A"/>
    <w:rsid w:val="00755E9F"/>
    <w:rsid w:val="00756EC7"/>
    <w:rsid w:val="00757696"/>
    <w:rsid w:val="00757B59"/>
    <w:rsid w:val="0076017E"/>
    <w:rsid w:val="00760491"/>
    <w:rsid w:val="00760C23"/>
    <w:rsid w:val="0076144D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33A2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95D"/>
    <w:rsid w:val="007C4C62"/>
    <w:rsid w:val="007C4E67"/>
    <w:rsid w:val="007C4EA0"/>
    <w:rsid w:val="007C536A"/>
    <w:rsid w:val="007C65D2"/>
    <w:rsid w:val="007C69D8"/>
    <w:rsid w:val="007C6AB6"/>
    <w:rsid w:val="007C7A3F"/>
    <w:rsid w:val="007D2210"/>
    <w:rsid w:val="007D2873"/>
    <w:rsid w:val="007D2E99"/>
    <w:rsid w:val="007D3DA6"/>
    <w:rsid w:val="007D4158"/>
    <w:rsid w:val="007D49F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10B4"/>
    <w:rsid w:val="007F1391"/>
    <w:rsid w:val="007F1444"/>
    <w:rsid w:val="007F252E"/>
    <w:rsid w:val="007F315D"/>
    <w:rsid w:val="007F33A4"/>
    <w:rsid w:val="007F340C"/>
    <w:rsid w:val="007F3615"/>
    <w:rsid w:val="007F3BD9"/>
    <w:rsid w:val="007F4BDA"/>
    <w:rsid w:val="007F5132"/>
    <w:rsid w:val="007F5E6F"/>
    <w:rsid w:val="007F63D7"/>
    <w:rsid w:val="007F6665"/>
    <w:rsid w:val="007F6EF5"/>
    <w:rsid w:val="007F7E8F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0F70"/>
    <w:rsid w:val="00811226"/>
    <w:rsid w:val="008116ED"/>
    <w:rsid w:val="00812293"/>
    <w:rsid w:val="008126C0"/>
    <w:rsid w:val="0081291D"/>
    <w:rsid w:val="00813649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2FD4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3A8A"/>
    <w:rsid w:val="00833D86"/>
    <w:rsid w:val="00833F65"/>
    <w:rsid w:val="00834205"/>
    <w:rsid w:val="0083461B"/>
    <w:rsid w:val="00834B8A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0CE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D27"/>
    <w:rsid w:val="00867EB8"/>
    <w:rsid w:val="00870E7C"/>
    <w:rsid w:val="0087116F"/>
    <w:rsid w:val="008713D8"/>
    <w:rsid w:val="008718ED"/>
    <w:rsid w:val="0087247F"/>
    <w:rsid w:val="00873193"/>
    <w:rsid w:val="0087509C"/>
    <w:rsid w:val="00875229"/>
    <w:rsid w:val="0087534E"/>
    <w:rsid w:val="00875D61"/>
    <w:rsid w:val="00875F0D"/>
    <w:rsid w:val="00876516"/>
    <w:rsid w:val="008843FA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2909"/>
    <w:rsid w:val="008C37DB"/>
    <w:rsid w:val="008C543F"/>
    <w:rsid w:val="008C69C0"/>
    <w:rsid w:val="008C700D"/>
    <w:rsid w:val="008C7619"/>
    <w:rsid w:val="008D03BB"/>
    <w:rsid w:val="008D118D"/>
    <w:rsid w:val="008D16F4"/>
    <w:rsid w:val="008D1A05"/>
    <w:rsid w:val="008D28C2"/>
    <w:rsid w:val="008D3692"/>
    <w:rsid w:val="008D438D"/>
    <w:rsid w:val="008D4566"/>
    <w:rsid w:val="008D4577"/>
    <w:rsid w:val="008D4CBC"/>
    <w:rsid w:val="008D5F99"/>
    <w:rsid w:val="008D6780"/>
    <w:rsid w:val="008D75D9"/>
    <w:rsid w:val="008E0449"/>
    <w:rsid w:val="008E087A"/>
    <w:rsid w:val="008E11A9"/>
    <w:rsid w:val="008E1BF5"/>
    <w:rsid w:val="008E21BC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11A"/>
    <w:rsid w:val="009334EB"/>
    <w:rsid w:val="00934913"/>
    <w:rsid w:val="0093519D"/>
    <w:rsid w:val="0093745A"/>
    <w:rsid w:val="00940290"/>
    <w:rsid w:val="00941C58"/>
    <w:rsid w:val="00942538"/>
    <w:rsid w:val="00942DC2"/>
    <w:rsid w:val="0094306B"/>
    <w:rsid w:val="009446A4"/>
    <w:rsid w:val="00944A17"/>
    <w:rsid w:val="00944CF0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3E7"/>
    <w:rsid w:val="00954AB5"/>
    <w:rsid w:val="00955F85"/>
    <w:rsid w:val="00956543"/>
    <w:rsid w:val="00956A53"/>
    <w:rsid w:val="00956F2E"/>
    <w:rsid w:val="00957661"/>
    <w:rsid w:val="009600E8"/>
    <w:rsid w:val="00960E2F"/>
    <w:rsid w:val="00961BA4"/>
    <w:rsid w:val="00961D52"/>
    <w:rsid w:val="00961E9C"/>
    <w:rsid w:val="00962DC7"/>
    <w:rsid w:val="00962E07"/>
    <w:rsid w:val="0096304D"/>
    <w:rsid w:val="0096393B"/>
    <w:rsid w:val="00964CAB"/>
    <w:rsid w:val="0096559A"/>
    <w:rsid w:val="009657D8"/>
    <w:rsid w:val="009660A3"/>
    <w:rsid w:val="0096630A"/>
    <w:rsid w:val="009666F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46A8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28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304C"/>
    <w:rsid w:val="00A03123"/>
    <w:rsid w:val="00A0475E"/>
    <w:rsid w:val="00A04BC4"/>
    <w:rsid w:val="00A055CD"/>
    <w:rsid w:val="00A11A4D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2929"/>
    <w:rsid w:val="00A22D61"/>
    <w:rsid w:val="00A23253"/>
    <w:rsid w:val="00A23D05"/>
    <w:rsid w:val="00A23E94"/>
    <w:rsid w:val="00A2445C"/>
    <w:rsid w:val="00A24534"/>
    <w:rsid w:val="00A25021"/>
    <w:rsid w:val="00A2518B"/>
    <w:rsid w:val="00A25D36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5687"/>
    <w:rsid w:val="00A76ED4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78C"/>
    <w:rsid w:val="00A92C8C"/>
    <w:rsid w:val="00A933A5"/>
    <w:rsid w:val="00A93C23"/>
    <w:rsid w:val="00A94598"/>
    <w:rsid w:val="00A94690"/>
    <w:rsid w:val="00A9482E"/>
    <w:rsid w:val="00A95559"/>
    <w:rsid w:val="00A961D4"/>
    <w:rsid w:val="00A96711"/>
    <w:rsid w:val="00A96AB8"/>
    <w:rsid w:val="00A96B80"/>
    <w:rsid w:val="00A970F6"/>
    <w:rsid w:val="00A971F1"/>
    <w:rsid w:val="00AA0DB7"/>
    <w:rsid w:val="00AA173B"/>
    <w:rsid w:val="00AA1991"/>
    <w:rsid w:val="00AA4240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95"/>
    <w:rsid w:val="00AB34B3"/>
    <w:rsid w:val="00AB34EE"/>
    <w:rsid w:val="00AB3B9B"/>
    <w:rsid w:val="00AB3C07"/>
    <w:rsid w:val="00AB3CAD"/>
    <w:rsid w:val="00AB3ED6"/>
    <w:rsid w:val="00AB53ED"/>
    <w:rsid w:val="00AB605A"/>
    <w:rsid w:val="00AB62DC"/>
    <w:rsid w:val="00AB65B8"/>
    <w:rsid w:val="00AB6CAE"/>
    <w:rsid w:val="00AB713D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2CA"/>
    <w:rsid w:val="00AF49F9"/>
    <w:rsid w:val="00AF539E"/>
    <w:rsid w:val="00AF62C6"/>
    <w:rsid w:val="00AF6367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4D7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411"/>
    <w:rsid w:val="00B21E37"/>
    <w:rsid w:val="00B21E6C"/>
    <w:rsid w:val="00B240BF"/>
    <w:rsid w:val="00B24576"/>
    <w:rsid w:val="00B246BF"/>
    <w:rsid w:val="00B24E96"/>
    <w:rsid w:val="00B25005"/>
    <w:rsid w:val="00B25EDA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3A3C"/>
    <w:rsid w:val="00B6565B"/>
    <w:rsid w:val="00B660FE"/>
    <w:rsid w:val="00B710B7"/>
    <w:rsid w:val="00B7168B"/>
    <w:rsid w:val="00B71C7B"/>
    <w:rsid w:val="00B72347"/>
    <w:rsid w:val="00B72BA0"/>
    <w:rsid w:val="00B7402B"/>
    <w:rsid w:val="00B7452F"/>
    <w:rsid w:val="00B746DF"/>
    <w:rsid w:val="00B74787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2ED8"/>
    <w:rsid w:val="00B92F38"/>
    <w:rsid w:val="00B935D5"/>
    <w:rsid w:val="00B94064"/>
    <w:rsid w:val="00B94E23"/>
    <w:rsid w:val="00B94F91"/>
    <w:rsid w:val="00B94FBF"/>
    <w:rsid w:val="00B95C2B"/>
    <w:rsid w:val="00B9632F"/>
    <w:rsid w:val="00B96343"/>
    <w:rsid w:val="00BA04B7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2AA"/>
    <w:rsid w:val="00BF1B8D"/>
    <w:rsid w:val="00BF2F1E"/>
    <w:rsid w:val="00BF3263"/>
    <w:rsid w:val="00BF397C"/>
    <w:rsid w:val="00BF3F35"/>
    <w:rsid w:val="00BF5038"/>
    <w:rsid w:val="00BF51AB"/>
    <w:rsid w:val="00BF559B"/>
    <w:rsid w:val="00BF680C"/>
    <w:rsid w:val="00BF72B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46B8"/>
    <w:rsid w:val="00C30307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06F"/>
    <w:rsid w:val="00C5435D"/>
    <w:rsid w:val="00C54A16"/>
    <w:rsid w:val="00C55863"/>
    <w:rsid w:val="00C56738"/>
    <w:rsid w:val="00C56794"/>
    <w:rsid w:val="00C5740C"/>
    <w:rsid w:val="00C60545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0D68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D65"/>
    <w:rsid w:val="00C92FFD"/>
    <w:rsid w:val="00C93BD8"/>
    <w:rsid w:val="00C93C04"/>
    <w:rsid w:val="00C940E5"/>
    <w:rsid w:val="00C94645"/>
    <w:rsid w:val="00C95B7A"/>
    <w:rsid w:val="00C95F36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4570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BD4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648D"/>
    <w:rsid w:val="00D16C0E"/>
    <w:rsid w:val="00D17876"/>
    <w:rsid w:val="00D179F5"/>
    <w:rsid w:val="00D17AB3"/>
    <w:rsid w:val="00D17F6D"/>
    <w:rsid w:val="00D203D4"/>
    <w:rsid w:val="00D2081A"/>
    <w:rsid w:val="00D22A99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2840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8E"/>
    <w:rsid w:val="00DA2E3E"/>
    <w:rsid w:val="00DA2EC8"/>
    <w:rsid w:val="00DA4ABA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98D"/>
    <w:rsid w:val="00DD1AA5"/>
    <w:rsid w:val="00DD2608"/>
    <w:rsid w:val="00DD2E14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3EB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E29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75B"/>
    <w:rsid w:val="00E20E75"/>
    <w:rsid w:val="00E2169F"/>
    <w:rsid w:val="00E228E7"/>
    <w:rsid w:val="00E23C0A"/>
    <w:rsid w:val="00E2410F"/>
    <w:rsid w:val="00E25D4C"/>
    <w:rsid w:val="00E27D0F"/>
    <w:rsid w:val="00E302BC"/>
    <w:rsid w:val="00E306AD"/>
    <w:rsid w:val="00E30D08"/>
    <w:rsid w:val="00E3104A"/>
    <w:rsid w:val="00E31A7A"/>
    <w:rsid w:val="00E329A6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377B"/>
    <w:rsid w:val="00E548B0"/>
    <w:rsid w:val="00E54D2E"/>
    <w:rsid w:val="00E55421"/>
    <w:rsid w:val="00E56AA1"/>
    <w:rsid w:val="00E56DA8"/>
    <w:rsid w:val="00E57BC0"/>
    <w:rsid w:val="00E61FB9"/>
    <w:rsid w:val="00E62C30"/>
    <w:rsid w:val="00E64272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91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57AD"/>
    <w:rsid w:val="00F05AE0"/>
    <w:rsid w:val="00F067E2"/>
    <w:rsid w:val="00F06AA4"/>
    <w:rsid w:val="00F07783"/>
    <w:rsid w:val="00F07B9F"/>
    <w:rsid w:val="00F07FA9"/>
    <w:rsid w:val="00F10CD3"/>
    <w:rsid w:val="00F113A4"/>
    <w:rsid w:val="00F11C21"/>
    <w:rsid w:val="00F11E94"/>
    <w:rsid w:val="00F1354B"/>
    <w:rsid w:val="00F14A80"/>
    <w:rsid w:val="00F14B20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D0C"/>
    <w:rsid w:val="00F21F46"/>
    <w:rsid w:val="00F229A1"/>
    <w:rsid w:val="00F24912"/>
    <w:rsid w:val="00F251F7"/>
    <w:rsid w:val="00F26F8A"/>
    <w:rsid w:val="00F30575"/>
    <w:rsid w:val="00F30761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70F"/>
    <w:rsid w:val="00F63A33"/>
    <w:rsid w:val="00F71809"/>
    <w:rsid w:val="00F7192E"/>
    <w:rsid w:val="00F73304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2B31"/>
    <w:rsid w:val="00FC342B"/>
    <w:rsid w:val="00FC362D"/>
    <w:rsid w:val="00FC5533"/>
    <w:rsid w:val="00FC59F4"/>
    <w:rsid w:val="00FC66C5"/>
    <w:rsid w:val="00FC6C0A"/>
    <w:rsid w:val="00FC6D54"/>
    <w:rsid w:val="00FC772C"/>
    <w:rsid w:val="00FC7831"/>
    <w:rsid w:val="00FC797C"/>
    <w:rsid w:val="00FD0226"/>
    <w:rsid w:val="00FD072C"/>
    <w:rsid w:val="00FD3740"/>
    <w:rsid w:val="00FD3802"/>
    <w:rsid w:val="00FD3E05"/>
    <w:rsid w:val="00FD418C"/>
    <w:rsid w:val="00FD4342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E6178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5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40B2F-C056-4048-B50F-8D84875D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11</Pages>
  <Words>2474</Words>
  <Characters>10514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Jutatouch, Ohpassatchakul</cp:lastModifiedBy>
  <cp:revision>9</cp:revision>
  <cp:lastPrinted>2018-08-02T06:37:00Z</cp:lastPrinted>
  <dcterms:created xsi:type="dcterms:W3CDTF">2018-08-01T06:40:00Z</dcterms:created>
  <dcterms:modified xsi:type="dcterms:W3CDTF">2018-08-02T07:22:00Z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