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:rsidR="00FB1617" w:rsidRPr="00044C14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trike/>
          <w:sz w:val="30"/>
          <w:szCs w:val="30"/>
        </w:rPr>
      </w:pP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ED60D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ลูกหนี้ตามสัญญาเช่าการเงิน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297382" w:rsidRDefault="00297382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</w:p>
    <w:p w:rsidR="00506DCA" w:rsidRPr="00044C14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044C14" w:rsidRPr="00044C14" w:rsidRDefault="00044C14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A44BD7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9D4435" w:rsidRDefault="004464C8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  <w:r w:rsidR="006077F3" w:rsidRPr="006473DF">
        <w:rPr>
          <w:rFonts w:ascii="Angsana New" w:hAnsi="Angsana New"/>
          <w:sz w:val="30"/>
          <w:szCs w:val="30"/>
          <w:cs/>
        </w:rPr>
        <w:tab/>
      </w:r>
    </w:p>
    <w:p w:rsidR="00F437D5" w:rsidRPr="006473DF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6473DF">
        <w:rPr>
          <w:rFonts w:ascii="Angsana New" w:hAnsi="Angsana New"/>
          <w:sz w:val="30"/>
          <w:szCs w:val="30"/>
          <w:cs/>
        </w:rPr>
        <w:tab/>
      </w:r>
    </w:p>
    <w:p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477138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B847D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574B5" w:rsidRPr="00225C73" w:rsidRDefault="00D574B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905CF4" w:rsidRPr="00505D8A" w:rsidRDefault="00EB5726" w:rsidP="00647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</w:rPr>
        <w:tab/>
      </w:r>
      <w:r w:rsidRPr="00225C7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>
        <w:rPr>
          <w:rFonts w:ascii="Angsana New" w:hAnsi="Angsana New"/>
          <w:sz w:val="30"/>
          <w:szCs w:val="30"/>
          <w:cs/>
        </w:rPr>
        <w:t>การเงินจากคณะกรรมการ</w:t>
      </w:r>
      <w:r w:rsidR="006473D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EF0F62">
        <w:rPr>
          <w:rFonts w:ascii="Angsana New" w:hAnsi="Angsana New"/>
          <w:sz w:val="30"/>
          <w:szCs w:val="30"/>
          <w:cs/>
        </w:rPr>
        <w:t>เมื่อวันที่</w:t>
      </w:r>
      <w:r w:rsidR="00EF0F62">
        <w:rPr>
          <w:rFonts w:ascii="Angsana New" w:hAnsi="Angsana New" w:hint="cs"/>
          <w:sz w:val="30"/>
          <w:szCs w:val="30"/>
          <w:cs/>
        </w:rPr>
        <w:t xml:space="preserve"> </w:t>
      </w:r>
      <w:r w:rsidR="003915E0">
        <w:rPr>
          <w:rFonts w:ascii="Angsana New" w:hAnsi="Angsana New"/>
          <w:sz w:val="30"/>
          <w:szCs w:val="30"/>
        </w:rPr>
        <w:t>6</w:t>
      </w:r>
      <w:r w:rsidR="00505D8A">
        <w:rPr>
          <w:rFonts w:ascii="Angsana New" w:hAnsi="Angsana New"/>
          <w:sz w:val="30"/>
          <w:szCs w:val="30"/>
        </w:rPr>
        <w:t xml:space="preserve"> </w:t>
      </w:r>
      <w:r w:rsidR="00505D8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05D8A">
        <w:rPr>
          <w:rFonts w:ascii="Angsana New" w:hAnsi="Angsana New"/>
          <w:sz w:val="30"/>
          <w:szCs w:val="30"/>
        </w:rPr>
        <w:t>2561</w:t>
      </w:r>
    </w:p>
    <w:p w:rsidR="00FB1617" w:rsidRPr="00225C73" w:rsidRDefault="00EB5726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</w:p>
    <w:p w:rsidR="00DE1932" w:rsidRPr="00225C73" w:rsidRDefault="00EB5726" w:rsidP="00B521FA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5C73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:rsidR="00FB1617" w:rsidRPr="00225C73" w:rsidRDefault="00FB1617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225C73" w:rsidRDefault="00EB5726" w:rsidP="00620A24">
      <w:pPr>
        <w:pStyle w:val="Heading9"/>
        <w:keepNext w:val="0"/>
        <w:widowControl w:val="0"/>
        <w:ind w:left="540"/>
        <w:jc w:val="thaiDistribute"/>
        <w:rPr>
          <w:rStyle w:val="PageNumber"/>
          <w:rFonts w:ascii="Angsana New" w:hAnsi="Angsana New" w:cs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บริษัท โกลบอล เพาเวอร์ ซินเนอร์ยี่ จำกัด (มหาชน) </w:t>
      </w:r>
      <w:r w:rsidRPr="00225C73">
        <w:rPr>
          <w:rFonts w:ascii="Angsana New" w:hAnsi="Angsana New"/>
          <w:sz w:val="30"/>
          <w:szCs w:val="30"/>
        </w:rPr>
        <w:t xml:space="preserve"> “GPSC”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>เกิดขึ้นจากการควบบริษัท (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Amalgamation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) ระหว่างบริษัท พีทีที ยูทิลิตี้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“PTTUT”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และบริษัท ผลิตไฟฟ้าอิสระ (ประเทศไทย)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“IPT”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โดยได้จดทะเบียนจัดตั้งบริษัทขึ้นเมื่อวันที่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10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2556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ภายใต้ประมวลกฎหมายแพ่งและพาณิชย์ ที่บริษัทได้กำหนดให้มีอัตราการแลกหุ้นของการควบบริษัทให้แก่ผู้ถือหุ้นของ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ที่มีชื่อปรากฏในสมุดทะเบียนผู้ถือหุ้นของ</w:t>
      </w:r>
      <w:r w:rsidR="005B3E46">
        <w:rPr>
          <w:rStyle w:val="PageNumber"/>
          <w:rFonts w:ascii="Angsana New" w:hAnsi="Angsana New" w:cs="Angsana New"/>
          <w:sz w:val="30"/>
          <w:szCs w:val="30"/>
        </w:rPr>
        <w:br/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แต่ละบริษัท โดยบริษัทได้มาซึ่งทรัพย์สิน หนี้สิน สิทธิ หน้าที่ และภาระผูกพันทั้งหมดของทั้งสองบริษัท ตลอดรวมสัญญาต่างๆ 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ได้ทำไว้ก่อนหน้าการควบรวม</w:t>
      </w:r>
    </w:p>
    <w:p w:rsidR="00083927" w:rsidRPr="00225C73" w:rsidRDefault="00083927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5B36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 โกลบอล เพาเวอร์ ซินเนอร์ยี่ จำกัด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(มหาชน) </w:t>
      </w:r>
      <w:r w:rsidRPr="00225C73">
        <w:rPr>
          <w:rFonts w:ascii="Angsana New" w:hAnsi="Angsana New"/>
          <w:sz w:val="30"/>
          <w:szCs w:val="30"/>
        </w:rPr>
        <w:t>“</w:t>
      </w: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</w:rPr>
        <w:t xml:space="preserve">” </w:t>
      </w:r>
      <w:r w:rsidRPr="00225C73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และมีที่อยู่จดทะเบียนดังนี้</w:t>
      </w:r>
      <w:r w:rsidRPr="00225C73">
        <w:rPr>
          <w:rFonts w:ascii="Angsana New" w:hAnsi="Angsana New"/>
          <w:sz w:val="30"/>
          <w:szCs w:val="30"/>
        </w:rPr>
        <w:t xml:space="preserve">: </w:t>
      </w:r>
    </w:p>
    <w:p w:rsidR="00FB1617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  <w:r w:rsidRPr="00225C73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2610"/>
        <w:gridCol w:w="6601"/>
      </w:tblGrid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555/2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ศูนย์เอนเนอร์ยี่คอมเพล็กซ์ อาคารบี ชั้น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ถนนวิภาวดีรังสิต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396">
              <w:rPr>
                <w:rFonts w:ascii="Angsana New" w:hAnsi="Angsana New"/>
                <w:sz w:val="30"/>
                <w:szCs w:val="30"/>
              </w:rPr>
              <w:br/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แขวงจตุจักร  เขตจตุจักร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 กรุงเทพมหานคร</w:t>
            </w:r>
            <w:r w:rsidRPr="000B6070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 </w:t>
            </w:r>
          </w:p>
        </w:tc>
      </w:tr>
      <w:tr w:rsidR="009A22F3" w:rsidRPr="00EE1623" w:rsidTr="00EE1623">
        <w:trPr>
          <w:trHeight w:val="299"/>
        </w:trPr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ตำบลห้วยโป่ง อำเภอเมืองระยอง  จังหวัดระยอง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2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92/9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5/11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42/3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ถนนสุขุมวิท ตำบลทุ่งสุขลา อำเภอศรีราชา จังหวัดชลบุรี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01" w:type="dxa"/>
          </w:tcPr>
          <w:p w:rsidR="009A22F3" w:rsidRPr="00225C73" w:rsidRDefault="009A22F3" w:rsidP="00BA56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98/1</w:t>
            </w:r>
            <w:r w:rsidR="00450A9D">
              <w:rPr>
                <w:rFonts w:ascii="Angsana New" w:hAnsi="Angsana New"/>
                <w:sz w:val="30"/>
                <w:szCs w:val="30"/>
              </w:rPr>
              <w:t>9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A1696F" w:rsidRPr="00287CE6" w:rsidTr="006473DF">
        <w:tc>
          <w:tcPr>
            <w:tcW w:w="2610" w:type="dxa"/>
          </w:tcPr>
          <w:p w:rsidR="00A1696F" w:rsidRPr="00B847D1" w:rsidRDefault="00A1696F" w:rsidP="00A169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01" w:type="dxa"/>
          </w:tcPr>
          <w:p w:rsidR="00A1696F" w:rsidRPr="00225C73" w:rsidRDefault="00A1696F" w:rsidP="00A169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>
              <w:rPr>
                <w:rFonts w:ascii="Angsana New" w:hAnsi="Angsana New"/>
                <w:sz w:val="30"/>
                <w:szCs w:val="30"/>
              </w:rPr>
              <w:t>94/4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ตำบลน้ำคอก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 xml:space="preserve"> อำเภอเมือง</w:t>
            </w:r>
            <w:r w:rsidR="003A3263">
              <w:rPr>
                <w:rFonts w:ascii="Angsana New" w:hAnsi="Angsana New" w:hint="cs"/>
                <w:sz w:val="30"/>
                <w:szCs w:val="30"/>
                <w:cs/>
              </w:rPr>
              <w:t>ระยอง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 xml:space="preserve"> จังหวัดระยอง</w:t>
            </w:r>
          </w:p>
        </w:tc>
      </w:tr>
    </w:tbl>
    <w:p w:rsidR="00B41A6C" w:rsidRDefault="00B41A6C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1FB1" w:rsidRPr="00225C73" w:rsidRDefault="007F1B2C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1B2C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EB5726" w:rsidRPr="00225C73">
        <w:rPr>
          <w:rFonts w:ascii="Angsana New" w:hAnsi="Angsana New"/>
          <w:sz w:val="30"/>
          <w:szCs w:val="30"/>
        </w:rPr>
        <w:t>14</w:t>
      </w:r>
      <w:r w:rsidR="00873F61" w:rsidRPr="00873F6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B5726" w:rsidRPr="00225C73">
        <w:rPr>
          <w:rFonts w:ascii="Angsana New" w:hAnsi="Angsana New"/>
          <w:sz w:val="30"/>
          <w:szCs w:val="30"/>
        </w:rPr>
        <w:t>2558</w:t>
      </w:r>
    </w:p>
    <w:p w:rsidR="00111FB1" w:rsidRPr="00225C73" w:rsidRDefault="00111FB1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31D1E" w:rsidRPr="00225C73" w:rsidRDefault="00EB5726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ผู้ถือหุ้นรายใหญ่ในระหว่างงวดได้แก่ บริษัท  </w:t>
      </w:r>
      <w:r w:rsidRPr="00225C73">
        <w:rPr>
          <w:rFonts w:ascii="Angsana New" w:hAnsi="Angsana New"/>
          <w:sz w:val="30"/>
          <w:szCs w:val="30"/>
          <w:cs/>
          <w:lang w:val="th-TH"/>
        </w:rPr>
        <w:t>พีทีที โกลบอล เคมิคอล</w:t>
      </w:r>
      <w:r w:rsidRPr="00225C73">
        <w:rPr>
          <w:rFonts w:ascii="Angsana New" w:hAnsi="Angsana New"/>
          <w:sz w:val="30"/>
          <w:szCs w:val="30"/>
          <w:cs/>
        </w:rPr>
        <w:t xml:space="preserve"> 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22.73</w:t>
      </w:r>
      <w:r w:rsidRPr="00225C73">
        <w:rPr>
          <w:rFonts w:ascii="Angsana New" w:hAnsi="Angsana New"/>
          <w:sz w:val="30"/>
          <w:szCs w:val="30"/>
          <w:cs/>
        </w:rPr>
        <w:t>)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บริษัท ปตท.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22.58</w:t>
      </w:r>
      <w:r w:rsidRPr="00225C73">
        <w:rPr>
          <w:rFonts w:ascii="Angsana New" w:hAnsi="Angsana New"/>
          <w:sz w:val="30"/>
          <w:szCs w:val="30"/>
          <w:cs/>
        </w:rPr>
        <w:t>) บริษัท ไทยออยล์เพาเวอร์ จำกัด</w:t>
      </w:r>
      <w:r w:rsidRPr="00225C73">
        <w:rPr>
          <w:rFonts w:ascii="Angsana New" w:hAnsi="Angsana New"/>
          <w:sz w:val="30"/>
          <w:szCs w:val="30"/>
        </w:rPr>
        <w:t xml:space="preserve"> (</w:t>
      </w:r>
      <w:r w:rsidRPr="00225C73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25C73">
        <w:rPr>
          <w:rFonts w:ascii="Angsana New" w:hAnsi="Angsana New"/>
          <w:sz w:val="30"/>
          <w:szCs w:val="30"/>
        </w:rPr>
        <w:t xml:space="preserve">20.79) </w:t>
      </w:r>
      <w:r w:rsidR="00FE403C">
        <w:rPr>
          <w:rFonts w:ascii="Angsana New" w:hAnsi="Angsana New"/>
          <w:sz w:val="30"/>
          <w:szCs w:val="30"/>
          <w:cs/>
        </w:rPr>
        <w:t>และ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 xml:space="preserve">บริษัท ไทยออยล์ จำกัด (มหาชน) (ถือหุ้นร้อยละ </w:t>
      </w:r>
      <w:r w:rsidRPr="00225C73">
        <w:rPr>
          <w:rFonts w:ascii="Angsana New" w:hAnsi="Angsana New"/>
          <w:sz w:val="30"/>
          <w:szCs w:val="30"/>
        </w:rPr>
        <w:t>8.91</w:t>
      </w:r>
      <w:r w:rsidRPr="00225C73">
        <w:rPr>
          <w:rFonts w:ascii="Angsana New" w:hAnsi="Angsana New"/>
          <w:sz w:val="30"/>
          <w:szCs w:val="30"/>
          <w:cs/>
        </w:rPr>
        <w:t>) ซึ่งบริษัททั้งสี่แห่งเป็นนิติบุคคลที่จัดตั้งขึ้นในประเทศไทย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และมีบริษัท ปตท. จำกัด (มหาชน) เป็นบริษัทใหญ่ในลำดับสูงสุด</w:t>
      </w:r>
    </w:p>
    <w:p w:rsidR="00F437D5" w:rsidRPr="00225C73" w:rsidRDefault="00F437D5" w:rsidP="00B93B6B">
      <w:pPr>
        <w:rPr>
          <w:rFonts w:ascii="Angsana New" w:hAnsi="Angsana New"/>
          <w:sz w:val="30"/>
          <w:szCs w:val="30"/>
        </w:rPr>
      </w:pPr>
    </w:p>
    <w:p w:rsidR="00031441" w:rsidRPr="00B847D1" w:rsidRDefault="00EB5726" w:rsidP="00031441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ดำเนินธุรกิจหลักเกี่ยวกับการผลิตและจำหน่ายไฟฟ้า ไอน้ำ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225C73">
        <w:rPr>
          <w:rFonts w:ascii="Angsana New" w:hAnsi="Angsana New"/>
          <w:sz w:val="30"/>
          <w:szCs w:val="30"/>
          <w:cs/>
        </w:rPr>
        <w:t>น้ำ</w:t>
      </w:r>
      <w:r w:rsidRPr="00225C73">
        <w:rPr>
          <w:rFonts w:ascii="Angsana New" w:hAnsi="Angsana New"/>
          <w:sz w:val="30"/>
          <w:szCs w:val="30"/>
          <w:cs/>
          <w:lang w:val="th-TH"/>
        </w:rPr>
        <w:t>เพื่อการอุตสาหกรรม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FF2BB4" w:rsidRPr="00FF2BB4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="00B847D1">
        <w:rPr>
          <w:rFonts w:ascii="Angsana New" w:hAnsi="Angsana New" w:hint="cs"/>
          <w:sz w:val="30"/>
          <w:szCs w:val="30"/>
          <w:cs/>
        </w:rPr>
        <w:t>25</w:t>
      </w:r>
      <w:r w:rsidR="00D32B08">
        <w:rPr>
          <w:rFonts w:ascii="Angsana New" w:hAnsi="Angsana New"/>
          <w:sz w:val="30"/>
          <w:szCs w:val="30"/>
          <w:lang w:val="en-US"/>
        </w:rPr>
        <w:t>61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2B08">
        <w:rPr>
          <w:rFonts w:ascii="Angsana New" w:hAnsi="Angsana New"/>
          <w:sz w:val="30"/>
          <w:szCs w:val="30"/>
        </w:rPr>
        <w:t>25</w:t>
      </w:r>
      <w:r w:rsidR="00D32B08">
        <w:rPr>
          <w:rFonts w:ascii="Angsana New" w:hAnsi="Angsana New"/>
          <w:sz w:val="30"/>
          <w:szCs w:val="30"/>
          <w:lang w:val="en-US"/>
        </w:rPr>
        <w:t>60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B847D1" w:rsidRDefault="00031441" w:rsidP="00031441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2700"/>
        <w:gridCol w:w="1170"/>
        <w:gridCol w:w="1170"/>
        <w:gridCol w:w="1170"/>
      </w:tblGrid>
      <w:tr w:rsidR="000C0955" w:rsidRPr="0060717F" w:rsidTr="00EE1623">
        <w:trPr>
          <w:trHeight w:val="413"/>
          <w:tblHeader/>
        </w:trPr>
        <w:tc>
          <w:tcPr>
            <w:tcW w:w="3330" w:type="dxa"/>
            <w:vMerge w:val="restart"/>
          </w:tcPr>
          <w:p w:rsidR="000C0955" w:rsidRPr="00B847D1" w:rsidRDefault="000C0955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vMerge w:val="restart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170" w:type="dxa"/>
            <w:vMerge w:val="restart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ประเทศที่กิจการจัดตั้ง</w:t>
            </w:r>
          </w:p>
        </w:tc>
        <w:tc>
          <w:tcPr>
            <w:tcW w:w="2340" w:type="dxa"/>
            <w:gridSpan w:val="2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60717F" w:rsidTr="00EE1623">
        <w:trPr>
          <w:trHeight w:val="749"/>
          <w:tblHeader/>
        </w:trPr>
        <w:tc>
          <w:tcPr>
            <w:tcW w:w="3330" w:type="dxa"/>
            <w:vMerge/>
          </w:tcPr>
          <w:p w:rsidR="000C0955" w:rsidRPr="00B847D1" w:rsidRDefault="000C0955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vMerge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Merge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:rsidR="000C0955" w:rsidRPr="002A51E2" w:rsidRDefault="00FF2BB4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  <w:p w:rsidR="000C0955" w:rsidRPr="002A51E2" w:rsidRDefault="000C0955" w:rsidP="00F2695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170" w:type="dxa"/>
          </w:tcPr>
          <w:p w:rsidR="000C0955" w:rsidRPr="002A51E2" w:rsidRDefault="000C0955" w:rsidP="00F023DA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  <w:p w:rsidR="000C0955" w:rsidRPr="002A51E2" w:rsidRDefault="000C0955" w:rsidP="00F023DA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2560</w:t>
            </w:r>
          </w:p>
        </w:tc>
      </w:tr>
      <w:tr w:rsidR="00620A24" w:rsidRPr="0060717F" w:rsidTr="00BD605A">
        <w:tc>
          <w:tcPr>
            <w:tcW w:w="333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F91244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124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ผลิตและจำหน่ายไฟฟ้า </w:t>
            </w:r>
          </w:p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  และน้ำเย็น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รับเหมาก่อสร้างและติดตั้งระบบผลิตไฟฟ้า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ไออาร์พีซี คลีน พาวเวอร์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hanging="245"/>
              <w:rPr>
                <w:rFonts w:ascii="Angsana New" w:eastAsia="Calibri" w:hAnsi="Angsana New"/>
                <w:sz w:val="30"/>
                <w:szCs w:val="30"/>
              </w:rPr>
            </w:pPr>
            <w:r w:rsidRPr="00AC112B">
              <w:rPr>
                <w:rFonts w:ascii="Angsana New" w:eastAsia="Calibri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1170" w:type="dxa"/>
          </w:tcPr>
          <w:p w:rsidR="006473DF" w:rsidRPr="001739EE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:rsidR="006473DF" w:rsidRPr="001739EE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AC112B" w:rsidRDefault="006473DF" w:rsidP="006473DF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hanging="24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:rsidR="006473DF" w:rsidRPr="000B6070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73DF" w:rsidRPr="000B6070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473DF" w:rsidRPr="000B6070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73DF" w:rsidRPr="000B6070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 น้ำลิก 1 จำกัด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EE1623" w:rsidRPr="0060717F" w:rsidTr="00BD605A">
        <w:tc>
          <w:tcPr>
            <w:tcW w:w="3330" w:type="dxa"/>
            <w:shd w:val="clear" w:color="auto" w:fill="auto"/>
          </w:tcPr>
          <w:p w:rsidR="00EE1623" w:rsidRPr="00B847D1" w:rsidRDefault="00EE1623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EE1623" w:rsidRDefault="00EE1623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E1623" w:rsidRPr="00B847D1" w:rsidRDefault="00EE1623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E1623" w:rsidRPr="001739EE" w:rsidRDefault="00EE1623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1623" w:rsidRPr="001739EE" w:rsidRDefault="00EE1623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3DF" w:rsidRPr="0060717F" w:rsidTr="00BD605A">
        <w:tc>
          <w:tcPr>
            <w:tcW w:w="333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2700" w:type="dxa"/>
          </w:tcPr>
          <w:p w:rsidR="006473DF" w:rsidRPr="00B847D1" w:rsidRDefault="006473DF" w:rsidP="006473DF">
            <w:pPr>
              <w:widowControl w:val="0"/>
              <w:tabs>
                <w:tab w:val="clear" w:pos="1871"/>
                <w:tab w:val="left" w:pos="2045"/>
              </w:tabs>
              <w:spacing w:line="240" w:lineRule="auto"/>
              <w:ind w:left="155" w:right="6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6473DF" w:rsidRPr="00B847D1" w:rsidRDefault="006473DF" w:rsidP="006473DF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</w:tbl>
    <w:p w:rsidR="00DE1932" w:rsidRPr="00B847D1" w:rsidRDefault="00331D1E" w:rsidP="00B521FA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:rsidR="00CB087A" w:rsidRPr="00B847D1" w:rsidRDefault="00CB087A" w:rsidP="002D7B2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30FDB" w:rsidRPr="00B847D1" w:rsidRDefault="00930FDB" w:rsidP="00C93ADE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30FDB" w:rsidRPr="00B847D1" w:rsidRDefault="00930FDB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1D1E" w:rsidRPr="00B847D1" w:rsidRDefault="00331D1E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B847D1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25035E"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) </w:t>
      </w:r>
      <w:r w:rsidRPr="00B847D1">
        <w:rPr>
          <w:rFonts w:ascii="Angsana New" w:hAnsi="Angsana New"/>
          <w:sz w:val="30"/>
          <w:szCs w:val="30"/>
          <w:cs/>
        </w:rPr>
        <w:t>เรื่อง</w:t>
      </w:r>
      <w:r w:rsidR="00EF0F62">
        <w:rPr>
          <w:rFonts w:ascii="Angsana New" w:hAnsi="Angsana New"/>
          <w:sz w:val="30"/>
          <w:szCs w:val="30"/>
          <w:cs/>
        </w:rPr>
        <w:t xml:space="preserve"> </w:t>
      </w:r>
      <w:r w:rsidR="00092725">
        <w:rPr>
          <w:rFonts w:ascii="Angsana New" w:hAnsi="Angsana New"/>
          <w:sz w:val="30"/>
          <w:szCs w:val="30"/>
        </w:rPr>
        <w:br/>
      </w:r>
      <w:r w:rsidR="00D25E4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D25E4E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F1322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E5DBB" w:rsidRPr="00B847D1" w:rsidRDefault="003E5DBB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:rsidR="00331D1E" w:rsidRPr="00B847D1" w:rsidRDefault="00331D1E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</w:t>
      </w:r>
      <w:r w:rsidR="00852DA2" w:rsidRPr="00B847D1">
        <w:rPr>
          <w:rFonts w:ascii="Angsana New" w:hAnsi="Angsana New"/>
          <w:sz w:val="30"/>
          <w:szCs w:val="30"/>
          <w:cs/>
        </w:rPr>
        <w:t>งบการเงิน</w:t>
      </w:r>
      <w:r w:rsidR="001D1B46" w:rsidRPr="00B847D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D1B46" w:rsidRPr="0039124D">
        <w:rPr>
          <w:rFonts w:ascii="Angsana New" w:hAnsi="Angsana New"/>
          <w:sz w:val="30"/>
          <w:szCs w:val="30"/>
          <w:cs/>
        </w:rPr>
        <w:t>31 ธันวาคม 25</w:t>
      </w:r>
      <w:r w:rsidR="00D32B08" w:rsidRPr="0039124D">
        <w:rPr>
          <w:rFonts w:ascii="Angsana New" w:hAnsi="Angsana New"/>
          <w:sz w:val="30"/>
          <w:szCs w:val="30"/>
        </w:rPr>
        <w:t>60</w:t>
      </w:r>
      <w:r w:rsidR="009A22F3">
        <w:rPr>
          <w:rFonts w:ascii="Angsana New" w:hAnsi="Angsana New"/>
          <w:sz w:val="30"/>
          <w:szCs w:val="30"/>
        </w:rPr>
        <w:br/>
      </w:r>
      <w:r w:rsidR="001D1B46" w:rsidRPr="00B847D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FB6C94">
        <w:rPr>
          <w:rFonts w:ascii="Angsana New" w:hAnsi="Angsana New"/>
          <w:sz w:val="30"/>
          <w:szCs w:val="30"/>
          <w:cs/>
        </w:rPr>
        <w:br/>
      </w:r>
      <w:r w:rsidR="001D1B46" w:rsidRPr="00B847D1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32B08">
        <w:rPr>
          <w:rFonts w:ascii="Angsana New" w:hAnsi="Angsana New"/>
          <w:sz w:val="30"/>
          <w:szCs w:val="30"/>
        </w:rPr>
        <w:t>60</w:t>
      </w:r>
    </w:p>
    <w:p w:rsidR="00620A24" w:rsidRPr="00B847D1" w:rsidRDefault="00620A2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852DA2" w:rsidRDefault="001D1B46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นโยบาย</w:t>
      </w:r>
      <w:r w:rsidR="00852DA2" w:rsidRPr="00B847D1">
        <w:rPr>
          <w:rFonts w:ascii="Angsana New" w:hAnsi="Angsana New"/>
          <w:sz w:val="30"/>
          <w:szCs w:val="30"/>
          <w:cs/>
        </w:rPr>
        <w:t>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B6C94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4A4DA6" w:rsidRPr="00B847D1">
        <w:rPr>
          <w:rFonts w:ascii="Angsana New" w:hAnsi="Angsana New"/>
          <w:sz w:val="30"/>
          <w:szCs w:val="30"/>
          <w:cs/>
        </w:rPr>
        <w:t>ปีสิ้นสุด</w:t>
      </w:r>
      <w:r w:rsidR="00852DA2" w:rsidRPr="00B847D1">
        <w:rPr>
          <w:rFonts w:ascii="Angsana New" w:hAnsi="Angsana New"/>
          <w:sz w:val="30"/>
          <w:szCs w:val="30"/>
          <w:cs/>
        </w:rPr>
        <w:t>วันที่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D32B08">
        <w:rPr>
          <w:rFonts w:ascii="Angsana New" w:hAnsi="Angsana New"/>
          <w:sz w:val="30"/>
          <w:szCs w:val="30"/>
          <w:cs/>
        </w:rPr>
        <w:t>31 ธันวาคม 25</w:t>
      </w:r>
      <w:r w:rsidR="00D32B08">
        <w:rPr>
          <w:rFonts w:ascii="Angsana New" w:hAnsi="Angsana New"/>
          <w:sz w:val="30"/>
          <w:szCs w:val="30"/>
        </w:rPr>
        <w:t>60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 </w:t>
      </w:r>
      <w:r w:rsidR="00FB6C94">
        <w:rPr>
          <w:rFonts w:ascii="Angsana New" w:hAnsi="Angsana New" w:hint="cs"/>
          <w:sz w:val="30"/>
          <w:szCs w:val="30"/>
          <w:cs/>
        </w:rPr>
        <w:t>ยกเว้น</w:t>
      </w:r>
      <w:r w:rsidR="00852DA2" w:rsidRPr="00B847D1">
        <w:rPr>
          <w:rFonts w:ascii="Angsana New" w:hAnsi="Angsana New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FB6C94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52DA2" w:rsidRPr="00B847D1">
        <w:rPr>
          <w:rFonts w:ascii="Angsana New" w:hAnsi="Angsana New"/>
          <w:sz w:val="30"/>
          <w:szCs w:val="30"/>
        </w:rPr>
        <w:t xml:space="preserve">1 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มกราคม </w:t>
      </w:r>
      <w:r w:rsidR="00852DA2" w:rsidRPr="00B847D1">
        <w:rPr>
          <w:rFonts w:ascii="Angsana New" w:hAnsi="Angsana New"/>
          <w:sz w:val="30"/>
          <w:szCs w:val="30"/>
        </w:rPr>
        <w:t>2</w:t>
      </w:r>
      <w:r w:rsidR="00D32B08">
        <w:rPr>
          <w:rFonts w:ascii="Angsana New" w:hAnsi="Angsana New"/>
          <w:sz w:val="30"/>
          <w:szCs w:val="30"/>
        </w:rPr>
        <w:t>561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ทุกฉบับ</w:t>
      </w:r>
      <w:r w:rsidR="00EF0F62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>มาถือปฏิบัติ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FB6C94" w:rsidRDefault="00FB6C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B6C94" w:rsidRDefault="00FB6C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B6C94">
        <w:rPr>
          <w:rFonts w:ascii="Angsana New" w:hAnsi="Angsana New"/>
          <w:sz w:val="30"/>
          <w:szCs w:val="30"/>
          <w:cs/>
        </w:rPr>
        <w:t>นอกเหนือจาก</w:t>
      </w:r>
      <w:r w:rsidRPr="00FB6C9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FB6C94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FB6C94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FB6C9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FB6C94">
        <w:rPr>
          <w:rFonts w:ascii="Angsana New" w:hAnsi="Angsana New"/>
          <w:sz w:val="30"/>
          <w:szCs w:val="30"/>
        </w:rPr>
        <w:t>15</w:t>
      </w:r>
      <w:r w:rsidRPr="00FB6C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FB6C94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FB6C94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</w:t>
      </w:r>
      <w:r>
        <w:rPr>
          <w:rFonts w:ascii="Angsana New" w:hAnsi="Angsana New"/>
          <w:sz w:val="30"/>
          <w:szCs w:val="30"/>
          <w:cs/>
        </w:rPr>
        <w:br/>
      </w:r>
      <w:r w:rsidRPr="00FB6C94">
        <w:rPr>
          <w:rFonts w:ascii="Angsana New" w:hAnsi="Angsana New"/>
          <w:sz w:val="30"/>
          <w:szCs w:val="30"/>
          <w:cs/>
        </w:rPr>
        <w:t>ที่เริ่มในหรือหลังวันที่</w:t>
      </w:r>
      <w:r w:rsidRPr="00FB6C94">
        <w:rPr>
          <w:rFonts w:ascii="Angsana New" w:hAnsi="Angsana New"/>
          <w:sz w:val="30"/>
          <w:szCs w:val="30"/>
        </w:rPr>
        <w:t xml:space="preserve"> 1</w:t>
      </w:r>
      <w:r w:rsidRPr="00FB6C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FB6C94">
        <w:rPr>
          <w:rFonts w:ascii="Angsana New" w:hAnsi="Angsana New"/>
          <w:sz w:val="30"/>
          <w:szCs w:val="30"/>
        </w:rPr>
        <w:t xml:space="preserve">2562 </w:t>
      </w:r>
      <w:r w:rsidRPr="00FB6C94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FB6C94">
        <w:rPr>
          <w:rFonts w:ascii="Angsana New" w:hAnsi="Angsana New"/>
          <w:sz w:val="30"/>
          <w:szCs w:val="30"/>
          <w:cs/>
        </w:rPr>
        <w:t>การจัดทำ</w:t>
      </w:r>
      <w:r>
        <w:rPr>
          <w:rFonts w:ascii="Angsana New" w:hAnsi="Angsana New"/>
          <w:sz w:val="30"/>
          <w:szCs w:val="30"/>
          <w:cs/>
        </w:rPr>
        <w:br/>
      </w:r>
      <w:r w:rsidRPr="00FB6C9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B6C94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FB6C94" w:rsidRDefault="00FB6C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B6C94" w:rsidRDefault="00FB6C94" w:rsidP="00FB6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26F5F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</w:t>
      </w:r>
      <w:r w:rsidR="00D26F5F" w:rsidRPr="00D26F5F">
        <w:rPr>
          <w:rFonts w:ascii="Angsana New" w:hAnsi="Angsana New"/>
          <w:color w:val="000000"/>
          <w:sz w:val="30"/>
          <w:szCs w:val="30"/>
        </w:rPr>
        <w:br/>
      </w:r>
      <w:r w:rsidRPr="00D26F5F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D26F5F">
        <w:rPr>
          <w:rFonts w:ascii="Angsana New" w:hAnsi="Angsana New"/>
          <w:color w:val="000000"/>
          <w:sz w:val="30"/>
          <w:szCs w:val="30"/>
          <w:cs/>
        </w:rPr>
        <w:t>รับรู้ โดยรายได้จะรับรู้เมื่อ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ส่งมอบการควบคุมสินค้าหรือบริการให้แก่ลูกค้าด้วยมูลค่าของรายได้ที่กิจการคาดว่าจะได้รับ </w:t>
      </w:r>
      <w:r w:rsidRPr="00D26F5F">
        <w:rPr>
          <w:rFonts w:ascii="Angsana New" w:hAnsi="Angsana New"/>
          <w:color w:val="000000"/>
          <w:sz w:val="30"/>
          <w:szCs w:val="30"/>
        </w:rPr>
        <w:t xml:space="preserve"> 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การรายงานทางการเงินเกี่ยวกับ</w:t>
      </w:r>
      <w:r w:rsidR="00D26F5F">
        <w:rPr>
          <w:rFonts w:ascii="Angsana New" w:hAnsi="Angsana New"/>
          <w:color w:val="000000"/>
          <w:sz w:val="30"/>
          <w:szCs w:val="30"/>
        </w:rPr>
        <w:br/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 xml:space="preserve">การรับรู้รายได้ ดังต่อไปนี้ </w:t>
      </w:r>
    </w:p>
    <w:p w:rsidR="0025035E" w:rsidRPr="0025035E" w:rsidRDefault="0025035E" w:rsidP="002503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25035E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5035E">
        <w:rPr>
          <w:rFonts w:ascii="Angsana New" w:hAnsi="Angsana New"/>
          <w:color w:val="000000"/>
          <w:sz w:val="30"/>
          <w:szCs w:val="30"/>
        </w:rPr>
        <w:t xml:space="preserve"> </w:t>
      </w:r>
      <w:r w:rsidRPr="0025035E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5035E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5035E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5035E">
        <w:rPr>
          <w:rFonts w:ascii="Angsana New" w:hAnsi="Angsana New"/>
          <w:color w:val="000000"/>
          <w:sz w:val="30"/>
          <w:szCs w:val="30"/>
        </w:rPr>
        <w:t>2560</w:t>
      </w:r>
      <w:r w:rsidRPr="0025035E">
        <w:rPr>
          <w:rFonts w:ascii="Angsana New" w:hAnsi="Angsana New"/>
          <w:color w:val="000000"/>
          <w:sz w:val="30"/>
          <w:szCs w:val="30"/>
          <w:cs/>
        </w:rPr>
        <w:t>)</w:t>
      </w:r>
      <w:r w:rsidRPr="0025035E">
        <w:rPr>
          <w:rFonts w:ascii="Angsana New" w:hAnsi="Angsana New"/>
          <w:color w:val="000000"/>
          <w:sz w:val="30"/>
          <w:szCs w:val="30"/>
        </w:rPr>
        <w:t xml:space="preserve"> </w:t>
      </w:r>
      <w:r w:rsidRPr="0025035E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5035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5035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5035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FB6C94" w:rsidRDefault="00FB6C94" w:rsidP="00FB6C9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26F5F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D26F5F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D26F5F">
        <w:rPr>
          <w:rFonts w:ascii="Angsana New" w:hAnsi="Angsana New"/>
          <w:color w:val="000000"/>
          <w:sz w:val="30"/>
          <w:szCs w:val="30"/>
        </w:rPr>
        <w:t>2560)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26F5F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5035E" w:rsidRDefault="0025035E" w:rsidP="002503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26F5F" w:rsidRPr="00D26F5F" w:rsidRDefault="00D26F5F" w:rsidP="00D26F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26F5F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26F5F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D26F5F">
        <w:rPr>
          <w:rFonts w:ascii="Angsana New" w:hAnsi="Angsana New"/>
          <w:sz w:val="30"/>
          <w:szCs w:val="30"/>
        </w:rPr>
        <w:t>15</w:t>
      </w:r>
      <w:r w:rsidRPr="00D26F5F">
        <w:rPr>
          <w:rFonts w:ascii="Angsana New" w:hAnsi="Angsana New" w:hint="cs"/>
          <w:sz w:val="30"/>
          <w:szCs w:val="30"/>
          <w:cs/>
        </w:rPr>
        <w:t xml:space="preserve"> </w:t>
      </w:r>
      <w:r w:rsidRPr="00D26F5F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D26F5F">
        <w:rPr>
          <w:rFonts w:ascii="Angsana New" w:hAnsi="Angsana New" w:hint="cs"/>
          <w:sz w:val="30"/>
          <w:szCs w:val="30"/>
          <w:cs/>
        </w:rPr>
        <w:t>และ</w:t>
      </w:r>
      <w:r w:rsidRPr="00D26F5F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0A7CCD" w:rsidRPr="00B847D1" w:rsidRDefault="000A7CCD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  <w:lang w:val="en-GB"/>
        </w:rPr>
      </w:pPr>
    </w:p>
    <w:p w:rsidR="00852DA2" w:rsidRPr="00B847D1" w:rsidRDefault="00852DA2" w:rsidP="008C07C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B847D1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C07C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1E2DC5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575A8F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52DA2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="00575A8F" w:rsidRPr="00B847D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EF0F62">
        <w:rPr>
          <w:rFonts w:ascii="Angsana New" w:hAnsi="Angsana New"/>
          <w:sz w:val="30"/>
          <w:szCs w:val="30"/>
          <w:cs/>
        </w:rPr>
        <w:br/>
      </w:r>
      <w:r w:rsidR="00575A8F" w:rsidRPr="00B847D1">
        <w:rPr>
          <w:rFonts w:ascii="Angsana New" w:hAnsi="Angsana New"/>
          <w:sz w:val="30"/>
          <w:szCs w:val="30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E847C7" w:rsidRDefault="00E847C7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847C7" w:rsidRDefault="00E847C7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606A75">
        <w:rPr>
          <w:rFonts w:ascii="Angsana New" w:hAnsi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</w:t>
      </w:r>
      <w:r w:rsidR="00D32B08">
        <w:rPr>
          <w:rFonts w:ascii="Angsana New" w:hAnsi="Angsana New"/>
          <w:sz w:val="30"/>
          <w:szCs w:val="30"/>
        </w:rPr>
        <w:t>560</w:t>
      </w:r>
    </w:p>
    <w:p w:rsidR="00AB3794" w:rsidRPr="00B847D1" w:rsidRDefault="00AB37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F3FE4" w:rsidRPr="00B847D1" w:rsidRDefault="00560375" w:rsidP="008C07CF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847D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9F3A9A" w:rsidRPr="00B847D1" w:rsidRDefault="009F3A9A" w:rsidP="008C07CF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:rsidR="00A14524" w:rsidRDefault="00184B2B" w:rsidP="008C0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B847D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="00626724">
        <w:rPr>
          <w:rFonts w:ascii="Angsana New" w:hAnsi="Angsana New"/>
          <w:b/>
          <w:sz w:val="30"/>
          <w:szCs w:val="30"/>
        </w:rPr>
        <w:br/>
      </w:r>
      <w:r w:rsidRPr="00B847D1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559E3" w:rsidRPr="00225C73" w:rsidRDefault="005559E3" w:rsidP="008C0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:rsidR="00A14524" w:rsidRDefault="00D26F5F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A14524" w:rsidRPr="00B847D1">
        <w:rPr>
          <w:rFonts w:ascii="Angsana New" w:hAnsi="Angsana New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A14524" w:rsidRPr="00B847D1">
        <w:rPr>
          <w:rFonts w:ascii="Angsana New" w:hAnsi="Angsana New"/>
          <w:i/>
          <w:iCs/>
          <w:sz w:val="30"/>
          <w:szCs w:val="30"/>
        </w:rPr>
        <w:t xml:space="preserve"> </w:t>
      </w:r>
      <w:r w:rsidR="00A14524" w:rsidRPr="00B847D1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36D02" w:rsidRPr="00B847D1" w:rsidRDefault="00A36D02" w:rsidP="00A145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26"/>
        <w:gridCol w:w="1306"/>
        <w:gridCol w:w="3938"/>
      </w:tblGrid>
      <w:tr w:rsidR="00A36D02" w:rsidRPr="00225C73" w:rsidTr="00421D46">
        <w:trPr>
          <w:tblHeader/>
        </w:trPr>
        <w:tc>
          <w:tcPr>
            <w:tcW w:w="4026" w:type="dxa"/>
          </w:tcPr>
          <w:p w:rsidR="00A36D02" w:rsidRPr="00A36D02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38" w:type="dxa"/>
          </w:tcPr>
          <w:p w:rsidR="00A36D02" w:rsidRPr="00225C73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9664BA" w:rsidTr="00421D46">
        <w:trPr>
          <w:tblHeader/>
        </w:trPr>
        <w:tc>
          <w:tcPr>
            <w:tcW w:w="4026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:rsidR="00A36D02" w:rsidRPr="00A36D02" w:rsidRDefault="00A36D02" w:rsidP="00AC4304">
            <w:pPr>
              <w:tabs>
                <w:tab w:val="clear" w:pos="907"/>
                <w:tab w:val="left" w:pos="882"/>
              </w:tabs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38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225C73" w:rsidTr="00421D46">
        <w:tc>
          <w:tcPr>
            <w:tcW w:w="4026" w:type="dxa"/>
            <w:shd w:val="clear" w:color="auto" w:fill="auto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225C73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51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A86518" w:rsidRDefault="00AD39E9" w:rsidP="00AD39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1306" w:type="dxa"/>
          </w:tcPr>
          <w:p w:rsidR="00AD39E9" w:rsidRPr="00A86518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9E9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938" w:type="dxa"/>
          </w:tcPr>
          <w:p w:rsidR="00AD39E9" w:rsidRPr="00A86518" w:rsidRDefault="00AD39E9" w:rsidP="00AD39E9">
            <w:pPr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น้ำลิก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เป็นการร่วมค้า บริษัทถือหุ้นร้อยละ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เป็นบริษัทร่วมทางอ้อม 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D2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D26F5F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ผู้ถือหุ้นรายใหญ่และเป็นผู้ถือหุ้นของ</w:t>
            </w:r>
            <w:r w:rsidR="00865F97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บริษัทย่อยและมีกรรมการร่วม</w:t>
            </w:r>
            <w:r w:rsidR="00135D94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เอ็นเนอร์ยี่ รีซอร์สเซส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D26F5F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B30691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อาซาฮี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เคมิคอล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455A9B" w:rsidRPr="00225C73" w:rsidRDefault="00AD39E9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  <w:r w:rsidR="00B41A6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55A9B" w:rsidRPr="00455A9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F023DA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F023DA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C50418" w:rsidRPr="00225C73" w:rsidTr="00421D46">
        <w:tc>
          <w:tcPr>
            <w:tcW w:w="4026" w:type="dxa"/>
          </w:tcPr>
          <w:p w:rsidR="00C50418" w:rsidRPr="00225C73" w:rsidRDefault="00C50418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:rsidR="00C50418" w:rsidRPr="00225C73" w:rsidRDefault="00C50418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C50418" w:rsidRPr="00225C73" w:rsidRDefault="00C50418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39E9" w:rsidRPr="00225C73" w:rsidTr="00421D46">
        <w:tc>
          <w:tcPr>
            <w:tcW w:w="4026" w:type="dxa"/>
          </w:tcPr>
          <w:p w:rsidR="00AD39E9" w:rsidRPr="00C50418" w:rsidRDefault="00AD39E9" w:rsidP="00C5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spacing w:val="-12"/>
                <w:position w:val="-6"/>
                <w:sz w:val="30"/>
                <w:szCs w:val="30"/>
                <w:cs/>
              </w:rPr>
            </w:pPr>
            <w:r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 พีทีที เมนเทนแนนซ์ แอนด์</w:t>
            </w:r>
            <w:r w:rsidR="00D26F5F"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เอนจิเนียริ่ง </w:t>
            </w:r>
            <w:r w:rsidRPr="00C50418">
              <w:rPr>
                <w:rFonts w:ascii="Angsana New" w:hAnsi="Angsana New"/>
                <w:spacing w:val="-12"/>
                <w:sz w:val="30"/>
                <w:szCs w:val="30"/>
              </w:rPr>
              <w:t xml:space="preserve">  </w:t>
            </w:r>
            <w:r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455A9B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AD39E9"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โพลีเมอร์ โลจิสติกส์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ผู้ถือหุ้นของบริษัทเป็น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บิซิเนส เซอร์วิสเซส อัลไลแอนซ์ จำกัด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C5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บริษัทใหญ่ลำดับสูงสุดและผู้ถือหุ้นของ</w:t>
            </w:r>
            <w:r w:rsidR="00F023DA" w:rsidRPr="00C5786C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บ</w:t>
            </w:r>
            <w:r w:rsidR="00C5786C"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ริษัทเป็นผู้ถือหุ้น และบริษัทถื</w:t>
            </w:r>
            <w:r w:rsidR="00C5786C" w:rsidRPr="00C5786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</w:t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หุ้นบุริมสิทธิ์ ร้อยละ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AD39E9" w:rsidRPr="00225C73" w:rsidTr="00421D46">
        <w:trPr>
          <w:trHeight w:val="1190"/>
        </w:trPr>
        <w:tc>
          <w:tcPr>
            <w:tcW w:w="4026" w:type="dxa"/>
          </w:tcPr>
          <w:p w:rsidR="00AD39E9" w:rsidRPr="00225C73" w:rsidRDefault="00AD39E9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โซลูชั่นส์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F0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</w:t>
            </w:r>
            <w:r w:rsidR="00F023D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ผู้ถือหุ้นของ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บริษัทเป็นผู้ถือหุ้น</w:t>
            </w:r>
            <w:r w:rsidR="00F023DA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55A9B" w:rsidRPr="00455A9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rPr>
          <w:trHeight w:val="695"/>
        </w:trPr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ไทยแฟตตี้แอลกอฮอลส์ จำกัด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AD39E9" w:rsidRPr="00225C73" w:rsidTr="00421D46">
        <w:trPr>
          <w:trHeight w:val="695"/>
        </w:trPr>
        <w:tc>
          <w:tcPr>
            <w:tcW w:w="4026" w:type="dxa"/>
          </w:tcPr>
          <w:p w:rsidR="00AD39E9" w:rsidRPr="00225C73" w:rsidRDefault="00AD39E9" w:rsidP="00C0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ทิพยประกันภัย  จ</w:t>
            </w:r>
            <w:r w:rsidRPr="00225C7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ำกัด (มหาชน)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เอ็นพีซี เซฟตี้ แอนด์ เอ็นไวรอนเมนทอล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8374B1" w:rsidRDefault="00AD39E9" w:rsidP="0083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374B1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แอดวานซ์ ไบโอเคมิคอล (ประเทศไทย)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B30691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ของผู้ถือหุ้นของบริษัท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C0684C" w:rsidP="003B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C0684C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C0684C">
              <w:rPr>
                <w:rFonts w:ascii="Angsana New" w:hAnsi="Angsana New"/>
                <w:sz w:val="30"/>
                <w:szCs w:val="30"/>
              </w:rPr>
              <w:t>15</w:t>
            </w:r>
            <w:r w:rsidRPr="00C068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B03DC" w:rsidRPr="00225C73" w:rsidTr="00421D46">
        <w:trPr>
          <w:trHeight w:val="402"/>
        </w:trPr>
        <w:tc>
          <w:tcPr>
            <w:tcW w:w="4026" w:type="dxa"/>
          </w:tcPr>
          <w:p w:rsidR="003B03DC" w:rsidRPr="00B904FA" w:rsidRDefault="003B03DC" w:rsidP="003B03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ind w:left="230" w:hanging="230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มีบริษัทใหญ่ลำดับสูงสุดเป็นผู้ถือหุ้นรายใหญ่ และผู้ถือหุ้นของบริษัทเป็นผู้ถือหุ้น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</w:rPr>
              <w:br/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t xml:space="preserve">และบริษัทถือหุ้นร้อยละ </w:t>
            </w:r>
            <w:r w:rsidRPr="00B904F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B03DC" w:rsidRPr="00225C73" w:rsidTr="00421D46">
        <w:trPr>
          <w:trHeight w:val="820"/>
        </w:trPr>
        <w:tc>
          <w:tcPr>
            <w:tcW w:w="4026" w:type="dxa"/>
          </w:tcPr>
          <w:p w:rsidR="003B03DC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306" w:type="dxa"/>
          </w:tcPr>
          <w:p w:rsidR="003B03DC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Default="003B03DC" w:rsidP="00382939">
            <w:pPr>
              <w:ind w:left="230" w:right="-108" w:hanging="230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3B03DC" w:rsidRPr="00225C73" w:rsidTr="00421D46">
        <w:tc>
          <w:tcPr>
            <w:tcW w:w="4026" w:type="dxa"/>
          </w:tcPr>
          <w:p w:rsidR="003B03DC" w:rsidRPr="00C50418" w:rsidRDefault="003B03DC" w:rsidP="003B03DC">
            <w:pPr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04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ปตท กรีน เอ็นเนอร์ยี่ (ประเทศไทย) จำกัด</w:t>
            </w:r>
          </w:p>
        </w:tc>
        <w:tc>
          <w:tcPr>
            <w:tcW w:w="1306" w:type="dxa"/>
          </w:tcPr>
          <w:p w:rsidR="003B03DC" w:rsidRPr="005C3064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5C3064" w:rsidRDefault="003B03DC" w:rsidP="003B03DC">
            <w:pPr>
              <w:tabs>
                <w:tab w:val="clear" w:pos="4451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3B03DC" w:rsidRPr="005C3064" w:rsidRDefault="003B03DC" w:rsidP="003B03DC">
            <w:pPr>
              <w:tabs>
                <w:tab w:val="clear" w:pos="4451"/>
              </w:tabs>
              <w:ind w:right="-180" w:firstLine="228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3B03DC" w:rsidRPr="009664BA" w:rsidTr="00421D46">
        <w:trPr>
          <w:trHeight w:val="187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38" w:type="dxa"/>
          </w:tcPr>
          <w:p w:rsidR="003B03DC" w:rsidRPr="00B41A6C" w:rsidRDefault="003B03DC" w:rsidP="00B41A6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บริษัทถือหุ้นบุริมสิทธิ์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="00872B3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72B3F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B03DC" w:rsidRPr="009664BA" w:rsidTr="00421D46">
        <w:trPr>
          <w:trHeight w:val="201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B03DC" w:rsidRPr="009664BA" w:rsidTr="00421D46">
        <w:trPr>
          <w:trHeight w:val="234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3B03DC" w:rsidRPr="00B904FA" w:rsidRDefault="003B03DC" w:rsidP="003B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872B3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</w:tr>
      <w:tr w:rsidR="003B03DC" w:rsidRPr="009664BA" w:rsidTr="00421D46">
        <w:trPr>
          <w:trHeight w:val="187"/>
        </w:trPr>
        <w:tc>
          <w:tcPr>
            <w:tcW w:w="4026" w:type="dxa"/>
          </w:tcPr>
          <w:p w:rsidR="003B03DC" w:rsidRPr="00B904FA" w:rsidRDefault="003B03DC" w:rsidP="003B03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B41A6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="00205A5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05A52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05A52" w:rsidRPr="009664BA" w:rsidTr="00421D46">
        <w:trPr>
          <w:trHeight w:val="187"/>
        </w:trPr>
        <w:tc>
          <w:tcPr>
            <w:tcW w:w="4026" w:type="dxa"/>
          </w:tcPr>
          <w:p w:rsidR="00974A66" w:rsidRPr="00205A52" w:rsidRDefault="00205A52" w:rsidP="006D5DE6">
            <w:pPr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05A52">
              <w:rPr>
                <w:rFonts w:ascii="Angsana New" w:hAnsi="Angsana New" w:hint="cs"/>
                <w:sz w:val="30"/>
                <w:szCs w:val="30"/>
                <w:cs/>
              </w:rPr>
              <w:t>บริษัท ปตท</w:t>
            </w:r>
            <w:r w:rsidRPr="00205A52">
              <w:rPr>
                <w:rFonts w:ascii="Angsana New" w:hAnsi="Angsana New"/>
                <w:sz w:val="30"/>
                <w:szCs w:val="30"/>
              </w:rPr>
              <w:t>.</w:t>
            </w:r>
            <w:r w:rsidR="00974A66">
              <w:rPr>
                <w:rFonts w:ascii="Angsana New" w:hAnsi="Angsana New" w:hint="cs"/>
                <w:sz w:val="30"/>
                <w:szCs w:val="30"/>
                <w:cs/>
              </w:rPr>
              <w:t>สผ</w:t>
            </w:r>
            <w:r w:rsidR="00974A66">
              <w:rPr>
                <w:rFonts w:ascii="Angsana New" w:hAnsi="Angsana New"/>
                <w:sz w:val="30"/>
                <w:szCs w:val="30"/>
              </w:rPr>
              <w:t>.</w:t>
            </w:r>
            <w:r w:rsidR="00974A66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 จำกัด</w:t>
            </w:r>
          </w:p>
        </w:tc>
        <w:tc>
          <w:tcPr>
            <w:tcW w:w="1306" w:type="dxa"/>
          </w:tcPr>
          <w:p w:rsidR="00205A52" w:rsidRPr="00B904FA" w:rsidRDefault="00205A52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205A52" w:rsidRPr="00B904FA" w:rsidRDefault="00A60953" w:rsidP="00F4442A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F4442A" w:rsidRPr="00F4442A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บริษัทใหญ่ลำดับสูงสุดของบริษัทเป็น</w:t>
            </w:r>
            <w:r w:rsidR="00F4442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4442A" w:rsidRPr="00F4442A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83077D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="00F4442A" w:rsidRPr="00F4442A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205A52" w:rsidRPr="009664BA" w:rsidTr="00421D46">
        <w:trPr>
          <w:trHeight w:val="187"/>
        </w:trPr>
        <w:tc>
          <w:tcPr>
            <w:tcW w:w="4026" w:type="dxa"/>
          </w:tcPr>
          <w:p w:rsidR="00205A52" w:rsidRPr="00205A52" w:rsidRDefault="00205A52" w:rsidP="00205A5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สปอร์ต เซอร์วิสเซส อัลไลแอนซ์ จำกัด</w:t>
            </w:r>
          </w:p>
        </w:tc>
        <w:tc>
          <w:tcPr>
            <w:tcW w:w="1306" w:type="dxa"/>
          </w:tcPr>
          <w:p w:rsidR="00205A52" w:rsidRDefault="00205A52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205A52" w:rsidRPr="00B904FA" w:rsidRDefault="00A60953" w:rsidP="00205A52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มีผู้ถือหุ้นของบริษัทและบริษัทเป็นผู้ถือหุ้นทางอ้อม</w:t>
            </w:r>
          </w:p>
        </w:tc>
      </w:tr>
      <w:tr w:rsidR="003B03DC" w:rsidRPr="009664BA" w:rsidTr="00421D46">
        <w:trPr>
          <w:trHeight w:val="2160"/>
        </w:trPr>
        <w:tc>
          <w:tcPr>
            <w:tcW w:w="4026" w:type="dxa"/>
          </w:tcPr>
          <w:p w:rsidR="003B03DC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6" w:type="dxa"/>
          </w:tcPr>
          <w:p w:rsidR="003B03DC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382939" w:rsidRDefault="003B03DC" w:rsidP="00B41A6C">
            <w:pPr>
              <w:tabs>
                <w:tab w:val="clear" w:pos="227"/>
                <w:tab w:val="clear" w:pos="3742"/>
                <w:tab w:val="left" w:pos="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8293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</w:t>
            </w:r>
            <w:r w:rsidR="00B41A6C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382939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4111FE" w:rsidRDefault="004111FE" w:rsidP="003B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0684C" w:rsidRPr="003B03DC" w:rsidRDefault="00C0684C" w:rsidP="003B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3B03DC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A14524" w:rsidRPr="00B847D1" w:rsidRDefault="00A14524" w:rsidP="002D7B29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68"/>
        <w:gridCol w:w="6412"/>
      </w:tblGrid>
      <w:tr w:rsidR="00AA4DCA" w:rsidRPr="0060717F" w:rsidTr="00421D46">
        <w:tc>
          <w:tcPr>
            <w:tcW w:w="2768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12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 xml:space="preserve">ซื้อสินค้า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 xml:space="preserve"> วัตถุดิบ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ค่าความช่วยเหลือทางเทคนิค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ดอกเบี้ยรับ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A1049F" w:rsidRPr="00FF0DF5" w:rsidRDefault="00A1049F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FF0DF5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</w:t>
      </w:r>
      <w:r w:rsidRPr="00F8282A">
        <w:rPr>
          <w:rFonts w:ascii="Angsana New" w:hAnsi="Angsana New" w:cs="Angsana New"/>
          <w:cs/>
        </w:rPr>
        <w:t>สำหรับ</w:t>
      </w:r>
      <w:r>
        <w:rPr>
          <w:rFonts w:ascii="Angsana New" w:hAnsi="Angsana New" w:cs="Angsana New"/>
          <w:cs/>
        </w:rPr>
        <w:t>งวดสามเดือน</w:t>
      </w:r>
      <w:r w:rsidR="00176803">
        <w:rPr>
          <w:rFonts w:ascii="Angsana New" w:hAnsi="Angsana New" w:cs="Angsana New"/>
          <w:cs/>
        </w:rPr>
        <w:t xml:space="preserve">และหกเดือนสิ้นสุดวันที่ </w:t>
      </w:r>
      <w:r w:rsidR="00176803">
        <w:rPr>
          <w:rFonts w:ascii="Angsana New" w:hAnsi="Angsana New" w:cs="Angsana New"/>
          <w:lang w:val="en-US"/>
        </w:rPr>
        <w:t>30</w:t>
      </w:r>
      <w:r w:rsidR="00FF2BB4" w:rsidRPr="00FF2BB4">
        <w:rPr>
          <w:rFonts w:ascii="Angsana New" w:hAnsi="Angsana New" w:cs="Angsana New"/>
          <w:cs/>
        </w:rPr>
        <w:t xml:space="preserve"> มิถุนายน</w:t>
      </w:r>
      <w:r w:rsidR="00FF2BB4">
        <w:rPr>
          <w:rFonts w:ascii="Angsana New" w:hAnsi="Angsana New" w:cs="Angsana New"/>
          <w:cs/>
        </w:rPr>
        <w:br/>
      </w:r>
      <w:r w:rsidRPr="00FF0DF5">
        <w:rPr>
          <w:rFonts w:ascii="Angsana New" w:hAnsi="Angsana New" w:cs="Angsana New"/>
          <w:cs/>
        </w:rPr>
        <w:t xml:space="preserve">สรุปได้ดังนี้   </w:t>
      </w:r>
    </w:p>
    <w:p w:rsidR="00FF2BB4" w:rsidRPr="004F704E" w:rsidRDefault="00FF2BB4" w:rsidP="00FF2BB4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9850C1" w:rsidTr="00421D46">
        <w:trPr>
          <w:tblHeader/>
        </w:trPr>
        <w:tc>
          <w:tcPr>
            <w:tcW w:w="2038" w:type="pct"/>
          </w:tcPr>
          <w:p w:rsidR="00A1049F" w:rsidRPr="00F679E5" w:rsidRDefault="00A1049F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9850C1" w:rsidTr="00421D46">
        <w:trPr>
          <w:tblHeader/>
        </w:trPr>
        <w:tc>
          <w:tcPr>
            <w:tcW w:w="2038" w:type="pct"/>
          </w:tcPr>
          <w:p w:rsidR="008D2C41" w:rsidRPr="00F679E5" w:rsidRDefault="004F704E" w:rsidP="004F704E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4F704E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631" w:type="pct"/>
            <w:vAlign w:val="bottom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</w:t>
            </w:r>
            <w:r w:rsidR="00F679E5" w:rsidRPr="00F679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F679E5" w:rsidRDefault="00F679E5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</w:t>
            </w:r>
            <w:r w:rsidR="00F679E5" w:rsidRPr="00F679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8D2C41" w:rsidRPr="00F679E5" w:rsidRDefault="00F679E5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B5C18" w:rsidRPr="009850C1" w:rsidTr="00421D46">
        <w:trPr>
          <w:trHeight w:val="353"/>
          <w:tblHeader/>
        </w:trPr>
        <w:tc>
          <w:tcPr>
            <w:tcW w:w="2038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B5C18" w:rsidRPr="009850C1" w:rsidTr="00421D46">
        <w:tc>
          <w:tcPr>
            <w:tcW w:w="2038" w:type="pct"/>
          </w:tcPr>
          <w:p w:rsidR="008D2C41" w:rsidRPr="00A1049F" w:rsidRDefault="008D2C41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196C18" w:rsidRDefault="00370702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70702" w:rsidRPr="002A51E2" w:rsidRDefault="00884A45" w:rsidP="0063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4A45">
              <w:rPr>
                <w:rFonts w:ascii="Angsana New" w:hAnsi="Angsana New"/>
                <w:sz w:val="30"/>
                <w:szCs w:val="30"/>
                <w:lang w:val="en-US" w:eastAsia="en-US"/>
              </w:rPr>
              <w:t>4,174,899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FF2BB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2B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FF2BB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F2B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645</w:t>
            </w:r>
            <w:r w:rsidRPr="00FF2BB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F2B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044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7C69A3" w:rsidP="007C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69A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7C69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C69A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191</w:t>
            </w:r>
            <w:r w:rsidRPr="007C69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C69A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B10ACA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0A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B10AC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10A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302</w:t>
            </w:r>
            <w:r w:rsidRPr="00B10AC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10A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774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7B5C18" w:rsidRDefault="00370702" w:rsidP="00FF2BB4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pacing w:val="-4"/>
                <w:cs/>
                <w:lang w:val="en-US"/>
              </w:rPr>
            </w:pPr>
            <w:r w:rsidRPr="007B5C18">
              <w:rPr>
                <w:rFonts w:ascii="Angsana New" w:hAnsi="Angsana New" w:cs="Angsana New"/>
                <w:spacing w:val="-4"/>
                <w:cs/>
                <w:lang w:val="en-US"/>
              </w:rPr>
              <w:t>ค่า</w:t>
            </w:r>
            <w:r w:rsidR="00FF2BB4">
              <w:rPr>
                <w:rFonts w:ascii="Angsana New" w:hAnsi="Angsana New" w:cs="Angsana New"/>
                <w:spacing w:val="-4"/>
                <w:cs/>
                <w:lang w:val="en-US"/>
              </w:rPr>
              <w:t>ใช้จ่ายในการ</w:t>
            </w:r>
            <w:r w:rsidRPr="007B5C18">
              <w:rPr>
                <w:rFonts w:ascii="Angsana New" w:hAnsi="Angsana New" w:cs="Angsana New"/>
                <w:spacing w:val="-4"/>
                <w:cs/>
                <w:lang w:val="en-US"/>
              </w:rPr>
              <w:t>บริหาร</w:t>
            </w:r>
          </w:p>
        </w:tc>
        <w:tc>
          <w:tcPr>
            <w:tcW w:w="631" w:type="pct"/>
          </w:tcPr>
          <w:p w:rsidR="00370702" w:rsidRPr="002A51E2" w:rsidRDefault="00635A7A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13,14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FF2BB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2B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12</w:t>
            </w:r>
            <w:r w:rsidRPr="00FF2BB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F2B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788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7C69A3" w:rsidP="007C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69A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13</w:t>
            </w:r>
            <w:r w:rsidRPr="007C69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C69A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B10ACA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0A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12</w:t>
            </w:r>
            <w:r w:rsidRPr="00B10AC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10A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782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780F98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61848">
              <w:rPr>
                <w:rFonts w:ascii="Angsana New" w:hAnsi="Angsana New" w:cs="Angsana New"/>
                <w:cs/>
                <w:lang w:val="en-US"/>
              </w:rPr>
              <w:t>ต้นทุน</w:t>
            </w:r>
            <w:r w:rsidR="00E43391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780F98">
              <w:rPr>
                <w:rFonts w:ascii="Angsana New" w:hAnsi="Angsana New" w:cs="Angsana New" w:hint="cs"/>
                <w:cs/>
                <w:lang w:val="en-US"/>
              </w:rPr>
              <w:t>และอุปกรณ์</w:t>
            </w:r>
          </w:p>
        </w:tc>
        <w:tc>
          <w:tcPr>
            <w:tcW w:w="631" w:type="pct"/>
          </w:tcPr>
          <w:p w:rsidR="00370702" w:rsidRDefault="00635A7A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Default="00B10ACA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0A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96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Default="007C69A3" w:rsidP="00176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Default="00B10ACA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0A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7B5C18" w:rsidRPr="009850C1" w:rsidTr="00421D46">
        <w:tc>
          <w:tcPr>
            <w:tcW w:w="2038" w:type="pct"/>
          </w:tcPr>
          <w:p w:rsidR="00382939" w:rsidRPr="00C61848" w:rsidRDefault="00382939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82939" w:rsidRPr="00C61848" w:rsidRDefault="00382939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82939" w:rsidRDefault="00382939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82939" w:rsidRPr="00C61848" w:rsidRDefault="00382939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82939" w:rsidRDefault="00382939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rPr>
          <w:trHeight w:val="412"/>
        </w:trPr>
        <w:tc>
          <w:tcPr>
            <w:tcW w:w="2038" w:type="pct"/>
          </w:tcPr>
          <w:p w:rsidR="00502724" w:rsidRDefault="00502724" w:rsidP="00382939">
            <w:pPr>
              <w:pStyle w:val="a"/>
              <w:widowControl w:val="0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31" w:type="pct"/>
          </w:tcPr>
          <w:p w:rsidR="00502724" w:rsidRPr="002A51E2" w:rsidRDefault="00502724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02724" w:rsidRPr="002A51E2" w:rsidRDefault="0050272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02724" w:rsidRPr="002A51E2" w:rsidRDefault="0050272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02724" w:rsidRPr="002A51E2" w:rsidRDefault="00502724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Del="00382FBC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B10ACA" w:rsidRPr="002A51E2" w:rsidRDefault="00635A7A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1,168,0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877,375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854DDF" w:rsidP="00854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54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854DD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54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168</w:t>
            </w:r>
            <w:r w:rsidRPr="00854DD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54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089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877,375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Del="00382FBC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B10ACA" w:rsidRPr="002A51E2" w:rsidRDefault="00635A7A" w:rsidP="0063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5A7A">
              <w:rPr>
                <w:rFonts w:ascii="Angsana New" w:hAnsi="Angsana New"/>
                <w:sz w:val="30"/>
                <w:szCs w:val="30"/>
                <w:lang w:val="en-US" w:eastAsia="en-US"/>
              </w:rPr>
              <w:t>9,10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6,943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854DDF" w:rsidP="00854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9,107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6,943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Del="00382FBC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ค่าใช้จ่ายในการ</w:t>
            </w:r>
            <w:r w:rsidRPr="00A1049F">
              <w:rPr>
                <w:rFonts w:ascii="Angsana New" w:hAnsi="Angsana New" w:cs="Angsana New"/>
                <w:cs/>
                <w:lang w:val="en-US"/>
              </w:rPr>
              <w:t>บริหาร</w:t>
            </w:r>
          </w:p>
        </w:tc>
        <w:tc>
          <w:tcPr>
            <w:tcW w:w="631" w:type="pct"/>
          </w:tcPr>
          <w:p w:rsidR="00B10ACA" w:rsidRPr="002A51E2" w:rsidRDefault="00635A7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4,503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854DDF" w:rsidP="003C5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4,503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Default="00B10ACA" w:rsidP="00B10ACA">
            <w:pPr>
              <w:pStyle w:val="a"/>
              <w:widowControl w:val="0"/>
              <w:tabs>
                <w:tab w:val="clear" w:pos="1080"/>
                <w:tab w:val="decimal" w:pos="954"/>
              </w:tabs>
              <w:ind w:left="-108"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Default="00B10ACA" w:rsidP="00B10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14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Del="00382FBC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  <w:tab w:val="decimal" w:pos="954"/>
                <w:tab w:val="decimal" w:pos="980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A1049F" w:rsidRDefault="00B10ACA" w:rsidP="00B10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Del="00382FBC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A1049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631" w:type="pct"/>
          </w:tcPr>
          <w:p w:rsidR="00B10ACA" w:rsidRPr="002A51E2" w:rsidRDefault="00635A7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3076CD" w:rsidP="00307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76CD">
              <w:rPr>
                <w:rFonts w:ascii="Angsana New" w:hAnsi="Angsana New"/>
                <w:sz w:val="30"/>
                <w:szCs w:val="30"/>
                <w:lang w:val="en-US" w:eastAsia="en-US"/>
              </w:rPr>
              <w:t>3,733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3,551</w:t>
            </w:r>
          </w:p>
        </w:tc>
      </w:tr>
      <w:tr w:rsidR="00EE1623" w:rsidRPr="009850C1" w:rsidTr="00421D46">
        <w:tc>
          <w:tcPr>
            <w:tcW w:w="2038" w:type="pct"/>
          </w:tcPr>
          <w:p w:rsidR="00EE1623" w:rsidRDefault="00EE1623" w:rsidP="00EE16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EE1623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EE1623" w:rsidRPr="002A51E2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E1623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EE1623" w:rsidRPr="002A51E2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EE1623" w:rsidRPr="003076CD" w:rsidRDefault="00EE1623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5,294</w:t>
            </w:r>
          </w:p>
        </w:tc>
        <w:tc>
          <w:tcPr>
            <w:tcW w:w="136" w:type="pct"/>
          </w:tcPr>
          <w:p w:rsidR="00EE1623" w:rsidRPr="002A51E2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EE1623" w:rsidRDefault="00EE1623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2,644</w:t>
            </w:r>
          </w:p>
        </w:tc>
      </w:tr>
      <w:tr w:rsidR="00B10ACA" w:rsidRPr="009850C1" w:rsidTr="00421D46">
        <w:tc>
          <w:tcPr>
            <w:tcW w:w="2038" w:type="pct"/>
          </w:tcPr>
          <w:p w:rsidR="00D76855" w:rsidRPr="00D43A36" w:rsidDel="00382FBC" w:rsidRDefault="00D43A36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D43A36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635A7A" w:rsidRPr="002A51E2" w:rsidRDefault="00635A7A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43A36" w:rsidRPr="002A51E2" w:rsidRDefault="00B10ACA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076CD" w:rsidRPr="002A51E2" w:rsidRDefault="00EE1623" w:rsidP="00307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1,219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D43A36" w:rsidRPr="002A51E2" w:rsidRDefault="00D43A3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Del="00382FBC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B10ACA" w:rsidRPr="00962E88" w:rsidRDefault="00635A7A" w:rsidP="0063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35A7A">
              <w:rPr>
                <w:rFonts w:ascii="Angsana New" w:hAnsi="Angsana New"/>
                <w:sz w:val="30"/>
                <w:szCs w:val="30"/>
                <w:lang w:val="en-US" w:eastAsia="en-US"/>
              </w:rPr>
              <w:t>1,70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188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962E88" w:rsidRDefault="003076CD" w:rsidP="00307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1,703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188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B10ACA" w:rsidRPr="002A51E2" w:rsidRDefault="00635A7A" w:rsidP="0063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5A7A">
              <w:rPr>
                <w:rFonts w:ascii="Angsana New" w:hAnsi="Angsana New"/>
                <w:sz w:val="30"/>
                <w:szCs w:val="30"/>
                <w:lang w:val="en-US" w:eastAsia="en-US"/>
              </w:rPr>
              <w:t>915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1,311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3076CD" w:rsidP="00307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76CD">
              <w:rPr>
                <w:rFonts w:ascii="Angsana New" w:hAnsi="Angsana New"/>
                <w:sz w:val="30"/>
                <w:szCs w:val="30"/>
                <w:lang w:val="en-US" w:eastAsia="en-US"/>
              </w:rPr>
              <w:t>915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1,311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B10ACA" w:rsidRPr="002A51E2" w:rsidRDefault="00635A7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Default="00B10ACA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Default="003076CD" w:rsidP="00307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76CD">
              <w:rPr>
                <w:rFonts w:ascii="Angsana New" w:hAnsi="Angsana New"/>
                <w:sz w:val="30"/>
                <w:szCs w:val="30"/>
                <w:lang w:val="en-US" w:eastAsia="en-US"/>
              </w:rPr>
              <w:t>194,333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Default="00B10ACA" w:rsidP="009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100,33</w:t>
            </w:r>
            <w:r w:rsidR="009A18C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0B6070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B10ACA" w:rsidDel="008D2C41" w:rsidRDefault="00635A7A" w:rsidP="0063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39,917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40,174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3076CD" w:rsidP="00307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39,917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40,174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B10ACA" w:rsidDel="008D2C41" w:rsidRDefault="00635A7A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2,10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1,980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3076CD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2,10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1,980</w:t>
            </w:r>
          </w:p>
        </w:tc>
      </w:tr>
      <w:tr w:rsidR="00892426" w:rsidRPr="009850C1" w:rsidTr="00421D46">
        <w:tc>
          <w:tcPr>
            <w:tcW w:w="2038" w:type="pct"/>
          </w:tcPr>
          <w:p w:rsidR="00892426" w:rsidRPr="000B6070" w:rsidRDefault="00892426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892426" w:rsidDel="008D2C41" w:rsidRDefault="0089242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92426" w:rsidRPr="002A51E2" w:rsidRDefault="0089242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92426" w:rsidRDefault="0089242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92426" w:rsidRPr="002A51E2" w:rsidRDefault="0089242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892426" w:rsidDel="008D2C41" w:rsidRDefault="0089242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892426" w:rsidRPr="002A51E2" w:rsidRDefault="0089242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892426" w:rsidRDefault="0089242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E1623" w:rsidRPr="009850C1" w:rsidTr="00421D46">
        <w:tc>
          <w:tcPr>
            <w:tcW w:w="2038" w:type="pct"/>
          </w:tcPr>
          <w:p w:rsidR="00EE1623" w:rsidRPr="000B6070" w:rsidRDefault="00EE1623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EE1623" w:rsidDel="008D2C41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E1623" w:rsidRPr="002A51E2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E1623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E1623" w:rsidRPr="002A51E2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EE1623" w:rsidDel="008D2C41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EE1623" w:rsidRPr="002A51E2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EE1623" w:rsidRDefault="00EE1623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F704E" w:rsidRPr="009850C1" w:rsidTr="00421D46">
        <w:tc>
          <w:tcPr>
            <w:tcW w:w="2038" w:type="pct"/>
          </w:tcPr>
          <w:p w:rsidR="004F704E" w:rsidRPr="000B6070" w:rsidRDefault="004F704E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4F704E" w:rsidDel="008D2C41" w:rsidRDefault="004F704E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F704E" w:rsidRPr="002A51E2" w:rsidRDefault="004F704E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F704E" w:rsidRDefault="004F704E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F704E" w:rsidRPr="002A51E2" w:rsidRDefault="004F704E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F704E" w:rsidDel="008D2C41" w:rsidRDefault="004F704E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F704E" w:rsidRPr="002A51E2" w:rsidRDefault="004F704E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F704E" w:rsidRDefault="004F704E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rPr>
          <w:trHeight w:val="435"/>
        </w:trPr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B10ACA" w:rsidDel="008D2C41" w:rsidRDefault="004D7BDD" w:rsidP="00B8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7BDD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B82EC0">
              <w:rPr>
                <w:rFonts w:ascii="Angsana New" w:hAnsi="Angsana New"/>
                <w:sz w:val="30"/>
                <w:szCs w:val="30"/>
                <w:lang w:val="en-US" w:eastAsia="en-US"/>
              </w:rPr>
              <w:t>169,132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2,066,790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8E7170" w:rsidP="008E7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1,580,561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1,534,408</w:t>
            </w:r>
          </w:p>
        </w:tc>
      </w:tr>
      <w:tr w:rsidR="00B10ACA" w:rsidRPr="009850C1" w:rsidTr="00421D46">
        <w:trPr>
          <w:trHeight w:val="435"/>
        </w:trPr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31" w:type="pct"/>
          </w:tcPr>
          <w:p w:rsidR="00B10ACA" w:rsidRPr="00DF43AE" w:rsidDel="008D2C41" w:rsidRDefault="004D7BDD" w:rsidP="004D7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7BDD">
              <w:rPr>
                <w:rFonts w:ascii="Angsana New" w:hAnsi="Angsana New"/>
                <w:sz w:val="30"/>
                <w:szCs w:val="30"/>
                <w:lang w:val="en-US" w:eastAsia="en-US"/>
              </w:rPr>
              <w:t>24,009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DF43AE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24,736</w:t>
            </w:r>
          </w:p>
        </w:tc>
        <w:tc>
          <w:tcPr>
            <w:tcW w:w="147" w:type="pct"/>
          </w:tcPr>
          <w:p w:rsidR="00B10ACA" w:rsidRPr="00DF43AE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DF43AE" w:rsidDel="008D2C41" w:rsidRDefault="008E7170" w:rsidP="008E7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7170">
              <w:rPr>
                <w:rFonts w:ascii="Angsana New" w:hAnsi="Angsana New"/>
                <w:sz w:val="30"/>
                <w:szCs w:val="30"/>
                <w:lang w:val="en-US" w:eastAsia="en-US"/>
              </w:rPr>
              <w:t>24,009</w:t>
            </w:r>
          </w:p>
        </w:tc>
        <w:tc>
          <w:tcPr>
            <w:tcW w:w="136" w:type="pct"/>
          </w:tcPr>
          <w:p w:rsidR="00B10ACA" w:rsidRPr="00DF43AE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DF43AE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24,736</w:t>
            </w:r>
          </w:p>
        </w:tc>
      </w:tr>
      <w:tr w:rsidR="00B10ACA" w:rsidRPr="009850C1" w:rsidTr="00421D46">
        <w:trPr>
          <w:trHeight w:val="435"/>
        </w:trPr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6D0901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B10ACA" w:rsidDel="008D2C41" w:rsidRDefault="004D7BDD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3,88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2,834</w:t>
            </w:r>
          </w:p>
        </w:tc>
        <w:tc>
          <w:tcPr>
            <w:tcW w:w="147" w:type="pct"/>
          </w:tcPr>
          <w:p w:rsidR="00B10ACA" w:rsidRPr="00DF43AE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8E7170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3,88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" w:type="pct"/>
          </w:tcPr>
          <w:p w:rsidR="00B10ACA" w:rsidRPr="00DF43AE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2,834</w:t>
            </w:r>
          </w:p>
        </w:tc>
      </w:tr>
      <w:tr w:rsidR="00B10ACA" w:rsidRPr="009850C1" w:rsidTr="00421D46">
        <w:trPr>
          <w:trHeight w:val="435"/>
        </w:trPr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B10ACA" w:rsidDel="008D2C41" w:rsidRDefault="004D7BDD" w:rsidP="004D7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7BDD">
              <w:rPr>
                <w:rFonts w:ascii="Angsana New" w:hAnsi="Angsana New"/>
                <w:sz w:val="30"/>
                <w:szCs w:val="30"/>
                <w:lang w:val="en-US" w:eastAsia="en-US"/>
              </w:rPr>
              <w:t>3,001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67,828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8E7170" w:rsidP="008E7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7170">
              <w:rPr>
                <w:rFonts w:ascii="Angsana New" w:hAnsi="Angsana New"/>
                <w:sz w:val="30"/>
                <w:szCs w:val="30"/>
                <w:lang w:val="en-US" w:eastAsia="en-US"/>
              </w:rPr>
              <w:t>3,001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67,828</w:t>
            </w:r>
          </w:p>
        </w:tc>
      </w:tr>
      <w:tr w:rsidR="00B10ACA" w:rsidRPr="009850C1" w:rsidTr="00421D46">
        <w:trPr>
          <w:trHeight w:val="435"/>
        </w:trPr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B10ACA" w:rsidDel="008D2C41" w:rsidRDefault="004D7BDD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8E7170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Pr="00A1049F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B10ACA" w:rsidDel="008D2C41" w:rsidRDefault="00995FED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5FED">
              <w:rPr>
                <w:rFonts w:ascii="Angsana New" w:hAnsi="Angsana New"/>
                <w:sz w:val="30"/>
                <w:szCs w:val="30"/>
                <w:lang w:val="en-US" w:eastAsia="en-US"/>
              </w:rPr>
              <w:t>138,7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161,274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0726D0" w:rsidP="00072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114,060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145,859</w:t>
            </w:r>
          </w:p>
        </w:tc>
      </w:tr>
      <w:tr w:rsidR="00B10ACA" w:rsidRPr="009850C1" w:rsidTr="00543736">
        <w:tc>
          <w:tcPr>
            <w:tcW w:w="2038" w:type="pct"/>
          </w:tcPr>
          <w:p w:rsidR="00B10ACA" w:rsidRPr="007B5C18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B5C18">
              <w:rPr>
                <w:rFonts w:ascii="Angsana New" w:hAnsi="Angsana New" w:cs="Angsana New" w:hint="cs"/>
                <w:spacing w:val="-4"/>
                <w:cs/>
              </w:rPr>
              <w:t>ค่าใช้จ่ายในการขาย จัดจำหน่าย และบริหาร</w:t>
            </w:r>
          </w:p>
        </w:tc>
        <w:tc>
          <w:tcPr>
            <w:tcW w:w="631" w:type="pct"/>
          </w:tcPr>
          <w:p w:rsidR="00B10ACA" w:rsidDel="008D2C41" w:rsidRDefault="004D7BDD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7BDD">
              <w:rPr>
                <w:rFonts w:ascii="Angsana New" w:hAnsi="Angsana New"/>
                <w:sz w:val="30"/>
                <w:szCs w:val="30"/>
                <w:lang w:val="en-US" w:eastAsia="en-US"/>
              </w:rPr>
              <w:t>24,06</w:t>
            </w:r>
            <w:r w:rsidR="00EE162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18,331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0726D0" w:rsidP="00072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23,392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17,616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ต้นทุนที่ดิน อาคารและอุปกรณ์</w:t>
            </w: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และสินทรัพย์ไม่มีตัวตน</w:t>
            </w:r>
          </w:p>
        </w:tc>
        <w:tc>
          <w:tcPr>
            <w:tcW w:w="631" w:type="pct"/>
          </w:tcPr>
          <w:p w:rsidR="00B10ACA" w:rsidDel="008D2C41" w:rsidRDefault="004D7BDD" w:rsidP="004D7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6,553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11,450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Default="00D22B1B" w:rsidP="00D22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22B1B">
              <w:rPr>
                <w:rFonts w:ascii="Angsana New" w:hAnsi="Angsana New"/>
                <w:sz w:val="30"/>
                <w:szCs w:val="30"/>
                <w:lang w:val="en-US" w:eastAsia="en-US"/>
              </w:rPr>
              <w:t>6,270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0ACA" w:rsidRPr="009850C1" w:rsidTr="00421D46">
        <w:tc>
          <w:tcPr>
            <w:tcW w:w="2038" w:type="pct"/>
          </w:tcPr>
          <w:p w:rsidR="00B10ACA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Del="008D2C41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421D46">
        <w:tc>
          <w:tcPr>
            <w:tcW w:w="2038" w:type="pct"/>
          </w:tcPr>
          <w:p w:rsidR="00B10ACA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B10ACA" w:rsidRPr="00500D4B" w:rsidDel="008D2C41" w:rsidRDefault="004D7BDD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00D4B">
              <w:rPr>
                <w:rFonts w:ascii="Angsana New" w:hAnsi="Angsana New"/>
                <w:sz w:val="30"/>
                <w:szCs w:val="30"/>
                <w:lang w:val="en-US" w:eastAsia="en-US"/>
              </w:rPr>
              <w:t>19,</w:t>
            </w:r>
            <w:r w:rsidR="00EE1623" w:rsidRPr="00500D4B">
              <w:rPr>
                <w:rFonts w:ascii="Angsana New" w:hAnsi="Angsana New"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147" w:type="pct"/>
          </w:tcPr>
          <w:p w:rsidR="00B10ACA" w:rsidRPr="00500D4B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500D4B" w:rsidDel="008D2C41" w:rsidRDefault="0025524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00D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500D4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00D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019</w:t>
            </w:r>
          </w:p>
        </w:tc>
        <w:tc>
          <w:tcPr>
            <w:tcW w:w="147" w:type="pct"/>
          </w:tcPr>
          <w:p w:rsidR="00B10ACA" w:rsidRPr="00500D4B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500D4B" w:rsidDel="008D2C41" w:rsidRDefault="00D22B1B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00D4B">
              <w:rPr>
                <w:rFonts w:ascii="Angsana New" w:hAnsi="Angsana New"/>
                <w:sz w:val="30"/>
                <w:szCs w:val="30"/>
                <w:lang w:val="en-US" w:eastAsia="en-US"/>
              </w:rPr>
              <w:t>19,</w:t>
            </w:r>
            <w:r w:rsidR="00EE1623" w:rsidRPr="00500D4B">
              <w:rPr>
                <w:rFonts w:ascii="Angsana New" w:hAnsi="Angsana New"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36" w:type="pct"/>
          </w:tcPr>
          <w:p w:rsidR="00B10ACA" w:rsidRPr="00500D4B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8971F4" w:rsidDel="008D2C41" w:rsidRDefault="00255246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2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13</w:t>
            </w:r>
            <w:r w:rsidRPr="0025524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2552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607</w:t>
            </w:r>
          </w:p>
        </w:tc>
      </w:tr>
    </w:tbl>
    <w:p w:rsidR="00892426" w:rsidRDefault="00892426" w:rsidP="00E22A6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892426" w:rsidRPr="009C7598" w:rsidRDefault="0089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s/>
        </w:rPr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BD489B" w:rsidRPr="009850C1" w:rsidTr="00543736">
        <w:trPr>
          <w:tblHeader/>
        </w:trPr>
        <w:tc>
          <w:tcPr>
            <w:tcW w:w="2038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BD489B" w:rsidRPr="00624E9E" w:rsidRDefault="00BD489B" w:rsidP="005437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D489B" w:rsidRPr="00624E9E" w:rsidRDefault="00BD489B" w:rsidP="005437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BD489B" w:rsidRPr="00624E9E" w:rsidRDefault="00BD489B" w:rsidP="005437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89B" w:rsidRPr="009850C1" w:rsidTr="00543736">
        <w:trPr>
          <w:tblHeader/>
        </w:trPr>
        <w:tc>
          <w:tcPr>
            <w:tcW w:w="2038" w:type="pct"/>
          </w:tcPr>
          <w:p w:rsidR="00BD489B" w:rsidRPr="00F679E5" w:rsidRDefault="004F704E" w:rsidP="004F704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สำหรับงวดหก</w:t>
            </w:r>
            <w:r w:rsidRPr="00B93B6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30 มิถุนายน</w:t>
            </w:r>
          </w:p>
        </w:tc>
        <w:tc>
          <w:tcPr>
            <w:tcW w:w="631" w:type="pct"/>
            <w:vAlign w:val="bottom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6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D489B" w:rsidRPr="009850C1" w:rsidTr="00543736">
        <w:trPr>
          <w:trHeight w:val="353"/>
          <w:tblHeader/>
        </w:trPr>
        <w:tc>
          <w:tcPr>
            <w:tcW w:w="2038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D489B" w:rsidRPr="009850C1" w:rsidTr="00543736">
        <w:tc>
          <w:tcPr>
            <w:tcW w:w="2038" w:type="pct"/>
          </w:tcPr>
          <w:p w:rsidR="00BD489B" w:rsidRPr="00A1049F" w:rsidRDefault="00BD489B" w:rsidP="00543736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3574CE" w:rsidRPr="002A51E2" w:rsidRDefault="00546B7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47" w:type="pct"/>
          </w:tcPr>
          <w:p w:rsidR="003574CE" w:rsidRPr="00A1049F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7" w:type="pct"/>
          </w:tcPr>
          <w:p w:rsidR="003574CE" w:rsidRPr="00A1049F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546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196C18" w:rsidRDefault="003574CE" w:rsidP="003574CE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574CE" w:rsidRPr="002A51E2" w:rsidRDefault="00546B7E" w:rsidP="00546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6B7E">
              <w:rPr>
                <w:rFonts w:ascii="Angsana New" w:hAnsi="Angsana New"/>
                <w:sz w:val="30"/>
                <w:szCs w:val="30"/>
                <w:lang w:val="en-US" w:eastAsia="en-US"/>
              </w:rPr>
              <w:t>7,723,304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7,352,014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5,829,286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6,762,581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7B5C18" w:rsidRDefault="003574CE" w:rsidP="003574CE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pacing w:val="-4"/>
                <w:cs/>
                <w:lang w:val="en-US"/>
              </w:rPr>
            </w:pPr>
            <w:r w:rsidRPr="007B5C18">
              <w:rPr>
                <w:rFonts w:ascii="Angsana New" w:hAnsi="Angsana New" w:cs="Angsana New"/>
                <w:spacing w:val="-4"/>
                <w:cs/>
                <w:lang w:val="en-US"/>
              </w:rPr>
              <w:t>ค่า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>ใช้จ่ายในการ</w:t>
            </w:r>
            <w:r w:rsidRPr="007B5C18">
              <w:rPr>
                <w:rFonts w:ascii="Angsana New" w:hAnsi="Angsana New" w:cs="Angsana New"/>
                <w:spacing w:val="-4"/>
                <w:cs/>
                <w:lang w:val="en-US"/>
              </w:rPr>
              <w:t>บริหาร</w:t>
            </w:r>
          </w:p>
        </w:tc>
        <w:tc>
          <w:tcPr>
            <w:tcW w:w="631" w:type="pct"/>
          </w:tcPr>
          <w:p w:rsidR="003574CE" w:rsidRPr="002A51E2" w:rsidRDefault="00546B7E" w:rsidP="00546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6B7E">
              <w:rPr>
                <w:rFonts w:ascii="Angsana New" w:hAnsi="Angsana New"/>
                <w:sz w:val="30"/>
                <w:szCs w:val="30"/>
                <w:lang w:val="en-US" w:eastAsia="en-US"/>
              </w:rPr>
              <w:t>28,494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BD489B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27,969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28,482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BD489B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27,959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61848">
              <w:rPr>
                <w:rFonts w:ascii="Angsana New" w:hAnsi="Angsana New" w:cs="Angsana New"/>
                <w:cs/>
                <w:lang w:val="en-US"/>
              </w:rPr>
              <w:t>ต้นทุน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31" w:type="pct"/>
          </w:tcPr>
          <w:p w:rsidR="003574CE" w:rsidRDefault="00546B7E" w:rsidP="00546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C61848" w:rsidRDefault="003574CE" w:rsidP="003574CE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574CE" w:rsidRPr="00C61848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C61848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rPr>
          <w:trHeight w:val="412"/>
        </w:trPr>
        <w:tc>
          <w:tcPr>
            <w:tcW w:w="2038" w:type="pct"/>
          </w:tcPr>
          <w:p w:rsidR="003574CE" w:rsidRDefault="003574CE" w:rsidP="003574CE">
            <w:pPr>
              <w:pStyle w:val="a"/>
              <w:widowControl w:val="0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Del="00382FBC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3574CE" w:rsidRPr="002A51E2" w:rsidRDefault="009F6EF5" w:rsidP="009F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6EF5">
              <w:rPr>
                <w:rFonts w:ascii="Angsana New" w:hAnsi="Angsana New"/>
                <w:sz w:val="30"/>
                <w:szCs w:val="30"/>
                <w:lang w:val="en-US" w:eastAsia="en-US"/>
              </w:rPr>
              <w:t>2,269,023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1,883,236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3C573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3C5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269</w:t>
            </w:r>
            <w:r w:rsidRPr="003C573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3C5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023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1,883,236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3574CE" w:rsidRPr="002A51E2" w:rsidRDefault="009F6EF5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Del="00382FBC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574CE" w:rsidRPr="002A51E2" w:rsidRDefault="009F6EF5" w:rsidP="009F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19,169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14,838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19,169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14,838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Del="00382FBC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ค่าใช้จ่ายในการ</w:t>
            </w:r>
            <w:r w:rsidRPr="00A1049F">
              <w:rPr>
                <w:rFonts w:ascii="Angsana New" w:hAnsi="Angsana New" w:cs="Angsana New"/>
                <w:cs/>
                <w:lang w:val="en-US"/>
              </w:rPr>
              <w:t>บริหาร</w:t>
            </w:r>
          </w:p>
        </w:tc>
        <w:tc>
          <w:tcPr>
            <w:tcW w:w="631" w:type="pct"/>
          </w:tcPr>
          <w:p w:rsidR="003574CE" w:rsidRPr="002A51E2" w:rsidRDefault="009F6EF5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8,940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736">
              <w:rPr>
                <w:rFonts w:ascii="Angsana New" w:hAnsi="Angsana New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8,940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a"/>
              <w:widowControl w:val="0"/>
              <w:tabs>
                <w:tab w:val="clear" w:pos="1080"/>
                <w:tab w:val="decimal" w:pos="954"/>
              </w:tabs>
              <w:ind w:left="-108"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14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Del="00382FBC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  <w:tab w:val="decimal" w:pos="954"/>
                <w:tab w:val="decimal" w:pos="980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A1049F" w:rsidRDefault="003574CE" w:rsidP="00357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Del="00382FBC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A1049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631" w:type="pct"/>
          </w:tcPr>
          <w:p w:rsidR="003574CE" w:rsidRPr="002A51E2" w:rsidRDefault="009F6EF5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6855">
              <w:rPr>
                <w:rFonts w:ascii="Angsana New" w:hAnsi="Angsana New"/>
                <w:sz w:val="30"/>
                <w:szCs w:val="30"/>
                <w:lang w:val="en-US" w:eastAsia="en-US"/>
              </w:rPr>
              <w:t>7,43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6,812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  <w:p w:rsidR="003574CE" w:rsidRPr="003574CE" w:rsidDel="00382FBC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3574C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3574CE" w:rsidRDefault="009F6EF5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  <w:p w:rsidR="009F6EF5" w:rsidRPr="002A51E2" w:rsidRDefault="009F6EF5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6855">
              <w:rPr>
                <w:rFonts w:ascii="Angsana New" w:hAnsi="Angsana New"/>
                <w:sz w:val="30"/>
                <w:szCs w:val="30"/>
                <w:lang w:val="en-US" w:eastAsia="en-US"/>
              </w:rPr>
              <w:t>10,167</w:t>
            </w:r>
          </w:p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1,219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5,260</w:t>
            </w:r>
          </w:p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3574CE" w:rsidRPr="002A51E2" w:rsidRDefault="009F6EF5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74CE">
              <w:rPr>
                <w:rFonts w:ascii="Angsana New" w:hAnsi="Angsana New"/>
                <w:sz w:val="30"/>
                <w:szCs w:val="30"/>
                <w:lang w:val="en-US" w:eastAsia="en-US"/>
              </w:rPr>
              <w:t>13,525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2EE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</w:t>
            </w:r>
            <w:r w:rsidRPr="00BC2EE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C2EE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288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Del="00382FBC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3574CE" w:rsidRPr="00962E88" w:rsidRDefault="009F6EF5" w:rsidP="009F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F6EF5">
              <w:rPr>
                <w:rFonts w:ascii="Angsana New" w:hAnsi="Angsana New"/>
                <w:sz w:val="30"/>
                <w:szCs w:val="30"/>
                <w:lang w:val="en-US" w:eastAsia="en-US"/>
              </w:rPr>
              <w:t>3,236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E321D7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188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962E88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4CE">
              <w:rPr>
                <w:rFonts w:ascii="Angsana New" w:hAnsi="Angsana New"/>
                <w:sz w:val="30"/>
                <w:szCs w:val="30"/>
                <w:lang w:val="en-US" w:eastAsia="en-US"/>
              </w:rPr>
              <w:t>3,236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E321D7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188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3574CE" w:rsidRPr="002A51E2" w:rsidRDefault="009F6EF5" w:rsidP="009F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1,829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2,622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2A51E2" w:rsidRDefault="00EE1623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1,82</w:t>
            </w:r>
            <w:r w:rsidR="003574CE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2,622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3574CE" w:rsidRPr="002A51E2" w:rsidRDefault="009F6EF5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74CE">
              <w:rPr>
                <w:rFonts w:ascii="Angsana New" w:hAnsi="Angsana New"/>
                <w:sz w:val="30"/>
                <w:szCs w:val="30"/>
                <w:lang w:val="en-US" w:eastAsia="en-US"/>
              </w:rPr>
              <w:t>255,000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161,000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0B6070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3574CE" w:rsidDel="008D2C41" w:rsidRDefault="009F6EF5" w:rsidP="009F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79,395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80,032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79,395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80,032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3574CE" w:rsidDel="008D2C41" w:rsidRDefault="009F6EF5" w:rsidP="009F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6EF5">
              <w:rPr>
                <w:rFonts w:ascii="Angsana New" w:hAnsi="Angsana New"/>
                <w:sz w:val="30"/>
                <w:szCs w:val="30"/>
                <w:lang w:val="en-US" w:eastAsia="en-US"/>
              </w:rPr>
              <w:t>4,217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3,960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74CE">
              <w:rPr>
                <w:rFonts w:ascii="Angsana New" w:hAnsi="Angsana New"/>
                <w:sz w:val="30"/>
                <w:szCs w:val="30"/>
                <w:lang w:val="en-US" w:eastAsia="en-US"/>
              </w:rPr>
              <w:t>4,217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3,960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0B6070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74CE" w:rsidRPr="009850C1" w:rsidTr="00543736">
        <w:trPr>
          <w:trHeight w:val="435"/>
        </w:trPr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3574CE" w:rsidDel="008D2C41" w:rsidRDefault="00B82EC0" w:rsidP="00A40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4,295,255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3,774,958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DC4308" w:rsidP="00DC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3,133,803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2,870,916</w:t>
            </w:r>
          </w:p>
        </w:tc>
      </w:tr>
      <w:tr w:rsidR="003574CE" w:rsidRPr="009850C1" w:rsidTr="00543736">
        <w:trPr>
          <w:trHeight w:val="435"/>
        </w:trPr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31" w:type="pct"/>
          </w:tcPr>
          <w:p w:rsidR="003574CE" w:rsidRPr="00DF43AE" w:rsidDel="008D2C41" w:rsidRDefault="00A40ACC" w:rsidP="00A40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0ACC">
              <w:rPr>
                <w:rFonts w:ascii="Angsana New" w:hAnsi="Angsana New"/>
                <w:sz w:val="30"/>
                <w:szCs w:val="30"/>
                <w:lang w:val="en-US" w:eastAsia="en-US"/>
              </w:rPr>
              <w:t>50,810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46,783</w:t>
            </w:r>
          </w:p>
        </w:tc>
        <w:tc>
          <w:tcPr>
            <w:tcW w:w="147" w:type="pct"/>
          </w:tcPr>
          <w:p w:rsidR="003574CE" w:rsidRPr="00DF43A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Pr="00DF43AE" w:rsidDel="008D2C41" w:rsidRDefault="00DC4308" w:rsidP="00DC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4308">
              <w:rPr>
                <w:rFonts w:ascii="Angsana New" w:hAnsi="Angsana New"/>
                <w:sz w:val="30"/>
                <w:szCs w:val="30"/>
                <w:lang w:val="en-US" w:eastAsia="en-US"/>
              </w:rPr>
              <w:t>50,810</w:t>
            </w:r>
          </w:p>
        </w:tc>
        <w:tc>
          <w:tcPr>
            <w:tcW w:w="136" w:type="pct"/>
          </w:tcPr>
          <w:p w:rsidR="003574CE" w:rsidRPr="00DF43A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46,783</w:t>
            </w:r>
          </w:p>
        </w:tc>
      </w:tr>
      <w:tr w:rsidR="003574CE" w:rsidRPr="009850C1" w:rsidTr="00543736">
        <w:trPr>
          <w:trHeight w:val="435"/>
        </w:trPr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6D0901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3574CE" w:rsidDel="008D2C41" w:rsidRDefault="00A40ACC" w:rsidP="00A40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0ACC">
              <w:rPr>
                <w:rFonts w:ascii="Angsana New" w:hAnsi="Angsana New"/>
                <w:sz w:val="30"/>
                <w:szCs w:val="30"/>
                <w:lang w:val="en-US" w:eastAsia="en-US"/>
              </w:rPr>
              <w:t>7,028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2,834</w:t>
            </w:r>
          </w:p>
        </w:tc>
        <w:tc>
          <w:tcPr>
            <w:tcW w:w="147" w:type="pct"/>
          </w:tcPr>
          <w:p w:rsidR="003574CE" w:rsidRPr="00DF43A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68373E" w:rsidP="00683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373E">
              <w:rPr>
                <w:rFonts w:ascii="Angsana New" w:hAnsi="Angsana New"/>
                <w:sz w:val="30"/>
                <w:szCs w:val="30"/>
                <w:lang w:val="en-US" w:eastAsia="en-US"/>
              </w:rPr>
              <w:t>7,028</w:t>
            </w:r>
          </w:p>
        </w:tc>
        <w:tc>
          <w:tcPr>
            <w:tcW w:w="136" w:type="pct"/>
          </w:tcPr>
          <w:p w:rsidR="003574CE" w:rsidRPr="00DF43A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2,834</w:t>
            </w:r>
          </w:p>
        </w:tc>
      </w:tr>
      <w:tr w:rsidR="003574CE" w:rsidRPr="009850C1" w:rsidTr="00543736">
        <w:trPr>
          <w:trHeight w:val="435"/>
        </w:trPr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3574CE" w:rsidDel="008D2C41" w:rsidRDefault="00A40ACC" w:rsidP="00A40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0ACC">
              <w:rPr>
                <w:rFonts w:ascii="Angsana New" w:hAnsi="Angsana New"/>
                <w:sz w:val="30"/>
                <w:szCs w:val="30"/>
                <w:lang w:val="en-US" w:eastAsia="en-US"/>
              </w:rPr>
              <w:t>4,977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8F7CF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69,618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68373E" w:rsidP="00683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373E">
              <w:rPr>
                <w:rFonts w:ascii="Angsana New" w:hAnsi="Angsana New"/>
                <w:sz w:val="30"/>
                <w:szCs w:val="30"/>
                <w:lang w:val="en-US" w:eastAsia="en-US"/>
              </w:rPr>
              <w:t>4,977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69,618</w:t>
            </w:r>
          </w:p>
        </w:tc>
      </w:tr>
      <w:tr w:rsidR="003574CE" w:rsidRPr="009850C1" w:rsidTr="00543736">
        <w:trPr>
          <w:trHeight w:val="435"/>
        </w:trPr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3574CE" w:rsidDel="008D2C41" w:rsidRDefault="00A40ACC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120,005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68373E" w:rsidP="00683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373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120,005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A1049F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574CE" w:rsidDel="008D2C41" w:rsidRDefault="00995FED" w:rsidP="0099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297,454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RPr="009A658D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297,158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68373E" w:rsidP="00683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373E">
              <w:rPr>
                <w:rFonts w:ascii="Angsana New" w:hAnsi="Angsana New"/>
                <w:sz w:val="30"/>
                <w:szCs w:val="30"/>
                <w:lang w:val="en-US" w:eastAsia="en-US"/>
              </w:rPr>
              <w:t>236,777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Pr="006D10B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265,619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Pr="007B5C18" w:rsidRDefault="003574C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B5C18">
              <w:rPr>
                <w:rFonts w:ascii="Angsana New" w:hAnsi="Angsana New" w:cs="Angsana New" w:hint="cs"/>
                <w:spacing w:val="-4"/>
                <w:cs/>
              </w:rPr>
              <w:t>ค่าใช้จ่ายในการขาย จัดจำหน่าย และบริหาร</w:t>
            </w:r>
          </w:p>
        </w:tc>
        <w:tc>
          <w:tcPr>
            <w:tcW w:w="631" w:type="pct"/>
          </w:tcPr>
          <w:p w:rsidR="003574CE" w:rsidDel="008D2C41" w:rsidRDefault="00A40ACC" w:rsidP="00A40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45,741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36</w:t>
            </w:r>
            <w:r w:rsidRPr="008F7C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907</w:t>
            </w: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Del="008D2C41" w:rsidRDefault="0068373E" w:rsidP="00683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373E">
              <w:rPr>
                <w:rFonts w:ascii="Angsana New" w:hAnsi="Angsana New"/>
                <w:sz w:val="30"/>
                <w:szCs w:val="30"/>
                <w:lang w:val="en-US" w:eastAsia="en-US"/>
              </w:rPr>
              <w:t>44,181</w:t>
            </w: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35</w:t>
            </w:r>
            <w:r w:rsidRPr="008F7C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503</w:t>
            </w:r>
          </w:p>
        </w:tc>
      </w:tr>
      <w:tr w:rsidR="003574CE" w:rsidRPr="009850C1" w:rsidTr="00543736">
        <w:tc>
          <w:tcPr>
            <w:tcW w:w="2038" w:type="pct"/>
          </w:tcPr>
          <w:p w:rsidR="003574CE" w:rsidRDefault="006F542E" w:rsidP="003574C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ต้นทุนที่ดิน อาคารและอุปกรณ์</w:t>
            </w:r>
          </w:p>
        </w:tc>
        <w:tc>
          <w:tcPr>
            <w:tcW w:w="631" w:type="pct"/>
          </w:tcPr>
          <w:p w:rsidR="003574CE" w:rsidDel="008D2C41" w:rsidRDefault="003574CE" w:rsidP="00A40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574CE" w:rsidDel="008D2C41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574CE" w:rsidRDefault="003574CE" w:rsidP="00683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574CE" w:rsidRPr="002A51E2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574CE" w:rsidRDefault="003574CE" w:rsidP="0035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91781" w:rsidRPr="009850C1" w:rsidTr="00543736">
        <w:tc>
          <w:tcPr>
            <w:tcW w:w="2038" w:type="pct"/>
          </w:tcPr>
          <w:p w:rsidR="00491781" w:rsidRDefault="00491781" w:rsidP="002E5C79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และสินทรัพย์ไม่มีตัวตน</w:t>
            </w:r>
          </w:p>
        </w:tc>
        <w:tc>
          <w:tcPr>
            <w:tcW w:w="631" w:type="pct"/>
          </w:tcPr>
          <w:p w:rsidR="0049178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6,553</w:t>
            </w:r>
          </w:p>
        </w:tc>
        <w:tc>
          <w:tcPr>
            <w:tcW w:w="147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91781" w:rsidRPr="008F7CF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23</w:t>
            </w:r>
            <w:r w:rsidRPr="008F7C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302</w:t>
            </w:r>
          </w:p>
        </w:tc>
        <w:tc>
          <w:tcPr>
            <w:tcW w:w="147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91781" w:rsidRPr="0068373E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373E">
              <w:rPr>
                <w:rFonts w:ascii="Angsana New" w:hAnsi="Angsana New"/>
                <w:sz w:val="30"/>
                <w:szCs w:val="30"/>
                <w:lang w:val="en-US" w:eastAsia="en-US"/>
              </w:rPr>
              <w:t>6,270</w:t>
            </w:r>
          </w:p>
        </w:tc>
        <w:tc>
          <w:tcPr>
            <w:tcW w:w="136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91781" w:rsidRPr="008F7CF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8F7C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159</w:t>
            </w:r>
          </w:p>
        </w:tc>
      </w:tr>
      <w:tr w:rsidR="00491781" w:rsidRPr="009850C1" w:rsidTr="00543736">
        <w:tc>
          <w:tcPr>
            <w:tcW w:w="2038" w:type="pct"/>
          </w:tcPr>
          <w:p w:rsidR="00491781" w:rsidRDefault="00491781" w:rsidP="0049178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91781" w:rsidRPr="009850C1" w:rsidTr="00543736">
        <w:tc>
          <w:tcPr>
            <w:tcW w:w="2038" w:type="pct"/>
          </w:tcPr>
          <w:p w:rsidR="00491781" w:rsidRDefault="00491781" w:rsidP="0049178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91781" w:rsidRPr="002A51E2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91781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91781" w:rsidRPr="009850C1" w:rsidTr="00543736">
        <w:tc>
          <w:tcPr>
            <w:tcW w:w="2038" w:type="pct"/>
          </w:tcPr>
          <w:p w:rsidR="00491781" w:rsidRDefault="00491781" w:rsidP="0049178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491781" w:rsidRPr="008971F4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41,656</w:t>
            </w:r>
          </w:p>
        </w:tc>
        <w:tc>
          <w:tcPr>
            <w:tcW w:w="147" w:type="pct"/>
          </w:tcPr>
          <w:p w:rsidR="00491781" w:rsidRPr="008971F4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91781" w:rsidRPr="008971F4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</w:t>
            </w:r>
            <w:r w:rsidRPr="008F7C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592</w:t>
            </w:r>
          </w:p>
        </w:tc>
        <w:tc>
          <w:tcPr>
            <w:tcW w:w="147" w:type="pct"/>
          </w:tcPr>
          <w:p w:rsidR="00491781" w:rsidRPr="008971F4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91781" w:rsidRPr="008971F4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40,764</w:t>
            </w:r>
          </w:p>
        </w:tc>
        <w:tc>
          <w:tcPr>
            <w:tcW w:w="136" w:type="pct"/>
          </w:tcPr>
          <w:p w:rsidR="00491781" w:rsidRPr="008971F4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91781" w:rsidRPr="008971F4" w:rsidDel="008D2C41" w:rsidRDefault="00491781" w:rsidP="0049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26</w:t>
            </w:r>
            <w:r w:rsidRPr="008F7C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F7CF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768</w:t>
            </w:r>
          </w:p>
        </w:tc>
      </w:tr>
    </w:tbl>
    <w:p w:rsidR="00892426" w:rsidRDefault="00892426" w:rsidP="00E22A6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892426" w:rsidRPr="00884A45" w:rsidRDefault="0089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s/>
        </w:rPr>
        <w:br w:type="page"/>
      </w:r>
    </w:p>
    <w:p w:rsidR="00AA4DCA" w:rsidRPr="00AC112B" w:rsidRDefault="00FB72DA" w:rsidP="00421D46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021F6C">
        <w:rPr>
          <w:rFonts w:ascii="Angsana New" w:hAnsi="Angsana New" w:cs="Angsana New"/>
          <w:cs/>
        </w:rPr>
        <w:t>ยอดคงเหลือกับบุคคลหรือกิจการที่เกี่ยวข้องกัน ณ วันที่</w:t>
      </w:r>
      <w:r w:rsidRPr="00AC112B">
        <w:rPr>
          <w:rFonts w:ascii="Angsana New" w:hAnsi="Angsana New" w:cs="Angsana New"/>
          <w:cs/>
        </w:rPr>
        <w:t xml:space="preserve"> </w:t>
      </w:r>
      <w:r w:rsidR="00096847" w:rsidRPr="00096847">
        <w:rPr>
          <w:rFonts w:ascii="Angsana New" w:hAnsi="Angsana New" w:cs="Angsana New"/>
          <w:cs/>
        </w:rPr>
        <w:t xml:space="preserve">30 มิถุนายน </w:t>
      </w:r>
      <w:r w:rsidR="008D2C41" w:rsidRPr="00AC112B">
        <w:rPr>
          <w:rFonts w:ascii="Angsana New" w:hAnsi="Angsana New" w:cs="Angsana New"/>
          <w:cs/>
        </w:rPr>
        <w:t>2</w:t>
      </w:r>
      <w:r w:rsidR="00AB6C30">
        <w:rPr>
          <w:rFonts w:ascii="Angsana New" w:hAnsi="Angsana New" w:cs="Angsana New"/>
          <w:cs/>
        </w:rPr>
        <w:t>56</w:t>
      </w:r>
      <w:r w:rsidR="00AB6C30">
        <w:rPr>
          <w:rFonts w:ascii="Angsana New" w:hAnsi="Angsana New" w:cs="Angsana New" w:hint="cs"/>
          <w:cs/>
        </w:rPr>
        <w:t>1</w:t>
      </w:r>
      <w:r w:rsidR="008D2C41" w:rsidRPr="00AC112B">
        <w:rPr>
          <w:rFonts w:ascii="Angsana New" w:hAnsi="Angsana New" w:cs="Angsana New"/>
          <w:cs/>
        </w:rPr>
        <w:t xml:space="preserve"> </w:t>
      </w:r>
      <w:r w:rsidRPr="00021F6C">
        <w:rPr>
          <w:rFonts w:ascii="Angsana New" w:hAnsi="Angsana New" w:cs="Angsana New"/>
          <w:cs/>
        </w:rPr>
        <w:t>และ</w:t>
      </w:r>
      <w:r w:rsidRPr="00AC112B">
        <w:rPr>
          <w:rFonts w:ascii="Angsana New" w:hAnsi="Angsana New" w:cs="Angsana New"/>
          <w:cs/>
        </w:rPr>
        <w:t xml:space="preserve"> 31 </w:t>
      </w:r>
      <w:r w:rsidRPr="00021F6C">
        <w:rPr>
          <w:rFonts w:ascii="Angsana New" w:hAnsi="Angsana New" w:cs="Angsana New"/>
          <w:cs/>
        </w:rPr>
        <w:t xml:space="preserve">ธันวาคม </w:t>
      </w:r>
      <w:r w:rsidR="00AB6C30">
        <w:rPr>
          <w:rFonts w:ascii="Angsana New" w:hAnsi="Angsana New" w:cs="Angsana New"/>
          <w:cs/>
        </w:rPr>
        <w:t>25</w:t>
      </w:r>
      <w:r w:rsidR="00AB6C30">
        <w:rPr>
          <w:rFonts w:ascii="Angsana New" w:hAnsi="Angsana New" w:cs="Angsana New" w:hint="cs"/>
          <w:cs/>
        </w:rPr>
        <w:t>60</w:t>
      </w:r>
      <w:r w:rsidR="008D2C41" w:rsidRPr="00AC112B">
        <w:rPr>
          <w:rFonts w:ascii="Angsana New" w:hAnsi="Angsana New" w:cs="Angsana New"/>
          <w:cs/>
        </w:rPr>
        <w:t xml:space="preserve"> </w:t>
      </w:r>
      <w:r w:rsidRPr="00021F6C">
        <w:rPr>
          <w:rFonts w:ascii="Angsana New" w:hAnsi="Angsana New" w:cs="Angsana New"/>
          <w:cs/>
        </w:rPr>
        <w:t>มีดังนี้</w:t>
      </w:r>
    </w:p>
    <w:p w:rsidR="00C255A9" w:rsidRPr="006B5F16" w:rsidRDefault="00C255A9" w:rsidP="00021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717940" w:rsidRDefault="00184B2B" w:rsidP="00021F6C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21F6C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F23536">
        <w:rPr>
          <w:rFonts w:ascii="Angsana New" w:hAnsi="Angsana New" w:cs="Angsana New"/>
          <w:b/>
          <w:bCs/>
          <w:i/>
          <w:iCs/>
          <w:lang w:val="en-US"/>
        </w:rPr>
        <w:t>-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021F6C">
        <w:rPr>
          <w:rFonts w:ascii="Angsana New" w:hAnsi="Angsana New" w:cs="Angsana New"/>
          <w:b/>
          <w:bCs/>
          <w:i/>
          <w:iCs/>
          <w:cs/>
        </w:rPr>
        <w:t>กิจการที่เกี่ยวข้องกัน</w:t>
      </w:r>
    </w:p>
    <w:p w:rsidR="008D2C41" w:rsidRPr="006B5F16" w:rsidRDefault="008D2C41" w:rsidP="008D2C4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AC112B" w:rsidRDefault="00096847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684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9684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61377C" w:rsidRDefault="00096847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84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9684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AF34E6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F34E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 w:rsidR="00AF34E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AF34E6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F34E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 w:rsidR="00AF34E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66503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C18" w:rsidRPr="009664BA" w:rsidTr="00421D46">
        <w:trPr>
          <w:trHeight w:val="414"/>
        </w:trPr>
        <w:tc>
          <w:tcPr>
            <w:tcW w:w="2040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7598" w:rsidRPr="009664BA" w:rsidTr="00421D46">
        <w:trPr>
          <w:trHeight w:val="414"/>
        </w:trPr>
        <w:tc>
          <w:tcPr>
            <w:tcW w:w="2040" w:type="pct"/>
          </w:tcPr>
          <w:p w:rsidR="009C7598" w:rsidRPr="00566503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853,474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756,492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853,474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756,492</w:t>
            </w:r>
          </w:p>
        </w:tc>
      </w:tr>
      <w:tr w:rsidR="009C7598" w:rsidRPr="009664BA" w:rsidTr="00421D46">
        <w:trPr>
          <w:trHeight w:val="344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631" w:type="pct"/>
          </w:tcPr>
          <w:p w:rsidR="009C7598" w:rsidRPr="00005C53" w:rsidRDefault="009C7598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141,978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171,568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141,978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171,568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7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74,819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69,607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74,819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69,607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546,378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557,490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546,378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557,490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อีทอกซีเลท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2,258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2,258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ไทยแฟตตี้แอลก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อฮอลส์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21,089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18,895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21,089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18,895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เอ็ชเอ็มซี โปลีเมอส์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289,390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266,394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289,390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266,394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อาซาฮี เคมิคอล จำกัด       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43,529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46,582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43,529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46,582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โพลีเมอร์ โลจิสติกส์ จำกัด                              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11,257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11,257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1" w:type="pct"/>
          </w:tcPr>
          <w:p w:rsidR="009C7598" w:rsidRPr="00005C53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404,148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300,256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6E75D4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1" w:type="pct"/>
          </w:tcPr>
          <w:p w:rsidR="006E75D4" w:rsidRPr="00005C5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9,330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9,506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6E75D4" w:rsidRPr="00005C5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598">
              <w:rPr>
                <w:rFonts w:ascii="Angsana New" w:hAnsi="Angsana New"/>
                <w:sz w:val="30"/>
                <w:szCs w:val="30"/>
                <w:lang w:val="en-US"/>
              </w:rPr>
              <w:t>9,330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9,506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9124D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E75D4" w:rsidRPr="00005C5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E75D4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6E75D4" w:rsidRPr="00005C5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6E75D4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5D4" w:rsidRPr="009664BA" w:rsidTr="00421D46">
        <w:trPr>
          <w:trHeight w:val="307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E75D4" w:rsidRPr="00005C5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5D4">
              <w:rPr>
                <w:rFonts w:ascii="Angsana New" w:hAnsi="Angsana New"/>
                <w:sz w:val="30"/>
                <w:szCs w:val="30"/>
                <w:lang w:val="en-US"/>
              </w:rPr>
              <w:t>2,397,650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6E75D4" w:rsidRPr="00005C5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5D4">
              <w:rPr>
                <w:rFonts w:ascii="Angsana New" w:hAnsi="Angsana New"/>
                <w:sz w:val="30"/>
                <w:szCs w:val="30"/>
                <w:lang w:val="en-US"/>
              </w:rPr>
              <w:t>1,993,502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1,907,904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E75D4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6E75D4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5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2,397,650</w:t>
            </w:r>
          </w:p>
        </w:tc>
        <w:tc>
          <w:tcPr>
            <w:tcW w:w="145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CD1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5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1,993,502</w:t>
            </w:r>
          </w:p>
        </w:tc>
        <w:tc>
          <w:tcPr>
            <w:tcW w:w="141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CD1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6E75D4" w:rsidRPr="00477DB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:rsidR="006E75D4" w:rsidRPr="005D48B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66D4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631" w:type="pct"/>
          </w:tcPr>
          <w:p w:rsidR="006E75D4" w:rsidRPr="00477DB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:rsidR="006E75D4" w:rsidRPr="005D48B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2C66D4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66D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งวดหก</w:t>
            </w:r>
            <w:r w:rsidR="00E74F37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ดือนสิ้นสุดวันที่ </w:t>
            </w:r>
            <w:r w:rsidRPr="002C66D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2C66D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92426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6E75D4" w:rsidRPr="00586CB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:rsidR="006E75D4" w:rsidRPr="00586CBC" w:rsidRDefault="006E75D4" w:rsidP="008C44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92426" w:rsidRDefault="00892426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892426" w:rsidRDefault="0089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657129" w:rsidRDefault="00657129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847D1">
        <w:rPr>
          <w:rFonts w:ascii="Angsana New" w:hAnsi="Angsana New" w:cs="Angsana New"/>
          <w:b/>
          <w:bCs/>
          <w:i/>
          <w:iCs/>
          <w:cs/>
        </w:rPr>
        <w:t xml:space="preserve">ลูกหนี้อื่น </w:t>
      </w:r>
      <w:r w:rsidRPr="00B847D1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847D1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966ED5" w:rsidRDefault="00966ED5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0"/>
        <w:gridCol w:w="276"/>
        <w:gridCol w:w="1172"/>
        <w:gridCol w:w="267"/>
        <w:gridCol w:w="1169"/>
        <w:gridCol w:w="267"/>
        <w:gridCol w:w="1172"/>
      </w:tblGrid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61377C" w:rsidRDefault="00B71A5B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A5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71A5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61377C" w:rsidRDefault="00B71A5B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A5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71A5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666496" w:rsidRPr="00AF34E6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66496" w:rsidRPr="00AF34E6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ปตท.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1" w:type="pct"/>
          </w:tcPr>
          <w:p w:rsidR="00370702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C0D8D">
              <w:rPr>
                <w:rFonts w:ascii="Angsana New" w:hAnsi="Angsana New"/>
                <w:sz w:val="30"/>
                <w:szCs w:val="30"/>
                <w:cs/>
              </w:rPr>
              <w:t>674</w:t>
            </w: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Pr="0061377C" w:rsidRDefault="00D73BEE" w:rsidP="00D73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D73BEE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44" w:type="pct"/>
          </w:tcPr>
          <w:p w:rsidR="00370702" w:rsidRPr="00AC1EB7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566503" w:rsidRPr="009664BA" w:rsidTr="00586CBC">
        <w:trPr>
          <w:trHeight w:val="335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370702" w:rsidRPr="004C0D8D" w:rsidRDefault="00370702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Default="0037070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370702" w:rsidRPr="00AC1EB7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87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370702" w:rsidRPr="004C0D8D" w:rsidRDefault="00370702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Pr="0061377C" w:rsidRDefault="0037070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566503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0D8D" w:rsidRPr="009664BA" w:rsidTr="00586CBC">
        <w:trPr>
          <w:trHeight w:val="363"/>
        </w:trPr>
        <w:tc>
          <w:tcPr>
            <w:tcW w:w="2038" w:type="pct"/>
          </w:tcPr>
          <w:p w:rsidR="004C0D8D" w:rsidRPr="0061377C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1,405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4,906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1,405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4,906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126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D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4,142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9,638</w:t>
            </w:r>
          </w:p>
        </w:tc>
      </w:tr>
      <w:tr w:rsidR="004C0D8D" w:rsidRPr="009664BA" w:rsidTr="00586CBC">
        <w:trPr>
          <w:trHeight w:val="363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C0D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6668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D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668D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C0D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73BEE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C0D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73BEE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2,834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6,249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668D">
              <w:rPr>
                <w:rFonts w:ascii="Angsana New" w:hAnsi="Angsana New"/>
                <w:sz w:val="30"/>
                <w:szCs w:val="30"/>
                <w:lang w:val="en-US"/>
              </w:rPr>
              <w:t>2,834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6,249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86,333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79,333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BEE">
              <w:rPr>
                <w:rFonts w:ascii="Angsana New" w:hAnsi="Angsana New"/>
                <w:sz w:val="30"/>
                <w:szCs w:val="30"/>
                <w:lang w:val="en-US"/>
              </w:rPr>
              <w:t>86,333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79,333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87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บริษัท ไซยะบุรี พาวเวอร์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7,050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68D">
              <w:rPr>
                <w:rFonts w:ascii="Angsana New" w:hAnsi="Angsana New"/>
                <w:sz w:val="30"/>
                <w:szCs w:val="30"/>
                <w:lang w:val="en-US"/>
              </w:rPr>
              <w:t>7,050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84"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พีทีที แทงค์ เทอร์มินัล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BEE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6,266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8,667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6,266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8,667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 โซลูชั่น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5,70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5,143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4C0D8D" w:rsidRPr="00F26954" w:rsidTr="00586CBC">
        <w:trPr>
          <w:trHeight w:val="363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16,589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21,391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68D">
              <w:rPr>
                <w:rFonts w:ascii="Angsana New" w:hAnsi="Angsana New"/>
                <w:sz w:val="30"/>
                <w:szCs w:val="30"/>
                <w:lang w:val="en-US"/>
              </w:rPr>
              <w:t>16,589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21,391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25,650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71,195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DB75EE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68D">
              <w:rPr>
                <w:rFonts w:ascii="Angsana New" w:hAnsi="Angsana New"/>
                <w:sz w:val="30"/>
                <w:szCs w:val="30"/>
                <w:lang w:val="en-US"/>
              </w:rPr>
              <w:t>19,253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57,899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ิษัท สยาม โซล่าร์ เอ็นเนอร์ยี่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C0D8D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D73BEE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DB75EE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D8D" w:rsidRPr="00F26954" w:rsidTr="00586CBC">
        <w:trPr>
          <w:trHeight w:val="405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C0D8D"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</w:tr>
      <w:tr w:rsidR="004C0D8D" w:rsidRPr="00F26954" w:rsidTr="00586CBC">
        <w:trPr>
          <w:trHeight w:val="390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 อีทอกซีเลท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715E9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1,203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D73BEE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4C0D8D" w:rsidRPr="005A7645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1,203</w:t>
            </w:r>
          </w:p>
        </w:tc>
      </w:tr>
      <w:tr w:rsidR="004C0D8D" w:rsidRPr="00F26954" w:rsidTr="00586CBC">
        <w:trPr>
          <w:trHeight w:val="405"/>
        </w:trPr>
        <w:tc>
          <w:tcPr>
            <w:tcW w:w="2038" w:type="pct"/>
          </w:tcPr>
          <w:p w:rsidR="004C0D8D" w:rsidRPr="00C50418" w:rsidRDefault="004C0D8D" w:rsidP="004C0D8D">
            <w:pPr>
              <w:widowControl w:val="0"/>
              <w:tabs>
                <w:tab w:val="left" w:pos="510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เอ็นพีซี เซฟตี้ แอนด์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เอ็นไวรอนเมนทอล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</w:rPr>
              <w:t xml:space="preserve">บริษัท  เอนเนอร์ยี่ คอมเพล็กซ์ จำกัด       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68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4C0D8D" w:rsidRPr="00AC1EB7" w:rsidDel="00DB5680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sz w:val="30"/>
                <w:szCs w:val="30"/>
                <w:cs/>
                <w:lang w:val="en-US"/>
              </w:rPr>
              <w:t>220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0D8D">
              <w:rPr>
                <w:rFonts w:ascii="Angsana New" w:hAnsi="Angsana New"/>
                <w:sz w:val="30"/>
                <w:szCs w:val="30"/>
                <w:cs/>
                <w:lang w:val="en-US"/>
              </w:rPr>
              <w:t>61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269,444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4C0D8D" w:rsidRPr="00AC1EB7" w:rsidDel="00DB5680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BEE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73BEE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268,158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4C0D8D" w:rsidRPr="00DB75EE" w:rsidRDefault="00336758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4C0D8D" w:rsidRPr="00DB75EE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D8D" w:rsidRPr="00F26954" w:rsidTr="00586CBC">
        <w:trPr>
          <w:trHeight w:val="387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D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220</w:t>
            </w:r>
            <w:r w:rsidRPr="004C0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C0D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617</w:t>
            </w:r>
          </w:p>
        </w:tc>
        <w:tc>
          <w:tcPr>
            <w:tcW w:w="149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A8B">
              <w:rPr>
                <w:rFonts w:ascii="Angsana New" w:hAnsi="Angsana New"/>
                <w:b/>
                <w:bCs/>
                <w:sz w:val="30"/>
                <w:szCs w:val="30"/>
              </w:rPr>
              <w:t>269,444</w:t>
            </w: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B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219,179</w:t>
            </w: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A8B">
              <w:rPr>
                <w:rFonts w:ascii="Angsana New" w:hAnsi="Angsana New"/>
                <w:b/>
                <w:bCs/>
                <w:sz w:val="30"/>
                <w:szCs w:val="30"/>
              </w:rPr>
              <w:t>268,158</w:t>
            </w:r>
          </w:p>
        </w:tc>
      </w:tr>
      <w:tr w:rsidR="004C0D8D" w:rsidRPr="00F26954" w:rsidTr="00586CBC">
        <w:trPr>
          <w:trHeight w:val="387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4C0D8D" w:rsidRPr="00331CBE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4C0D8D" w:rsidRPr="003C7A7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0D8D" w:rsidRPr="00F26954" w:rsidTr="00586CBC">
        <w:trPr>
          <w:trHeight w:val="387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>หนี้</w:t>
            </w:r>
            <w:r w:rsidRPr="00892426">
              <w:rPr>
                <w:rFonts w:ascii="Angsana New" w:hAnsi="Angsana New"/>
                <w:b/>
                <w:sz w:val="30"/>
                <w:szCs w:val="30"/>
                <w:cs/>
              </w:rPr>
              <w:t>สูญและค่าเผื่อหนี้สงสัยจะสูญสำหรับ</w:t>
            </w:r>
          </w:p>
        </w:tc>
        <w:tc>
          <w:tcPr>
            <w:tcW w:w="631" w:type="pct"/>
          </w:tcPr>
          <w:p w:rsidR="004C0D8D" w:rsidRPr="00331CBE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3C7A7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0D8D" w:rsidRPr="00F26954" w:rsidTr="00586CBC">
        <w:trPr>
          <w:trHeight w:val="387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งวดหก</w:t>
            </w: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Pr="0089242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92426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92426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4C0D8D" w:rsidRPr="00331CBE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4C0D8D" w:rsidRPr="003C7A7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4C0D8D" w:rsidRPr="00871A8B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C0D8D" w:rsidRPr="00871A8B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D2C41" w:rsidRPr="00AC112B" w:rsidRDefault="008D2C41">
      <w:pPr>
        <w:rPr>
          <w:rFonts w:ascii="Angsana New" w:hAnsi="Angsana New"/>
          <w:sz w:val="26"/>
          <w:szCs w:val="26"/>
          <w:highlight w:val="yellow"/>
        </w:rPr>
      </w:pPr>
    </w:p>
    <w:p w:rsidR="00615258" w:rsidRDefault="00615258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2B3AAA" w:rsidRPr="00E71E6F" w:rsidRDefault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"/>
          <w:szCs w:val="2"/>
          <w:cs/>
          <w:lang w:val="th-TH"/>
        </w:rPr>
      </w:pPr>
      <w:r>
        <w:rPr>
          <w:rFonts w:ascii="Angsana New" w:hAnsi="Angsana New"/>
          <w:bCs/>
          <w:i/>
          <w:iCs/>
          <w:cs/>
        </w:rPr>
        <w:br w:type="page"/>
      </w:r>
    </w:p>
    <w:p w:rsidR="00BB215A" w:rsidRDefault="0086249C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847D1">
        <w:rPr>
          <w:rFonts w:ascii="Angsana New" w:hAnsi="Angsana New" w:cs="Angsana New"/>
          <w:bCs/>
          <w:i/>
          <w:iCs/>
          <w:cs/>
        </w:rPr>
        <w:t>เงินให้กู้ยืม</w:t>
      </w:r>
      <w:r w:rsidR="00825B0B">
        <w:rPr>
          <w:rFonts w:ascii="Angsana New" w:hAnsi="Angsana New" w:cs="Angsana New" w:hint="cs"/>
          <w:bCs/>
          <w:i/>
          <w:iCs/>
          <w:cs/>
        </w:rPr>
        <w:t>ระยะยาวและดอกเบี้ยค้างรับ</w:t>
      </w:r>
      <w:r w:rsidR="00825B0B">
        <w:rPr>
          <w:rFonts w:ascii="Angsana New" w:hAnsi="Angsana New" w:cs="Angsana New"/>
          <w:bCs/>
          <w:i/>
          <w:iCs/>
          <w:cs/>
        </w:rPr>
        <w:t>จาก</w:t>
      </w:r>
      <w:r w:rsidRPr="00B847D1">
        <w:rPr>
          <w:rFonts w:ascii="Angsana New" w:hAnsi="Angsana New" w:cs="Angsana New"/>
          <w:bCs/>
          <w:i/>
          <w:iCs/>
          <w:cs/>
        </w:rPr>
        <w:t>กิจการที่เกี่ยวข้องกัน</w:t>
      </w:r>
    </w:p>
    <w:p w:rsidR="006E62D7" w:rsidRPr="005B2107" w:rsidRDefault="006E62D7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sz w:val="26"/>
          <w:szCs w:val="26"/>
          <w:cs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1"/>
        <w:gridCol w:w="1171"/>
        <w:gridCol w:w="271"/>
        <w:gridCol w:w="1167"/>
        <w:gridCol w:w="271"/>
        <w:gridCol w:w="1190"/>
      </w:tblGrid>
      <w:tr w:rsidR="00F715E9" w:rsidRPr="006E62D7" w:rsidTr="002B4198">
        <w:tc>
          <w:tcPr>
            <w:tcW w:w="2034" w:type="pct"/>
          </w:tcPr>
          <w:p w:rsidR="00F715E9" w:rsidRPr="006E62D7" w:rsidRDefault="00F715E9" w:rsidP="006E62D7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:rsidR="00F715E9" w:rsidRPr="00A6163E" w:rsidRDefault="00F715E9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:rsidR="00F715E9" w:rsidRPr="002A51E2" w:rsidRDefault="00F715E9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4" w:type="pct"/>
            <w:gridSpan w:val="3"/>
          </w:tcPr>
          <w:p w:rsidR="00F715E9" w:rsidRPr="006E62D7" w:rsidDel="00F26954" w:rsidRDefault="00F715E9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2A51E2" w:rsidRDefault="003D38EB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38E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3D38EB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38E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66649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AF34E6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715E9" w:rsidRPr="00AF34E6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715E9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:rsidR="00F715E9" w:rsidRPr="006E62D7" w:rsidDel="00F26954" w:rsidRDefault="00F715E9" w:rsidP="00A6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6E62D7" w:rsidRDefault="00F715E9" w:rsidP="00A6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2B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630" w:type="pct"/>
          </w:tcPr>
          <w:p w:rsidR="00F715E9" w:rsidRPr="002A51E2" w:rsidRDefault="00E02FC5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E02FC5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2FC5">
              <w:rPr>
                <w:rFonts w:ascii="Angsana New" w:hAnsi="Angsana New"/>
                <w:sz w:val="30"/>
                <w:szCs w:val="30"/>
                <w:lang w:val="en-US" w:eastAsia="en-US"/>
              </w:rPr>
              <w:t>47,760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0170B1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47,760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0" w:type="pct"/>
          </w:tcPr>
          <w:p w:rsidR="00F715E9" w:rsidRPr="002A51E2" w:rsidRDefault="00E02FC5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E02FC5" w:rsidP="00E02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2FC5">
              <w:rPr>
                <w:rFonts w:ascii="Angsana New" w:hAnsi="Angsana New"/>
                <w:sz w:val="30"/>
                <w:szCs w:val="30"/>
                <w:lang w:val="en-US" w:eastAsia="en-US"/>
              </w:rPr>
              <w:t>226,860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0170B1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250,740</w:t>
            </w:r>
          </w:p>
        </w:tc>
      </w:tr>
      <w:tr w:rsidR="00677803" w:rsidRPr="006E62D7" w:rsidTr="002B4198">
        <w:trPr>
          <w:trHeight w:val="450"/>
        </w:trPr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346"/>
        </w:trPr>
        <w:tc>
          <w:tcPr>
            <w:tcW w:w="2034" w:type="pct"/>
          </w:tcPr>
          <w:p w:rsidR="00F715E9" w:rsidRPr="00825B0B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B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360"/>
        </w:trPr>
        <w:tc>
          <w:tcPr>
            <w:tcW w:w="2034" w:type="pct"/>
          </w:tcPr>
          <w:p w:rsidR="00F715E9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ไฟฟ้า น้ำลิก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26" w:rsidRPr="006E62D7" w:rsidTr="002B4198">
        <w:trPr>
          <w:trHeight w:val="390"/>
        </w:trPr>
        <w:tc>
          <w:tcPr>
            <w:tcW w:w="2034" w:type="pct"/>
          </w:tcPr>
          <w:p w:rsidR="00DB4226" w:rsidRPr="006E62D7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102</w:t>
            </w: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101,146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102</w:t>
            </w: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101,146</w:t>
            </w:r>
          </w:p>
        </w:tc>
      </w:tr>
      <w:tr w:rsidR="00DB4226" w:rsidRPr="006E62D7" w:rsidTr="00336758">
        <w:trPr>
          <w:trHeight w:val="272"/>
        </w:trPr>
        <w:tc>
          <w:tcPr>
            <w:tcW w:w="2034" w:type="pct"/>
          </w:tcPr>
          <w:p w:rsidR="00DB4226" w:rsidRPr="006E62D7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5,905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2,495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5,905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2,495</w:t>
            </w:r>
          </w:p>
        </w:tc>
      </w:tr>
      <w:tr w:rsidR="00DB4226" w:rsidRPr="006E62D7" w:rsidTr="002B4198">
        <w:trPr>
          <w:trHeight w:val="390"/>
        </w:trPr>
        <w:tc>
          <w:tcPr>
            <w:tcW w:w="2034" w:type="pct"/>
          </w:tcPr>
          <w:p w:rsidR="00DB4226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A86518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26" w:rsidRPr="006E62D7" w:rsidTr="002B4198">
        <w:tc>
          <w:tcPr>
            <w:tcW w:w="2034" w:type="pct"/>
          </w:tcPr>
          <w:p w:rsidR="00DB4226" w:rsidRPr="00A6163E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A86518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26" w:rsidRPr="006E62D7" w:rsidTr="002B4198">
        <w:tc>
          <w:tcPr>
            <w:tcW w:w="2034" w:type="pct"/>
          </w:tcPr>
          <w:p w:rsidR="00DB4226" w:rsidRPr="00A86518" w:rsidDel="00FE35D8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A86518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26" w:rsidRPr="006E62D7" w:rsidTr="002B4198">
        <w:trPr>
          <w:trHeight w:val="450"/>
        </w:trPr>
        <w:tc>
          <w:tcPr>
            <w:tcW w:w="2034" w:type="pct"/>
          </w:tcPr>
          <w:p w:rsidR="00DB4226" w:rsidRPr="00825B0B" w:rsidDel="00FE35D8" w:rsidRDefault="00DB4226" w:rsidP="00DB4226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463</w:t>
            </w: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160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463</w:t>
            </w: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B422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160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0170B1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2,463,160</w:t>
            </w:r>
          </w:p>
        </w:tc>
      </w:tr>
      <w:tr w:rsidR="00DB4226" w:rsidRPr="006E62D7" w:rsidTr="00336758">
        <w:trPr>
          <w:trHeight w:val="254"/>
        </w:trPr>
        <w:tc>
          <w:tcPr>
            <w:tcW w:w="2034" w:type="pct"/>
          </w:tcPr>
          <w:p w:rsidR="00DB4226" w:rsidRPr="006E62D7" w:rsidRDefault="00DB4226" w:rsidP="00DB4226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306,566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Default="00DB4226" w:rsidP="00DB4226">
            <w:pPr>
              <w:pStyle w:val="BodyText"/>
              <w:tabs>
                <w:tab w:val="decimal" w:pos="969"/>
              </w:tabs>
              <w:spacing w:after="0"/>
              <w:ind w:left="-108" w:right="-1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227,172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306,566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227,172</w:t>
            </w:r>
          </w:p>
        </w:tc>
      </w:tr>
      <w:tr w:rsidR="00DB4226" w:rsidRPr="006E62D7" w:rsidTr="002B4198">
        <w:trPr>
          <w:trHeight w:val="451"/>
        </w:trPr>
        <w:tc>
          <w:tcPr>
            <w:tcW w:w="2034" w:type="pct"/>
          </w:tcPr>
          <w:p w:rsidR="00DB4226" w:rsidRPr="006E62D7" w:rsidRDefault="00DB4226" w:rsidP="00DB4226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Default="00DB4226" w:rsidP="00DB4226">
            <w:pPr>
              <w:pStyle w:val="BodyText"/>
              <w:tabs>
                <w:tab w:val="decimal" w:pos="969"/>
              </w:tabs>
              <w:spacing w:after="0"/>
              <w:ind w:left="-108" w:right="-1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Default="00DB4226" w:rsidP="00DB4226">
            <w:pPr>
              <w:pStyle w:val="BodyText"/>
              <w:tabs>
                <w:tab w:val="decimal" w:pos="96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B4226" w:rsidRPr="006E62D7" w:rsidTr="002B4198">
        <w:trPr>
          <w:trHeight w:val="421"/>
        </w:trPr>
        <w:tc>
          <w:tcPr>
            <w:tcW w:w="2034" w:type="pct"/>
          </w:tcPr>
          <w:p w:rsidR="00DB4226" w:rsidRPr="00825B0B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A86518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26" w:rsidRPr="006E62D7" w:rsidTr="002B4198">
        <w:trPr>
          <w:trHeight w:val="376"/>
        </w:trPr>
        <w:tc>
          <w:tcPr>
            <w:tcW w:w="2034" w:type="pct"/>
          </w:tcPr>
          <w:p w:rsidR="00DB4226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A86518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26" w:rsidRPr="006E62D7" w:rsidTr="002B4198">
        <w:trPr>
          <w:trHeight w:val="420"/>
        </w:trPr>
        <w:tc>
          <w:tcPr>
            <w:tcW w:w="2034" w:type="pct"/>
          </w:tcPr>
          <w:p w:rsidR="00DB4226" w:rsidRPr="006E62D7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630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264,052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162,573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264,052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162,573</w:t>
            </w:r>
          </w:p>
        </w:tc>
      </w:tr>
      <w:tr w:rsidR="00DB4226" w:rsidRPr="006E62D7" w:rsidTr="002B4198">
        <w:trPr>
          <w:trHeight w:val="390"/>
        </w:trPr>
        <w:tc>
          <w:tcPr>
            <w:tcW w:w="2034" w:type="pct"/>
          </w:tcPr>
          <w:p w:rsidR="00DB4226" w:rsidRPr="006E62D7" w:rsidRDefault="00DB4226" w:rsidP="00DB422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15,960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8,504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DB4226" w:rsidDel="00F26954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sz w:val="30"/>
                <w:szCs w:val="30"/>
                <w:lang w:val="en-US" w:eastAsia="en-US"/>
              </w:rPr>
              <w:t>15,960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8,504</w:t>
            </w:r>
          </w:p>
        </w:tc>
      </w:tr>
      <w:tr w:rsidR="00DB4226" w:rsidRPr="006E62D7" w:rsidTr="002B4198">
        <w:tc>
          <w:tcPr>
            <w:tcW w:w="2034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B4226" w:rsidRPr="007013D3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B422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3,158,320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B4226" w:rsidRPr="007013D3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2,965,050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B422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3,432,940</w:t>
            </w:r>
          </w:p>
        </w:tc>
        <w:tc>
          <w:tcPr>
            <w:tcW w:w="146" w:type="pct"/>
          </w:tcPr>
          <w:p w:rsidR="00DB4226" w:rsidRPr="002A51E2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DB4226" w:rsidRPr="007013D3" w:rsidRDefault="00DB4226" w:rsidP="00DB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3,263,550</w:t>
            </w:r>
          </w:p>
        </w:tc>
      </w:tr>
    </w:tbl>
    <w:p w:rsidR="00983FEC" w:rsidRDefault="00983FEC" w:rsidP="00225C73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E7371">
        <w:rPr>
          <w:rFonts w:ascii="Angsana New" w:hAnsi="Angsana New" w:cs="Angsana New"/>
          <w:i/>
          <w:iCs/>
          <w:cs/>
          <w:lang w:val="en-US"/>
        </w:rPr>
        <w:t xml:space="preserve">สัญญาเงินให้กู้ยืมระยะยาว 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ผลิตไฟฟ้าและพลังงานร่วม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6C3679" w:rsidRDefault="00990242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</w:rPr>
        <w:t xml:space="preserve">วงเงินกู้ </w:t>
      </w:r>
      <w:r>
        <w:rPr>
          <w:rFonts w:ascii="Angsana New" w:hAnsi="Angsana New" w:cs="Angsana New"/>
          <w:lang w:val="en-US"/>
        </w:rPr>
        <w:t>313.5</w:t>
      </w:r>
      <w:r w:rsidR="006F6039" w:rsidRPr="006F6039">
        <w:rPr>
          <w:rFonts w:ascii="Angsana New" w:hAnsi="Angsana New" w:cs="Angsana New"/>
          <w:cs/>
        </w:rPr>
        <w:t xml:space="preserve"> ล้านบ</w:t>
      </w:r>
      <w:r>
        <w:rPr>
          <w:rFonts w:ascii="Angsana New" w:hAnsi="Angsana New" w:cs="Angsana New"/>
          <w:cs/>
        </w:rPr>
        <w:t xml:space="preserve">าท ตามสัญญาเงินกู้ยืมลงวันที่ </w:t>
      </w:r>
      <w:r>
        <w:rPr>
          <w:rFonts w:ascii="Angsana New" w:hAnsi="Angsana New" w:cs="Angsana New"/>
          <w:lang w:val="en-US"/>
        </w:rPr>
        <w:t>24</w:t>
      </w:r>
      <w:r>
        <w:rPr>
          <w:rFonts w:ascii="Angsana New" w:hAnsi="Angsana New" w:cs="Angsana New"/>
          <w:cs/>
        </w:rPr>
        <w:t xml:space="preserve"> มิถุนายน </w:t>
      </w:r>
      <w:r>
        <w:rPr>
          <w:rFonts w:ascii="Angsana New" w:hAnsi="Angsana New" w:cs="Angsana New"/>
          <w:lang w:val="en-US"/>
        </w:rPr>
        <w:t>2557</w:t>
      </w:r>
      <w:r>
        <w:rPr>
          <w:rFonts w:ascii="Angsana New" w:hAnsi="Angsana New" w:cs="Angsana New"/>
          <w:cs/>
        </w:rPr>
        <w:t xml:space="preserve"> เงินกู้มีระยะเวลา </w:t>
      </w:r>
      <w:r>
        <w:rPr>
          <w:rFonts w:ascii="Angsana New" w:hAnsi="Angsana New" w:cs="Angsana New"/>
          <w:lang w:val="en-US"/>
        </w:rPr>
        <w:t>10</w:t>
      </w:r>
      <w:r w:rsidR="006F6039" w:rsidRPr="006F6039">
        <w:rPr>
          <w:rFonts w:ascii="Angsana New" w:hAnsi="Angsana New" w:cs="Angsana New"/>
          <w:cs/>
        </w:rPr>
        <w:t xml:space="preserve"> ปี และมีอัตราดอกเบี้ย</w:t>
      </w:r>
      <w:r w:rsidR="006F6039" w:rsidRPr="006F6039">
        <w:rPr>
          <w:rFonts w:ascii="Angsana New" w:hAnsi="Angsana New" w:cs="Angsana New"/>
          <w:cs/>
        </w:rPr>
        <w:br/>
        <w:t>ต่อปีเท่ากับ MLR หักอัตราส่วนลด กำหนดชำระคืนเงินต้นทุกหกเดื</w:t>
      </w:r>
      <w:r>
        <w:rPr>
          <w:rFonts w:ascii="Angsana New" w:hAnsi="Angsana New" w:cs="Angsana New"/>
          <w:cs/>
        </w:rPr>
        <w:t xml:space="preserve">อน งวดแรกชำระในเดือนธันวาคม </w:t>
      </w:r>
      <w:r>
        <w:rPr>
          <w:rFonts w:ascii="Angsana New" w:hAnsi="Angsana New" w:cs="Angsana New"/>
          <w:lang w:val="en-US"/>
        </w:rPr>
        <w:t>2557</w:t>
      </w:r>
      <w:r w:rsidR="006F6039" w:rsidRPr="006F6039">
        <w:rPr>
          <w:rFonts w:ascii="Angsana New" w:hAnsi="Angsana New" w:cs="Angsana New"/>
          <w:cs/>
        </w:rPr>
        <w:br/>
        <w:t>เงินกู้ดังกล่าวมีวัตถุประสงค์เพื่อใช้ในการดำเนินงาน</w:t>
      </w:r>
      <w:r w:rsidR="006C3679">
        <w:rPr>
          <w:rFonts w:ascii="Angsana New" w:hAnsi="Angsana New" w:cs="Angsana New" w:hint="cs"/>
          <w:cs/>
        </w:rPr>
        <w:t xml:space="preserve"> โดย </w:t>
      </w:r>
      <w:r w:rsidR="006C3679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3D38EB">
        <w:rPr>
          <w:rFonts w:ascii="Angsana New" w:hAnsi="Angsana New" w:cs="Angsana New"/>
          <w:lang w:val="en-US"/>
        </w:rPr>
        <w:t>30</w:t>
      </w:r>
      <w:r w:rsidR="006C3679">
        <w:rPr>
          <w:rFonts w:ascii="Angsana New" w:hAnsi="Angsana New" w:cs="Angsana New"/>
          <w:lang w:val="en-US"/>
        </w:rPr>
        <w:t xml:space="preserve"> </w:t>
      </w:r>
      <w:r w:rsidR="003D38EB">
        <w:rPr>
          <w:rFonts w:ascii="Angsana New" w:hAnsi="Angsana New" w:cs="Angsana New" w:hint="cs"/>
          <w:cs/>
          <w:lang w:val="en-US"/>
        </w:rPr>
        <w:t>มิถุนายน</w:t>
      </w:r>
      <w:r w:rsidR="006C3679">
        <w:rPr>
          <w:rFonts w:ascii="Angsana New" w:hAnsi="Angsana New" w:cs="Angsana New" w:hint="cs"/>
          <w:cs/>
          <w:lang w:val="en-US"/>
        </w:rPr>
        <w:t xml:space="preserve"> </w:t>
      </w:r>
      <w:r w:rsidR="006C3679">
        <w:rPr>
          <w:rFonts w:ascii="Angsana New" w:hAnsi="Angsana New" w:cs="Angsana New"/>
          <w:lang w:val="en-US"/>
        </w:rPr>
        <w:t xml:space="preserve">2561 </w:t>
      </w:r>
      <w:r w:rsidR="006C3679">
        <w:rPr>
          <w:rFonts w:ascii="Angsana New" w:hAnsi="Angsana New" w:cs="Angsana New" w:hint="cs"/>
          <w:cs/>
          <w:lang w:val="en-US"/>
        </w:rPr>
        <w:t xml:space="preserve">มีเงินกู้ที่ยังไม่ได้เบิกใช้จำนวน </w:t>
      </w:r>
      <w:r w:rsidR="00BC411B">
        <w:rPr>
          <w:rFonts w:ascii="Angsana New" w:hAnsi="Angsana New" w:cs="Angsana New"/>
          <w:lang w:val="en-US"/>
        </w:rPr>
        <w:t>38.9</w:t>
      </w:r>
      <w:r w:rsidR="006C3679">
        <w:rPr>
          <w:rFonts w:ascii="Angsana New" w:hAnsi="Angsana New" w:cs="Angsana New"/>
          <w:lang w:val="en-US"/>
        </w:rPr>
        <w:t xml:space="preserve"> </w:t>
      </w:r>
      <w:r w:rsidR="006C3679">
        <w:rPr>
          <w:rFonts w:ascii="Angsana New" w:hAnsi="Angsana New" w:cs="Angsana New" w:hint="cs"/>
          <w:cs/>
          <w:lang w:val="en-US"/>
        </w:rPr>
        <w:t xml:space="preserve">ล้านบาท </w:t>
      </w:r>
    </w:p>
    <w:p w:rsidR="006F6039" w:rsidRPr="005E7371" w:rsidRDefault="006F6039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ไซยะบุรี พาวเวอร์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6F6039" w:rsidRPr="006F6039" w:rsidRDefault="00871A8B" w:rsidP="006F6039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t xml:space="preserve">วงเงินกู้ </w:t>
      </w:r>
      <w:r w:rsidR="006F6039" w:rsidRPr="006F6039">
        <w:rPr>
          <w:rFonts w:ascii="Angsana New" w:hAnsi="Angsana New" w:cs="Angsana New"/>
          <w:lang w:val="en-US"/>
        </w:rPr>
        <w:t>2,463.2</w:t>
      </w:r>
      <w:r w:rsidR="006F6039" w:rsidRPr="006F6039">
        <w:rPr>
          <w:rFonts w:ascii="Angsana New" w:hAnsi="Angsana New" w:cs="Angsana New"/>
          <w:cs/>
          <w:lang w:val="en-US"/>
        </w:rPr>
        <w:t xml:space="preserve"> ล้านบาท ตามสัญญาเงินกู้ยืม ลงวันที่ </w:t>
      </w:r>
      <w:r w:rsidR="006F6039" w:rsidRPr="006F6039">
        <w:rPr>
          <w:rFonts w:ascii="Angsana New" w:hAnsi="Angsana New" w:cs="Angsana New"/>
          <w:lang w:val="en-US"/>
        </w:rPr>
        <w:t>2</w:t>
      </w:r>
      <w:r w:rsidR="006F6039" w:rsidRPr="006F6039">
        <w:rPr>
          <w:rFonts w:ascii="Angsana New" w:hAnsi="Angsana New" w:cs="Angsana New"/>
          <w:cs/>
          <w:lang w:val="en-US"/>
        </w:rPr>
        <w:t xml:space="preserve"> สิงหาคม </w:t>
      </w:r>
      <w:r w:rsidR="006F6039" w:rsidRPr="006F6039">
        <w:rPr>
          <w:rFonts w:ascii="Angsana New" w:hAnsi="Angsana New" w:cs="Angsana New"/>
          <w:lang w:val="en-US"/>
        </w:rPr>
        <w:t>2559</w:t>
      </w:r>
      <w:r w:rsidR="006F6039" w:rsidRPr="006F6039">
        <w:rPr>
          <w:rFonts w:ascii="Angsana New" w:hAnsi="Angsana New" w:cs="Angsana New"/>
          <w:cs/>
          <w:lang w:val="en-US"/>
        </w:rPr>
        <w:t xml:space="preserve"> ภายใต้เงื่อนไขสัญญาการให้ความช่วยเหลือทางการเงิน</w:t>
      </w:r>
      <w:r w:rsidR="006F6039" w:rsidRPr="006F6039"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  <w:lang w:val="en-US"/>
        </w:rPr>
        <w:t xml:space="preserve">ระหว่าง บริษัท ไซยะบุรี พาวเวอร์ จำกัด กับบริษัทซึ่งเป็นหนึ่งในผู้ให้การสนับสนุนทางการเงิน         โดยเงินกู้มีระยะเวลา </w:t>
      </w:r>
      <w:r w:rsidR="006F6039" w:rsidRPr="006F6039">
        <w:rPr>
          <w:rFonts w:ascii="Angsana New" w:hAnsi="Angsana New" w:cs="Angsana New"/>
          <w:lang w:val="en-US"/>
        </w:rPr>
        <w:t xml:space="preserve">15 </w:t>
      </w:r>
      <w:r w:rsidR="006F6039" w:rsidRPr="006F6039">
        <w:rPr>
          <w:rFonts w:ascii="Angsana New" w:hAnsi="Angsana New" w:cs="Angsana New"/>
          <w:cs/>
          <w:lang w:val="en-US"/>
        </w:rPr>
        <w:t xml:space="preserve">ปี และมีอัตราดอกเบี้ยต่อปีเท่ากับ </w:t>
      </w:r>
      <w:r w:rsidR="006F6039" w:rsidRPr="006F6039">
        <w:rPr>
          <w:rFonts w:ascii="Angsana New" w:hAnsi="Angsana New" w:cs="Angsana New"/>
          <w:lang w:val="en-US"/>
        </w:rPr>
        <w:t xml:space="preserve">MLR </w:t>
      </w:r>
      <w:r w:rsidR="006F6039" w:rsidRPr="006F6039">
        <w:rPr>
          <w:rFonts w:ascii="Angsana New" w:hAnsi="Angsana New" w:cs="Angsana New"/>
          <w:cs/>
          <w:lang w:val="en-US"/>
        </w:rPr>
        <w:t>บวกส่วนเพิ่ม กำหนดชำระคืนเงินต้นทุกครึ่งปี</w:t>
      </w:r>
      <w:r w:rsidR="006F6039" w:rsidRPr="006F6039">
        <w:rPr>
          <w:rFonts w:ascii="Angsana New" w:hAnsi="Angsana New" w:cs="Angsana New"/>
          <w:cs/>
          <w:lang w:val="en-US"/>
        </w:rPr>
        <w:br/>
        <w:t xml:space="preserve">งวดแรกชำระในปี </w:t>
      </w:r>
      <w:r w:rsidR="006F6039" w:rsidRPr="006F6039">
        <w:rPr>
          <w:rFonts w:ascii="Angsana New" w:hAnsi="Angsana New" w:cs="Angsana New"/>
          <w:lang w:val="en-US"/>
        </w:rPr>
        <w:t xml:space="preserve">2564 </w:t>
      </w:r>
      <w:r w:rsidR="006F6039" w:rsidRPr="006F6039">
        <w:rPr>
          <w:rFonts w:ascii="Angsana New" w:hAnsi="Angsana New" w:cs="Angsana New"/>
          <w:cs/>
          <w:lang w:val="en-US"/>
        </w:rPr>
        <w:t xml:space="preserve">โดยแต่ละปีชำระคืนเป็นอัตราร้อยละ </w:t>
      </w:r>
      <w:r w:rsidR="006F6039" w:rsidRPr="006F6039">
        <w:rPr>
          <w:rFonts w:ascii="Angsana New" w:hAnsi="Angsana New" w:cs="Angsana New"/>
          <w:lang w:val="en-US"/>
        </w:rPr>
        <w:t xml:space="preserve">5.6 </w:t>
      </w:r>
      <w:r w:rsidR="006F6039" w:rsidRPr="006F6039">
        <w:rPr>
          <w:rFonts w:ascii="Angsana New" w:hAnsi="Angsana New" w:cs="Angsana New"/>
          <w:cs/>
          <w:lang w:val="en-US"/>
        </w:rPr>
        <w:t xml:space="preserve">ถึง </w:t>
      </w:r>
      <w:r w:rsidR="006F6039" w:rsidRPr="006F6039">
        <w:rPr>
          <w:rFonts w:ascii="Angsana New" w:hAnsi="Angsana New" w:cs="Angsana New"/>
          <w:lang w:val="en-US"/>
        </w:rPr>
        <w:t xml:space="preserve">14.0 </w:t>
      </w:r>
      <w:r w:rsidR="006F6039" w:rsidRPr="006F6039">
        <w:rPr>
          <w:rFonts w:ascii="Angsana New" w:hAnsi="Angsana New" w:cs="Angsana New"/>
          <w:cs/>
          <w:lang w:val="en-US"/>
        </w:rPr>
        <w:t xml:space="preserve">ของเงินต้นตามที่ระบุไว้ในสัญญา  </w:t>
      </w:r>
      <w:r w:rsidR="006F6039" w:rsidRPr="006F6039">
        <w:rPr>
          <w:rFonts w:ascii="Angsana New" w:hAnsi="Angsana New" w:cs="Angsana New"/>
          <w:lang w:val="en-US"/>
        </w:rPr>
        <w:br/>
      </w:r>
      <w:r w:rsidR="006F6039" w:rsidRPr="006F6039">
        <w:rPr>
          <w:rFonts w:ascii="Angsana New" w:hAnsi="Angsana New" w:cs="Angsana New"/>
          <w:cs/>
          <w:lang w:val="en-US"/>
        </w:rPr>
        <w:t>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="006F6039" w:rsidRPr="006F6039"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  <w:lang w:val="en-US"/>
        </w:rPr>
        <w:t xml:space="preserve">เงินกู้ดังกล่าวมีวัตถุประสงค์เพื่อใช้จ่ายในโครงการก่อสร้าง </w:t>
      </w:r>
      <w:r w:rsidR="006F6039" w:rsidRPr="006F6039">
        <w:rPr>
          <w:rFonts w:ascii="Angsana New" w:hAnsi="Angsana New" w:cs="Angsana New"/>
          <w:cs/>
          <w:lang w:val="en-US"/>
        </w:rPr>
        <w:br/>
      </w:r>
      <w:r>
        <w:rPr>
          <w:rFonts w:ascii="Angsana New" w:hAnsi="Angsana New" w:cs="Angsana New"/>
          <w:cs/>
        </w:rPr>
        <w:t xml:space="preserve">โดย ณ วันที่ </w:t>
      </w:r>
      <w:r w:rsidR="003D38EB" w:rsidRPr="003D38EB">
        <w:rPr>
          <w:rFonts w:ascii="Angsana New" w:hAnsi="Angsana New" w:cs="Angsana New"/>
          <w:cs/>
        </w:rPr>
        <w:t xml:space="preserve">30 มิถุนายน </w:t>
      </w:r>
      <w:r>
        <w:rPr>
          <w:rFonts w:ascii="Angsana New" w:hAnsi="Angsana New" w:cs="Angsana New"/>
          <w:cs/>
        </w:rPr>
        <w:t>256</w:t>
      </w:r>
      <w:r>
        <w:rPr>
          <w:rFonts w:ascii="Angsana New" w:hAnsi="Angsana New" w:cs="Angsana New"/>
          <w:lang w:val="en-US"/>
        </w:rPr>
        <w:t>1</w:t>
      </w:r>
      <w:r w:rsidR="006F6039" w:rsidRPr="006F6039">
        <w:rPr>
          <w:rFonts w:ascii="Angsana New" w:hAnsi="Angsana New" w:cs="Angsana New"/>
          <w:cs/>
        </w:rPr>
        <w:t xml:space="preserve"> ผู้กู้ได้เบิกใช้เงินกู้เต็มจำนวนแล้ว</w:t>
      </w:r>
    </w:p>
    <w:p w:rsidR="006F6039" w:rsidRDefault="006F6039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</w:p>
    <w:p w:rsidR="00345B4C" w:rsidRDefault="00345B4C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>บริษัท ไฟฟ้า น้ำลิก 1 จำกัด</w:t>
      </w:r>
    </w:p>
    <w:p w:rsidR="00345B4C" w:rsidRPr="00C918C0" w:rsidRDefault="00345B4C" w:rsidP="00345B4C">
      <w:pPr>
        <w:pStyle w:val="a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6F6039" w:rsidRPr="006F6039" w:rsidRDefault="00871A8B" w:rsidP="006F6039">
      <w:pPr>
        <w:pStyle w:val="a"/>
        <w:ind w:left="5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วงเงินกู้ </w:t>
      </w:r>
      <w:r w:rsidR="00990242">
        <w:rPr>
          <w:rFonts w:ascii="Angsana New" w:hAnsi="Angsana New" w:cs="Angsana New"/>
          <w:lang w:val="en-US"/>
        </w:rPr>
        <w:t>3.1</w:t>
      </w:r>
      <w:r w:rsidR="006F6039" w:rsidRPr="006F6039">
        <w:rPr>
          <w:rFonts w:ascii="Angsana New" w:hAnsi="Angsana New" w:cs="Angsana New"/>
          <w:cs/>
        </w:rPr>
        <w:t xml:space="preserve"> ล้านเหรียญสหรัฐอเมริกา ตามสัญญาเง</w:t>
      </w:r>
      <w:r w:rsidR="00990242">
        <w:rPr>
          <w:rFonts w:ascii="Angsana New" w:hAnsi="Angsana New" w:cs="Angsana New"/>
          <w:cs/>
        </w:rPr>
        <w:t xml:space="preserve">ินกู้ยืม ลงวันที่ </w:t>
      </w:r>
      <w:r w:rsidR="00990242">
        <w:rPr>
          <w:rFonts w:ascii="Angsana New" w:hAnsi="Angsana New" w:cs="Angsana New"/>
          <w:lang w:val="en-US"/>
        </w:rPr>
        <w:t>21</w:t>
      </w:r>
      <w:r w:rsidR="00990242">
        <w:rPr>
          <w:rFonts w:ascii="Angsana New" w:hAnsi="Angsana New" w:cs="Angsana New"/>
          <w:cs/>
        </w:rPr>
        <w:t xml:space="preserve"> มีนาคม </w:t>
      </w:r>
      <w:r w:rsidR="00990242">
        <w:rPr>
          <w:rFonts w:ascii="Angsana New" w:hAnsi="Angsana New" w:cs="Angsana New"/>
          <w:lang w:val="en-US"/>
        </w:rPr>
        <w:t>2560</w:t>
      </w:r>
      <w:r w:rsidR="006F6039" w:rsidRPr="006F6039">
        <w:rPr>
          <w:rFonts w:ascii="Angsana New" w:hAnsi="Angsana New" w:cs="Angsana New"/>
          <w:cs/>
        </w:rPr>
        <w:t xml:space="preserve"> ภายใต้เงื่อนไขสัญญาการให้</w:t>
      </w:r>
      <w:r w:rsidR="006F6039" w:rsidRPr="006F6039">
        <w:rPr>
          <w:rFonts w:ascii="Angsana New" w:hAnsi="Angsana New" w:cs="Angsana New"/>
          <w:cs/>
        </w:rPr>
        <w:br/>
        <w:t>ความช่วยเหลือทางการเงินระหว่าง บริษัท ไฟฟ้า น้ำลิก 1 จำกัด กับบริษัทซึ่งเป็นหนึ่งในผู้ให้การสนับสนุน</w:t>
      </w:r>
      <w:r w:rsidR="006F6039" w:rsidRPr="006F6039">
        <w:rPr>
          <w:rFonts w:ascii="Angsana New" w:hAnsi="Angsana New" w:cs="Angsana New"/>
          <w:cs/>
        </w:rPr>
        <w:br/>
        <w:t>ทา</w:t>
      </w:r>
      <w:r w:rsidR="00990242">
        <w:rPr>
          <w:rFonts w:ascii="Angsana New" w:hAnsi="Angsana New" w:cs="Angsana New"/>
          <w:cs/>
        </w:rPr>
        <w:t xml:space="preserve">งการเงิน โดยเงินกู้มีระยะเวลา </w:t>
      </w:r>
      <w:r w:rsidR="00990242">
        <w:rPr>
          <w:rFonts w:ascii="Angsana New" w:hAnsi="Angsana New" w:cs="Angsana New"/>
          <w:lang w:val="en-US"/>
        </w:rPr>
        <w:t>12</w:t>
      </w:r>
      <w:r w:rsidR="006F6039" w:rsidRPr="006F6039">
        <w:rPr>
          <w:rFonts w:ascii="Angsana New" w:hAnsi="Angsana New" w:cs="Angsana New"/>
          <w:cs/>
        </w:rPr>
        <w:t xml:space="preserve"> ปี และมีอั</w:t>
      </w:r>
      <w:r w:rsidR="00586CBC">
        <w:rPr>
          <w:rFonts w:ascii="Angsana New" w:hAnsi="Angsana New" w:cs="Angsana New"/>
          <w:cs/>
        </w:rPr>
        <w:t>ตราดอกเบี้ยต่อปีเท่ากับ LIBOR 3</w:t>
      </w:r>
      <w:r w:rsidR="006F6039" w:rsidRPr="006F6039">
        <w:rPr>
          <w:rFonts w:ascii="Angsana New" w:hAnsi="Angsana New" w:cs="Angsana New"/>
          <w:cs/>
        </w:rPr>
        <w:t>M บวกอัตราส่วนเพิ่ม กำหนดชำระคืนเงินต</w:t>
      </w:r>
      <w:r w:rsidR="00990242">
        <w:rPr>
          <w:rFonts w:ascii="Angsana New" w:hAnsi="Angsana New" w:cs="Angsana New"/>
          <w:cs/>
        </w:rPr>
        <w:t xml:space="preserve">้นทุกครึ่งปี งวดแรกชำระในปี </w:t>
      </w:r>
      <w:r w:rsidR="00990242">
        <w:rPr>
          <w:rFonts w:ascii="Angsana New" w:hAnsi="Angsana New" w:cs="Angsana New"/>
          <w:lang w:val="en-US"/>
        </w:rPr>
        <w:t>2562</w:t>
      </w:r>
      <w:r w:rsidR="006F6039" w:rsidRPr="006F6039">
        <w:rPr>
          <w:rFonts w:ascii="Angsana New" w:hAnsi="Angsana New" w:cs="Angsana New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เงินกู้ดังกล่าว</w:t>
      </w:r>
      <w:r w:rsidR="006F6039" w:rsidRPr="006F6039">
        <w:rPr>
          <w:rFonts w:ascii="Angsana New" w:hAnsi="Angsana New" w:cs="Angsana New"/>
          <w:cs/>
        </w:rPr>
        <w:br/>
        <w:t xml:space="preserve">มีวัตถุประสงค์เพื่อใช้จ่ายในโครงการก่อสร้าง โดย ณ วันที่ </w:t>
      </w:r>
      <w:r w:rsidR="00990242">
        <w:rPr>
          <w:rFonts w:ascii="Angsana New" w:hAnsi="Angsana New" w:cs="Angsana New"/>
          <w:lang w:val="en-US"/>
        </w:rPr>
        <w:t>30</w:t>
      </w:r>
      <w:r w:rsidR="003D38EB" w:rsidRPr="003D38EB">
        <w:rPr>
          <w:rFonts w:ascii="Angsana New" w:hAnsi="Angsana New" w:cs="Angsana New"/>
          <w:cs/>
        </w:rPr>
        <w:t xml:space="preserve"> มิถุนายน </w:t>
      </w:r>
      <w:r w:rsidR="00990242">
        <w:rPr>
          <w:rFonts w:ascii="Angsana New" w:hAnsi="Angsana New" w:cs="Angsana New"/>
          <w:lang w:val="en-US"/>
        </w:rPr>
        <w:t>2561</w:t>
      </w:r>
      <w:r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</w:rPr>
        <w:t>ผู้กู้ได้เบิกใช้เงินกู้เต็มจำนวนแล้ว</w:t>
      </w:r>
    </w:p>
    <w:p w:rsidR="00C918C0" w:rsidRDefault="00C918C0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Pr="006F6039" w:rsidRDefault="006F6039" w:rsidP="006F6039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6F6039">
        <w:rPr>
          <w:rFonts w:ascii="Angsana New" w:hAnsi="Angsana New" w:cs="Angsana New"/>
          <w:i/>
          <w:iCs/>
          <w:cs/>
        </w:rPr>
        <w:t>24M Technologies, Inc.</w:t>
      </w:r>
    </w:p>
    <w:p w:rsidR="006F6039" w:rsidRPr="006F6039" w:rsidRDefault="006F6039" w:rsidP="006F6039">
      <w:pPr>
        <w:pStyle w:val="a"/>
        <w:ind w:left="540"/>
        <w:jc w:val="thaiDistribute"/>
        <w:rPr>
          <w:rFonts w:ascii="Angsana New" w:hAnsi="Angsana New" w:cs="Angsana New"/>
          <w:cs/>
        </w:rPr>
      </w:pPr>
    </w:p>
    <w:p w:rsidR="006F6039" w:rsidRDefault="006F6039" w:rsidP="00A36F5A">
      <w:pPr>
        <w:pStyle w:val="a"/>
        <w:widowControl w:val="0"/>
        <w:ind w:left="540" w:right="-25"/>
        <w:jc w:val="thaiDistribute"/>
        <w:rPr>
          <w:rFonts w:ascii="Angsana New" w:hAnsi="Angsana New" w:cs="Angsana New"/>
          <w:lang w:val="en-US"/>
        </w:rPr>
      </w:pPr>
      <w:r w:rsidRPr="006F6039">
        <w:rPr>
          <w:rFonts w:ascii="Angsana New" w:hAnsi="Angsana New" w:cs="Angsana New"/>
          <w:cs/>
          <w:lang w:val="en-US"/>
        </w:rPr>
        <w:t xml:space="preserve">ตั๋วสัญญาใช้เงิน </w:t>
      </w:r>
      <w:r w:rsidRPr="006F6039">
        <w:rPr>
          <w:rFonts w:ascii="Angsana New" w:hAnsi="Angsana New" w:cs="Angsana New"/>
          <w:lang w:val="en-US"/>
        </w:rPr>
        <w:t xml:space="preserve">5.0 </w:t>
      </w:r>
      <w:r w:rsidRPr="006F6039">
        <w:rPr>
          <w:rFonts w:ascii="Angsana New" w:hAnsi="Angsana New" w:cs="Angsana New"/>
          <w:cs/>
          <w:lang w:val="en-US"/>
        </w:rPr>
        <w:t xml:space="preserve">ล้านเหรียญสหรัฐอเมริกา </w:t>
      </w:r>
      <w:r w:rsidR="007C4603">
        <w:rPr>
          <w:rFonts w:ascii="Angsana New" w:hAnsi="Angsana New" w:cs="Angsana New" w:hint="cs"/>
          <w:cs/>
          <w:lang w:val="en-US"/>
        </w:rPr>
        <w:t xml:space="preserve">และ </w:t>
      </w:r>
      <w:r w:rsidR="00A36F5A">
        <w:rPr>
          <w:rFonts w:ascii="Angsana New" w:hAnsi="Angsana New" w:cs="Angsana New"/>
          <w:lang w:val="en-US"/>
        </w:rPr>
        <w:t>3</w:t>
      </w:r>
      <w:r w:rsidR="006D5DE6">
        <w:rPr>
          <w:rFonts w:ascii="Angsana New" w:hAnsi="Angsana New" w:cs="Angsana New"/>
          <w:lang w:val="en-US"/>
        </w:rPr>
        <w:t>.0</w:t>
      </w:r>
      <w:r w:rsidR="007C4603">
        <w:rPr>
          <w:rFonts w:ascii="Angsana New" w:hAnsi="Angsana New" w:cs="Angsana New"/>
          <w:lang w:val="en-US"/>
        </w:rPr>
        <w:t xml:space="preserve"> </w:t>
      </w:r>
      <w:r w:rsidR="007C4603">
        <w:rPr>
          <w:rFonts w:ascii="Angsana New" w:hAnsi="Angsana New" w:cs="Angsana New" w:hint="cs"/>
          <w:cs/>
          <w:lang w:val="en-US"/>
        </w:rPr>
        <w:t>ล้านเหรียญสหรัฐอเมริกา รวม</w:t>
      </w:r>
      <w:r w:rsidRPr="006F6039">
        <w:rPr>
          <w:rFonts w:ascii="Angsana New" w:hAnsi="Angsana New" w:cs="Angsana New"/>
          <w:cs/>
          <w:lang w:val="en-US"/>
        </w:rPr>
        <w:t xml:space="preserve">เทียบเท่า </w:t>
      </w:r>
      <w:r w:rsidR="00A36F5A">
        <w:rPr>
          <w:rFonts w:ascii="Angsana New" w:hAnsi="Angsana New" w:cs="Angsana New"/>
          <w:lang w:val="en-US"/>
        </w:rPr>
        <w:t>264</w:t>
      </w:r>
      <w:r w:rsidR="009512DD">
        <w:rPr>
          <w:rFonts w:ascii="Angsana New" w:hAnsi="Angsana New" w:cs="Angsana New"/>
          <w:lang w:val="en-US"/>
        </w:rPr>
        <w:t>.0</w:t>
      </w:r>
      <w:r w:rsidR="00A36F5A">
        <w:rPr>
          <w:rFonts w:ascii="Angsana New" w:hAnsi="Angsana New" w:cs="Angsana New"/>
          <w:lang w:val="en-US"/>
        </w:rPr>
        <w:t xml:space="preserve"> </w:t>
      </w:r>
      <w:r w:rsidR="007C4603">
        <w:rPr>
          <w:rFonts w:ascii="Angsana New" w:hAnsi="Angsana New" w:cs="Angsana New"/>
          <w:cs/>
          <w:lang w:val="en-US"/>
        </w:rPr>
        <w:t>ล้านบาท</w:t>
      </w:r>
      <w:r w:rsidR="00A36F5A">
        <w:rPr>
          <w:rFonts w:ascii="Angsana New" w:hAnsi="Angsana New" w:cs="Angsana New" w:hint="cs"/>
          <w:cs/>
          <w:lang w:val="en-US"/>
        </w:rPr>
        <w:t xml:space="preserve">            </w:t>
      </w:r>
      <w:r w:rsidR="00A36F5A" w:rsidRPr="00A36F5A">
        <w:rPr>
          <w:rFonts w:ascii="Angsana New" w:hAnsi="Angsana New" w:cs="Angsana New"/>
          <w:cs/>
          <w:lang w:val="en-US"/>
        </w:rPr>
        <w:t>หลังการให้กู้ดังกล่าวบริษัทมีสัญญาใ</w:t>
      </w:r>
      <w:r w:rsidR="00A36F5A">
        <w:rPr>
          <w:rFonts w:ascii="Angsana New" w:hAnsi="Angsana New" w:cs="Angsana New"/>
          <w:cs/>
          <w:lang w:val="en-US"/>
        </w:rPr>
        <w:t>ห้กู้ยืมตั๋วสัญญาใช้เงินคงเหลือ</w:t>
      </w:r>
      <w:r w:rsidR="00A36F5A" w:rsidRPr="00A36F5A">
        <w:rPr>
          <w:rFonts w:ascii="Angsana New" w:hAnsi="Angsana New" w:cs="Angsana New"/>
          <w:cs/>
          <w:lang w:val="en-US"/>
        </w:rPr>
        <w:t xml:space="preserve">เป็นจำนวนเงินไม่เกิน </w:t>
      </w:r>
      <w:r w:rsidR="00A36F5A" w:rsidRPr="00A36F5A">
        <w:rPr>
          <w:rFonts w:ascii="Angsana New" w:hAnsi="Angsana New" w:cs="Angsana New"/>
          <w:lang w:val="en-US"/>
        </w:rPr>
        <w:t>5</w:t>
      </w:r>
      <w:r w:rsidR="00456CB4">
        <w:rPr>
          <w:rFonts w:ascii="Angsana New" w:hAnsi="Angsana New" w:cs="Angsana New"/>
          <w:lang w:val="en-US"/>
        </w:rPr>
        <w:t>.0</w:t>
      </w:r>
      <w:r w:rsidR="00A36F5A" w:rsidRPr="00A36F5A">
        <w:rPr>
          <w:rFonts w:ascii="Angsana New" w:hAnsi="Angsana New" w:cs="Angsana New"/>
          <w:lang w:val="en-US"/>
        </w:rPr>
        <w:t xml:space="preserve"> </w:t>
      </w:r>
      <w:r w:rsidR="00A36F5A" w:rsidRPr="00A36F5A">
        <w:rPr>
          <w:rFonts w:ascii="Angsana New" w:hAnsi="Angsana New" w:cs="Angsana New"/>
          <w:cs/>
          <w:lang w:val="en-US"/>
        </w:rPr>
        <w:t xml:space="preserve">ล้านเหรียญสหรัฐอเมริกา หรือเทียบเท่า </w:t>
      </w:r>
      <w:r w:rsidR="009512DD">
        <w:rPr>
          <w:rFonts w:ascii="Angsana New" w:hAnsi="Angsana New" w:cs="Angsana New"/>
          <w:lang w:val="en-US"/>
        </w:rPr>
        <w:t>165.0</w:t>
      </w:r>
      <w:r w:rsidR="00A36F5A">
        <w:rPr>
          <w:rFonts w:ascii="Angsana New" w:hAnsi="Angsana New" w:cs="Angsana New"/>
          <w:lang w:val="en-US"/>
        </w:rPr>
        <w:t xml:space="preserve"> </w:t>
      </w:r>
      <w:r w:rsidR="00A36F5A" w:rsidRPr="00A36F5A">
        <w:rPr>
          <w:rFonts w:ascii="Angsana New" w:hAnsi="Angsana New" w:cs="Angsana New"/>
          <w:lang w:val="en-US"/>
        </w:rPr>
        <w:t xml:space="preserve"> </w:t>
      </w:r>
      <w:r w:rsidR="00A36F5A" w:rsidRPr="00A36F5A">
        <w:rPr>
          <w:rFonts w:ascii="Angsana New" w:hAnsi="Angsana New" w:cs="Angsana New"/>
          <w:cs/>
          <w:lang w:val="en-US"/>
        </w:rPr>
        <w:t>ล้านบาท</w:t>
      </w:r>
      <w:r w:rsidR="00A36F5A">
        <w:rPr>
          <w:rFonts w:ascii="Angsana New" w:hAnsi="Angsana New" w:cs="Angsana New" w:hint="cs"/>
          <w:cs/>
          <w:lang w:val="en-US"/>
        </w:rPr>
        <w:t xml:space="preserve"> </w:t>
      </w:r>
      <w:r w:rsidRPr="006F6039">
        <w:rPr>
          <w:rFonts w:ascii="Angsana New" w:hAnsi="Angsana New" w:cs="Angsana New"/>
          <w:cs/>
          <w:lang w:val="en-US"/>
        </w:rPr>
        <w:t>โดยตั๋วสัญญาเป็นประเภทด้อยสิทธิและสามารถแปลงสภาพเป็นหุ้นทุนได้เมื่อเข้าเงื่อนไขที่กำหนด</w:t>
      </w:r>
      <w:r w:rsidR="0033340E">
        <w:rPr>
          <w:rFonts w:ascii="Angsana New" w:hAnsi="Angsana New" w:cs="Angsana New"/>
          <w:lang w:val="en-US"/>
        </w:rPr>
        <w:t xml:space="preserve"> </w:t>
      </w:r>
      <w:r w:rsidRPr="006F6039">
        <w:rPr>
          <w:rFonts w:ascii="Angsana New" w:hAnsi="Angsana New" w:cs="Angsana New"/>
          <w:cs/>
          <w:lang w:val="en-US"/>
        </w:rPr>
        <w:t>ตั๋วสัญญาดังกล่าวมีอัตราดอกเบี้ยต่อปีเป็นอัต</w:t>
      </w:r>
      <w:r w:rsidR="00A36F5A">
        <w:rPr>
          <w:rFonts w:ascii="Angsana New" w:hAnsi="Angsana New" w:cs="Angsana New"/>
          <w:cs/>
          <w:lang w:val="en-US"/>
        </w:rPr>
        <w:t>ราคงที่ และมีกำหนดชำระคืนเงินต้น</w:t>
      </w:r>
      <w:r w:rsidRPr="006F6039">
        <w:rPr>
          <w:rFonts w:ascii="Angsana New" w:hAnsi="Angsana New" w:cs="Angsana New"/>
          <w:cs/>
          <w:lang w:val="en-US"/>
        </w:rPr>
        <w:t xml:space="preserve">ภายในวันที่ </w:t>
      </w:r>
      <w:r w:rsidRPr="006F6039">
        <w:rPr>
          <w:rFonts w:ascii="Angsana New" w:hAnsi="Angsana New" w:cs="Angsana New"/>
          <w:lang w:val="en-US"/>
        </w:rPr>
        <w:t xml:space="preserve">31 </w:t>
      </w:r>
      <w:r w:rsidRPr="006F6039">
        <w:rPr>
          <w:rFonts w:ascii="Angsana New" w:hAnsi="Angsana New" w:cs="Angsana New"/>
          <w:cs/>
          <w:lang w:val="en-US"/>
        </w:rPr>
        <w:t xml:space="preserve">ธันวาคม </w:t>
      </w:r>
      <w:r w:rsidRPr="006F6039">
        <w:rPr>
          <w:rFonts w:ascii="Angsana New" w:hAnsi="Angsana New" w:cs="Angsana New"/>
          <w:lang w:val="en-US"/>
        </w:rPr>
        <w:t xml:space="preserve">2561 </w:t>
      </w:r>
      <w:r w:rsidR="007C4603">
        <w:rPr>
          <w:rFonts w:ascii="Angsana New" w:hAnsi="Angsana New" w:cs="Angsana New" w:hint="cs"/>
          <w:cs/>
          <w:lang w:val="en-US"/>
        </w:rPr>
        <w:t xml:space="preserve">และ </w:t>
      </w:r>
      <w:r w:rsidR="007C4603">
        <w:rPr>
          <w:rFonts w:ascii="Angsana New" w:hAnsi="Angsana New" w:cs="Angsana New"/>
          <w:lang w:val="en-US"/>
        </w:rPr>
        <w:t xml:space="preserve">31 </w:t>
      </w:r>
      <w:r w:rsidR="007C460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7C4603">
        <w:rPr>
          <w:rFonts w:ascii="Angsana New" w:hAnsi="Angsana New" w:cs="Angsana New"/>
          <w:lang w:val="en-US"/>
        </w:rPr>
        <w:t xml:space="preserve">2562 </w:t>
      </w:r>
      <w:r w:rsidR="007C4603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Pr="006F6039">
        <w:rPr>
          <w:rFonts w:ascii="Angsana New" w:hAnsi="Angsana New" w:cs="Angsana New"/>
          <w:cs/>
          <w:lang w:val="en-US"/>
        </w:rPr>
        <w:t>หรือเมื่อเกิดการแปลงสภาพแล้วแต่เหตุการณ์ใดจะ</w:t>
      </w:r>
      <w:r w:rsidR="00A36F5A">
        <w:rPr>
          <w:rFonts w:ascii="Angsana New" w:hAnsi="Angsana New" w:cs="Angsana New"/>
          <w:cs/>
          <w:lang w:val="en-US"/>
        </w:rPr>
        <w:t>เกิดก่อ</w:t>
      </w:r>
      <w:r w:rsidR="00A36F5A">
        <w:rPr>
          <w:rFonts w:ascii="Angsana New" w:hAnsi="Angsana New" w:cs="Angsana New" w:hint="cs"/>
          <w:cs/>
          <w:lang w:val="en-US"/>
        </w:rPr>
        <w:t>น</w:t>
      </w:r>
      <w:r w:rsidRPr="006F6039">
        <w:rPr>
          <w:rFonts w:ascii="Angsana New" w:hAnsi="Angsana New" w:cs="Angsana New"/>
          <w:cs/>
          <w:lang w:val="en-US"/>
        </w:rPr>
        <w:t>โดย</w:t>
      </w:r>
      <w:r w:rsidR="00D80D1C">
        <w:rPr>
          <w:rFonts w:ascii="Angsana New" w:hAnsi="Angsana New" w:cs="Angsana New" w:hint="cs"/>
          <w:cs/>
          <w:lang w:val="en-US"/>
        </w:rPr>
        <w:t>บริษัท</w:t>
      </w:r>
      <w:r w:rsidRPr="006F6039">
        <w:rPr>
          <w:rFonts w:ascii="Angsana New" w:hAnsi="Angsana New" w:cs="Angsana New"/>
          <w:cs/>
          <w:lang w:val="en-US"/>
        </w:rPr>
        <w:t>คาดว่ามีความเป็นไปได้ที่จะใช้สิทธิแปลงสภาพเป็นหุ้นทุน จึงจัดประเภทสินทรัพย์ดังกล่าวเป็นสินทรัพย์ระยะยาว</w:t>
      </w:r>
    </w:p>
    <w:p w:rsidR="006F6039" w:rsidRPr="006F6039" w:rsidRDefault="006F6039" w:rsidP="00A36F5A">
      <w:pPr>
        <w:pStyle w:val="a"/>
        <w:widowControl w:val="0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:rsidR="006F7167" w:rsidRPr="00B847D1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847D1">
        <w:rPr>
          <w:rFonts w:ascii="Angsana New" w:hAnsi="Angsana New" w:cs="Angsana New"/>
          <w:cs/>
          <w:lang w:val="en-US"/>
        </w:rPr>
        <w:t>รายการเคลื่อนไหวของเงินให้กู้ยืม</w:t>
      </w:r>
      <w:r w:rsidR="00387859">
        <w:rPr>
          <w:rFonts w:ascii="Angsana New" w:hAnsi="Angsana New" w:cs="Angsana New" w:hint="cs"/>
          <w:cs/>
          <w:lang w:val="en-US"/>
        </w:rPr>
        <w:t>ระยะยาว</w:t>
      </w:r>
      <w:r w:rsidRPr="00B847D1">
        <w:rPr>
          <w:rFonts w:ascii="Angsana New" w:hAnsi="Angsana New" w:cs="Angsana New"/>
          <w:cs/>
          <w:lang w:val="en-US"/>
        </w:rPr>
        <w:t>แก่กิจการที่เกี่ยวข้องกันในระหว่างงวด</w:t>
      </w:r>
      <w:r w:rsidR="00D05252">
        <w:rPr>
          <w:rFonts w:ascii="Angsana New" w:hAnsi="Angsana New" w:cs="Angsana New" w:hint="cs"/>
          <w:cs/>
          <w:lang w:val="en-US"/>
        </w:rPr>
        <w:t>หก</w:t>
      </w:r>
      <w:r w:rsidRPr="00B847D1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D05252" w:rsidRPr="00D05252">
        <w:rPr>
          <w:rFonts w:ascii="Angsana New" w:hAnsi="Angsana New" w:cs="Angsana New"/>
          <w:cs/>
          <w:lang w:val="en-US"/>
        </w:rPr>
        <w:t xml:space="preserve">30 มิถุนายน </w:t>
      </w:r>
      <w:r w:rsidRPr="00B847D1">
        <w:rPr>
          <w:rFonts w:ascii="Angsana New" w:hAnsi="Angsana New" w:cs="Angsana New"/>
          <w:cs/>
          <w:lang w:val="en-US"/>
        </w:rPr>
        <w:t>มีดังนี้</w:t>
      </w:r>
    </w:p>
    <w:p w:rsidR="006F7167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:rsidR="006F6039" w:rsidRDefault="006F6039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/>
        </w:rPr>
        <w:t>เงินให้กู้ยืมระยะยาวแก่กิจการที่เกี่ยวข้องกัน</w:t>
      </w:r>
    </w:p>
    <w:p w:rsidR="008343E7" w:rsidRPr="00C918C0" w:rsidRDefault="008343E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69"/>
        <w:gridCol w:w="1175"/>
        <w:gridCol w:w="269"/>
        <w:gridCol w:w="1172"/>
        <w:gridCol w:w="258"/>
        <w:gridCol w:w="1179"/>
      </w:tblGrid>
      <w:tr w:rsidR="009147FA" w:rsidRPr="002A51E2" w:rsidTr="002B4198">
        <w:trPr>
          <w:trHeight w:val="427"/>
          <w:tblHeader/>
        </w:trPr>
        <w:tc>
          <w:tcPr>
            <w:tcW w:w="2038" w:type="pct"/>
          </w:tcPr>
          <w:p w:rsidR="009147FA" w:rsidRPr="009664BA" w:rsidRDefault="009147FA" w:rsidP="00A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715E9" w:rsidRPr="002A51E2" w:rsidTr="002B4198">
        <w:trPr>
          <w:trHeight w:val="427"/>
          <w:tblHeader/>
        </w:trPr>
        <w:tc>
          <w:tcPr>
            <w:tcW w:w="2038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147FA" w:rsidRPr="002A51E2" w:rsidTr="002B4198">
        <w:trPr>
          <w:trHeight w:val="414"/>
          <w:tblHeader/>
        </w:trPr>
        <w:tc>
          <w:tcPr>
            <w:tcW w:w="2038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48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48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3844">
              <w:rPr>
                <w:rFonts w:ascii="Angsana New" w:hAnsi="Angsana New"/>
                <w:sz w:val="30"/>
                <w:szCs w:val="30"/>
                <w:lang w:val="en-US"/>
              </w:rPr>
              <w:t>2,726,879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2,463,160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662C2" w:rsidRPr="006E4896" w:rsidRDefault="009662C2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 w:rsidRPr="00331CBE">
              <w:rPr>
                <w:rFonts w:ascii="Angsana New" w:hAnsi="Angsana New"/>
                <w:sz w:val="30"/>
                <w:szCs w:val="30"/>
              </w:rPr>
              <w:t>3,025,379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9662C2" w:rsidRPr="006E4896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2,739,660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31" w:type="pct"/>
          </w:tcPr>
          <w:p w:rsidR="009662C2" w:rsidRPr="000157E9" w:rsidRDefault="005C5C55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C55">
              <w:rPr>
                <w:rFonts w:ascii="Angsana New" w:hAnsi="Angsana New"/>
                <w:sz w:val="30"/>
                <w:szCs w:val="30"/>
                <w:lang w:val="en-US"/>
              </w:rPr>
              <w:t>93,908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662C2" w:rsidRPr="000157E9" w:rsidRDefault="00D0525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252">
              <w:rPr>
                <w:rFonts w:ascii="Angsana New" w:hAnsi="Angsana New"/>
                <w:sz w:val="30"/>
                <w:szCs w:val="30"/>
                <w:cs/>
                <w:lang w:val="en-US"/>
              </w:rPr>
              <w:t>211</w:t>
            </w:r>
            <w:r w:rsidRPr="00D052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05252">
              <w:rPr>
                <w:rFonts w:ascii="Angsana New" w:hAnsi="Angsana New"/>
                <w:sz w:val="30"/>
                <w:szCs w:val="30"/>
                <w:cs/>
                <w:lang w:val="en-US"/>
              </w:rPr>
              <w:t>105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662C2" w:rsidRPr="006E4896" w:rsidRDefault="007549D8" w:rsidP="0075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93,908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9662C2" w:rsidRPr="006E4896" w:rsidRDefault="00D0525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 w:rsidRPr="00D05252">
              <w:rPr>
                <w:rFonts w:ascii="Angsana New" w:hAnsi="Angsana New"/>
                <w:sz w:val="30"/>
                <w:szCs w:val="30"/>
              </w:rPr>
              <w:t>251,105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31" w:type="pct"/>
          </w:tcPr>
          <w:p w:rsidR="009662C2" w:rsidRPr="000157E9" w:rsidRDefault="005C5C5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F49F1" w:rsidRPr="006E4896" w:rsidRDefault="008F49F1" w:rsidP="008F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(23,880)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9662C2" w:rsidRPr="006E4896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(33,000)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การแปลงค่างบการเงิน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9662C2" w:rsidRDefault="009662C2" w:rsidP="00F9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5C55" w:rsidRPr="000157E9" w:rsidRDefault="005C5C55" w:rsidP="00F9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C55">
              <w:rPr>
                <w:rFonts w:ascii="Angsana New" w:hAnsi="Angsana New"/>
                <w:sz w:val="30"/>
                <w:szCs w:val="30"/>
                <w:lang w:val="en-US"/>
              </w:rPr>
              <w:t>9,102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9662C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662C2" w:rsidRDefault="00D0525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252">
              <w:rPr>
                <w:rFonts w:ascii="Angsana New" w:hAnsi="Angsana New"/>
                <w:sz w:val="30"/>
                <w:szCs w:val="30"/>
                <w:cs/>
                <w:lang w:val="en-US"/>
              </w:rPr>
              <w:t>(4</w:t>
            </w:r>
            <w:r w:rsidRPr="00D052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05252">
              <w:rPr>
                <w:rFonts w:ascii="Angsana New" w:hAnsi="Angsana New"/>
                <w:sz w:val="30"/>
                <w:szCs w:val="30"/>
                <w:cs/>
                <w:lang w:val="en-US"/>
              </w:rPr>
              <w:t>464)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9662C2" w:rsidRDefault="009662C2" w:rsidP="00F9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</w:p>
          <w:p w:rsidR="007549D8" w:rsidRPr="006E4896" w:rsidRDefault="007549D8" w:rsidP="005C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 w:rsidRPr="007549D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549D8">
              <w:rPr>
                <w:rFonts w:ascii="Angsana New" w:hAnsi="Angsana New"/>
                <w:sz w:val="30"/>
                <w:szCs w:val="30"/>
              </w:rPr>
              <w:t>,</w:t>
            </w:r>
            <w:r w:rsidRPr="007549D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9662C2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</w:p>
          <w:p w:rsidR="009662C2" w:rsidRDefault="00543736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 w:rsidRPr="00543736">
              <w:rPr>
                <w:rFonts w:ascii="Angsana New" w:hAnsi="Angsana New"/>
                <w:sz w:val="30"/>
                <w:szCs w:val="30"/>
              </w:rPr>
              <w:t>(4,464)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05252" w:rsidRPr="00D05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0157E9" w:rsidRDefault="005C5C55" w:rsidP="00F9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5C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2,829,889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0157E9" w:rsidRDefault="00D0525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52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2,669,801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6E4896" w:rsidRDefault="005C5C55" w:rsidP="00F9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,104,509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6E4896" w:rsidRDefault="00543736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736">
              <w:rPr>
                <w:rFonts w:ascii="Angsana New" w:hAnsi="Angsana New"/>
                <w:b/>
                <w:bCs/>
                <w:sz w:val="30"/>
                <w:szCs w:val="30"/>
              </w:rPr>
              <w:t>2,953,301</w:t>
            </w:r>
          </w:p>
        </w:tc>
      </w:tr>
      <w:tr w:rsidR="00F715E9" w:rsidRPr="009664BA" w:rsidTr="002B4198">
        <w:trPr>
          <w:trHeight w:val="400"/>
        </w:trPr>
        <w:tc>
          <w:tcPr>
            <w:tcW w:w="2038" w:type="pct"/>
          </w:tcPr>
          <w:p w:rsidR="00181A6B" w:rsidRPr="006E4896" w:rsidRDefault="00181A6B" w:rsidP="0018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181A6B" w:rsidRPr="007F4245" w:rsidRDefault="00181A6B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:rsidR="00181A6B" w:rsidRPr="00846671" w:rsidRDefault="00871A8B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2,726,879</w:t>
            </w:r>
          </w:p>
        </w:tc>
        <w:tc>
          <w:tcPr>
            <w:tcW w:w="145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181A6B" w:rsidRPr="006E4896" w:rsidRDefault="00181A6B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181A6B" w:rsidRPr="006E4896" w:rsidRDefault="00181A6B" w:rsidP="00181A6B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:rsidR="00181A6B" w:rsidRDefault="00871A8B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3,025,379</w:t>
            </w:r>
          </w:p>
        </w:tc>
      </w:tr>
    </w:tbl>
    <w:p w:rsidR="00706B34" w:rsidRDefault="00706B34" w:rsidP="002D5777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:rsidR="00C9750F" w:rsidRDefault="00C97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B3AAA" w:rsidRPr="009664BA" w:rsidRDefault="0098681B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</w:t>
      </w:r>
      <w:r w:rsidR="002B3A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สิทธิการใช้ระบบจำหน่ายก๊าซธรรมชาติ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2B3AAA" w:rsidRPr="00C918C0" w:rsidRDefault="002B3AAA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1"/>
        <w:gridCol w:w="271"/>
        <w:gridCol w:w="1170"/>
        <w:gridCol w:w="271"/>
        <w:gridCol w:w="1174"/>
        <w:gridCol w:w="252"/>
        <w:gridCol w:w="1185"/>
      </w:tblGrid>
      <w:tr w:rsidR="002B3AAA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D54A5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B3AAA" w:rsidRPr="002A51E2" w:rsidRDefault="00543736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B3AAA" w:rsidRPr="002A51E2" w:rsidRDefault="00543736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9664BA" w:rsidTr="006F11A1">
        <w:trPr>
          <w:trHeight w:val="422"/>
          <w:tblHeader/>
        </w:trPr>
        <w:tc>
          <w:tcPr>
            <w:tcW w:w="2037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B3AAA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2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B3AAA" w:rsidRPr="009664BA" w:rsidRDefault="002B3AAA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2B3AAA" w:rsidRPr="009664BA" w:rsidRDefault="002B3AAA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077C15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ปตท</w:t>
            </w:r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B3AAA" w:rsidRPr="009664BA" w:rsidRDefault="00243C6B" w:rsidP="00243C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43C6B">
              <w:rPr>
                <w:rFonts w:ascii="Angsana New" w:hAnsi="Angsana New"/>
                <w:sz w:val="30"/>
                <w:szCs w:val="30"/>
                <w:cs/>
              </w:rPr>
              <w:t>548</w:t>
            </w:r>
            <w:r w:rsidRPr="00243C6B">
              <w:rPr>
                <w:rFonts w:ascii="Angsana New" w:hAnsi="Angsana New"/>
                <w:sz w:val="30"/>
                <w:szCs w:val="30"/>
              </w:rPr>
              <w:t>,</w:t>
            </w:r>
            <w:r w:rsidRPr="00243C6B">
              <w:rPr>
                <w:rFonts w:ascii="Angsana New" w:hAnsi="Angsana New"/>
                <w:sz w:val="30"/>
                <w:szCs w:val="30"/>
                <w:cs/>
              </w:rPr>
              <w:t>006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B3AAA" w:rsidRPr="009664BA" w:rsidRDefault="000170B1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558,932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B3AAA" w:rsidRPr="002A51E2" w:rsidRDefault="00243C6B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2B3AAA" w:rsidRPr="009664BA" w:rsidRDefault="000170B1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BA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336758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548,006</w:t>
            </w:r>
          </w:p>
        </w:tc>
        <w:tc>
          <w:tcPr>
            <w:tcW w:w="14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0170B1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0B1">
              <w:rPr>
                <w:rFonts w:ascii="Angsana New" w:hAnsi="Angsana New"/>
                <w:b/>
                <w:bCs/>
                <w:sz w:val="30"/>
                <w:szCs w:val="30"/>
              </w:rPr>
              <w:t>558,932</w:t>
            </w:r>
          </w:p>
        </w:tc>
        <w:tc>
          <w:tcPr>
            <w:tcW w:w="14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243C6B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0170B1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F6039" w:rsidRDefault="006F6039" w:rsidP="006F6039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6F6039" w:rsidRPr="00B847D1" w:rsidRDefault="006F6039" w:rsidP="006F6039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="00586CBC" w:rsidRPr="009664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6F6039" w:rsidRPr="00B847D1" w:rsidRDefault="006F6039" w:rsidP="006F603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1"/>
        <w:gridCol w:w="271"/>
        <w:gridCol w:w="1172"/>
        <w:gridCol w:w="271"/>
        <w:gridCol w:w="1172"/>
        <w:gridCol w:w="258"/>
        <w:gridCol w:w="1179"/>
      </w:tblGrid>
      <w:tr w:rsidR="006F6039" w:rsidRPr="0060717F" w:rsidTr="00766A9E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6039" w:rsidRPr="0060717F" w:rsidTr="00766A9E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543736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543736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9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6F6039" w:rsidRPr="0060717F" w:rsidTr="00766A9E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AF34E6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6039" w:rsidRPr="00AF34E6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F6039" w:rsidRPr="0060717F" w:rsidTr="00E02FC5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F6039" w:rsidRPr="0060717F" w:rsidTr="00766A9E">
        <w:tc>
          <w:tcPr>
            <w:tcW w:w="2037" w:type="pct"/>
          </w:tcPr>
          <w:p w:rsidR="006F6039" w:rsidRPr="00B847D1" w:rsidRDefault="006F6039" w:rsidP="003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B847D1" w:rsidRDefault="006F6039" w:rsidP="003F59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6F6039" w:rsidRPr="00B847D1" w:rsidRDefault="006F6039" w:rsidP="003F59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เอนเนอร์ยี่ คอมเพล็กซ์ จำกัด      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2FC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7,258</w:t>
            </w:r>
          </w:p>
        </w:tc>
        <w:tc>
          <w:tcPr>
            <w:tcW w:w="146" w:type="pct"/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1B0"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46" w:type="pct"/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2FC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7,258</w:t>
            </w:r>
          </w:p>
        </w:tc>
        <w:tc>
          <w:tcPr>
            <w:tcW w:w="139" w:type="pct"/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1B0"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</w:tr>
    </w:tbl>
    <w:p w:rsidR="006F6039" w:rsidRPr="00B847D1" w:rsidRDefault="006F6039" w:rsidP="006F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983FEC" w:rsidRPr="00B847D1" w:rsidRDefault="00983FEC" w:rsidP="00E628BF">
      <w:pPr>
        <w:rPr>
          <w:rFonts w:ascii="Angsana New" w:hAnsi="Angsana New"/>
          <w:cs/>
        </w:rPr>
        <w:sectPr w:rsidR="00983FEC" w:rsidRPr="00B847D1" w:rsidSect="006473DF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60"/>
        </w:sectPr>
      </w:pPr>
    </w:p>
    <w:p w:rsidR="00DE1932" w:rsidRPr="00B847D1" w:rsidRDefault="00184B2B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DE1932" w:rsidRPr="00B847D1" w:rsidRDefault="00DE193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9"/>
        <w:gridCol w:w="273"/>
        <w:gridCol w:w="1170"/>
        <w:gridCol w:w="273"/>
        <w:gridCol w:w="1170"/>
        <w:gridCol w:w="254"/>
        <w:gridCol w:w="1185"/>
      </w:tblGrid>
      <w:tr w:rsidR="00DD54A5" w:rsidRPr="0060717F" w:rsidTr="006F11A1">
        <w:trPr>
          <w:tblHeader/>
        </w:trPr>
        <w:tc>
          <w:tcPr>
            <w:tcW w:w="2038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D54A5" w:rsidRPr="0060717F" w:rsidTr="006F11A1">
        <w:trPr>
          <w:tblHeader/>
        </w:trPr>
        <w:tc>
          <w:tcPr>
            <w:tcW w:w="2038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0350B" w:rsidRPr="002A51E2" w:rsidRDefault="00543736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543736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60717F" w:rsidTr="006F11A1">
        <w:trPr>
          <w:tblHeader/>
        </w:trPr>
        <w:tc>
          <w:tcPr>
            <w:tcW w:w="2038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26954" w:rsidRPr="0060717F" w:rsidTr="006F11A1">
        <w:trPr>
          <w:tblHeader/>
        </w:trPr>
        <w:tc>
          <w:tcPr>
            <w:tcW w:w="203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D54A5" w:rsidRPr="0060717F" w:rsidTr="006F11A1">
        <w:tc>
          <w:tcPr>
            <w:tcW w:w="2038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0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ปตท. จำกัด (มหาชน)</w:t>
            </w:r>
          </w:p>
        </w:tc>
        <w:tc>
          <w:tcPr>
            <w:tcW w:w="630" w:type="pct"/>
          </w:tcPr>
          <w:p w:rsidR="009662C2" w:rsidRPr="002A51E2" w:rsidRDefault="00E67779" w:rsidP="00E67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7779">
              <w:rPr>
                <w:rFonts w:ascii="Angsana New" w:hAnsi="Angsana New"/>
                <w:sz w:val="30"/>
                <w:szCs w:val="30"/>
                <w:lang w:val="en-US" w:eastAsia="en-US"/>
              </w:rPr>
              <w:t>2,198,46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1,523,476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6C3068" w:rsidP="006C3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6C306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529</w:t>
            </w:r>
            <w:r w:rsidRPr="006C306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953,551</w:t>
            </w: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9662C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0" w:type="pct"/>
          </w:tcPr>
          <w:p w:rsidR="009662C2" w:rsidRPr="002A51E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0" w:type="pct"/>
          </w:tcPr>
          <w:p w:rsidR="009662C2" w:rsidRPr="002A51E2" w:rsidRDefault="00E6777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7779">
              <w:rPr>
                <w:rFonts w:ascii="Angsana New" w:hAnsi="Angsana New"/>
                <w:sz w:val="30"/>
                <w:szCs w:val="30"/>
                <w:lang w:val="en-US" w:eastAsia="en-US"/>
              </w:rPr>
              <w:t>1,113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6C3068" w:rsidP="006C3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6C306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C50418" w:rsidRDefault="00DD54A5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(มหาชน)</w:t>
            </w:r>
          </w:p>
        </w:tc>
        <w:tc>
          <w:tcPr>
            <w:tcW w:w="630" w:type="pct"/>
          </w:tcPr>
          <w:p w:rsidR="00DD54A5" w:rsidRPr="002A51E2" w:rsidRDefault="00E6777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777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363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6C3068" w:rsidP="006C3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  <w:tr w:rsidR="00DD54A5" w:rsidRPr="00225C73" w:rsidTr="006F11A1">
        <w:tc>
          <w:tcPr>
            <w:tcW w:w="2038" w:type="pct"/>
          </w:tcPr>
          <w:p w:rsidR="00DD54A5" w:rsidRPr="005B2107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5B2107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5B2107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5B2107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1739EE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อาซาฮี  เคมิคอล จำกัด       </w:t>
            </w:r>
          </w:p>
        </w:tc>
        <w:tc>
          <w:tcPr>
            <w:tcW w:w="630" w:type="pct"/>
          </w:tcPr>
          <w:p w:rsidR="00DD54A5" w:rsidRPr="002A51E2" w:rsidRDefault="00E67779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777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59</w:t>
            </w:r>
            <w:r w:rsidRPr="00E6777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6777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014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34,739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6C3068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59</w:t>
            </w:r>
            <w:r w:rsidRPr="006C306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014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34,739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0" w:type="pct"/>
          </w:tcPr>
          <w:p w:rsidR="00DD54A5" w:rsidRPr="002A51E2" w:rsidDel="006E62D7" w:rsidRDefault="00E67779" w:rsidP="00E67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7,41</w:t>
            </w:r>
            <w:r w:rsidR="0090443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1739EE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Del="006E62D7" w:rsidRDefault="006C3068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1739EE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1739EE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39124D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D54A5" w:rsidRPr="002A51E2" w:rsidDel="006E62D7" w:rsidRDefault="00E67779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D54A5" w:rsidRPr="001739EE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D54A5" w:rsidRPr="002A51E2" w:rsidDel="006E62D7" w:rsidRDefault="006C3068" w:rsidP="006C3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306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56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DD54A5" w:rsidRPr="001739EE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2A51E2" w:rsidRDefault="00E67779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6777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2,266,42</w:t>
            </w:r>
            <w:r w:rsidR="009044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1,572,447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2A51E2" w:rsidRDefault="006C3068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C306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1,589,932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994,703</w:t>
            </w:r>
          </w:p>
        </w:tc>
      </w:tr>
    </w:tbl>
    <w:p w:rsidR="00E60802" w:rsidRDefault="00E6080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52B1B" w:rsidRDefault="003E7D0B" w:rsidP="00D1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372E8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D175FB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4372E8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26954" w:rsidRPr="0061377C" w:rsidRDefault="00F26954" w:rsidP="00F26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9"/>
        <w:gridCol w:w="269"/>
        <w:gridCol w:w="1175"/>
        <w:gridCol w:w="277"/>
        <w:gridCol w:w="1168"/>
        <w:gridCol w:w="256"/>
        <w:gridCol w:w="1179"/>
      </w:tblGrid>
      <w:tr w:rsidR="00CC219C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D54A5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543736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26954" w:rsidRPr="0061377C" w:rsidRDefault="00543736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9664BA" w:rsidTr="006F11A1">
        <w:trPr>
          <w:trHeight w:val="423"/>
          <w:tblHeader/>
        </w:trPr>
        <w:tc>
          <w:tcPr>
            <w:tcW w:w="20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8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26954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635" w:type="pct"/>
          </w:tcPr>
          <w:p w:rsidR="009662C2" w:rsidRPr="00596AF1" w:rsidRDefault="00FD261F" w:rsidP="00336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12,36</w:t>
            </w:r>
            <w:r w:rsidR="0033675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21,952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05B">
              <w:rPr>
                <w:rFonts w:ascii="Angsana New" w:hAnsi="Angsana New"/>
                <w:sz w:val="30"/>
                <w:szCs w:val="30"/>
                <w:lang w:val="en-US"/>
              </w:rPr>
              <w:t>9,257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21,568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C50418" w:rsidRDefault="00C50418" w:rsidP="00C5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041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C504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9662C2" w:rsidRPr="00C50418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5" w:type="pct"/>
          </w:tcPr>
          <w:p w:rsidR="009662C2" w:rsidRPr="002F6F1D" w:rsidRDefault="00336758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121CF3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5" w:type="pct"/>
          </w:tcPr>
          <w:p w:rsidR="009662C2" w:rsidRPr="002F6F1D" w:rsidRDefault="00FD261F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61F">
              <w:rPr>
                <w:rFonts w:ascii="Angsana New" w:hAnsi="Angsana New"/>
                <w:sz w:val="30"/>
                <w:szCs w:val="30"/>
                <w:lang w:val="en-US"/>
              </w:rPr>
              <w:t>3,521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BF0507" w:rsidP="00BF0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507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BF0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F0507">
              <w:rPr>
                <w:rFonts w:ascii="Angsana New" w:hAnsi="Angsana New"/>
                <w:sz w:val="30"/>
                <w:szCs w:val="30"/>
                <w:cs/>
                <w:lang w:val="en-US"/>
              </w:rPr>
              <w:t>52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5" w:type="pct"/>
          </w:tcPr>
          <w:p w:rsidR="009662C2" w:rsidRPr="002F6F1D" w:rsidRDefault="00FD261F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Default="00BA12F6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05B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Default="00BA12F6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5" w:type="pct"/>
          </w:tcPr>
          <w:p w:rsidR="009662C2" w:rsidRPr="002F6F1D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61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</w:tr>
      <w:tr w:rsidR="00DD54A5" w:rsidRPr="009664BA" w:rsidTr="006F11A1">
        <w:trPr>
          <w:trHeight w:val="423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อีทอกซีเลท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9662C2" w:rsidRPr="002F6F1D" w:rsidRDefault="00FD261F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61F">
              <w:rPr>
                <w:rFonts w:ascii="Angsana New" w:hAnsi="Angsana New"/>
                <w:sz w:val="30"/>
                <w:szCs w:val="30"/>
                <w:lang w:val="en-US"/>
              </w:rPr>
              <w:t>1,996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BF0507" w:rsidP="00BF0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50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BF0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F0507">
              <w:rPr>
                <w:rFonts w:ascii="Angsana New" w:hAnsi="Angsana New"/>
                <w:sz w:val="30"/>
                <w:szCs w:val="30"/>
                <w:cs/>
                <w:lang w:val="en-US"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DE53C1">
              <w:rPr>
                <w:rFonts w:ascii="Angsana New" w:hAnsi="Angsana New"/>
                <w:sz w:val="30"/>
                <w:szCs w:val="30"/>
                <w:cs/>
              </w:rPr>
              <w:t>ดิจิตอล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โซลูชั่นส์  จำกัด</w:t>
            </w:r>
          </w:p>
        </w:tc>
        <w:tc>
          <w:tcPr>
            <w:tcW w:w="635" w:type="pct"/>
          </w:tcPr>
          <w:p w:rsidR="009662C2" w:rsidRPr="002F6F1D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61F">
              <w:rPr>
                <w:rFonts w:ascii="Angsana New" w:hAnsi="Angsana New"/>
                <w:sz w:val="30"/>
                <w:szCs w:val="30"/>
                <w:lang w:val="en-US"/>
              </w:rPr>
              <w:t>5,020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6,549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05B">
              <w:rPr>
                <w:rFonts w:ascii="Angsana New" w:hAnsi="Angsana New"/>
                <w:sz w:val="30"/>
                <w:szCs w:val="30"/>
                <w:lang w:val="en-US"/>
              </w:rPr>
              <w:t>4,825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6,208</w:t>
            </w: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4F704E" w:rsidRDefault="004F704E" w:rsidP="004F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F704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บิซิเนส เซอร์วิสเซส</w:t>
            </w:r>
            <w:r w:rsidRPr="004F704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F704E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อัลไลแอนซ์</w:t>
            </w:r>
            <w:r w:rsidRPr="004F704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F704E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4F704E" w:rsidRPr="002F6F1D" w:rsidRDefault="00871B92" w:rsidP="00336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</w:t>
            </w:r>
            <w:r w:rsidR="0033675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7,153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11,200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336758" w:rsidRDefault="00C50418" w:rsidP="004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36758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เมนเทนแนนซ์ แอนด์</w:t>
            </w:r>
            <w:r w:rsidRPr="00336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758" w:rsidRPr="00336758">
              <w:rPr>
                <w:rFonts w:ascii="Angsana New" w:hAnsi="Angsana New"/>
                <w:sz w:val="30"/>
                <w:szCs w:val="30"/>
              </w:rPr>
              <w:br/>
            </w:r>
            <w:r w:rsidR="004F704E" w:rsidRPr="00336758">
              <w:rPr>
                <w:rFonts w:ascii="Angsana New" w:hAnsi="Angsana New"/>
                <w:sz w:val="30"/>
                <w:szCs w:val="30"/>
                <w:cs/>
              </w:rPr>
              <w:t>เอนจิเนียริ่ง จำกัด</w:t>
            </w:r>
          </w:p>
        </w:tc>
        <w:tc>
          <w:tcPr>
            <w:tcW w:w="635" w:type="pct"/>
          </w:tcPr>
          <w:p w:rsidR="004F704E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48E2" w:rsidRPr="002F6F1D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61F">
              <w:rPr>
                <w:rFonts w:ascii="Angsana New" w:hAnsi="Angsana New"/>
                <w:sz w:val="30"/>
                <w:szCs w:val="30"/>
                <w:lang w:val="en-US"/>
              </w:rPr>
              <w:t>6,298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348E2" w:rsidRDefault="004348E2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48E2" w:rsidRPr="002F6F1D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05B">
              <w:rPr>
                <w:rFonts w:ascii="Angsana New" w:hAnsi="Angsana New"/>
                <w:sz w:val="30"/>
                <w:szCs w:val="30"/>
                <w:lang w:val="en-US"/>
              </w:rPr>
              <w:t>6,298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348E2" w:rsidRDefault="004348E2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61377C" w:rsidRDefault="004F704E" w:rsidP="004F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5" w:type="pct"/>
          </w:tcPr>
          <w:p w:rsidR="004F704E" w:rsidRPr="002F6F1D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61F">
              <w:rPr>
                <w:rFonts w:ascii="Angsana New" w:hAnsi="Angsana New"/>
                <w:sz w:val="30"/>
                <w:szCs w:val="30"/>
                <w:lang w:val="en-US"/>
              </w:rPr>
              <w:t>32,892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31,463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RDefault="00871B9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61377C" w:rsidRDefault="004F704E" w:rsidP="004F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35" w:type="pct"/>
          </w:tcPr>
          <w:p w:rsidR="004F704E" w:rsidRPr="002F6F1D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2C66D4" w:rsidRDefault="004F704E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5" w:type="pct"/>
          </w:tcPr>
          <w:p w:rsidR="004F704E" w:rsidRPr="002F6F1D" w:rsidDel="00916A95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261F">
              <w:rPr>
                <w:rFonts w:ascii="Angsana New" w:hAnsi="Angsana New"/>
                <w:sz w:val="30"/>
                <w:szCs w:val="30"/>
                <w:lang w:val="en-US"/>
              </w:rPr>
              <w:t>61,468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61,468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Del="00916A95" w:rsidRDefault="00BF0507" w:rsidP="00BF0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61,468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61,468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61377C" w:rsidRDefault="004F704E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61377C" w:rsidRDefault="004F704E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8E2" w:rsidRPr="009664BA" w:rsidTr="006F11A1">
        <w:trPr>
          <w:trHeight w:val="411"/>
        </w:trPr>
        <w:tc>
          <w:tcPr>
            <w:tcW w:w="2036" w:type="pct"/>
          </w:tcPr>
          <w:p w:rsidR="004348E2" w:rsidRPr="0061377C" w:rsidRDefault="004348E2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4348E2" w:rsidRPr="00670298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4348E2" w:rsidRPr="0061377C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348E2" w:rsidRDefault="004348E2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348E2" w:rsidRPr="0061377C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348E2" w:rsidRPr="00670298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</w:tcPr>
          <w:p w:rsidR="004348E2" w:rsidRPr="0061377C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348E2" w:rsidRDefault="004348E2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40350B" w:rsidRDefault="004F704E" w:rsidP="004F704E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ฟีนอล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4F704E" w:rsidRPr="00FD261F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074AD8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F00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415"/>
        </w:trPr>
        <w:tc>
          <w:tcPr>
            <w:tcW w:w="2036" w:type="pct"/>
          </w:tcPr>
          <w:p w:rsidR="004F704E" w:rsidRPr="004F704E" w:rsidRDefault="004F704E" w:rsidP="004F704E">
            <w:pPr>
              <w:widowControl w:val="0"/>
              <w:spacing w:line="380" w:lineRule="exact"/>
              <w:ind w:left="149" w:hanging="149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F704E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เอ็นพีซี เซฟตี้ แอนด์ เอ็นไวรอนเมนทอล</w:t>
            </w:r>
            <w:r w:rsidRPr="004F70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4F704E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35" w:type="pct"/>
          </w:tcPr>
          <w:p w:rsidR="004F704E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FD261F" w:rsidRPr="00FD261F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4F704E" w:rsidRPr="00CA1D59" w:rsidDel="00252F00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BF005B" w:rsidRPr="00CA1D59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F005B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38" w:type="pct"/>
          </w:tcPr>
          <w:p w:rsidR="004F704E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BF005B" w:rsidRPr="00CA1D59" w:rsidRDefault="00BF005B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4F704E" w:rsidRDefault="004F704E" w:rsidP="004F704E">
            <w:pPr>
              <w:widowControl w:val="0"/>
              <w:spacing w:line="380" w:lineRule="exact"/>
              <w:ind w:left="162" w:hanging="16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4F704E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ปตท กรีน เอ็นเนอร์ยี</w:t>
            </w:r>
            <w:r w:rsidRPr="004F70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่</w:t>
            </w:r>
            <w:r w:rsidRPr="004F704E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4F70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(ประเทศไทย)</w:t>
            </w:r>
            <w:r w:rsidRPr="004F704E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4F704E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FD261F" w:rsidRPr="00FD261F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Del="00252F00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F0507" w:rsidRPr="00CA1D59" w:rsidRDefault="00BF0507" w:rsidP="00BF0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CA1D59" w:rsidRDefault="004F704E" w:rsidP="004F704E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1D59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5" w:type="pct"/>
          </w:tcPr>
          <w:p w:rsidR="004F704E" w:rsidRPr="00FD261F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CA1D59" w:rsidRDefault="00121CF3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CA1D59" w:rsidRDefault="004F704E" w:rsidP="004F704E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635" w:type="pct"/>
          </w:tcPr>
          <w:p w:rsidR="004F704E" w:rsidRPr="00FD261F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RDefault="003754E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CA1D59" w:rsidRDefault="00121CF3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06092A" w:rsidRDefault="004F704E" w:rsidP="004F704E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บริษัท  พีทีที แทงค์ เทอร์มินัล จำกัด</w:t>
            </w:r>
          </w:p>
        </w:tc>
        <w:tc>
          <w:tcPr>
            <w:tcW w:w="635" w:type="pct"/>
          </w:tcPr>
          <w:p w:rsidR="004F704E" w:rsidRPr="00FD261F" w:rsidRDefault="00FD261F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9662C2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F005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9662C2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FD5A76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635" w:type="pct"/>
          </w:tcPr>
          <w:p w:rsidR="00FD261F" w:rsidRPr="00FD5A76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F0507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D261F" w:rsidRPr="00FD5A76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F0507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FD5A76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635" w:type="pct"/>
          </w:tcPr>
          <w:p w:rsidR="00FD261F" w:rsidRPr="00FD5A76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F050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D261F" w:rsidRPr="00FD5A76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F050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570640" w:rsidRDefault="00FD261F" w:rsidP="00FD261F">
            <w:pPr>
              <w:widowControl w:val="0"/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70640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แอดวานซ์ ไบโอเคมิคอล </w:t>
            </w:r>
            <w:r w:rsidR="00570640" w:rsidRPr="00570640">
              <w:rPr>
                <w:rFonts w:ascii="Angsana New" w:hAnsi="Angsana New"/>
                <w:sz w:val="30"/>
                <w:szCs w:val="30"/>
              </w:rPr>
              <w:br/>
            </w:r>
            <w:r w:rsidRPr="00570640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635" w:type="pct"/>
          </w:tcPr>
          <w:p w:rsid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FD261F" w:rsidRP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FD261F" w:rsidRPr="00BF0507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06092A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74AD8">
              <w:rPr>
                <w:rFonts w:ascii="Angsana New" w:hAnsi="Angsana New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D261F" w:rsidRP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411"/>
        </w:trPr>
        <w:tc>
          <w:tcPr>
            <w:tcW w:w="2036" w:type="pct"/>
          </w:tcPr>
          <w:p w:rsidR="00FD261F" w:rsidRPr="00CA1D59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1675BD" w:rsidDel="00916A95" w:rsidRDefault="001675BD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136,985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CA1D59" w:rsidDel="00916A95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</w:rPr>
              <w:t>152,436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CA1D59" w:rsidDel="00916A95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1CF3">
              <w:rPr>
                <w:rFonts w:ascii="Angsana New" w:hAnsi="Angsana New"/>
                <w:b/>
                <w:bCs/>
                <w:sz w:val="30"/>
                <w:szCs w:val="30"/>
              </w:rPr>
              <w:t>100,92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CA1D59" w:rsidDel="00916A95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</w:rPr>
              <w:t>118,660</w:t>
            </w:r>
          </w:p>
        </w:tc>
      </w:tr>
    </w:tbl>
    <w:p w:rsidR="00635CA5" w:rsidRDefault="00635CA5" w:rsidP="00635CA5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2A145C" w:rsidRPr="00B847D1" w:rsidRDefault="00BB4B1F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D459ED" w:rsidRPr="00B847D1" w:rsidRDefault="00D459ED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</w:rPr>
      </w:pPr>
    </w:p>
    <w:p w:rsidR="00D459ED" w:rsidRPr="00B847D1" w:rsidRDefault="00D459ED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54EF">
        <w:rPr>
          <w:rFonts w:ascii="Angsana New" w:hAnsi="Angsana New"/>
          <w:sz w:val="30"/>
          <w:szCs w:val="30"/>
        </w:rPr>
        <w:t>30</w:t>
      </w:r>
      <w:r w:rsidR="005469C9" w:rsidRPr="005469C9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6E62D7">
        <w:rPr>
          <w:rFonts w:ascii="Angsana New" w:hAnsi="Angsana New" w:hint="cs"/>
          <w:sz w:val="30"/>
          <w:szCs w:val="30"/>
          <w:cs/>
        </w:rPr>
        <w:t xml:space="preserve"> </w:t>
      </w:r>
      <w:r w:rsidR="003754EF">
        <w:rPr>
          <w:rFonts w:ascii="Angsana New" w:hAnsi="Angsana New"/>
          <w:sz w:val="30"/>
          <w:szCs w:val="30"/>
        </w:rPr>
        <w:t>25</w:t>
      </w:r>
      <w:r w:rsidR="00844066">
        <w:rPr>
          <w:rFonts w:ascii="Angsana New" w:hAnsi="Angsana New"/>
          <w:sz w:val="30"/>
          <w:szCs w:val="30"/>
        </w:rPr>
        <w:t>61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B847D1" w:rsidRDefault="00284C27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06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8"/>
          <w:sz w:val="30"/>
          <w:szCs w:val="30"/>
        </w:rPr>
      </w:pPr>
      <w:r w:rsidRPr="00844066">
        <w:rPr>
          <w:rFonts w:ascii="Angsana New" w:hAnsi="Angsana New"/>
          <w:spacing w:val="-8"/>
          <w:sz w:val="30"/>
          <w:szCs w:val="30"/>
          <w:cs/>
        </w:rPr>
        <w:t>บริษัทและบริษัทย่อย ได้ทำสัญญาซื้อก๊าซธรรมชาติกับกิจการที่เกี่ยวข้องกันแห่งหนึ่ง  เพื่อใช้ผลิตกระแสไฟฟ้า</w:t>
      </w:r>
      <w:r w:rsidRPr="00844066">
        <w:rPr>
          <w:rFonts w:ascii="Angsana New" w:hAnsi="Angsana New"/>
          <w:spacing w:val="-8"/>
          <w:sz w:val="30"/>
          <w:szCs w:val="30"/>
        </w:rPr>
        <w:br/>
      </w:r>
      <w:r w:rsidRPr="00844066">
        <w:rPr>
          <w:rFonts w:ascii="Angsana New" w:hAnsi="Angsana New"/>
          <w:spacing w:val="-8"/>
          <w:sz w:val="30"/>
          <w:szCs w:val="30"/>
          <w:cs/>
        </w:rPr>
        <w:t>และไอน้ำ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 </w:t>
      </w:r>
      <w:r w:rsidRPr="00844066">
        <w:rPr>
          <w:rFonts w:ascii="Angsana New" w:hAnsi="Angsana New"/>
          <w:spacing w:val="-8"/>
          <w:sz w:val="30"/>
          <w:szCs w:val="30"/>
          <w:cs/>
        </w:rPr>
        <w:t xml:space="preserve">โดยมีอายุสัญญาตั้งแต่ 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3 - 25  </w:t>
      </w:r>
      <w:r w:rsidRPr="00844066">
        <w:rPr>
          <w:rFonts w:ascii="Angsana New" w:hAnsi="Angsana New"/>
          <w:spacing w:val="-8"/>
          <w:sz w:val="30"/>
          <w:szCs w:val="30"/>
          <w:cs/>
        </w:rPr>
        <w:t>ปี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 </w:t>
      </w:r>
      <w:r w:rsidRPr="00844066">
        <w:rPr>
          <w:rFonts w:ascii="Angsana New" w:hAnsi="Angsana New"/>
          <w:spacing w:val="-8"/>
          <w:sz w:val="30"/>
          <w:szCs w:val="30"/>
          <w:cs/>
        </w:rPr>
        <w:t>ปริมาณการซื้อขายและราคาซื้อขายผลิตภัณฑ์จะเป็นไปตามที่กำหนดในสัญญา</w:t>
      </w:r>
    </w:p>
    <w:p w:rsidR="00EB5726" w:rsidRPr="00B847D1" w:rsidRDefault="00EB5726" w:rsidP="003A7F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:rsidR="00441D59" w:rsidRPr="00B847D1" w:rsidRDefault="00677803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41D59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0209B0" w:rsidRPr="00B37C1C" w:rsidRDefault="000209B0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B37C1C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2C24B1">
        <w:rPr>
          <w:rFonts w:ascii="Angsana New" w:hAnsi="Angsana New" w:hint="cs"/>
          <w:spacing w:val="-6"/>
          <w:sz w:val="30"/>
          <w:szCs w:val="30"/>
          <w:cs/>
        </w:rPr>
        <w:t>และบริษัทย่อย</w:t>
      </w:r>
      <w:r w:rsidRPr="00B37C1C">
        <w:rPr>
          <w:rFonts w:ascii="Angsana New" w:hAnsi="Angsana New"/>
          <w:spacing w:val="-6"/>
          <w:sz w:val="30"/>
          <w:szCs w:val="30"/>
          <w:cs/>
        </w:rPr>
        <w:t>ได้ทำสัญญารับซื้อและจำหน่ายไฟฟ้า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6"/>
          <w:sz w:val="30"/>
          <w:szCs w:val="30"/>
          <w:cs/>
        </w:rPr>
        <w:t xml:space="preserve">ไอน้ำ น้ำเพื่อการอุตสาหกรรม และไนโตรเจนกับกิจการที่เกี่ยวข้องกันหลายแห่ง โดยมีอายุสัญญาตั้งแต่ 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15 - 27  </w:t>
      </w:r>
      <w:r w:rsidRPr="00B37C1C">
        <w:rPr>
          <w:rFonts w:ascii="Angsana New" w:hAnsi="Angsana New"/>
          <w:spacing w:val="-6"/>
          <w:sz w:val="30"/>
          <w:szCs w:val="30"/>
          <w:cs/>
        </w:rPr>
        <w:t>ปี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6"/>
          <w:sz w:val="30"/>
          <w:szCs w:val="30"/>
          <w:cs/>
        </w:rPr>
        <w:t xml:space="preserve">หรือตามที่ระบุไว้ในสัญญา โดยปริมาณการซื้อขาย ราคาซื้อขายผลิตภัณฑ์ และการต่ออายุสัญญาจะเป็นไปตามที่กำหนดในสัญญา  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06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สัญญาเช่าสิทธิทางท่อ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44066">
        <w:rPr>
          <w:rFonts w:ascii="Angsana New" w:hAnsi="Angsana New"/>
          <w:sz w:val="30"/>
          <w:szCs w:val="30"/>
          <w:cs/>
        </w:rPr>
        <w:t>บริษัทได้ทำสัญญาเช่าสิทธิทางท่อขนส่งผลิตภัณฑ์</w:t>
      </w:r>
      <w:r w:rsidR="003E7D0B">
        <w:rPr>
          <w:rFonts w:ascii="Angsana New" w:hAnsi="Angsana New" w:hint="cs"/>
          <w:sz w:val="30"/>
          <w:szCs w:val="30"/>
          <w:cs/>
        </w:rPr>
        <w:t>กับ</w:t>
      </w:r>
      <w:r w:rsidRPr="00844066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โดยมีอายุสัญญา </w:t>
      </w:r>
      <w:r w:rsidR="003E7D0B">
        <w:rPr>
          <w:rFonts w:ascii="Angsana New" w:hAnsi="Angsana New"/>
          <w:sz w:val="30"/>
          <w:szCs w:val="30"/>
        </w:rPr>
        <w:t xml:space="preserve"> </w:t>
      </w:r>
      <w:r w:rsidRPr="00844066">
        <w:rPr>
          <w:rFonts w:ascii="Angsana New" w:hAnsi="Angsana New"/>
          <w:sz w:val="30"/>
          <w:szCs w:val="30"/>
        </w:rPr>
        <w:t xml:space="preserve">15 - 25  </w:t>
      </w:r>
      <w:r w:rsidRPr="00844066">
        <w:rPr>
          <w:rFonts w:ascii="Angsana New" w:hAnsi="Angsana New"/>
          <w:sz w:val="30"/>
          <w:szCs w:val="30"/>
          <w:cs/>
        </w:rPr>
        <w:t xml:space="preserve">ปี 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44066">
        <w:rPr>
          <w:rFonts w:ascii="Angsana New" w:hAnsi="Angsana New"/>
          <w:sz w:val="30"/>
          <w:szCs w:val="30"/>
          <w:cs/>
        </w:rPr>
        <w:t>บริษัทมีสัญญาให้เช่าสิทธิทางท่อขนส่งผลิตภัณฑ์จำนวนหลายสัญญากับกิจการที่เกี่ยวข้องกัน โดยสัญญา</w:t>
      </w:r>
      <w:r w:rsidRPr="00844066">
        <w:rPr>
          <w:rFonts w:ascii="Angsana New" w:hAnsi="Angsana New"/>
          <w:sz w:val="30"/>
          <w:szCs w:val="30"/>
        </w:rPr>
        <w:br/>
      </w:r>
      <w:r w:rsidRPr="00844066">
        <w:rPr>
          <w:rFonts w:ascii="Angsana New" w:hAnsi="Angsana New"/>
          <w:sz w:val="30"/>
          <w:szCs w:val="30"/>
          <w:cs/>
        </w:rPr>
        <w:t>มีระยะเวลา 15 ปี นับจากวันที่มีผลบังคับตามที่ระบุไว้ในแต่ละสัญญาและสามารถต่อสัญญาได้อีก ซึ่งคู่สัญญา</w:t>
      </w:r>
      <w:r w:rsidRPr="00844066">
        <w:rPr>
          <w:rFonts w:ascii="Angsana New" w:hAnsi="Angsana New"/>
          <w:sz w:val="30"/>
          <w:szCs w:val="30"/>
        </w:rPr>
        <w:br/>
      </w:r>
      <w:r w:rsidRPr="00844066">
        <w:rPr>
          <w:rFonts w:ascii="Angsana New" w:hAnsi="Angsana New"/>
          <w:sz w:val="30"/>
          <w:szCs w:val="30"/>
          <w:cs/>
        </w:rPr>
        <w:t>ทั้งสองฝ่ายตกลงกันในเงื่อนไขและรายละเอียดของสัญญาต่อไป</w:t>
      </w:r>
    </w:p>
    <w:p w:rsidR="005B2107" w:rsidRDefault="005B2107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ชดเชยต้นทุนกับกิจการที่เกี่ยวข้องกันแห่งหนึ่ง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กระแสไฟฟ้าเพื่อเชื่อมโยงระบบของบริษัทกับการไฟฟ้าฝ่ายผลิตแห่งประเทศไทย (กฟผ.) ภายใต้เงื่อนไขของสัญญาเหล่านั้น บริษัทตกลงที่จะชดเชยต้นทุนการลงทุนที่เกิดขึ้นกับกิจการที่เกี่ยวข้องกันดังกล่าวตามหลักเกณฑ์และเงื่อนไขที่ระบุไว้ในสัญญา สัญญาเหล่านี้มีผลบังคับใช้เป็นเวลา 25 ปี หรือสิ้นสุดพร้อมกับสัญญาซื้อกระแสไฟฟ้าที่บริษัททำไว้กับกฟผ. แล้วแต่เวลาใดจะถึงก่อน</w:t>
      </w:r>
    </w:p>
    <w:p w:rsidR="00E677AE" w:rsidRDefault="00E677AE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="Angsana New" w:hAnsi="Angsana New"/>
          <w:sz w:val="30"/>
          <w:szCs w:val="30"/>
        </w:rPr>
      </w:pPr>
    </w:p>
    <w:p w:rsidR="00441D59" w:rsidRPr="00E677AE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b/>
          <w:bCs/>
          <w:i/>
          <w:iCs/>
          <w:sz w:val="2"/>
          <w:szCs w:val="2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B847D1" w:rsidRDefault="00441D59" w:rsidP="004F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บริษัทมีสัญญาเช่าที่ดินกับกิจการที่เกี่ยวข้องกันแห่งหนึ่งเพื่อเช่า/เช่าช่วงที่ดินบางแปลง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ซึ่งจะสิ้นสุดในเดือนกันยายน </w:t>
      </w:r>
      <w:r w:rsidRPr="00B847D1">
        <w:rPr>
          <w:rFonts w:ascii="Angsana New" w:hAnsi="Angsana New"/>
          <w:sz w:val="30"/>
          <w:szCs w:val="30"/>
        </w:rPr>
        <w:t xml:space="preserve">2565 </w:t>
      </w:r>
      <w:r w:rsidRPr="00B847D1">
        <w:rPr>
          <w:rFonts w:ascii="Angsana New" w:hAnsi="Angsana New"/>
          <w:sz w:val="30"/>
          <w:szCs w:val="30"/>
          <w:cs/>
        </w:rPr>
        <w:t>โดยมีค่าเช่ารวมสำหรับ</w:t>
      </w:r>
      <w:r w:rsidRPr="003E7D0B">
        <w:rPr>
          <w:rFonts w:ascii="Angsana New" w:hAnsi="Angsana New"/>
          <w:sz w:val="30"/>
          <w:szCs w:val="30"/>
          <w:cs/>
        </w:rPr>
        <w:t xml:space="preserve">ปี </w:t>
      </w:r>
      <w:r w:rsidR="00181A6B" w:rsidRPr="003E7D0B">
        <w:rPr>
          <w:rFonts w:ascii="Angsana New" w:hAnsi="Angsana New"/>
          <w:sz w:val="30"/>
          <w:szCs w:val="30"/>
        </w:rPr>
        <w:t>2561</w:t>
      </w:r>
      <w:r w:rsidRPr="003E7D0B">
        <w:rPr>
          <w:rFonts w:ascii="Angsana New" w:hAnsi="Angsana New"/>
          <w:sz w:val="30"/>
          <w:szCs w:val="30"/>
        </w:rPr>
        <w:t xml:space="preserve"> </w:t>
      </w:r>
      <w:r w:rsidRPr="003E7D0B">
        <w:rPr>
          <w:rFonts w:ascii="Angsana New" w:hAnsi="Angsana New"/>
          <w:sz w:val="30"/>
          <w:szCs w:val="30"/>
          <w:cs/>
        </w:rPr>
        <w:t>เป็นจำนว</w:t>
      </w:r>
      <w:r w:rsidR="001C4BAE" w:rsidRPr="003E7D0B">
        <w:rPr>
          <w:rFonts w:ascii="Angsana New" w:hAnsi="Angsana New" w:hint="cs"/>
          <w:sz w:val="30"/>
          <w:szCs w:val="30"/>
          <w:cs/>
        </w:rPr>
        <w:t>น</w:t>
      </w:r>
      <w:r w:rsidRPr="003E7D0B">
        <w:rPr>
          <w:rFonts w:ascii="Angsana New" w:hAnsi="Angsana New"/>
          <w:sz w:val="30"/>
          <w:szCs w:val="30"/>
          <w:cs/>
        </w:rPr>
        <w:t xml:space="preserve"> </w:t>
      </w:r>
      <w:r w:rsidR="00E673B6">
        <w:rPr>
          <w:rFonts w:ascii="Angsana New" w:hAnsi="Angsana New"/>
          <w:sz w:val="30"/>
          <w:szCs w:val="30"/>
        </w:rPr>
        <w:t>7.4</w:t>
      </w:r>
      <w:r w:rsidR="00967CC5" w:rsidRPr="003E7D0B">
        <w:rPr>
          <w:rFonts w:ascii="Angsana New" w:hAnsi="Angsana New"/>
          <w:sz w:val="30"/>
          <w:szCs w:val="30"/>
        </w:rPr>
        <w:t xml:space="preserve"> </w:t>
      </w:r>
      <w:r w:rsidRPr="003E7D0B">
        <w:rPr>
          <w:rFonts w:ascii="Angsana New" w:hAnsi="Angsana New"/>
          <w:sz w:val="30"/>
          <w:szCs w:val="30"/>
          <w:cs/>
        </w:rPr>
        <w:t>ล้านบาท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i/>
          <w:iCs/>
          <w:sz w:val="30"/>
          <w:szCs w:val="30"/>
          <w:cs/>
        </w:rPr>
        <w:t xml:space="preserve">(สำหรับปี </w:t>
      </w:r>
      <w:r w:rsidR="00181A6B">
        <w:rPr>
          <w:rFonts w:ascii="Angsana New" w:hAnsi="Angsana New"/>
          <w:i/>
          <w:iCs/>
          <w:sz w:val="30"/>
          <w:szCs w:val="30"/>
        </w:rPr>
        <w:t>2560</w:t>
      </w:r>
      <w:r w:rsidRPr="00B847D1">
        <w:rPr>
          <w:rFonts w:ascii="Angsana New" w:hAnsi="Angsana New"/>
          <w:i/>
          <w:iCs/>
          <w:sz w:val="30"/>
          <w:szCs w:val="30"/>
        </w:rPr>
        <w:t xml:space="preserve"> </w:t>
      </w:r>
      <w:r w:rsidRPr="00B847D1">
        <w:rPr>
          <w:rFonts w:ascii="Angsana New" w:hAnsi="Angsana New"/>
          <w:i/>
          <w:iCs/>
          <w:sz w:val="30"/>
          <w:szCs w:val="30"/>
          <w:cs/>
        </w:rPr>
        <w:t xml:space="preserve">เป็นจำนวนเงิน </w:t>
      </w:r>
      <w:r w:rsidR="00BA12F6">
        <w:rPr>
          <w:rFonts w:ascii="Angsana New" w:hAnsi="Angsana New"/>
          <w:i/>
          <w:iCs/>
          <w:sz w:val="30"/>
          <w:szCs w:val="30"/>
        </w:rPr>
        <w:t>6.9</w:t>
      </w:r>
      <w:r w:rsidR="00DA75BC">
        <w:rPr>
          <w:rFonts w:ascii="Angsana New" w:hAnsi="Angsana New"/>
          <w:i/>
          <w:iCs/>
          <w:sz w:val="30"/>
          <w:szCs w:val="30"/>
        </w:rPr>
        <w:t xml:space="preserve"> </w:t>
      </w:r>
      <w:r w:rsidR="00A52DF4">
        <w:rPr>
          <w:rFonts w:ascii="Angsana New" w:hAnsi="Angsana New"/>
          <w:i/>
          <w:iCs/>
          <w:sz w:val="30"/>
          <w:szCs w:val="30"/>
          <w:cs/>
        </w:rPr>
        <w:br/>
        <w:t>ล้</w:t>
      </w:r>
      <w:r w:rsidR="00A52DF4">
        <w:rPr>
          <w:rFonts w:ascii="Angsana New" w:hAnsi="Angsana New" w:hint="cs"/>
          <w:i/>
          <w:iCs/>
          <w:sz w:val="30"/>
          <w:szCs w:val="30"/>
          <w:cs/>
        </w:rPr>
        <w:t>าน</w:t>
      </w:r>
      <w:r w:rsidRPr="00B847D1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B847D1">
        <w:rPr>
          <w:rFonts w:ascii="Angsana New" w:hAnsi="Angsana New"/>
          <w:i/>
          <w:iCs/>
          <w:sz w:val="30"/>
          <w:szCs w:val="30"/>
        </w:rPr>
        <w:t>)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B847D1">
        <w:rPr>
          <w:rFonts w:ascii="Angsana New" w:hAnsi="Angsana New"/>
          <w:sz w:val="30"/>
          <w:szCs w:val="30"/>
        </w:rPr>
        <w:t xml:space="preserve"> 5 </w:t>
      </w:r>
      <w:r w:rsidRPr="00B847D1">
        <w:rPr>
          <w:rFonts w:ascii="Angsana New" w:hAnsi="Angsana New"/>
          <w:sz w:val="30"/>
          <w:szCs w:val="30"/>
          <w:cs/>
        </w:rPr>
        <w:t>ปี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BA12F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41D59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สัญญาเช่าพื้นที่และบริการสำนักงาน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</w:t>
      </w:r>
      <w:r w:rsidR="007E07C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847D1">
        <w:rPr>
          <w:rFonts w:ascii="Angsana New" w:hAnsi="Angsana New"/>
          <w:sz w:val="30"/>
          <w:szCs w:val="30"/>
          <w:cs/>
        </w:rPr>
        <w:t>ได้ทำสัญญาเช่าพื้นที่และบริการสำนักงาน</w:t>
      </w:r>
      <w:r w:rsidR="00193092" w:rsidRPr="00B847D1">
        <w:rPr>
          <w:rFonts w:ascii="Angsana New" w:hAnsi="Angsana New" w:hint="cs"/>
          <w:sz w:val="30"/>
          <w:szCs w:val="30"/>
          <w:cs/>
        </w:rPr>
        <w:t>กับกิจการ</w:t>
      </w:r>
      <w:r w:rsidR="00193092" w:rsidRPr="00B847D1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B847D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7CC5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 w:hint="cs"/>
          <w:sz w:val="30"/>
          <w:szCs w:val="30"/>
          <w:cs/>
        </w:rPr>
        <w:t>สัญญา</w:t>
      </w:r>
      <w:r w:rsidR="003A7F18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 w:hint="cs"/>
          <w:sz w:val="30"/>
          <w:szCs w:val="30"/>
          <w:cs/>
        </w:rPr>
        <w:t>โดย</w:t>
      </w:r>
      <w:r w:rsidRPr="00B847D1">
        <w:rPr>
          <w:rFonts w:ascii="Angsana New" w:hAnsi="Angsana New"/>
          <w:sz w:val="30"/>
          <w:szCs w:val="30"/>
          <w:cs/>
        </w:rPr>
        <w:t>สัญญ</w:t>
      </w:r>
      <w:r w:rsidR="00193092" w:rsidRPr="00B847D1">
        <w:rPr>
          <w:rFonts w:ascii="Angsana New" w:hAnsi="Angsana New" w:hint="cs"/>
          <w:sz w:val="30"/>
          <w:szCs w:val="30"/>
          <w:cs/>
        </w:rPr>
        <w:t>ามีระยะเวลา</w:t>
      </w:r>
      <w:r w:rsidR="007E07C8">
        <w:rPr>
          <w:rFonts w:ascii="Angsana New" w:hAnsi="Angsana New" w:hint="cs"/>
          <w:sz w:val="30"/>
          <w:szCs w:val="30"/>
          <w:cs/>
        </w:rPr>
        <w:t xml:space="preserve"> </w:t>
      </w:r>
      <w:r w:rsidR="00991786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93092" w:rsidRPr="00B847D1">
        <w:rPr>
          <w:rFonts w:ascii="Angsana New" w:hAnsi="Angsana New" w:hint="cs"/>
          <w:sz w:val="30"/>
          <w:szCs w:val="30"/>
          <w:cs/>
        </w:rPr>
        <w:t>และ</w:t>
      </w:r>
      <w:r w:rsidRPr="00B847D1">
        <w:rPr>
          <w:rFonts w:ascii="Angsana New" w:hAnsi="Angsana New"/>
          <w:sz w:val="30"/>
          <w:szCs w:val="30"/>
        </w:rPr>
        <w:t xml:space="preserve"> 3 </w:t>
      </w:r>
      <w:r w:rsidRPr="00B847D1">
        <w:rPr>
          <w:rFonts w:ascii="Angsana New" w:hAnsi="Angsana New"/>
          <w:sz w:val="30"/>
          <w:szCs w:val="30"/>
          <w:cs/>
        </w:rPr>
        <w:t xml:space="preserve">ปี </w:t>
      </w:r>
      <w:r w:rsidR="00E14FF5" w:rsidRPr="00B847D1">
        <w:rPr>
          <w:rFonts w:ascii="Angsana New" w:hAnsi="Angsana New" w:hint="cs"/>
          <w:sz w:val="30"/>
          <w:szCs w:val="30"/>
          <w:cs/>
        </w:rPr>
        <w:t>บริษัทสามารถต่ออายุสัญญาได้</w:t>
      </w:r>
    </w:p>
    <w:p w:rsidR="000E6D5D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E677AE" w:rsidRPr="00E677AE" w:rsidRDefault="00E677AE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677AE">
        <w:rPr>
          <w:rFonts w:ascii="Angsana New" w:hAnsi="Angsana New"/>
          <w:sz w:val="30"/>
          <w:szCs w:val="30"/>
          <w:cs/>
        </w:rPr>
        <w:t>บริษัทมีสัญญาบริการและจัดหากับกิจการที่เกี่ยวข้องกันแห่งหนึ่ง โดยกิจการที่เกี่ยวข้องกันจะให้บริการเกี่ยวกับ</w:t>
      </w:r>
      <w:r w:rsidR="003E7D0B">
        <w:rPr>
          <w:rFonts w:ascii="Angsana New" w:hAnsi="Angsana New"/>
          <w:sz w:val="30"/>
          <w:szCs w:val="30"/>
        </w:rPr>
        <w:br/>
      </w:r>
      <w:r w:rsidRPr="00E677AE">
        <w:rPr>
          <w:rFonts w:ascii="Angsana New" w:hAnsi="Angsana New"/>
          <w:sz w:val="30"/>
          <w:szCs w:val="30"/>
          <w:cs/>
        </w:rPr>
        <w:t xml:space="preserve">การจัดซื้อจัดจ้าง การให้บริการคำปรึกษาและบริการด้านอื่นๆ แก่บริษัท โดยสัญญามีระยะเวลา </w:t>
      </w:r>
      <w:r w:rsidRPr="00E677AE">
        <w:rPr>
          <w:rFonts w:ascii="Angsana New" w:hAnsi="Angsana New"/>
          <w:sz w:val="30"/>
          <w:szCs w:val="30"/>
        </w:rPr>
        <w:t xml:space="preserve">3 </w:t>
      </w:r>
      <w:r w:rsidRPr="00E677AE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และงวดสุดท้ายจะมีผลสิ้นสุดในเดือนธันวาคม </w:t>
      </w:r>
      <w:r w:rsidRPr="00E677AE">
        <w:rPr>
          <w:rFonts w:ascii="Angsana New" w:hAnsi="Angsana New"/>
          <w:sz w:val="30"/>
          <w:szCs w:val="30"/>
        </w:rPr>
        <w:t>2561</w:t>
      </w:r>
    </w:p>
    <w:p w:rsidR="000209B0" w:rsidRDefault="000209B0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บริษัทมีสัญญาบริหารจัดการกับกิจการที่เกี่ยวข้องกันหลายแห่ง สัญญามีผลบังคับใช้ตั้งแต่วันที่ที่กำหนดในสัญญา บริษัทจะเรียกเก็บค่าบริหารจัดการดังกล่าวตามที่ระบุไว้ในสัญญา และค่าบริ</w:t>
      </w:r>
      <w:r w:rsidR="00B90369" w:rsidRPr="00B847D1">
        <w:rPr>
          <w:rFonts w:ascii="Angsana New" w:hAnsi="Angsana New" w:hint="cs"/>
          <w:sz w:val="30"/>
          <w:szCs w:val="30"/>
          <w:cs/>
        </w:rPr>
        <w:t>ห</w:t>
      </w:r>
      <w:r w:rsidRPr="00B847D1">
        <w:rPr>
          <w:rFonts w:ascii="Angsana New" w:hAnsi="Angsana New"/>
          <w:sz w:val="30"/>
          <w:szCs w:val="30"/>
          <w:cs/>
        </w:rPr>
        <w:t>ารจัดการนี้จะปรับเพิ่มขึ้นปีละครั้งตามอัตราที่กำหนดไว้ในสัญญา</w:t>
      </w:r>
    </w:p>
    <w:p w:rsidR="009B10BF" w:rsidRDefault="009B10BF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B5726" w:rsidRPr="00E677AE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สัญญาประกันภัย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และบริษัทย่อยหลายแห่งได้ทำกรมธรรม์ประกันภัยคุ้มครองความเสี่ยงภัยทุกประเภทกับบริษัทรับประกันภัยในประเทศแห่งหนึ่งซึ่งเป็นกิจการที่เกี่ยวข้องกัน โดยมีทุนประกันตามสัญญา กรมธรรม์ดังกล่าวมีการต่ออายุทุกปี โดยบริษัทและบริษัทย่อยบางแห่งได้ให้เจ้าหนี้เงินกู้เป็นผู้รับผลประโยชน์ตามกรมธรรม์ประกันภัยภายใต้เงื่อนไขหลักประกันของสัญญาเงินกู้</w:t>
      </w:r>
    </w:p>
    <w:p w:rsidR="00967CC5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967CC5" w:rsidRPr="00194DD4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4D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สัญญาซ่อมบำรุง</w:t>
      </w:r>
    </w:p>
    <w:p w:rsidR="00967CC5" w:rsidRPr="000E73B8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  <w:r w:rsidRPr="000E73B8">
        <w:rPr>
          <w:rFonts w:ascii="Angsana New" w:hAnsi="Angsana New"/>
          <w:sz w:val="24"/>
          <w:szCs w:val="24"/>
        </w:rPr>
        <w:t> </w:t>
      </w:r>
    </w:p>
    <w:p w:rsidR="00967CC5" w:rsidRPr="00047788" w:rsidRDefault="000436DA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="00967CC5" w:rsidRPr="00194DD4">
        <w:rPr>
          <w:rFonts w:ascii="Angsana New" w:hAnsi="Angsana New" w:hint="cs"/>
          <w:sz w:val="30"/>
          <w:szCs w:val="30"/>
          <w:cs/>
        </w:rPr>
        <w:t>บริษัทย่อยแห่งหนึ่งมีสัญญาซ่อมบำรุงเชิงป้องกันและแก้ไขกับบริษัทที่เกี่ยวข้องกันแห่งหนึ</w:t>
      </w:r>
      <w:r>
        <w:rPr>
          <w:rFonts w:ascii="Angsana New" w:hAnsi="Angsana New" w:hint="cs"/>
          <w:sz w:val="30"/>
          <w:szCs w:val="30"/>
          <w:cs/>
        </w:rPr>
        <w:t xml:space="preserve">่ง </w:t>
      </w:r>
      <w:r>
        <w:rPr>
          <w:rFonts w:ascii="Angsana New" w:hAnsi="Angsana New"/>
          <w:sz w:val="30"/>
          <w:szCs w:val="30"/>
          <w:cs/>
        </w:rPr>
        <w:br/>
      </w:r>
      <w:r w:rsidR="00967CC5" w:rsidRPr="00194DD4">
        <w:rPr>
          <w:rFonts w:ascii="Angsana New" w:hAnsi="Angsana New" w:hint="cs"/>
          <w:sz w:val="30"/>
          <w:szCs w:val="30"/>
          <w:cs/>
        </w:rPr>
        <w:t>(</w:t>
      </w:r>
      <w:r w:rsidR="00967CC5" w:rsidRPr="00194DD4">
        <w:rPr>
          <w:rFonts w:ascii="Angsana New" w:hAnsi="Angsana New"/>
          <w:sz w:val="30"/>
          <w:szCs w:val="30"/>
        </w:rPr>
        <w:t>"</w:t>
      </w:r>
      <w:r>
        <w:rPr>
          <w:rFonts w:ascii="Angsana New" w:hAnsi="Angsana New" w:hint="cs"/>
          <w:sz w:val="30"/>
          <w:szCs w:val="30"/>
          <w:cs/>
        </w:rPr>
        <w:t>ผู้</w:t>
      </w:r>
      <w:r w:rsidR="00967CC5" w:rsidRPr="00194DD4">
        <w:rPr>
          <w:rFonts w:ascii="Angsana New" w:hAnsi="Angsana New" w:hint="cs"/>
          <w:sz w:val="30"/>
          <w:szCs w:val="30"/>
          <w:cs/>
        </w:rPr>
        <w:t>ให้บริการ</w:t>
      </w:r>
      <w:r w:rsidR="00967CC5" w:rsidRPr="00194DD4">
        <w:rPr>
          <w:rFonts w:ascii="Angsana New" w:hAnsi="Angsana New"/>
          <w:sz w:val="30"/>
          <w:szCs w:val="30"/>
        </w:rPr>
        <w:t xml:space="preserve">")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โดยผู้ให้บริการจะทำการซ่อมบำรุงอุปกรณ์และเครื่องจักรทั้งหมดภายในโรงไฟฟ้า </w:t>
      </w:r>
      <w:r w:rsidR="00967CC5" w:rsidRPr="00194DD4">
        <w:rPr>
          <w:rFonts w:ascii="Angsana New" w:hAnsi="Angsana New"/>
          <w:sz w:val="30"/>
          <w:szCs w:val="30"/>
          <w:cs/>
        </w:rPr>
        <w:t>ในการนี้บริษัท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="00967CC5">
        <w:rPr>
          <w:rFonts w:ascii="Angsana New" w:hAnsi="Angsana New" w:hint="cs"/>
          <w:sz w:val="30"/>
          <w:szCs w:val="30"/>
          <w:cs/>
        </w:rPr>
        <w:t>ย่อย</w:t>
      </w:r>
      <w:r w:rsidR="00967CC5" w:rsidRPr="00194DD4">
        <w:rPr>
          <w:rFonts w:ascii="Angsana New" w:hAnsi="Angsana New"/>
          <w:sz w:val="30"/>
          <w:szCs w:val="30"/>
          <w:cs/>
        </w:rPr>
        <w:t>มีภาระผูกพันที่จะต้องจ่ายชำระค่าบริการซ่อมบำรุงให้กับผู้ให้บริการดังกล่าวตามราคาที่ระบุไว้</w:t>
      </w:r>
      <w:r w:rsidR="003A7F18">
        <w:rPr>
          <w:rFonts w:ascii="Angsana New" w:hAnsi="Angsana New"/>
          <w:sz w:val="30"/>
          <w:szCs w:val="30"/>
        </w:rPr>
        <w:br/>
      </w:r>
      <w:r w:rsidR="00967CC5" w:rsidRPr="00194DD4">
        <w:rPr>
          <w:rFonts w:ascii="Angsana New" w:hAnsi="Angsana New"/>
          <w:sz w:val="30"/>
          <w:szCs w:val="30"/>
          <w:cs/>
        </w:rPr>
        <w:t>ในสัญญา</w:t>
      </w:r>
      <w:r w:rsidR="00967CC5" w:rsidRPr="00194DD4">
        <w:rPr>
          <w:rFonts w:ascii="Angsana New" w:hAnsi="Angsana New"/>
          <w:sz w:val="30"/>
          <w:szCs w:val="30"/>
        </w:rPr>
        <w:t xml:space="preserve">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สัญญามีอายุ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67CC5" w:rsidRPr="00194DD4">
        <w:rPr>
          <w:rFonts w:ascii="Angsana New" w:hAnsi="Angsana New"/>
          <w:sz w:val="30"/>
          <w:szCs w:val="30"/>
        </w:rPr>
        <w:t xml:space="preserve">2 </w:t>
      </w:r>
      <w:r w:rsidR="00967CC5" w:rsidRPr="00194DD4">
        <w:rPr>
          <w:rFonts w:ascii="Angsana New" w:hAnsi="Angsana New" w:hint="cs"/>
          <w:sz w:val="30"/>
          <w:szCs w:val="30"/>
          <w:cs/>
        </w:rPr>
        <w:t>ปี</w:t>
      </w:r>
    </w:p>
    <w:p w:rsidR="000E2BE8" w:rsidRDefault="000E2BE8" w:rsidP="00BA12F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:rsidR="00B52DE5" w:rsidRDefault="00B5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F1D18" w:rsidRPr="00D41205" w:rsidRDefault="00BA12F6" w:rsidP="0028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D41205">
        <w:rPr>
          <w:rFonts w:ascii="Angsana New" w:hAnsi="Angsana New"/>
          <w:b/>
          <w:bCs/>
          <w:sz w:val="30"/>
          <w:szCs w:val="30"/>
        </w:rPr>
        <w:tab/>
      </w:r>
      <w:r w:rsidR="006F1D18" w:rsidRPr="00D41205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E1538" w:rsidRPr="0039124D" w:rsidRDefault="00AE1538" w:rsidP="00AE1538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24"/>
        <w:gridCol w:w="1171"/>
        <w:gridCol w:w="273"/>
        <w:gridCol w:w="1170"/>
        <w:gridCol w:w="271"/>
        <w:gridCol w:w="1168"/>
        <w:gridCol w:w="269"/>
        <w:gridCol w:w="1166"/>
      </w:tblGrid>
      <w:tr w:rsidR="00BA12F6" w:rsidRPr="0060717F" w:rsidTr="003A7F18">
        <w:trPr>
          <w:tblHeader/>
        </w:trPr>
        <w:tc>
          <w:tcPr>
            <w:tcW w:w="1600" w:type="pct"/>
          </w:tcPr>
          <w:p w:rsidR="006F1D18" w:rsidRPr="00B847D1" w:rsidRDefault="006F1D18" w:rsidP="0095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6F1D18" w:rsidRPr="002A51E2" w:rsidRDefault="006F1D18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6F1D18" w:rsidRPr="002A51E2" w:rsidRDefault="006F1D18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6F1D18" w:rsidRPr="002A51E2" w:rsidRDefault="005469C9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7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5469C9" w:rsidP="00D3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5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181A6B" w:rsidRPr="002A51E2" w:rsidRDefault="00181A6B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2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4" w:type="pct"/>
          </w:tcPr>
          <w:p w:rsidR="00C94F82" w:rsidRPr="002A51E2" w:rsidRDefault="00510CD0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1" w:type="pct"/>
          </w:tcPr>
          <w:p w:rsidR="00C94F82" w:rsidRPr="00B847D1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 w:rsidRPr="00E673B6">
              <w:rPr>
                <w:rFonts w:ascii="Angsana New" w:hAnsi="Angsana New"/>
                <w:sz w:val="30"/>
                <w:szCs w:val="30"/>
              </w:rPr>
              <w:t>2,397,650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E673B6">
              <w:rPr>
                <w:rFonts w:ascii="Angsana New" w:hAnsi="Angsana New"/>
                <w:sz w:val="30"/>
                <w:szCs w:val="30"/>
              </w:rPr>
              <w:t>1,993,502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1,907,904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847D1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E673B6">
              <w:rPr>
                <w:rFonts w:ascii="Angsana New" w:hAnsi="Angsana New"/>
                <w:sz w:val="30"/>
                <w:szCs w:val="30"/>
              </w:rPr>
              <w:t>2,437,25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1,618,862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866,098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740D56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D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:rsidR="00C94F82" w:rsidRPr="00740D56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740D56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4,834,904</w:t>
            </w:r>
          </w:p>
        </w:tc>
        <w:tc>
          <w:tcPr>
            <w:tcW w:w="147" w:type="pct"/>
          </w:tcPr>
          <w:p w:rsidR="00C94F82" w:rsidRPr="00740D56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740D56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40D56">
              <w:rPr>
                <w:rFonts w:ascii="Angsana New" w:hAnsi="Angsana New"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C94F82" w:rsidRPr="00740D56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740D56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E673B6">
              <w:rPr>
                <w:rFonts w:ascii="Angsana New" w:hAnsi="Angsana New"/>
                <w:sz w:val="30"/>
                <w:szCs w:val="30"/>
              </w:rPr>
              <w:t>3,612,36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:rsidR="00C94F82" w:rsidRPr="00740D56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740D56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40D56">
              <w:rPr>
                <w:rFonts w:ascii="Angsana New" w:hAnsi="Angsana New"/>
                <w:sz w:val="30"/>
                <w:szCs w:val="30"/>
              </w:rPr>
              <w:t>2,774,002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847D1" w:rsidRDefault="00E673B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E673B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4,834,904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E673B6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3,612,364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2,774,002</w:t>
            </w:r>
          </w:p>
        </w:tc>
      </w:tr>
      <w:tr w:rsidR="00BA12F6" w:rsidRPr="0060717F" w:rsidTr="003A7F18">
        <w:tc>
          <w:tcPr>
            <w:tcW w:w="1600" w:type="pct"/>
          </w:tcPr>
          <w:p w:rsidR="00D73A70" w:rsidRPr="00B847D1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:rsidR="00D73A70" w:rsidRPr="002A51E2" w:rsidRDefault="00D73A70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D73A70" w:rsidRPr="00B847D1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73A70" w:rsidRPr="002A51E2" w:rsidRDefault="00D73A7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73A70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73A70" w:rsidRPr="002A51E2" w:rsidRDefault="00D73A7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Pr="00B847D1" w:rsidRDefault="00D73A70" w:rsidP="004D4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D73A70" w:rsidRPr="002A51E2" w:rsidRDefault="00D73A70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Default="00D73A70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60717F" w:rsidTr="003A7F18">
        <w:tc>
          <w:tcPr>
            <w:tcW w:w="2044" w:type="pct"/>
            <w:gridSpan w:val="2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0350B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631" w:type="pct"/>
          </w:tcPr>
          <w:p w:rsidR="003A7F18" w:rsidRPr="00B847D1" w:rsidRDefault="003A7F18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A7F18" w:rsidRPr="002A51E2" w:rsidRDefault="003A7F18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A7F18" w:rsidRDefault="003A7F18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3A7F18" w:rsidRPr="002A51E2" w:rsidRDefault="003A7F18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3A7F18" w:rsidRPr="00B847D1" w:rsidRDefault="003A7F18" w:rsidP="004D4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3A7F18" w:rsidRPr="002A51E2" w:rsidRDefault="003A7F18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3A7F18" w:rsidRDefault="003A7F1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60717F" w:rsidTr="003A7F18">
        <w:tc>
          <w:tcPr>
            <w:tcW w:w="2044" w:type="pct"/>
            <w:gridSpan w:val="2"/>
          </w:tcPr>
          <w:p w:rsidR="003A7F18" w:rsidRPr="005469C9" w:rsidRDefault="003A7F18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162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 w:rsidR="004F704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หก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Pr="0040350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469C9">
              <w:rPr>
                <w:rFonts w:ascii="Angsana New" w:hAnsi="Angsana New"/>
                <w:bCs/>
                <w:sz w:val="30"/>
                <w:szCs w:val="30"/>
                <w:lang w:val="en-US"/>
              </w:rPr>
              <w:t>0</w:t>
            </w:r>
            <w:r w:rsidRPr="0040350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ม</w:t>
            </w:r>
            <w:r w:rsidR="005469C9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3A7F18" w:rsidRPr="00B847D1" w:rsidRDefault="00E673B6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A7F18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Pr="00B847D1" w:rsidRDefault="00E673B6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67CC5" w:rsidRPr="00EA1FE6" w:rsidRDefault="00967CC5" w:rsidP="00631B0C">
      <w:pPr>
        <w:rPr>
          <w:rFonts w:ascii="Angsana New" w:hAnsi="Angsana New"/>
          <w:sz w:val="30"/>
          <w:szCs w:val="30"/>
        </w:rPr>
      </w:pPr>
    </w:p>
    <w:p w:rsidR="00D73A70" w:rsidRDefault="00631B0C" w:rsidP="000E6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ab/>
      </w:r>
    </w:p>
    <w:p w:rsidR="00631B0C" w:rsidRPr="000E6D5D" w:rsidRDefault="00D73A70" w:rsidP="00D7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31B0C" w:rsidRPr="00B847D1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EA1FE6" w:rsidRDefault="00EA1FE6" w:rsidP="00A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7"/>
        <w:gridCol w:w="894"/>
        <w:gridCol w:w="1174"/>
        <w:gridCol w:w="271"/>
        <w:gridCol w:w="1170"/>
        <w:gridCol w:w="271"/>
        <w:gridCol w:w="1172"/>
        <w:gridCol w:w="269"/>
        <w:gridCol w:w="1179"/>
      </w:tblGrid>
      <w:tr w:rsidR="00747901" w:rsidRPr="0040350B" w:rsidTr="003E5161">
        <w:trPr>
          <w:tblHeader/>
        </w:trPr>
        <w:tc>
          <w:tcPr>
            <w:tcW w:w="1554" w:type="pct"/>
          </w:tcPr>
          <w:p w:rsidR="0040350B" w:rsidRPr="0040350B" w:rsidRDefault="0040350B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2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47901" w:rsidRPr="0040350B" w:rsidTr="003E5161">
        <w:trPr>
          <w:tblHeader/>
        </w:trPr>
        <w:tc>
          <w:tcPr>
            <w:tcW w:w="1554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40350B" w:rsidRPr="002A51E2" w:rsidRDefault="005469C9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5469C9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5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747901" w:rsidRPr="0040350B" w:rsidTr="003E5161">
        <w:trPr>
          <w:tblHeader/>
        </w:trPr>
        <w:tc>
          <w:tcPr>
            <w:tcW w:w="1554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94F82" w:rsidRPr="0040350B" w:rsidTr="003E5161">
        <w:trPr>
          <w:tblHeader/>
        </w:trPr>
        <w:tc>
          <w:tcPr>
            <w:tcW w:w="1554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5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103B48" w:rsidP="00103B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03B48">
              <w:rPr>
                <w:rFonts w:ascii="Angsana New" w:hAnsi="Angsana New"/>
                <w:sz w:val="30"/>
                <w:szCs w:val="30"/>
              </w:rPr>
              <w:t>2,397,650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2,181,719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AE5D76" w:rsidP="00AE5D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E5D76">
              <w:rPr>
                <w:rFonts w:ascii="Angsana New" w:hAnsi="Angsana New"/>
                <w:sz w:val="30"/>
                <w:szCs w:val="30"/>
              </w:rPr>
              <w:t>1,993,502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1,878,272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3C183F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C94F82" w:rsidRPr="0040350B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  <w:r w:rsidR="00C94F82" w:rsidRPr="0040350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901" w:rsidRPr="0040350B" w:rsidTr="003E5161">
        <w:trPr>
          <w:trHeight w:val="299"/>
        </w:trPr>
        <w:tc>
          <w:tcPr>
            <w:tcW w:w="1554" w:type="pct"/>
          </w:tcPr>
          <w:p w:rsidR="0049149A" w:rsidRPr="0040350B" w:rsidRDefault="00C94F82" w:rsidP="00C94F82">
            <w:pPr>
              <w:widowControl w:val="0"/>
              <w:tabs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350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</w:tr>
      <w:tr w:rsidR="00747901" w:rsidRPr="0040350B" w:rsidTr="003E5161">
        <w:trPr>
          <w:trHeight w:val="330"/>
        </w:trPr>
        <w:tc>
          <w:tcPr>
            <w:tcW w:w="1554" w:type="pct"/>
          </w:tcPr>
          <w:p w:rsidR="0049149A" w:rsidRPr="00CA1D59" w:rsidRDefault="0049149A" w:rsidP="004914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6</w:t>
            </w:r>
            <w:r w:rsidRPr="00CA1D5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49149A" w:rsidRPr="0040350B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9149A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9149A">
              <w:rPr>
                <w:rFonts w:ascii="Angsana New" w:hAnsi="Angsana New"/>
                <w:sz w:val="30"/>
                <w:szCs w:val="30"/>
              </w:rPr>
              <w:t>7,524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9149A" w:rsidRPr="0040350B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49149A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9149A">
              <w:rPr>
                <w:rFonts w:ascii="Angsana New" w:hAnsi="Angsana New"/>
                <w:sz w:val="30"/>
                <w:szCs w:val="30"/>
              </w:rPr>
              <w:t>7,524</w:t>
            </w:r>
          </w:p>
        </w:tc>
      </w:tr>
      <w:tr w:rsidR="00747901" w:rsidRPr="0040350B" w:rsidTr="003E5161">
        <w:tc>
          <w:tcPr>
            <w:tcW w:w="1554" w:type="pct"/>
          </w:tcPr>
          <w:p w:rsidR="0049149A" w:rsidRPr="00CA1D59" w:rsidRDefault="0049149A" w:rsidP="004914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12</w:t>
            </w:r>
            <w:r w:rsidRPr="00CA1D5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49149A" w:rsidRPr="0040350B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49149A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49149A" w:rsidRPr="0040350B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2" w:space="0" w:color="auto"/>
            </w:tcBorders>
          </w:tcPr>
          <w:p w:rsidR="0049149A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94F82" w:rsidRPr="002A51E2" w:rsidRDefault="00510CD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C94F82" w:rsidRPr="0040350B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3B48">
              <w:rPr>
                <w:rFonts w:ascii="Angsana New" w:hAnsi="Angsana New"/>
                <w:b/>
                <w:bCs/>
                <w:sz w:val="30"/>
                <w:szCs w:val="30"/>
              </w:rPr>
              <w:t>2,397,650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40350B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D76">
              <w:rPr>
                <w:rFonts w:ascii="Angsana New" w:hAnsi="Angsana New"/>
                <w:b/>
                <w:bCs/>
                <w:sz w:val="30"/>
                <w:szCs w:val="30"/>
              </w:rPr>
              <w:t>1,993,502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C94F82" w:rsidRPr="0040350B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40350B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2" w:space="0" w:color="auto"/>
            </w:tcBorders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C94F82" w:rsidRPr="0040350B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B48">
              <w:rPr>
                <w:rFonts w:ascii="Angsana New" w:hAnsi="Angsana New"/>
                <w:b/>
                <w:bCs/>
                <w:sz w:val="30"/>
                <w:szCs w:val="30"/>
              </w:rPr>
              <w:t>2,397,650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40350B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D76">
              <w:rPr>
                <w:rFonts w:ascii="Angsana New" w:hAnsi="Angsana New"/>
                <w:b/>
                <w:bCs/>
                <w:sz w:val="30"/>
                <w:szCs w:val="30"/>
              </w:rPr>
              <w:t>1,993,502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AB3794" w:rsidRDefault="00103B48" w:rsidP="00103B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03B48">
              <w:rPr>
                <w:rFonts w:ascii="Angsana New" w:hAnsi="Angsana New"/>
                <w:sz w:val="30"/>
                <w:szCs w:val="30"/>
              </w:rPr>
              <w:t>2,436,98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AB3794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AB3794" w:rsidRDefault="00AE5D76" w:rsidP="00AE5D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E5D76">
              <w:rPr>
                <w:rFonts w:ascii="Angsana New" w:hAnsi="Angsana New"/>
                <w:sz w:val="30"/>
                <w:szCs w:val="30"/>
              </w:rPr>
              <w:t>1,618,59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866,098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3C183F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A019EC" w:rsidRPr="0040350B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 </w:t>
            </w:r>
            <w:r w:rsidR="00A019EC" w:rsidRPr="004035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AB3794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AB3794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AB3794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350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AB3794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AB3794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AB3794" w:rsidRDefault="00AE5D76" w:rsidP="00AE5D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A019EC" w:rsidRPr="00586EAA" w:rsidRDefault="00AC1ED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2,437,254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A019EC" w:rsidRPr="00FE4432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432">
              <w:rPr>
                <w:rFonts w:ascii="Angsana New" w:hAnsi="Angsana New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A019EC" w:rsidRPr="00586EAA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D76">
              <w:rPr>
                <w:rFonts w:ascii="Angsana New" w:hAnsi="Angsana New"/>
                <w:b/>
                <w:bCs/>
                <w:sz w:val="30"/>
                <w:szCs w:val="30"/>
              </w:rPr>
              <w:t>1,618,862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A019EC" w:rsidRPr="00FE4432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432">
              <w:rPr>
                <w:rFonts w:ascii="Angsana New" w:hAnsi="Angsana New"/>
                <w:b/>
                <w:bCs/>
                <w:sz w:val="30"/>
                <w:szCs w:val="30"/>
              </w:rPr>
              <w:t>866,098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2644D7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A019EC" w:rsidRPr="00A62A12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019EC" w:rsidRPr="003C183F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3C1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19EC" w:rsidRPr="003C183F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019EC" w:rsidRPr="003C183F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19EC" w:rsidRPr="003C183F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A019EC" w:rsidRPr="003C183F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C1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AC1EDA" w:rsidP="00AC1E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2,437,254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D76">
              <w:rPr>
                <w:rFonts w:ascii="Angsana New" w:hAnsi="Angsana New"/>
                <w:b/>
                <w:bCs/>
                <w:sz w:val="30"/>
                <w:szCs w:val="30"/>
              </w:rPr>
              <w:t>1,618,862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  <w:r w:rsidR="00B769F2">
              <w:rPr>
                <w:rFonts w:ascii="Angsana New" w:hAnsi="Angsana New"/>
                <w:b/>
                <w:bCs/>
                <w:sz w:val="30"/>
                <w:szCs w:val="30"/>
              </w:rPr>
              <w:t>,098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F609A1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Del="00C94F82" w:rsidRDefault="00103B4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3B48">
              <w:rPr>
                <w:rFonts w:ascii="Angsana New" w:hAnsi="Angsana New"/>
                <w:b/>
                <w:bCs/>
                <w:sz w:val="30"/>
                <w:szCs w:val="30"/>
              </w:rPr>
              <w:t>4,834,904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RPr="0061377C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Del="00C94F82" w:rsidRDefault="00AE5D76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5D76">
              <w:rPr>
                <w:rFonts w:ascii="Angsana New" w:hAnsi="Angsana New"/>
                <w:b/>
                <w:bCs/>
                <w:sz w:val="30"/>
                <w:szCs w:val="30"/>
              </w:rPr>
              <w:t>3,612,364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RPr="0040350B" w:rsidDel="00C94F82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2,774,002</w:t>
            </w:r>
          </w:p>
        </w:tc>
      </w:tr>
    </w:tbl>
    <w:p w:rsidR="000F7759" w:rsidRPr="0039124D" w:rsidRDefault="000F7759">
      <w:pPr>
        <w:rPr>
          <w:rFonts w:ascii="Angsana New" w:hAnsi="Angsana New"/>
          <w:sz w:val="30"/>
          <w:szCs w:val="30"/>
        </w:rPr>
      </w:pPr>
    </w:p>
    <w:p w:rsidR="000240CA" w:rsidRPr="00B847D1" w:rsidRDefault="003E632F" w:rsidP="00082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B847D1">
        <w:rPr>
          <w:rFonts w:ascii="Angsana New" w:hAnsi="Angsana New"/>
          <w:sz w:val="30"/>
          <w:szCs w:val="30"/>
        </w:rPr>
        <w:t xml:space="preserve"> 30 </w:t>
      </w:r>
      <w:r w:rsidRPr="00B847D1">
        <w:rPr>
          <w:rFonts w:ascii="Angsana New" w:hAnsi="Angsana New"/>
          <w:sz w:val="30"/>
          <w:szCs w:val="30"/>
          <w:cs/>
        </w:rPr>
        <w:t>วัน</w:t>
      </w:r>
    </w:p>
    <w:p w:rsidR="005B1E27" w:rsidRPr="00B847D1" w:rsidRDefault="005B1E27" w:rsidP="00E950C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  <w:sectPr w:rsidR="005B1E27" w:rsidRPr="00B847D1" w:rsidSect="002822FC">
          <w:footerReference w:type="default" r:id="rId10"/>
          <w:type w:val="nextColumn"/>
          <w:pgSz w:w="11909" w:h="16834" w:code="9"/>
          <w:pgMar w:top="691" w:right="1109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B847D1" w:rsidRDefault="00990A4C" w:rsidP="0008284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082844">
        <w:rPr>
          <w:rFonts w:ascii="Angsana New" w:hAnsi="Angsana New"/>
          <w:sz w:val="30"/>
          <w:szCs w:val="30"/>
          <w:u w:val="none"/>
          <w:lang w:val="en-US"/>
        </w:rPr>
        <w:tab/>
      </w:r>
      <w:r w:rsidR="005B1E27" w:rsidRPr="00B847D1">
        <w:rPr>
          <w:rFonts w:ascii="Angsana New" w:hAnsi="Angsana New"/>
          <w:sz w:val="30"/>
          <w:szCs w:val="30"/>
          <w:u w:val="none"/>
          <w:cs/>
        </w:rPr>
        <w:t>ลูกหนี้ตามสัญญาเช่าการเงิน</w:t>
      </w:r>
    </w:p>
    <w:p w:rsidR="005B1E27" w:rsidRPr="00B847D1" w:rsidRDefault="005B1E27" w:rsidP="005B1E27">
      <w:pPr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236"/>
        <w:gridCol w:w="1204"/>
        <w:gridCol w:w="270"/>
        <w:gridCol w:w="1170"/>
        <w:gridCol w:w="243"/>
        <w:gridCol w:w="1197"/>
        <w:gridCol w:w="270"/>
        <w:gridCol w:w="1170"/>
        <w:gridCol w:w="236"/>
        <w:gridCol w:w="16"/>
        <w:gridCol w:w="1188"/>
        <w:gridCol w:w="270"/>
        <w:gridCol w:w="1170"/>
        <w:gridCol w:w="270"/>
        <w:gridCol w:w="1170"/>
      </w:tblGrid>
      <w:tr w:rsidR="005B1E27" w:rsidRPr="0060717F" w:rsidTr="006E7CE8">
        <w:trPr>
          <w:trHeight w:val="380"/>
        </w:trPr>
        <w:tc>
          <w:tcPr>
            <w:tcW w:w="306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0" w:type="dxa"/>
            <w:gridSpan w:val="16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E27" w:rsidRPr="0060717F" w:rsidTr="006E7CE8">
        <w:trPr>
          <w:trHeight w:val="380"/>
        </w:trPr>
        <w:tc>
          <w:tcPr>
            <w:tcW w:w="306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5B1E27" w:rsidRPr="0060717F" w:rsidTr="006E7CE8">
        <w:trPr>
          <w:trHeight w:val="380"/>
        </w:trPr>
        <w:tc>
          <w:tcPr>
            <w:tcW w:w="306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6406" w:rsidRPr="0060717F" w:rsidTr="006E7CE8">
        <w:trPr>
          <w:trHeight w:val="380"/>
        </w:trPr>
        <w:tc>
          <w:tcPr>
            <w:tcW w:w="306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2A51E2" w:rsidRDefault="00A95291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9529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2A51E2" w:rsidRDefault="00A95291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9529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43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36406" w:rsidRPr="002A51E2" w:rsidRDefault="00A95291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9529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2A51E2" w:rsidRDefault="00A95291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9529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06F86" w:rsidRPr="0060717F" w:rsidTr="006E7CE8">
        <w:trPr>
          <w:trHeight w:val="380"/>
        </w:trPr>
        <w:tc>
          <w:tcPr>
            <w:tcW w:w="306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0" w:type="dxa"/>
            <w:gridSpan w:val="16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1,164,799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1,148,037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sz w:val="30"/>
                <w:szCs w:val="30"/>
                <w:lang w:val="en-US"/>
              </w:rPr>
              <w:t>4,490,290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4,566,537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2,080,376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2,589,728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sz w:val="30"/>
                <w:szCs w:val="30"/>
                <w:lang w:val="en-US"/>
              </w:rPr>
              <w:t>7,735,465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8,304,302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4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 w:hanging="333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B847D1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(513,064)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(542,850)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D6E01">
              <w:rPr>
                <w:rFonts w:ascii="Angsana New" w:hAnsi="Angsana New"/>
                <w:sz w:val="30"/>
                <w:szCs w:val="30"/>
              </w:rPr>
              <w:t>1,364,401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(1,511,544)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D6E01">
              <w:rPr>
                <w:rFonts w:ascii="Angsana New" w:hAnsi="Angsana New"/>
                <w:sz w:val="30"/>
                <w:szCs w:val="30"/>
                <w:lang w:val="en-US"/>
              </w:rPr>
              <w:t>188,83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(290,531)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D6E01">
              <w:rPr>
                <w:rFonts w:ascii="Angsana New" w:hAnsi="Angsana New"/>
                <w:sz w:val="30"/>
                <w:szCs w:val="30"/>
                <w:lang w:val="en-US"/>
              </w:rPr>
              <w:t>2,066,303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(2,344,925)</w:t>
            </w:r>
          </w:p>
        </w:tc>
      </w:tr>
      <w:tr w:rsidR="000F7759" w:rsidRPr="00FD374A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sz w:val="30"/>
                <w:szCs w:val="30"/>
                <w:lang w:val="en-US"/>
              </w:rPr>
              <w:t>651,735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B769F2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FD6E01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D6E01">
              <w:rPr>
                <w:rFonts w:ascii="Angsana New" w:hAnsi="Angsana New"/>
                <w:sz w:val="30"/>
                <w:szCs w:val="30"/>
              </w:rPr>
              <w:t>3,125,889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3,054,993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F7759" w:rsidRPr="008C7EC9" w:rsidRDefault="00FD6E01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sz w:val="30"/>
                <w:szCs w:val="30"/>
                <w:lang w:val="en-US"/>
              </w:rPr>
              <w:t>1,891,538</w:t>
            </w:r>
          </w:p>
        </w:tc>
        <w:tc>
          <w:tcPr>
            <w:tcW w:w="252" w:type="dxa"/>
            <w:gridSpan w:val="2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59" w:rsidRPr="008C7EC9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70" w:type="dxa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sz w:val="30"/>
                <w:szCs w:val="30"/>
                <w:lang w:val="en-US"/>
              </w:rPr>
              <w:t>5,669,162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3C183F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183F">
              <w:rPr>
                <w:rFonts w:ascii="Angsana New" w:hAnsi="Angsana New"/>
                <w:sz w:val="30"/>
                <w:szCs w:val="30"/>
                <w:lang w:val="en-US"/>
              </w:rPr>
              <w:t>5,959,377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702"/>
                <w:tab w:val="decimal" w:pos="792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651,735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605,187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E01">
              <w:rPr>
                <w:rFonts w:ascii="Angsana New" w:hAnsi="Angsana New"/>
                <w:b/>
                <w:bCs/>
                <w:sz w:val="30"/>
                <w:szCs w:val="30"/>
              </w:rPr>
              <w:t>3,125,889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3,054,993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1,891,538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FD6E01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E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5,669,162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5,959,377</w:t>
            </w:r>
          </w:p>
        </w:tc>
      </w:tr>
    </w:tbl>
    <w:p w:rsidR="00087A5F" w:rsidRPr="00B847D1" w:rsidRDefault="0008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437D5" w:rsidRPr="00B847D1" w:rsidRDefault="00D644E4" w:rsidP="00B9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95291" w:rsidRPr="00A95291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="00C94F82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</w:rPr>
        <w:t>61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906F86">
        <w:rPr>
          <w:rFonts w:ascii="Angsana New" w:hAnsi="Angsana New"/>
          <w:sz w:val="30"/>
          <w:szCs w:val="30"/>
        </w:rPr>
        <w:t>2560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>กลุ่มบริษัทและบริษัทไม่มีลูกหนี้ตามสัญญาเช่าการเงินที่เกินกำหนดชำระหนี้</w:t>
      </w:r>
    </w:p>
    <w:p w:rsidR="00087A5F" w:rsidRPr="00B847D1" w:rsidRDefault="00087A5F" w:rsidP="005B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087A5F" w:rsidRPr="00B847D1" w:rsidSect="0041506C"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A01083" w:rsidRPr="00B847D1" w:rsidRDefault="00990A4C" w:rsidP="00A0108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6</w:t>
      </w:r>
      <w:r w:rsidR="00A01083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A01083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  <w:r w:rsidR="00A01083" w:rsidRPr="00B847D1">
        <w:rPr>
          <w:rFonts w:ascii="Angsana New" w:hAnsi="Angsana New"/>
          <w:sz w:val="30"/>
          <w:szCs w:val="30"/>
          <w:u w:val="none"/>
          <w:cs/>
        </w:rPr>
        <w:t>และการร่วมค้า</w:t>
      </w:r>
    </w:p>
    <w:p w:rsidR="00A01083" w:rsidRDefault="00A01083" w:rsidP="00A0108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6"/>
        <w:gridCol w:w="271"/>
        <w:gridCol w:w="1188"/>
        <w:gridCol w:w="263"/>
        <w:gridCol w:w="1161"/>
        <w:gridCol w:w="271"/>
        <w:gridCol w:w="1172"/>
      </w:tblGrid>
      <w:tr w:rsidR="00747901" w:rsidRPr="00E16D42" w:rsidTr="003A7F18">
        <w:trPr>
          <w:tblHeader/>
        </w:trPr>
        <w:tc>
          <w:tcPr>
            <w:tcW w:w="2038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:rsidR="00747901" w:rsidRPr="00DC2434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5" w:type="pct"/>
            <w:gridSpan w:val="3"/>
          </w:tcPr>
          <w:p w:rsidR="00747901" w:rsidRPr="00DC2434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47901" w:rsidRPr="00F54C51" w:rsidTr="003A7F18">
        <w:trPr>
          <w:trHeight w:val="369"/>
          <w:tblHeader/>
        </w:trPr>
        <w:tc>
          <w:tcPr>
            <w:tcW w:w="2038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747901" w:rsidRPr="00E16D42" w:rsidTr="003A7F18">
        <w:trPr>
          <w:tblHeader/>
        </w:trPr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031C" w:rsidRPr="00801255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629" w:type="pct"/>
            <w:vAlign w:val="bottom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801255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0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ED031C" w:rsidRPr="00801255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801255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ED031C" w:rsidRPr="00801255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1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031C" w:rsidRPr="00E16D42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2,626,124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2,476,611</w:t>
            </w:r>
          </w:p>
        </w:tc>
        <w:tc>
          <w:tcPr>
            <w:tcW w:w="142" w:type="pct"/>
          </w:tcPr>
          <w:p w:rsidR="00ED031C" w:rsidRPr="000D297E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2,522,673</w:t>
            </w:r>
          </w:p>
        </w:tc>
        <w:tc>
          <w:tcPr>
            <w:tcW w:w="146" w:type="pct"/>
          </w:tcPr>
          <w:p w:rsidR="00ED031C" w:rsidRPr="000D297E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sz w:val="30"/>
                <w:szCs w:val="30"/>
              </w:rPr>
              <w:t>2,496,553</w:t>
            </w:r>
          </w:p>
        </w:tc>
      </w:tr>
      <w:tr w:rsidR="00ED031C" w:rsidRPr="00E16D42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6254" w:rsidRPr="00E16D42" w:rsidTr="00C9750F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276254" w:rsidRPr="00E16D42" w:rsidRDefault="000C7436" w:rsidP="00EE5C0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0C7436">
              <w:rPr>
                <w:rFonts w:ascii="Angsana New" w:hAnsi="Angsana New" w:cs="Angsana New"/>
                <w:sz w:val="30"/>
                <w:szCs w:val="30"/>
              </w:rPr>
              <w:t>245,11</w:t>
            </w:r>
            <w:r w:rsidR="00EE5C0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E16D42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206,335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703B00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C9750F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276254" w:rsidRPr="00492AA8" w:rsidRDefault="000C7436" w:rsidP="000B585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5853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0C7436">
              <w:rPr>
                <w:rFonts w:ascii="Angsana New" w:hAnsi="Angsana New" w:cs="Angsana New"/>
                <w:sz w:val="30"/>
                <w:szCs w:val="30"/>
              </w:rPr>
              <w:t>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(161,000)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Pr="006030B5" w:rsidRDefault="00703B00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Pr="006030B5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C9750F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</w:tcPr>
          <w:p w:rsidR="00276254" w:rsidRDefault="000C7436" w:rsidP="000C74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0C7436">
              <w:rPr>
                <w:rFonts w:ascii="Angsana New" w:hAnsi="Angsana New" w:cs="Angsana New"/>
                <w:sz w:val="30"/>
                <w:szCs w:val="30"/>
              </w:rPr>
              <w:t>77,220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703B00" w:rsidP="00703B0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703B00">
              <w:rPr>
                <w:rFonts w:ascii="Angsana New" w:hAnsi="Angsana New" w:cs="Angsana New"/>
                <w:sz w:val="30"/>
                <w:szCs w:val="30"/>
              </w:rPr>
              <w:t>77,220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C9750F">
        <w:tc>
          <w:tcPr>
            <w:tcW w:w="2038" w:type="pct"/>
          </w:tcPr>
          <w:p w:rsidR="00276254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</w:p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76254" w:rsidRPr="00492AA8" w:rsidRDefault="000C7436" w:rsidP="00EE5C0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0C7436">
              <w:rPr>
                <w:rFonts w:ascii="Angsana New" w:hAnsi="Angsana New" w:cs="Angsana New"/>
                <w:sz w:val="30"/>
                <w:szCs w:val="30"/>
              </w:rPr>
              <w:t>9,07</w:t>
            </w:r>
            <w:r w:rsidR="00EE5C0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(15,213)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276254" w:rsidRDefault="00703B00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7E62F9" w:rsidRPr="007E62F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7E62F9" w:rsidRPr="007E62F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747901" w:rsidRDefault="000B5853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8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2,702,53</w:t>
            </w:r>
            <w:r w:rsidR="00E650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492AA8" w:rsidRDefault="00276254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2,506,733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747901" w:rsidRDefault="00703B00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3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2,599,893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2,496,553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2,626,124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2,522,673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ED031C" w:rsidDel="00917F05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ED031C" w:rsidDel="003F2BF4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บริษัทร่วม</w:t>
            </w:r>
          </w:p>
        </w:tc>
        <w:tc>
          <w:tcPr>
            <w:tcW w:w="629" w:type="pct"/>
            <w:vAlign w:val="bottom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6,148,316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4,461,337</w:t>
            </w:r>
          </w:p>
        </w:tc>
        <w:tc>
          <w:tcPr>
            <w:tcW w:w="142" w:type="pct"/>
          </w:tcPr>
          <w:p w:rsidR="00747901" w:rsidRPr="000D297E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747901" w:rsidRPr="000D297E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923,750</w:t>
            </w:r>
          </w:p>
        </w:tc>
        <w:tc>
          <w:tcPr>
            <w:tcW w:w="146" w:type="pct"/>
          </w:tcPr>
          <w:p w:rsidR="00747901" w:rsidRPr="000D297E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747901" w:rsidRPr="000D297E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673,438</w:t>
            </w: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254" w:rsidRPr="00E16D42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276254" w:rsidRPr="00E16D42" w:rsidRDefault="000B5853" w:rsidP="000B5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0B5853">
              <w:rPr>
                <w:rFonts w:ascii="Angsana New" w:hAnsi="Angsana New"/>
                <w:sz w:val="30"/>
                <w:szCs w:val="30"/>
              </w:rPr>
              <w:t>61,23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E16D42" w:rsidRDefault="0027625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14,947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703B00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276254" w:rsidRPr="00492AA8" w:rsidRDefault="000B5853" w:rsidP="000B5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B5853">
              <w:rPr>
                <w:rFonts w:ascii="Angsana New" w:hAnsi="Angsana New"/>
                <w:sz w:val="30"/>
                <w:szCs w:val="30"/>
              </w:rPr>
              <w:t>13,525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27625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276254">
              <w:rPr>
                <w:rFonts w:ascii="Angsana New" w:hAnsi="Angsana New"/>
                <w:sz w:val="30"/>
                <w:szCs w:val="30"/>
              </w:rPr>
              <w:t>(20,288)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703B00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A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276254" w:rsidRPr="00492AA8" w:rsidRDefault="000B5853" w:rsidP="000B5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0B5853">
              <w:rPr>
                <w:rFonts w:ascii="Angsana New" w:hAnsi="Angsana New"/>
                <w:sz w:val="30"/>
                <w:szCs w:val="30"/>
              </w:rPr>
              <w:t>445,662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6254" w:rsidRPr="00276254" w:rsidRDefault="0027625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276254">
              <w:rPr>
                <w:rFonts w:ascii="Angsana New" w:hAnsi="Angsana New"/>
                <w:sz w:val="30"/>
                <w:szCs w:val="30"/>
              </w:rPr>
              <w:t>901,936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276254" w:rsidRPr="00541AD4" w:rsidRDefault="00EE5C00" w:rsidP="008F2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76254" w:rsidRPr="00541AD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76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Pr="00276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747901" w:rsidRDefault="000B5853" w:rsidP="000B5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853">
              <w:rPr>
                <w:rFonts w:ascii="Angsana New" w:hAnsi="Angsana New"/>
                <w:b/>
                <w:bCs/>
                <w:sz w:val="30"/>
                <w:szCs w:val="30"/>
              </w:rPr>
              <w:t>6,641,69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5,357,932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92AA8" w:rsidRDefault="00703B00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B00">
              <w:rPr>
                <w:rFonts w:ascii="Angsana New" w:hAnsi="Angsana New"/>
                <w:b/>
                <w:bCs/>
                <w:sz w:val="30"/>
                <w:szCs w:val="30"/>
              </w:rPr>
              <w:t>923,750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E16D42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673,438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FC33CD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6,148,316</w:t>
            </w: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923,750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8,774,440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6,937,948</w:t>
            </w:r>
          </w:p>
        </w:tc>
        <w:tc>
          <w:tcPr>
            <w:tcW w:w="142" w:type="pct"/>
          </w:tcPr>
          <w:p w:rsidR="00747901" w:rsidRPr="000D297E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3,446,423</w:t>
            </w:r>
          </w:p>
        </w:tc>
        <w:tc>
          <w:tcPr>
            <w:tcW w:w="146" w:type="pct"/>
          </w:tcPr>
          <w:p w:rsidR="00747901" w:rsidRPr="000D297E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sz w:val="30"/>
                <w:szCs w:val="30"/>
              </w:rPr>
              <w:t>3,169,991</w:t>
            </w: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6254" w:rsidRPr="00E16D42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276254" w:rsidRPr="00365285" w:rsidRDefault="00365285" w:rsidP="0027625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285">
              <w:rPr>
                <w:rFonts w:ascii="Angsana New" w:hAnsi="Angsana New" w:cs="Angsana New"/>
                <w:sz w:val="30"/>
                <w:szCs w:val="30"/>
                <w:lang w:val="en-US"/>
              </w:rPr>
              <w:t>306,35</w:t>
            </w:r>
            <w:r w:rsidR="00EE5C0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E16D42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221,282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703B00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276254" w:rsidRPr="004855BC" w:rsidRDefault="00F92A14" w:rsidP="0027625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65285" w:rsidRPr="00365285">
              <w:rPr>
                <w:rFonts w:ascii="Angsana New" w:hAnsi="Angsana New" w:cs="Angsana New"/>
                <w:sz w:val="30"/>
                <w:szCs w:val="30"/>
              </w:rPr>
              <w:t>268,525</w:t>
            </w:r>
            <w:r w:rsidR="003652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(181,288)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Pr="006030B5" w:rsidRDefault="00703B00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Pr="006030B5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</w:tcPr>
          <w:p w:rsidR="00276254" w:rsidRPr="004855BC" w:rsidRDefault="00365285" w:rsidP="0027625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365285">
              <w:rPr>
                <w:rFonts w:ascii="Angsana New" w:hAnsi="Angsana New" w:cs="Angsana New"/>
                <w:sz w:val="30"/>
                <w:szCs w:val="30"/>
              </w:rPr>
              <w:t>522,882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901,936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Pr="006030B5" w:rsidRDefault="00703B00" w:rsidP="00703B0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77,220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Pr="006030B5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</w:p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76254" w:rsidRPr="004855BC" w:rsidRDefault="00365285" w:rsidP="00EE5C0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365285">
              <w:rPr>
                <w:rFonts w:ascii="Angsana New" w:hAnsi="Angsana New" w:cs="Angsana New"/>
                <w:sz w:val="30"/>
                <w:szCs w:val="30"/>
              </w:rPr>
              <w:t>9,07</w:t>
            </w:r>
            <w:r w:rsidR="00EE5C0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(15,213)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276254" w:rsidRDefault="00703B00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76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Pr="00276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855BC" w:rsidRDefault="00365285" w:rsidP="00EE5C0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52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9,344,22</w:t>
            </w:r>
            <w:r w:rsidR="00EE5C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:rsidR="00276254" w:rsidRPr="004855BC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7,864,665</w:t>
            </w:r>
          </w:p>
        </w:tc>
        <w:tc>
          <w:tcPr>
            <w:tcW w:w="142" w:type="pct"/>
          </w:tcPr>
          <w:p w:rsidR="00276254" w:rsidRPr="004855BC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855BC" w:rsidRDefault="00703B00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3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3,523,64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276254" w:rsidRPr="004855BC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855BC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3,169,991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F54C5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8,774,440</w:t>
            </w:r>
          </w:p>
        </w:tc>
        <w:tc>
          <w:tcPr>
            <w:tcW w:w="142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E16D42" w:rsidRDefault="00747901" w:rsidP="00D77E8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2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3,446,423</w:t>
            </w:r>
          </w:p>
        </w:tc>
      </w:tr>
    </w:tbl>
    <w:p w:rsidR="00A01083" w:rsidRPr="00B847D1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A35A98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มีการ</w:t>
      </w:r>
      <w:r w:rsidRPr="00A35A9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จ่ายชำระค่าหุ้นเพิ่มเติมในบริษัทร่วมและการร่วมค้า</w:t>
      </w: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ในระหว่างงวด</w:t>
      </w:r>
      <w:r w:rsidR="00A35A98" w:rsidRPr="00A35A9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หก</w:t>
      </w: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เดือนสิ้นสุดวันที่ </w:t>
      </w:r>
      <w:r w:rsidR="00A35A98"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30 มิถุนายน</w:t>
      </w:r>
      <w:r w:rsidR="00A35A98" w:rsidRPr="00A35A9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A35A98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2561</w:t>
      </w:r>
      <w:r w:rsidR="00A35A98" w:rsidRPr="00A35A9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ดังนี้</w:t>
      </w:r>
    </w:p>
    <w:p w:rsidR="00A01083" w:rsidRPr="00B847D1" w:rsidRDefault="00A01083" w:rsidP="00A0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8C7EC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ไซยะบุรี พาวเวอร์ จำกัด</w:t>
      </w:r>
    </w:p>
    <w:p w:rsidR="00A01083" w:rsidRPr="008C7EC9" w:rsidRDefault="00A01083" w:rsidP="00A01083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นที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ซินเนอร์ยี่ จำกัด ได้ชำระค่าหุ้นส่วนที่เหลือเพิ่มเติมคิดเป็น</w:t>
      </w:r>
      <w:r w:rsidRPr="004F704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ร้อยละ </w:t>
      </w:r>
      <w:r w:rsidR="00AD370C">
        <w:rPr>
          <w:rFonts w:ascii="Angsana New" w:hAnsi="Angsana New" w:cs="Angsana New"/>
          <w:sz w:val="30"/>
          <w:szCs w:val="30"/>
          <w:lang w:val="en-US" w:bidi="th-TH"/>
        </w:rPr>
        <w:t>16.8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 w:rsidR="00747901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ไซยะบุรี พาวเวอร์ จำกัด เป็นจำนวน</w:t>
      </w:r>
      <w:r w:rsidRPr="00AD37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ทั้งสิ้น </w:t>
      </w:r>
      <w:r w:rsidR="001873B6" w:rsidRPr="00AD370C">
        <w:rPr>
          <w:rFonts w:ascii="Angsana New" w:hAnsi="Angsana New" w:cs="Angsana New"/>
          <w:sz w:val="30"/>
          <w:szCs w:val="30"/>
          <w:lang w:val="en-US" w:bidi="th-TH"/>
        </w:rPr>
        <w:t>445.</w:t>
      </w:r>
      <w:r w:rsidR="001873B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0F074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 ไฟฟ้า น้ำลิก 1 จำกัด</w:t>
      </w: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F074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บริษัทได้ชำระค่าหุ้นส่วนที่เหลือเพิ่มเติมคิด</w:t>
      </w:r>
      <w:r w:rsidRPr="004F704E">
        <w:rPr>
          <w:rFonts w:ascii="Angsana New" w:hAnsi="Angsana New" w:cs="Angsana New"/>
          <w:sz w:val="30"/>
          <w:szCs w:val="30"/>
          <w:cs/>
          <w:lang w:val="en-US" w:bidi="th-TH"/>
        </w:rPr>
        <w:t>เป็นร้อย</w:t>
      </w:r>
      <w:r w:rsidRPr="00AD370C">
        <w:rPr>
          <w:rFonts w:ascii="Angsana New" w:hAnsi="Angsana New" w:cs="Angsana New"/>
          <w:sz w:val="30"/>
          <w:szCs w:val="30"/>
          <w:cs/>
          <w:lang w:val="en-US" w:bidi="th-TH"/>
        </w:rPr>
        <w:t>ละ</w:t>
      </w:r>
      <w:r w:rsidRPr="00AD370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06416" w:rsidRPr="00AD370C">
        <w:rPr>
          <w:rFonts w:ascii="Angsana New" w:hAnsi="Angsana New" w:cs="Angsana New"/>
          <w:sz w:val="30"/>
          <w:szCs w:val="30"/>
          <w:lang w:val="en-US" w:bidi="th-TH"/>
        </w:rPr>
        <w:t>15.</w:t>
      </w:r>
      <w:r w:rsidR="00AD370C" w:rsidRPr="00AD370C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ไฟฟ้า น้ำลิก 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</w:t>
      </w:r>
      <w:r w:rsidR="00815CA7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เป็นจำนวนทั้งสิ้น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D2193">
        <w:rPr>
          <w:rFonts w:ascii="Angsana New" w:hAnsi="Angsana New" w:cs="Angsana New"/>
          <w:sz w:val="30"/>
          <w:szCs w:val="30"/>
          <w:lang w:val="en-US" w:bidi="th-TH"/>
        </w:rPr>
        <w:t>2.2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479A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เหรียญสหรัฐฯ หรือเทียบเท่า </w:t>
      </w:r>
      <w:r w:rsidR="0058109F">
        <w:rPr>
          <w:rFonts w:ascii="Angsana New" w:hAnsi="Angsana New" w:cs="Angsana New"/>
          <w:sz w:val="30"/>
          <w:szCs w:val="30"/>
          <w:lang w:val="en-US" w:bidi="th-TH"/>
        </w:rPr>
        <w:t>69.7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8C4428" w:rsidRDefault="008C4428" w:rsidP="00A0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4428" w:rsidRDefault="008C4428" w:rsidP="008C4428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บริษัท ผลิตไฟฟ้า นวนคร จำกัด</w:t>
      </w:r>
    </w:p>
    <w:p w:rsidR="008C4428" w:rsidRDefault="008C4428" w:rsidP="008C4428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8C4428" w:rsidRPr="000F0745" w:rsidRDefault="008C4428" w:rsidP="008C442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F074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บริษัทได้ชำระค่าหุ้นส่วนที่เหลือเพิ่มเติมคิด</w:t>
      </w:r>
      <w:r w:rsidRPr="004F704E">
        <w:rPr>
          <w:rFonts w:ascii="Angsana New" w:hAnsi="Angsana New" w:cs="Angsana New"/>
          <w:sz w:val="30"/>
          <w:szCs w:val="30"/>
          <w:cs/>
          <w:lang w:val="en-US" w:bidi="th-TH"/>
        </w:rPr>
        <w:t>เป็น</w:t>
      </w:r>
      <w:r w:rsidRPr="00F9090A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Pr="00F9090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C75D6">
        <w:rPr>
          <w:rFonts w:ascii="Angsana New" w:hAnsi="Angsana New" w:cs="Angsana New"/>
          <w:sz w:val="30"/>
          <w:szCs w:val="30"/>
          <w:lang w:val="en-US" w:bidi="th-TH"/>
        </w:rPr>
        <w:t>4.6</w:t>
      </w:r>
      <w:r w:rsidRPr="00F9090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9090A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มูลค่าที่ตราไว้ของบริษัท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ผลิตไฟฟ้า นวนคร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</w:t>
      </w:r>
      <w:r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เป็นจำนวนทั้งสิ้น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9602C">
        <w:rPr>
          <w:rFonts w:ascii="Angsana New" w:hAnsi="Angsana New" w:cs="Angsana New"/>
          <w:sz w:val="30"/>
          <w:szCs w:val="30"/>
          <w:lang w:val="en-US" w:bidi="th-TH"/>
        </w:rPr>
        <w:t>7.5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8C4428" w:rsidRPr="008C4428" w:rsidRDefault="008C4428" w:rsidP="008C4428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sectPr w:rsidR="008C4428" w:rsidRPr="008C4428" w:rsidSect="00E16ACC">
          <w:footerReference w:type="default" r:id="rId12"/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A01083" w:rsidRDefault="00A01083" w:rsidP="002110CC">
      <w:pPr>
        <w:pStyle w:val="block"/>
        <w:tabs>
          <w:tab w:val="left" w:pos="-2835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4E2C5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E2C5B" w:rsidRPr="004E2C5B">
        <w:rPr>
          <w:rFonts w:ascii="Angsana New" w:hAnsi="Angsana New"/>
          <w:sz w:val="30"/>
          <w:szCs w:val="30"/>
          <w:rtl/>
        </w:rPr>
        <w:t>30</w:t>
      </w:r>
      <w:r w:rsidR="004E2C5B" w:rsidRPr="004E2C5B">
        <w:rPr>
          <w:rFonts w:ascii="Angsana New" w:hAnsi="Angsana New" w:cs="Angsana New"/>
          <w:sz w:val="30"/>
          <w:szCs w:val="30"/>
          <w:cs/>
          <w:lang w:bidi="th-TH"/>
        </w:rPr>
        <w:t xml:space="preserve"> มิถุนายน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8B65EC">
        <w:rPr>
          <w:rFonts w:ascii="Angsana New" w:hAnsi="Angsana New" w:cs="Angsana New"/>
          <w:sz w:val="30"/>
          <w:szCs w:val="30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>31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และเงินปันผลสำหรับงวด</w:t>
      </w:r>
      <w:r w:rsidR="004464C8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 w:rsidR="004E2C5B" w:rsidRPr="004E2C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30 มิถุนายน 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39708F" w:rsidRDefault="0039708F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78"/>
        <w:gridCol w:w="913"/>
        <w:gridCol w:w="180"/>
        <w:gridCol w:w="900"/>
        <w:gridCol w:w="180"/>
        <w:gridCol w:w="990"/>
        <w:gridCol w:w="180"/>
        <w:gridCol w:w="990"/>
        <w:gridCol w:w="180"/>
        <w:gridCol w:w="990"/>
        <w:gridCol w:w="178"/>
        <w:gridCol w:w="992"/>
        <w:gridCol w:w="178"/>
        <w:gridCol w:w="992"/>
        <w:gridCol w:w="180"/>
        <w:gridCol w:w="990"/>
      </w:tblGrid>
      <w:tr w:rsidR="008D536C" w:rsidRPr="009664BA" w:rsidTr="003A7F18">
        <w:trPr>
          <w:cantSplit/>
          <w:tblHeader/>
        </w:trPr>
        <w:tc>
          <w:tcPr>
            <w:tcW w:w="2959" w:type="dxa"/>
          </w:tcPr>
          <w:p w:rsidR="008D536C" w:rsidRPr="0061377C" w:rsidRDefault="008D536C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71" w:type="dxa"/>
            <w:gridSpan w:val="19"/>
          </w:tcPr>
          <w:p w:rsidR="008D536C" w:rsidRPr="0061377C" w:rsidRDefault="008D536C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01083" w:rsidRPr="009664BA" w:rsidTr="00E85F3B">
        <w:trPr>
          <w:cantSplit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A01083" w:rsidRPr="009664BA" w:rsidTr="00E85F3B">
        <w:trPr>
          <w:cantSplit/>
          <w:trHeight w:val="389"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A01083" w:rsidRPr="0061377C" w:rsidRDefault="004E2C5B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2C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มิถุนายน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A01083" w:rsidRPr="0061377C" w:rsidRDefault="004E2C5B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2C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มิถุนายน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4E2C5B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2C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มิถุนายน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4E2C5B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2C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มิถุนายน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4E2C5B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2C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มิถุนายน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4E2C5B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4E2C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มิถุนายน</w:t>
            </w:r>
          </w:p>
        </w:tc>
      </w:tr>
      <w:tr w:rsidR="00A01083" w:rsidRPr="009664BA" w:rsidTr="00E85F3B">
        <w:trPr>
          <w:cantSplit/>
          <w:trHeight w:val="389"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A01083" w:rsidRPr="009664BA" w:rsidTr="00E85F3B">
        <w:trPr>
          <w:cantSplit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3" w:type="dxa"/>
            <w:gridSpan w:val="15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A01083" w:rsidRPr="009664BA" w:rsidTr="00E85F3B">
        <w:trPr>
          <w:cantSplit/>
        </w:trPr>
        <w:tc>
          <w:tcPr>
            <w:tcW w:w="4939" w:type="dxa"/>
            <w:gridSpan w:val="4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5699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1,724,645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1,711,829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4E2C5B">
              <w:rPr>
                <w:rFonts w:ascii="Angsana New" w:hAnsi="Angsana New" w:cs="Angsana New"/>
                <w:sz w:val="26"/>
                <w:szCs w:val="26"/>
              </w:rPr>
              <w:t>161,000</w:t>
            </w: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EE5C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</w:t>
            </w:r>
            <w:r w:rsidR="00EE5C0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552,291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588,631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108,000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9F49DD" w:rsidRDefault="005E3260" w:rsidP="005E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  <w:lang w:eastAsia="ja-JP"/>
              </w:rPr>
              <w:t>บ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ริษัท ไฟฟ้า น้ำลิก 1 จำกัด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90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:rsidR="005E3260" w:rsidRPr="0061377C" w:rsidRDefault="00EE5C0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30,900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E3260" w:rsidRPr="008F2EA2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  <w:lang w:val="en-US"/>
              </w:rPr>
              <w:t>414,493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344,7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E3260" w:rsidRPr="0061377C" w:rsidRDefault="005E3260" w:rsidP="00910F9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5699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425,59</w:t>
            </w:r>
            <w:r w:rsidR="00910F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E3260" w:rsidRPr="00520572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6"/>
                <w:szCs w:val="26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</w:rPr>
              <w:t>325,664</w:t>
            </w:r>
          </w:p>
        </w:tc>
        <w:tc>
          <w:tcPr>
            <w:tcW w:w="178" w:type="dxa"/>
          </w:tcPr>
          <w:p w:rsidR="005E3260" w:rsidRPr="00520572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2E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2,599,893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522,673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910F9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5699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2,702,53</w:t>
            </w:r>
            <w:r w:rsidR="00910F9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2,626,124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69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E2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161,000</w:t>
            </w: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E3260" w:rsidRPr="009664BA" w:rsidTr="00E85F3B">
        <w:trPr>
          <w:cantSplit/>
        </w:trPr>
        <w:tc>
          <w:tcPr>
            <w:tcW w:w="4939" w:type="dxa"/>
            <w:gridSpan w:val="4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บางปะอิน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โคเจนเนอเรชั่น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E3260"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877,944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13,525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</w:tr>
      <w:tr w:rsidR="005E3260" w:rsidRPr="009664BA" w:rsidTr="00E85F3B">
        <w:trPr>
          <w:cantSplit/>
          <w:trHeight w:val="377"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B74E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156990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877,944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69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13,525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</w:tr>
      <w:tr w:rsidR="005E3260" w:rsidRPr="009664BA" w:rsidTr="00E85F3B">
        <w:trPr>
          <w:cantSplit/>
        </w:trPr>
        <w:tc>
          <w:tcPr>
            <w:tcW w:w="3859" w:type="dxa"/>
            <w:gridSpan w:val="2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บริษัทร่วมทางอ้อม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ไซยะบุรี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EE5C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23,</w:t>
            </w:r>
            <w:r w:rsidR="00EE5C00">
              <w:rPr>
                <w:rFonts w:ascii="Angsana New" w:hAnsi="Angsana New" w:cs="Angsana New"/>
                <w:sz w:val="26"/>
                <w:szCs w:val="26"/>
                <w:lang w:bidi="th-TH"/>
              </w:rPr>
              <w:t>847,476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22,064,828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74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6,240,13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5,794,469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3260" w:rsidRPr="00780F98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5699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5,763,74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1B74E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6,240,131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5,794,469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156990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5,763,748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5E3260" w:rsidRPr="009664BA" w:rsidTr="00E85F3B">
        <w:trPr>
          <w:cantSplit/>
        </w:trPr>
        <w:tc>
          <w:tcPr>
            <w:tcW w:w="2959" w:type="dxa"/>
          </w:tcPr>
          <w:p w:rsidR="005E3260" w:rsidRPr="0061377C" w:rsidRDefault="005E3260" w:rsidP="005E326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E3260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E3260" w:rsidRPr="009664BA" w:rsidTr="00E85F3B">
        <w:trPr>
          <w:cantSplit/>
          <w:trHeight w:val="305"/>
        </w:trPr>
        <w:tc>
          <w:tcPr>
            <w:tcW w:w="2959" w:type="dxa"/>
            <w:vAlign w:val="bottom"/>
          </w:tcPr>
          <w:p w:rsidR="005E3260" w:rsidRPr="0061377C" w:rsidRDefault="005E3260" w:rsidP="005E32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3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1B74E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9,763,774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9,240,892</w:t>
            </w:r>
          </w:p>
        </w:tc>
        <w:tc>
          <w:tcPr>
            <w:tcW w:w="180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3260" w:rsidRPr="0061377C" w:rsidRDefault="005E3260" w:rsidP="00910F9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5699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9,344,22</w:t>
            </w:r>
            <w:r w:rsidR="00910F9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8,774,440</w:t>
            </w:r>
          </w:p>
        </w:tc>
        <w:tc>
          <w:tcPr>
            <w:tcW w:w="178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69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268,525</w:t>
            </w:r>
          </w:p>
        </w:tc>
        <w:tc>
          <w:tcPr>
            <w:tcW w:w="180" w:type="dxa"/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E3260" w:rsidRPr="0061377C" w:rsidRDefault="005E3260" w:rsidP="005E32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E2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181,288</w:t>
            </w:r>
          </w:p>
        </w:tc>
      </w:tr>
    </w:tbl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</w:tblGrid>
      <w:tr w:rsidR="005B259B" w:rsidRPr="009664BA" w:rsidTr="003A7F18">
        <w:trPr>
          <w:cantSplit/>
          <w:trHeight w:val="371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0" w:type="dxa"/>
            <w:gridSpan w:val="23"/>
            <w:vAlign w:val="center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B259B" w:rsidRPr="009664BA" w:rsidTr="003A7F18">
        <w:trPr>
          <w:cantSplit/>
          <w:trHeight w:val="355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61377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5B259B" w:rsidRPr="009664BA" w:rsidTr="003A7F18">
        <w:trPr>
          <w:cantSplit/>
          <w:trHeight w:val="393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1083" w:rsidRPr="007D40ED" w:rsidRDefault="007D40ED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7D40E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30 มิถุนายน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7D40ED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0E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30 มิถุนายน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7D40ED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0E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30 มิถุนายน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7D40ED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0E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30 มิถุนายน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7D40ED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0E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30 มิถุนายน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7D40ED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0E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30 มิถุนายน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7D40ED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0E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30 มิถุนายน</w:t>
            </w:r>
          </w:p>
        </w:tc>
      </w:tr>
      <w:tr w:rsidR="005B259B" w:rsidRPr="009664BA" w:rsidTr="003A7F18">
        <w:trPr>
          <w:cantSplit/>
          <w:trHeight w:val="393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5B259B" w:rsidRPr="009664BA" w:rsidTr="003A7F18">
        <w:trPr>
          <w:cantSplit/>
          <w:trHeight w:val="355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2" w:type="dxa"/>
            <w:gridSpan w:val="19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B259B" w:rsidRPr="009664BA" w:rsidTr="003A7F18">
        <w:trPr>
          <w:cantSplit/>
          <w:trHeight w:val="371"/>
        </w:trPr>
        <w:tc>
          <w:tcPr>
            <w:tcW w:w="4590" w:type="dxa"/>
            <w:gridSpan w:val="4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647E6" w:rsidRPr="009664BA" w:rsidTr="003A7F18">
        <w:trPr>
          <w:cantSplit/>
          <w:trHeight w:val="355"/>
        </w:trPr>
        <w:tc>
          <w:tcPr>
            <w:tcW w:w="2790" w:type="dxa"/>
          </w:tcPr>
          <w:p w:rsidR="00D647E6" w:rsidRPr="0061377C" w:rsidRDefault="00D647E6" w:rsidP="00D647E6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810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 w:rsidRPr="00ED6EA1">
              <w:rPr>
                <w:rFonts w:ascii="Angsana New" w:hAnsi="Angsana New" w:cs="Angsana New"/>
                <w:sz w:val="26"/>
                <w:szCs w:val="26"/>
              </w:rPr>
              <w:t>161,000</w:t>
            </w:r>
          </w:p>
        </w:tc>
      </w:tr>
      <w:tr w:rsidR="00D647E6" w:rsidRPr="009664BA" w:rsidTr="003A7F18">
        <w:trPr>
          <w:cantSplit/>
          <w:trHeight w:val="355"/>
        </w:trPr>
        <w:tc>
          <w:tcPr>
            <w:tcW w:w="2790" w:type="dxa"/>
          </w:tcPr>
          <w:p w:rsidR="00D647E6" w:rsidRPr="0061377C" w:rsidRDefault="00D647E6" w:rsidP="00D647E6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B7336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</w:t>
            </w:r>
            <w:r w:rsidR="00B7336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Merge w:val="restart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108,000</w:t>
            </w:r>
          </w:p>
        </w:tc>
        <w:tc>
          <w:tcPr>
            <w:tcW w:w="178" w:type="dxa"/>
            <w:vMerge w:val="restart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647E6" w:rsidRPr="009664BA" w:rsidTr="003A7F18">
        <w:trPr>
          <w:cantSplit/>
          <w:trHeight w:val="709"/>
        </w:trPr>
        <w:tc>
          <w:tcPr>
            <w:tcW w:w="2790" w:type="dxa"/>
          </w:tcPr>
          <w:p w:rsidR="00D647E6" w:rsidRPr="009F49DD" w:rsidRDefault="00D647E6" w:rsidP="00D647E6">
            <w:pPr>
              <w:tabs>
                <w:tab w:val="clear" w:pos="227"/>
                <w:tab w:val="clear" w:pos="454"/>
                <w:tab w:val="clear" w:pos="2580"/>
                <w:tab w:val="clear" w:pos="2807"/>
              </w:tabs>
              <w:ind w:left="191" w:right="-79" w:hanging="1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  <w:lang w:eastAsia="ja-JP"/>
              </w:rPr>
              <w:t>บ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ริษัท ไฟฟ้า น้ำลิก 1 จำกัด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br/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810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EE5C00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30,900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8F2EA2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  <w:lang w:val="en-US"/>
              </w:rPr>
              <w:t>414,493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520572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2E5C79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5C7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8F2EA2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2EA2">
              <w:rPr>
                <w:rFonts w:ascii="Angsana New" w:hAnsi="Angsana New" w:cs="Angsana New"/>
                <w:sz w:val="26"/>
                <w:szCs w:val="26"/>
                <w:lang w:val="en-US"/>
              </w:rPr>
              <w:t>414,493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520572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647E6" w:rsidRPr="009664BA" w:rsidTr="003A7F18">
        <w:trPr>
          <w:cantSplit/>
          <w:trHeight w:val="355"/>
        </w:trPr>
        <w:tc>
          <w:tcPr>
            <w:tcW w:w="2790" w:type="dxa"/>
          </w:tcPr>
          <w:p w:rsidR="00D647E6" w:rsidRPr="0061377C" w:rsidRDefault="00D647E6" w:rsidP="00D647E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2,599,893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2,522,673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2,599,893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2,522,673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255,000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6E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161,000</w:t>
            </w:r>
          </w:p>
        </w:tc>
      </w:tr>
      <w:tr w:rsidR="00D647E6" w:rsidRPr="009664BA" w:rsidTr="006473DF">
        <w:trPr>
          <w:cantSplit/>
          <w:trHeight w:val="371"/>
        </w:trPr>
        <w:tc>
          <w:tcPr>
            <w:tcW w:w="4590" w:type="dxa"/>
            <w:gridSpan w:val="4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  <w:tab w:val="decimal" w:pos="911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191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  <w:tab w:val="decimal" w:pos="908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  <w:tab w:val="decimal" w:pos="654"/>
                <w:tab w:val="decimal" w:pos="823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  <w:tab w:val="decimal" w:pos="134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Merge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  <w:tab w:val="decimal" w:pos="922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  <w:tab w:val="decimal" w:pos="922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47E6" w:rsidRPr="009664BA" w:rsidTr="003A7F18">
        <w:trPr>
          <w:cantSplit/>
          <w:trHeight w:val="371"/>
        </w:trPr>
        <w:tc>
          <w:tcPr>
            <w:tcW w:w="4590" w:type="dxa"/>
            <w:gridSpan w:val="4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191"/>
                <w:tab w:val="decimal" w:pos="619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  <w:tab w:val="decimal" w:pos="654"/>
                <w:tab w:val="decimal" w:pos="823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center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647E6" w:rsidRPr="009664BA" w:rsidTr="003A7F18">
        <w:trPr>
          <w:cantSplit/>
          <w:trHeight w:val="355"/>
        </w:trPr>
        <w:tc>
          <w:tcPr>
            <w:tcW w:w="2790" w:type="dxa"/>
          </w:tcPr>
          <w:p w:rsidR="00D647E6" w:rsidRPr="002110CC" w:rsidRDefault="00D647E6" w:rsidP="00D647E6">
            <w:pPr>
              <w:ind w:left="360" w:hanging="360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110C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810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center" w:pos="41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E3260"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7594E"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7594E"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</w:rPr>
            </w:pPr>
            <w:r w:rsidRPr="0027594E">
              <w:rPr>
                <w:rFonts w:ascii="Angsana New" w:hAnsi="Angsana New" w:cs="Angsana New"/>
                <w:sz w:val="26"/>
                <w:szCs w:val="26"/>
              </w:rPr>
              <w:t>13,525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</w:tr>
      <w:tr w:rsidR="00D647E6" w:rsidRPr="009664BA" w:rsidTr="003A7F18">
        <w:trPr>
          <w:cantSplit/>
          <w:trHeight w:val="355"/>
        </w:trPr>
        <w:tc>
          <w:tcPr>
            <w:tcW w:w="2790" w:type="dxa"/>
          </w:tcPr>
          <w:p w:rsidR="00D647E6" w:rsidRPr="0061377C" w:rsidRDefault="00D647E6" w:rsidP="00D647E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13,525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</w:tr>
      <w:tr w:rsidR="00D647E6" w:rsidRPr="009664BA" w:rsidTr="003A7F18">
        <w:trPr>
          <w:cantSplit/>
          <w:trHeight w:val="355"/>
        </w:trPr>
        <w:tc>
          <w:tcPr>
            <w:tcW w:w="2790" w:type="dxa"/>
          </w:tcPr>
          <w:p w:rsidR="00D647E6" w:rsidRPr="0061377C" w:rsidRDefault="00D647E6" w:rsidP="00D647E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647E6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647E6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647E6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647E6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647E6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647E6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47E6" w:rsidRPr="009664BA" w:rsidTr="003A7F18">
        <w:trPr>
          <w:cantSplit/>
          <w:trHeight w:val="308"/>
        </w:trPr>
        <w:tc>
          <w:tcPr>
            <w:tcW w:w="2790" w:type="dxa"/>
            <w:vAlign w:val="bottom"/>
          </w:tcPr>
          <w:p w:rsidR="00D647E6" w:rsidRPr="0061377C" w:rsidRDefault="00D647E6" w:rsidP="00D647E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D647E6" w:rsidRPr="005B259B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3,523,643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D647E6" w:rsidRPr="005B259B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3,523,643</w:t>
            </w:r>
          </w:p>
        </w:tc>
        <w:tc>
          <w:tcPr>
            <w:tcW w:w="178" w:type="dxa"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D647E6" w:rsidRPr="00A137E5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27594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268,525</w:t>
            </w:r>
          </w:p>
        </w:tc>
        <w:tc>
          <w:tcPr>
            <w:tcW w:w="178" w:type="dxa"/>
            <w:vMerge/>
            <w:vAlign w:val="bottom"/>
          </w:tcPr>
          <w:p w:rsidR="00D647E6" w:rsidRPr="0061377C" w:rsidRDefault="00D647E6" w:rsidP="00D647E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D647E6" w:rsidRPr="00A137E5" w:rsidRDefault="00D647E6" w:rsidP="00D647E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D6E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181,288</w:t>
            </w:r>
          </w:p>
        </w:tc>
      </w:tr>
    </w:tbl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905089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Default="00A01083" w:rsidP="002110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GB"/>
        </w:rPr>
      </w:pPr>
      <w:r w:rsidRPr="00225C73">
        <w:rPr>
          <w:rFonts w:ascii="Angsana New" w:hAnsi="Angsana New"/>
          <w:sz w:val="30"/>
          <w:szCs w:val="30"/>
          <w:cs/>
          <w:lang w:val="en-GB"/>
        </w:rPr>
        <w:t>บริษัทร่วมและการร่วมค้า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:rsidR="0039708F" w:rsidRDefault="0039708F" w:rsidP="00F012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  <w:sectPr w:rsidR="0039708F" w:rsidSect="0039708F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 w:code="9"/>
          <w:pgMar w:top="1152" w:right="691" w:bottom="1199" w:left="576" w:header="720" w:footer="720" w:gutter="0"/>
          <w:paperSrc w:first="7" w:other="7"/>
          <w:cols w:space="720"/>
          <w:docGrid w:linePitch="360"/>
        </w:sectPr>
      </w:pPr>
    </w:p>
    <w:p w:rsidR="00EF3FE4" w:rsidRDefault="00990A4C" w:rsidP="0095078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 w:rsidR="0095078A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B90FD6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</w:t>
      </w:r>
      <w:r w:rsidR="00CE2FE2" w:rsidRPr="00B847D1">
        <w:rPr>
          <w:rFonts w:ascii="Angsana New" w:hAnsi="Angsana New"/>
          <w:sz w:val="30"/>
          <w:szCs w:val="30"/>
          <w:u w:val="none"/>
          <w:cs/>
          <w:lang w:val="th-TH"/>
        </w:rPr>
        <w:t>ทย่อย</w:t>
      </w:r>
    </w:p>
    <w:p w:rsidR="00EC3A78" w:rsidRPr="00E96D9D" w:rsidRDefault="00EC3A78" w:rsidP="00225C73">
      <w:pPr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1165"/>
        <w:gridCol w:w="1316"/>
        <w:gridCol w:w="236"/>
        <w:gridCol w:w="1342"/>
      </w:tblGrid>
      <w:tr w:rsidR="00A36406" w:rsidRPr="00FF0DF5" w:rsidTr="0060008F">
        <w:trPr>
          <w:trHeight w:val="317"/>
        </w:trPr>
        <w:tc>
          <w:tcPr>
            <w:tcW w:w="2813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60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36406" w:rsidRPr="00FF0DF5" w:rsidTr="0060008F">
        <w:tc>
          <w:tcPr>
            <w:tcW w:w="2813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9" w:type="pct"/>
            <w:vAlign w:val="bottom"/>
          </w:tcPr>
          <w:p w:rsidR="00A36406" w:rsidRPr="002A51E2" w:rsidRDefault="00EE78BB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906F8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7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  <w:vAlign w:val="bottom"/>
          </w:tcPr>
          <w:p w:rsidR="00A36406" w:rsidRPr="002A51E2" w:rsidRDefault="00906F86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A36406" w:rsidRPr="00FF0DF5" w:rsidTr="0060008F">
        <w:tc>
          <w:tcPr>
            <w:tcW w:w="2813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60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06F86" w:rsidRPr="00FF0DF5" w:rsidTr="0060008F">
        <w:tc>
          <w:tcPr>
            <w:tcW w:w="2813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6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:rsidR="00906F86" w:rsidRDefault="00273474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8,499,119</w:t>
            </w:r>
          </w:p>
        </w:tc>
        <w:tc>
          <w:tcPr>
            <w:tcW w:w="12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</w:tcPr>
          <w:p w:rsidR="00906F86" w:rsidRPr="00274EF2" w:rsidRDefault="00906F86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4EF2">
              <w:rPr>
                <w:rFonts w:ascii="Angsana New" w:hAnsi="Angsana New"/>
                <w:sz w:val="30"/>
                <w:szCs w:val="30"/>
                <w:lang w:val="en-US" w:eastAsia="en-US"/>
              </w:rPr>
              <w:t>7,626,921</w:t>
            </w:r>
          </w:p>
        </w:tc>
      </w:tr>
      <w:tr w:rsidR="00274EF2" w:rsidRPr="00C60455" w:rsidTr="0060008F">
        <w:trPr>
          <w:trHeight w:val="178"/>
        </w:trPr>
        <w:tc>
          <w:tcPr>
            <w:tcW w:w="2813" w:type="pct"/>
          </w:tcPr>
          <w:p w:rsidR="00274EF2" w:rsidRPr="00A36406" w:rsidRDefault="00274EF2" w:rsidP="00274E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628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:rsidR="00274EF2" w:rsidRPr="002A51E2" w:rsidRDefault="00A603AC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445,662</w:t>
            </w:r>
          </w:p>
        </w:tc>
        <w:tc>
          <w:tcPr>
            <w:tcW w:w="127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</w:tcPr>
          <w:p w:rsidR="00274EF2" w:rsidRPr="00274EF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4EF2">
              <w:rPr>
                <w:rFonts w:ascii="Angsana New" w:hAnsi="Angsana New"/>
                <w:sz w:val="30"/>
                <w:szCs w:val="30"/>
                <w:lang w:val="en-US" w:eastAsia="en-US"/>
              </w:rPr>
              <w:t>354,806</w:t>
            </w:r>
          </w:p>
        </w:tc>
      </w:tr>
      <w:tr w:rsidR="00274EF2" w:rsidRPr="00274EF2" w:rsidTr="0060008F">
        <w:tc>
          <w:tcPr>
            <w:tcW w:w="2813" w:type="pct"/>
          </w:tcPr>
          <w:p w:rsidR="00274EF2" w:rsidRPr="00A36406" w:rsidRDefault="00274EF2" w:rsidP="00274E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4E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74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8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:rsidR="00274EF2" w:rsidRPr="002A51E2" w:rsidRDefault="00A603AC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03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8,944,781</w:t>
            </w:r>
          </w:p>
        </w:tc>
        <w:tc>
          <w:tcPr>
            <w:tcW w:w="127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274EF2" w:rsidRPr="00274EF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74EF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7,981,727</w:t>
            </w:r>
          </w:p>
        </w:tc>
      </w:tr>
      <w:tr w:rsidR="00906F86" w:rsidRPr="00C60455" w:rsidTr="0060008F">
        <w:tc>
          <w:tcPr>
            <w:tcW w:w="2813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double" w:sz="4" w:space="0" w:color="auto"/>
            </w:tcBorders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  <w:tcBorders>
              <w:top w:val="double" w:sz="4" w:space="0" w:color="auto"/>
              <w:bottom w:val="double" w:sz="4" w:space="0" w:color="auto"/>
            </w:tcBorders>
          </w:tcPr>
          <w:p w:rsidR="00906F86" w:rsidRPr="002A51E2" w:rsidRDefault="003C183F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8,499,119</w:t>
            </w:r>
          </w:p>
        </w:tc>
      </w:tr>
    </w:tbl>
    <w:p w:rsidR="008E2915" w:rsidRPr="0095078A" w:rsidRDefault="008E2915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:rsidR="00E24CC3" w:rsidRPr="0095078A" w:rsidRDefault="00E24CC3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5078A">
        <w:rPr>
          <w:rFonts w:ascii="Angsana New" w:hAnsi="Angsana New"/>
          <w:sz w:val="30"/>
          <w:szCs w:val="30"/>
          <w:cs/>
        </w:rPr>
        <w:t>มีการ</w:t>
      </w:r>
      <w:r w:rsidR="00A21B06" w:rsidRPr="0095078A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Pr="0095078A">
        <w:rPr>
          <w:rFonts w:ascii="Angsana New" w:hAnsi="Angsana New"/>
          <w:sz w:val="30"/>
          <w:szCs w:val="30"/>
          <w:cs/>
        </w:rPr>
        <w:t>ในบริษัทย่อยในระหว่างงวด</w:t>
      </w:r>
      <w:r w:rsidR="00FE759C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95078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="00EE78BB" w:rsidRPr="0095078A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61</w:t>
      </w:r>
      <w:r w:rsidR="00EE78BB">
        <w:rPr>
          <w:rFonts w:ascii="Angsana New" w:hAnsi="Angsana New"/>
          <w:sz w:val="30"/>
          <w:szCs w:val="30"/>
          <w:lang w:val="en-US"/>
        </w:rPr>
        <w:t xml:space="preserve"> </w:t>
      </w:r>
      <w:r w:rsidRPr="0095078A">
        <w:rPr>
          <w:rFonts w:ascii="Angsana New" w:hAnsi="Angsana New"/>
          <w:sz w:val="30"/>
          <w:szCs w:val="30"/>
          <w:cs/>
        </w:rPr>
        <w:t>ดังนี้</w:t>
      </w:r>
    </w:p>
    <w:p w:rsidR="003C183F" w:rsidRPr="0095078A" w:rsidRDefault="003C183F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sz w:val="30"/>
          <w:szCs w:val="30"/>
        </w:rPr>
      </w:pPr>
    </w:p>
    <w:p w:rsidR="00FE4432" w:rsidRPr="004317A4" w:rsidRDefault="00FE4432" w:rsidP="00FE44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 w:rsidRPr="004317A4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นที ซินเนอร์ยี่ จำกัด</w:t>
      </w:r>
    </w:p>
    <w:p w:rsidR="00FE4432" w:rsidRPr="004317A4" w:rsidRDefault="00FE4432" w:rsidP="00FE44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E4432" w:rsidRPr="004317A4" w:rsidRDefault="00FE4432" w:rsidP="003C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4317A4">
        <w:rPr>
          <w:rFonts w:ascii="Angsana New" w:hAnsi="Angsana New"/>
          <w:sz w:val="30"/>
          <w:szCs w:val="30"/>
          <w:cs/>
        </w:rPr>
        <w:t>บริษัทได้จ่ายชำระค่าหุ้นจากหุ้นสามัญ</w:t>
      </w:r>
      <w:r w:rsidR="003C183F">
        <w:rPr>
          <w:rFonts w:ascii="Angsana New" w:hAnsi="Angsana New" w:hint="cs"/>
          <w:sz w:val="30"/>
          <w:szCs w:val="30"/>
          <w:cs/>
          <w:lang w:val="en-US"/>
        </w:rPr>
        <w:t>ของบริษัท นที ซินเนอร์ยี่ จำกัด เพิ่มเติม</w:t>
      </w:r>
      <w:r w:rsidRPr="004317A4">
        <w:rPr>
          <w:rFonts w:ascii="Angsana New" w:hAnsi="Angsana New"/>
          <w:sz w:val="30"/>
          <w:szCs w:val="30"/>
          <w:cs/>
        </w:rPr>
        <w:t>เป็</w:t>
      </w:r>
      <w:r w:rsidRPr="00DF7986">
        <w:rPr>
          <w:rFonts w:ascii="Angsana New" w:hAnsi="Angsana New"/>
          <w:sz w:val="30"/>
          <w:szCs w:val="30"/>
          <w:cs/>
        </w:rPr>
        <w:t>น</w:t>
      </w:r>
      <w:r w:rsidRPr="002110CC">
        <w:rPr>
          <w:rFonts w:ascii="Angsana New" w:hAnsi="Angsana New"/>
          <w:sz w:val="30"/>
          <w:szCs w:val="30"/>
          <w:cs/>
        </w:rPr>
        <w:t>จำนวน</w:t>
      </w:r>
      <w:r w:rsidR="00DF7986" w:rsidRPr="002110CC">
        <w:rPr>
          <w:rFonts w:ascii="Angsana New" w:hAnsi="Angsana New"/>
          <w:sz w:val="30"/>
          <w:szCs w:val="30"/>
          <w:lang w:val="en-US"/>
        </w:rPr>
        <w:t xml:space="preserve"> </w:t>
      </w:r>
      <w:r w:rsidR="00EE5C00">
        <w:rPr>
          <w:rFonts w:ascii="Angsana New" w:hAnsi="Angsana New"/>
          <w:sz w:val="30"/>
          <w:szCs w:val="30"/>
          <w:lang w:val="en-US"/>
        </w:rPr>
        <w:t>445.7</w:t>
      </w:r>
      <w:r w:rsidR="00DF7986">
        <w:rPr>
          <w:rFonts w:ascii="Angsana New" w:hAnsi="Angsana New"/>
          <w:sz w:val="30"/>
          <w:szCs w:val="30"/>
          <w:lang w:val="en-US"/>
        </w:rPr>
        <w:t xml:space="preserve"> </w:t>
      </w:r>
      <w:r w:rsidRPr="00DF7986">
        <w:rPr>
          <w:rFonts w:ascii="Angsana New" w:hAnsi="Angsana New"/>
          <w:sz w:val="30"/>
          <w:szCs w:val="30"/>
          <w:cs/>
        </w:rPr>
        <w:t xml:space="preserve">ล้านบาท รวมเป็นทุนจดทะเบียนและชำระแล้วทั้งหมดจำนวน </w:t>
      </w:r>
      <w:r w:rsidR="00A603AC">
        <w:rPr>
          <w:rFonts w:ascii="Angsana New" w:hAnsi="Angsana New"/>
          <w:sz w:val="30"/>
          <w:szCs w:val="30"/>
          <w:lang w:val="en-US"/>
        </w:rPr>
        <w:t>6,073.1</w:t>
      </w:r>
      <w:r w:rsidRPr="00DF7986">
        <w:rPr>
          <w:rFonts w:ascii="Angsana New" w:hAnsi="Angsana New"/>
          <w:sz w:val="30"/>
          <w:szCs w:val="30"/>
        </w:rPr>
        <w:t xml:space="preserve"> </w:t>
      </w:r>
      <w:r w:rsidRPr="00DF7986">
        <w:rPr>
          <w:rFonts w:ascii="Angsana New" w:hAnsi="Angsana New"/>
          <w:sz w:val="30"/>
          <w:szCs w:val="30"/>
          <w:cs/>
        </w:rPr>
        <w:t>ล้านบาท</w:t>
      </w:r>
    </w:p>
    <w:p w:rsidR="00DF7986" w:rsidRPr="00DF7986" w:rsidRDefault="00DF7986" w:rsidP="0027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  <w:sectPr w:rsidR="00DF7986" w:rsidRPr="00DF7986" w:rsidSect="0039708F">
          <w:headerReference w:type="default" r:id="rId17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Default="006258F9" w:rsidP="00211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61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906F86">
        <w:rPr>
          <w:rFonts w:ascii="Angsana New" w:hAnsi="Angsana New"/>
          <w:sz w:val="30"/>
          <w:szCs w:val="30"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60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FE759C">
        <w:rPr>
          <w:rFonts w:ascii="Angsana New" w:hAnsi="Angsana New" w:hint="cs"/>
          <w:sz w:val="30"/>
          <w:szCs w:val="30"/>
          <w:cs/>
        </w:rPr>
        <w:t>หก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:rsidR="00EE78BB" w:rsidRPr="00AC112B" w:rsidRDefault="00EE78BB" w:rsidP="00EE78BB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720"/>
        <w:gridCol w:w="180"/>
        <w:gridCol w:w="81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74"/>
      </w:tblGrid>
      <w:tr w:rsidR="00EE78BB" w:rsidRPr="00483F5F" w:rsidTr="00990A4C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94" w:type="dxa"/>
            <w:gridSpan w:val="22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EE78BB" w:rsidRPr="00483F5F" w:rsidTr="00990A4C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EE78BB" w:rsidRPr="0061377C" w:rsidRDefault="00EE78BB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1800" w:type="dxa"/>
            <w:gridSpan w:val="3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64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</w:tr>
      <w:tr w:rsidR="00EE78BB" w:rsidRPr="00483F5F" w:rsidTr="00990A4C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EE78BB" w:rsidRPr="0061377C" w:rsidRDefault="00EE78BB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ราคาทุน </w:t>
            </w:r>
            <w:r w:rsidRPr="0061377C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64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</w:tr>
      <w:tr w:rsidR="001E3184" w:rsidRPr="00483F5F" w:rsidTr="00990A4C">
        <w:trPr>
          <w:cantSplit/>
          <w:tblHeader/>
        </w:trPr>
        <w:tc>
          <w:tcPr>
            <w:tcW w:w="2790" w:type="dxa"/>
          </w:tcPr>
          <w:p w:rsidR="001E3184" w:rsidRPr="0061377C" w:rsidRDefault="001E3184" w:rsidP="001E31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</w:tcPr>
          <w:p w:rsidR="001E3184" w:rsidRPr="00FE759C" w:rsidRDefault="00FE759C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30</w:t>
            </w:r>
            <w:r w:rsidR="001E3184"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 </w:t>
            </w:r>
            <w:r w:rsidRPr="00FE759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:rsidR="001E3184" w:rsidRPr="00AC112B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AC112B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31 </w:t>
            </w:r>
            <w:r w:rsidR="00FE759C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810" w:type="dxa"/>
          </w:tcPr>
          <w:p w:rsidR="001E3184" w:rsidRPr="0061377C" w:rsidRDefault="00FE759C" w:rsidP="007A6FE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br/>
            </w:r>
            <w:r w:rsidRPr="00FE759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31 </w:t>
            </w:r>
            <w:r w:rsidR="00FE759C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FE759C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br/>
            </w:r>
            <w:r w:rsidRPr="00FE759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31 </w:t>
            </w:r>
            <w:r w:rsidR="00FE759C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FE759C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br/>
            </w:r>
            <w:r w:rsidRPr="00FE759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31 </w:t>
            </w:r>
            <w:r w:rsidR="00FE759C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="00990A4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FE759C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br/>
            </w:r>
            <w:r w:rsidRPr="00FE759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990A4C">
            <w:pPr>
              <w:pStyle w:val="acctmergecolhdg"/>
              <w:spacing w:line="240" w:lineRule="auto"/>
              <w:ind w:left="-79" w:right="-8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31 </w:t>
            </w:r>
            <w:r w:rsidR="00FE759C">
              <w:rPr>
                <w:rFonts w:ascii="Angsana New" w:hAnsi="Angsana New" w:cs="Angsana New"/>
                <w:sz w:val="25"/>
                <w:szCs w:val="25"/>
                <w:lang w:bidi="th-TH"/>
              </w:rPr>
              <w:br/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FE759C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br/>
            </w:r>
            <w:r w:rsidRPr="00FE759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74" w:type="dxa"/>
          </w:tcPr>
          <w:p w:rsidR="001E3184" w:rsidRPr="00990A4C" w:rsidRDefault="00FE759C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 w:rsidRPr="00FE759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ิถุนายน</w:t>
            </w:r>
          </w:p>
        </w:tc>
      </w:tr>
      <w:tr w:rsidR="00906F86" w:rsidRPr="00483F5F" w:rsidTr="00990A4C">
        <w:trPr>
          <w:cantSplit/>
          <w:tblHeader/>
        </w:trPr>
        <w:tc>
          <w:tcPr>
            <w:tcW w:w="2790" w:type="dxa"/>
          </w:tcPr>
          <w:p w:rsidR="00906F86" w:rsidRPr="0061377C" w:rsidRDefault="00906F86" w:rsidP="00906F8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74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</w:tr>
      <w:tr w:rsidR="001E3184" w:rsidRPr="00483F5F" w:rsidTr="00990A4C">
        <w:trPr>
          <w:cantSplit/>
          <w:trHeight w:val="270"/>
        </w:trPr>
        <w:tc>
          <w:tcPr>
            <w:tcW w:w="2790" w:type="dxa"/>
          </w:tcPr>
          <w:p w:rsidR="001E3184" w:rsidRPr="0061377C" w:rsidRDefault="001E3184" w:rsidP="001E3184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1E3184" w:rsidRPr="0061377C" w:rsidRDefault="001E3184" w:rsidP="001E318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</w:rPr>
              <w:t>(%)</w:t>
            </w:r>
          </w:p>
        </w:tc>
        <w:tc>
          <w:tcPr>
            <w:tcW w:w="9684" w:type="dxa"/>
            <w:gridSpan w:val="19"/>
          </w:tcPr>
          <w:p w:rsidR="001E3184" w:rsidRPr="0061377C" w:rsidRDefault="001E3184" w:rsidP="001E3184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E3184" w:rsidRPr="00483F5F" w:rsidTr="00990A4C">
        <w:trPr>
          <w:cantSplit/>
          <w:trHeight w:val="270"/>
        </w:trPr>
        <w:tc>
          <w:tcPr>
            <w:tcW w:w="2790" w:type="dxa"/>
          </w:tcPr>
          <w:p w:rsidR="001E3184" w:rsidRPr="0061377C" w:rsidRDefault="001E3184" w:rsidP="001E3184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1E3184" w:rsidRPr="0061377C" w:rsidRDefault="001E3184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</w:tr>
      <w:tr w:rsidR="00E772C9" w:rsidRPr="00483F5F" w:rsidTr="00990A4C">
        <w:trPr>
          <w:cantSplit/>
          <w:trHeight w:val="270"/>
        </w:trPr>
        <w:tc>
          <w:tcPr>
            <w:tcW w:w="2790" w:type="dxa"/>
          </w:tcPr>
          <w:p w:rsidR="00E772C9" w:rsidRPr="006D7288" w:rsidRDefault="00E772C9" w:rsidP="00E772C9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</w:pP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บริษัท ผลิตไฟฟ้าและพลังงานร่วม</w:t>
            </w:r>
            <w:r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  <w:t xml:space="preserve"> </w:t>
            </w: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810" w:type="dxa"/>
            <w:vAlign w:val="bottom"/>
          </w:tcPr>
          <w:p w:rsidR="00E772C9" w:rsidRPr="009532D7" w:rsidRDefault="00EE5C00" w:rsidP="00414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371,</w:t>
            </w:r>
            <w:r w:rsidR="00414414">
              <w:rPr>
                <w:rFonts w:ascii="Angsana New" w:hAnsi="Angsana New"/>
                <w:sz w:val="25"/>
                <w:szCs w:val="25"/>
                <w:lang w:val="en-US"/>
              </w:rPr>
              <w:t>73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371,730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E772C9" w:rsidRPr="00483F5F" w:rsidTr="00990A4C">
        <w:trPr>
          <w:cantSplit/>
          <w:trHeight w:val="270"/>
        </w:trPr>
        <w:tc>
          <w:tcPr>
            <w:tcW w:w="2790" w:type="dxa"/>
          </w:tcPr>
          <w:p w:rsidR="00E772C9" w:rsidRPr="0061377C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นที ซินเนอร์ยี่ จำกัด</w:t>
            </w:r>
          </w:p>
        </w:tc>
        <w:tc>
          <w:tcPr>
            <w:tcW w:w="72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810" w:type="dxa"/>
            <w:vAlign w:val="bottom"/>
          </w:tcPr>
          <w:p w:rsidR="00E772C9" w:rsidRPr="009532D7" w:rsidRDefault="00EE5C00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6,073,119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5,627,457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06C1A">
              <w:rPr>
                <w:rFonts w:ascii="Angsana New" w:hAnsi="Angsana New"/>
                <w:sz w:val="25"/>
                <w:szCs w:val="25"/>
                <w:lang w:val="en-US"/>
              </w:rPr>
              <w:t>6,308,355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5,862,693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06C1A">
              <w:rPr>
                <w:rFonts w:ascii="Angsana New" w:hAnsi="Angsana New"/>
                <w:sz w:val="25"/>
                <w:szCs w:val="25"/>
                <w:lang w:val="en-US"/>
              </w:rPr>
              <w:t>6,308,355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5,862,693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E772C9" w:rsidRPr="00483F5F" w:rsidTr="00990A4C">
        <w:trPr>
          <w:cantSplit/>
          <w:trHeight w:val="270"/>
        </w:trPr>
        <w:tc>
          <w:tcPr>
            <w:tcW w:w="2790" w:type="dxa"/>
          </w:tcPr>
          <w:p w:rsidR="00E772C9" w:rsidRPr="0061377C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ไออาร์พีซี คลีน พาวเวอร์</w:t>
            </w:r>
            <w:r w:rsidRPr="0061377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51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51</w:t>
            </w:r>
          </w:p>
        </w:tc>
        <w:tc>
          <w:tcPr>
            <w:tcW w:w="810" w:type="dxa"/>
            <w:vAlign w:val="bottom"/>
          </w:tcPr>
          <w:p w:rsidR="00E772C9" w:rsidRPr="009532D7" w:rsidRDefault="00EE5C00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3,083,000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3,083,000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E772C9" w:rsidRPr="00483F5F" w:rsidTr="003F7B30">
        <w:trPr>
          <w:cantSplit/>
        </w:trPr>
        <w:tc>
          <w:tcPr>
            <w:tcW w:w="2790" w:type="dxa"/>
          </w:tcPr>
          <w:p w:rsidR="00E772C9" w:rsidRPr="0061377C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eastAsia="Calibri" w:hAnsi="Angsana New"/>
                <w:sz w:val="25"/>
                <w:szCs w:val="25"/>
              </w:rPr>
              <w:t>Ichinoseki Solar Power 1 GK</w:t>
            </w:r>
            <w:r w:rsidRPr="0061377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61377C">
              <w:rPr>
                <w:rFonts w:ascii="Angsana New" w:hAnsi="Angsana New"/>
                <w:sz w:val="25"/>
                <w:szCs w:val="25"/>
              </w:rPr>
              <w:t>(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ทุนชำระแล้วหน่วยพันเยน)</w:t>
            </w:r>
          </w:p>
        </w:tc>
        <w:tc>
          <w:tcPr>
            <w:tcW w:w="72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810" w:type="dxa"/>
            <w:vAlign w:val="bottom"/>
          </w:tcPr>
          <w:p w:rsidR="00E772C9" w:rsidRPr="009532D7" w:rsidRDefault="00EE5C00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E772C9" w:rsidRPr="00483F5F" w:rsidTr="00990A4C">
        <w:trPr>
          <w:cantSplit/>
        </w:trPr>
        <w:tc>
          <w:tcPr>
            <w:tcW w:w="2790" w:type="dxa"/>
          </w:tcPr>
          <w:p w:rsidR="00E772C9" w:rsidRPr="0061377C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GPSC International Holdings Limited (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ทุนชำระแล้วหน่ว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ย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พันเหรียญสหรัฐอเมริกา)</w:t>
            </w:r>
          </w:p>
        </w:tc>
        <w:tc>
          <w:tcPr>
            <w:tcW w:w="720" w:type="dxa"/>
            <w:vAlign w:val="bottom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810" w:type="dxa"/>
            <w:vAlign w:val="bottom"/>
          </w:tcPr>
          <w:p w:rsidR="00E772C9" w:rsidRPr="0061377C" w:rsidRDefault="00EE5C00" w:rsidP="00E772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772C9" w:rsidRPr="00A06C1A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E772C9" w:rsidRPr="00483F5F" w:rsidTr="00990A4C">
        <w:trPr>
          <w:cantSplit/>
        </w:trPr>
        <w:tc>
          <w:tcPr>
            <w:tcW w:w="2790" w:type="dxa"/>
          </w:tcPr>
          <w:p w:rsidR="00E772C9" w:rsidRPr="0061377C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E772C9" w:rsidRPr="0061377C" w:rsidRDefault="00E772C9" w:rsidP="00E7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61377C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81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E772C9" w:rsidRPr="0061377C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A06C1A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8,944,781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8,499,119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A06C1A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8,944,781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8,499,119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E772C9" w:rsidRPr="0061377C" w:rsidRDefault="00E772C9" w:rsidP="00E772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E772C9" w:rsidRPr="009532D7" w:rsidRDefault="00E772C9" w:rsidP="00E7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</w:tr>
    </w:tbl>
    <w:p w:rsidR="006D7288" w:rsidRDefault="006D7288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561BF" w:rsidRPr="00B847D1" w:rsidRDefault="006561BF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6561BF" w:rsidRPr="00944B39" w:rsidRDefault="006561BF" w:rsidP="006561BF">
      <w:pPr>
        <w:rPr>
          <w:cs/>
        </w:rPr>
        <w:sectPr w:rsidR="006561BF" w:rsidRPr="00944B39" w:rsidSect="0039708F">
          <w:headerReference w:type="even" r:id="rId18"/>
          <w:footerReference w:type="default" r:id="rId19"/>
          <w:headerReference w:type="firs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225C73" w:rsidRDefault="00990A4C" w:rsidP="00C8089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8</w:t>
      </w:r>
      <w:r w:rsidR="00C8089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:rsidR="00651EEB" w:rsidRPr="00225C73" w:rsidRDefault="00651EEB" w:rsidP="00651EEB">
      <w:pPr>
        <w:rPr>
          <w:rFonts w:ascii="Angsana New" w:hAnsi="Angsana New"/>
          <w:sz w:val="30"/>
          <w:szCs w:val="30"/>
          <w:cs/>
          <w:lang w:val="th-TH"/>
        </w:rPr>
      </w:pPr>
    </w:p>
    <w:p w:rsidR="000A727E" w:rsidRPr="00225C73" w:rsidRDefault="00184B2B" w:rsidP="00990A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b/>
          <w:sz w:val="30"/>
          <w:szCs w:val="30"/>
          <w:cs/>
        </w:rPr>
        <w:tab/>
      </w:r>
      <w:r w:rsidR="000A727E" w:rsidRPr="00225C73">
        <w:rPr>
          <w:rFonts w:ascii="Angsana New" w:hAnsi="Angsana New"/>
          <w:b/>
          <w:sz w:val="30"/>
          <w:szCs w:val="30"/>
          <w:cs/>
        </w:rPr>
        <w:t>ก</w:t>
      </w:r>
      <w:r w:rsidR="000A727E" w:rsidRPr="00225C7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A02741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0A727E" w:rsidRPr="00225C7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02741" w:rsidRPr="00A02741">
        <w:rPr>
          <w:rFonts w:ascii="Angsana New" w:hAnsi="Angsana New"/>
          <w:sz w:val="30"/>
          <w:szCs w:val="30"/>
          <w:cs/>
        </w:rPr>
        <w:t>30 มิถุนายน</w:t>
      </w:r>
      <w:r w:rsidR="00A02741">
        <w:rPr>
          <w:rFonts w:ascii="Angsana New" w:hAnsi="Angsana New" w:hint="cs"/>
          <w:sz w:val="30"/>
          <w:szCs w:val="30"/>
          <w:cs/>
        </w:rPr>
        <w:t xml:space="preserve"> </w:t>
      </w:r>
      <w:r w:rsidR="000A727E" w:rsidRPr="00225C73">
        <w:rPr>
          <w:rFonts w:ascii="Angsana New" w:hAnsi="Angsana New"/>
          <w:sz w:val="30"/>
          <w:szCs w:val="30"/>
          <w:cs/>
        </w:rPr>
        <w:t>มีดังนี้</w:t>
      </w:r>
    </w:p>
    <w:p w:rsidR="00551D9C" w:rsidRDefault="00551D9C" w:rsidP="000A72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4"/>
        <w:gridCol w:w="271"/>
        <w:gridCol w:w="1170"/>
        <w:gridCol w:w="263"/>
        <w:gridCol w:w="1174"/>
        <w:gridCol w:w="239"/>
        <w:gridCol w:w="1201"/>
      </w:tblGrid>
      <w:tr w:rsidR="00551D9C" w:rsidRPr="0058296A" w:rsidTr="00990A4C">
        <w:trPr>
          <w:tblHeader/>
        </w:trPr>
        <w:tc>
          <w:tcPr>
            <w:tcW w:w="2038" w:type="pct"/>
          </w:tcPr>
          <w:p w:rsidR="00551D9C" w:rsidRPr="00494A5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A51E2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90A4C" w:rsidRPr="0058296A" w:rsidTr="00990A4C">
        <w:trPr>
          <w:tblHeader/>
        </w:trPr>
        <w:tc>
          <w:tcPr>
            <w:tcW w:w="2038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90A4C" w:rsidRPr="0058296A" w:rsidTr="003A3263">
        <w:trPr>
          <w:tblHeader/>
        </w:trPr>
        <w:tc>
          <w:tcPr>
            <w:tcW w:w="2038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6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2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9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8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51D9C" w:rsidRPr="0058296A" w:rsidTr="00990A4C">
        <w:trPr>
          <w:tblHeader/>
        </w:trPr>
        <w:tc>
          <w:tcPr>
            <w:tcW w:w="2038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90A4C" w:rsidRPr="0058296A" w:rsidTr="003A3263">
        <w:trPr>
          <w:tblHeader/>
        </w:trPr>
        <w:tc>
          <w:tcPr>
            <w:tcW w:w="2038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3" w:type="pct"/>
          </w:tcPr>
          <w:p w:rsidR="00292E7F" w:rsidRPr="002A51E2" w:rsidDel="003267B9" w:rsidRDefault="00B40928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46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2A51E2" w:rsidRDefault="00B40928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92E7F" w:rsidRPr="002A51E2" w:rsidDel="003267B9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29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292E7F" w:rsidRPr="002A51E2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02741" w:rsidRPr="0058296A" w:rsidTr="003A3263">
        <w:trPr>
          <w:tblHeader/>
        </w:trPr>
        <w:tc>
          <w:tcPr>
            <w:tcW w:w="2038" w:type="pct"/>
          </w:tcPr>
          <w:p w:rsidR="00A02741" w:rsidRPr="002A51E2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:rsidR="00A02741" w:rsidRPr="002A51E2" w:rsidRDefault="00B40928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118,201</w:t>
            </w:r>
          </w:p>
        </w:tc>
        <w:tc>
          <w:tcPr>
            <w:tcW w:w="146" w:type="pct"/>
          </w:tcPr>
          <w:p w:rsidR="00A02741" w:rsidRPr="002A51E2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2741" w:rsidRPr="002A51E2" w:rsidRDefault="00B40928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A02741" w:rsidRPr="002A51E2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A02741" w:rsidRPr="002A51E2" w:rsidDel="003267B9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47,630</w:t>
            </w:r>
          </w:p>
        </w:tc>
        <w:tc>
          <w:tcPr>
            <w:tcW w:w="129" w:type="pct"/>
          </w:tcPr>
          <w:p w:rsidR="00A02741" w:rsidRPr="002A51E2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A02741" w:rsidRPr="002A51E2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02741" w:rsidRPr="00AB3794" w:rsidTr="00A02741">
        <w:trPr>
          <w:tblHeader/>
        </w:trPr>
        <w:tc>
          <w:tcPr>
            <w:tcW w:w="2038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3" w:type="pct"/>
          </w:tcPr>
          <w:p w:rsidR="00A02741" w:rsidRPr="00416081" w:rsidRDefault="00B40928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40928">
              <w:rPr>
                <w:rFonts w:ascii="Angsana New" w:hAnsi="Angsana New"/>
                <w:sz w:val="30"/>
                <w:szCs w:val="30"/>
                <w:lang w:val="en-US" w:eastAsia="en-US"/>
              </w:rPr>
              <w:t>690,597</w:t>
            </w:r>
          </w:p>
        </w:tc>
        <w:tc>
          <w:tcPr>
            <w:tcW w:w="146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2741" w:rsidRPr="00AB3794" w:rsidRDefault="00B40928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(80,503</w:t>
            </w:r>
            <w:r w:rsidRPr="00B4092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A02741" w:rsidRPr="000C1EC1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1EC1">
              <w:rPr>
                <w:rFonts w:ascii="Angsana New" w:hAnsi="Angsana New"/>
                <w:sz w:val="30"/>
                <w:szCs w:val="30"/>
                <w:lang w:val="en-US" w:eastAsia="en-US"/>
              </w:rPr>
              <w:t>273,315</w:t>
            </w:r>
          </w:p>
        </w:tc>
        <w:tc>
          <w:tcPr>
            <w:tcW w:w="129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02741">
              <w:rPr>
                <w:rFonts w:ascii="Angsana New" w:hAnsi="Angsana New"/>
                <w:sz w:val="30"/>
                <w:szCs w:val="30"/>
                <w:lang w:val="en-US" w:eastAsia="en-US"/>
              </w:rPr>
              <w:t>(2,486)</w:t>
            </w:r>
          </w:p>
        </w:tc>
      </w:tr>
      <w:tr w:rsidR="00A02741" w:rsidRPr="00AB3794" w:rsidTr="00A02741">
        <w:trPr>
          <w:tblHeader/>
        </w:trPr>
        <w:tc>
          <w:tcPr>
            <w:tcW w:w="2038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ั้งและเครื่องใช้สำนักงานและอื่น</w:t>
            </w: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633" w:type="pct"/>
          </w:tcPr>
          <w:p w:rsidR="00A02741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40928" w:rsidRPr="00416081" w:rsidRDefault="00B40928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18,884</w:t>
            </w:r>
          </w:p>
        </w:tc>
        <w:tc>
          <w:tcPr>
            <w:tcW w:w="146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2741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40928" w:rsidRPr="00AB3794" w:rsidRDefault="00B40928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(2,402</w:t>
            </w:r>
            <w:r w:rsidRPr="00B4092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A02741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A02741" w:rsidRPr="000C1EC1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1EC1">
              <w:rPr>
                <w:rFonts w:ascii="Angsana New" w:hAnsi="Angsana New"/>
                <w:sz w:val="30"/>
                <w:szCs w:val="30"/>
                <w:lang w:val="en-US" w:eastAsia="en-US"/>
              </w:rPr>
              <w:t>10,103</w:t>
            </w:r>
          </w:p>
        </w:tc>
        <w:tc>
          <w:tcPr>
            <w:tcW w:w="129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A02741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</w:t>
            </w:r>
            <w:r w:rsidRPr="00AB379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AB3794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A02741" w:rsidRPr="00AB3794" w:rsidTr="00A02741">
        <w:trPr>
          <w:tblHeader/>
        </w:trPr>
        <w:tc>
          <w:tcPr>
            <w:tcW w:w="2038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3" w:type="pct"/>
          </w:tcPr>
          <w:p w:rsidR="00A02741" w:rsidRPr="00416081" w:rsidRDefault="00B40928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40928"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6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2741" w:rsidRPr="00AB3794" w:rsidRDefault="00B40928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A02741" w:rsidRPr="00A0116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01164">
              <w:rPr>
                <w:rFonts w:ascii="Angsana New" w:hAnsi="Angsana New"/>
                <w:sz w:val="30"/>
                <w:szCs w:val="30"/>
                <w:lang w:val="en-US" w:eastAsia="en-US"/>
              </w:rPr>
              <w:t>311</w:t>
            </w:r>
          </w:p>
        </w:tc>
        <w:tc>
          <w:tcPr>
            <w:tcW w:w="129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02741" w:rsidRPr="00AB3794" w:rsidTr="00A02741">
        <w:trPr>
          <w:tblHeader/>
        </w:trPr>
        <w:tc>
          <w:tcPr>
            <w:tcW w:w="2038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A02741" w:rsidRPr="00416081" w:rsidRDefault="0087070B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1,427,199</w:t>
            </w:r>
          </w:p>
        </w:tc>
        <w:tc>
          <w:tcPr>
            <w:tcW w:w="146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02741" w:rsidRPr="00AB3794" w:rsidRDefault="0087070B" w:rsidP="00B40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(732,553)</w:t>
            </w:r>
          </w:p>
        </w:tc>
        <w:tc>
          <w:tcPr>
            <w:tcW w:w="142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A02741" w:rsidRPr="00A0116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01164">
              <w:rPr>
                <w:rFonts w:ascii="Angsana New" w:hAnsi="Angsana New"/>
                <w:sz w:val="30"/>
                <w:szCs w:val="30"/>
                <w:lang w:val="en-US" w:eastAsia="en-US"/>
              </w:rPr>
              <w:t>809,673</w:t>
            </w:r>
          </w:p>
        </w:tc>
        <w:tc>
          <w:tcPr>
            <w:tcW w:w="129" w:type="pct"/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A02741" w:rsidRPr="00AB3794" w:rsidRDefault="00A02741" w:rsidP="00A0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02741">
              <w:rPr>
                <w:rFonts w:ascii="Angsana New" w:hAnsi="Angsana New"/>
                <w:sz w:val="30"/>
                <w:szCs w:val="30"/>
                <w:lang w:val="en-US" w:eastAsia="en-US"/>
              </w:rPr>
              <w:t>(321,214)</w:t>
            </w:r>
          </w:p>
        </w:tc>
      </w:tr>
      <w:tr w:rsidR="00990A4C" w:rsidRPr="00AB3794" w:rsidTr="00A02741">
        <w:trPr>
          <w:tblHeader/>
        </w:trPr>
        <w:tc>
          <w:tcPr>
            <w:tcW w:w="2038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87070B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2,529,932</w:t>
            </w:r>
          </w:p>
        </w:tc>
        <w:tc>
          <w:tcPr>
            <w:tcW w:w="146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B40928" w:rsidP="0087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8707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815,458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A02741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027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1,141,109</w:t>
            </w:r>
          </w:p>
        </w:tc>
        <w:tc>
          <w:tcPr>
            <w:tcW w:w="129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A02741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027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(324,217)</w:t>
            </w:r>
          </w:p>
        </w:tc>
      </w:tr>
    </w:tbl>
    <w:p w:rsidR="000A727E" w:rsidRPr="00AB3794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AB379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379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02741" w:rsidRPr="00A02741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="00292E7F">
        <w:rPr>
          <w:rFonts w:ascii="Angsana New" w:hAnsi="Angsana New" w:hint="cs"/>
          <w:sz w:val="30"/>
          <w:szCs w:val="30"/>
          <w:cs/>
        </w:rPr>
        <w:t>256</w:t>
      </w:r>
      <w:r w:rsidR="00292E7F">
        <w:rPr>
          <w:rFonts w:ascii="Angsana New" w:hAnsi="Angsana New"/>
          <w:sz w:val="30"/>
          <w:szCs w:val="30"/>
        </w:rPr>
        <w:t>1</w:t>
      </w:r>
      <w:r w:rsidR="005B073A" w:rsidRPr="00AB3794">
        <w:rPr>
          <w:rFonts w:ascii="Angsana New" w:hAnsi="Angsana New"/>
          <w:sz w:val="30"/>
          <w:szCs w:val="30"/>
          <w:cs/>
        </w:rPr>
        <w:t xml:space="preserve"> </w:t>
      </w:r>
      <w:r w:rsidRPr="00AB3794">
        <w:rPr>
          <w:rFonts w:ascii="Angsana New" w:hAnsi="Angsana New"/>
          <w:sz w:val="30"/>
          <w:szCs w:val="30"/>
          <w:cs/>
        </w:rPr>
        <w:t>กลุ่มบริษัทได้จำนองที่ดินและสิ่งปลูกสร้าง รวมทั้งเครื่องจักรที่จะมีขึ้นต่อไปในภายหน้าซึ่งมีมูลค่าตามบัญชีสุท</w:t>
      </w:r>
      <w:r w:rsidRPr="00225E02">
        <w:rPr>
          <w:rFonts w:ascii="Angsana New" w:hAnsi="Angsana New"/>
          <w:sz w:val="30"/>
          <w:szCs w:val="30"/>
          <w:cs/>
        </w:rPr>
        <w:t>ธิ</w:t>
      </w:r>
      <w:r w:rsidR="00E42846" w:rsidRPr="00C72D13">
        <w:rPr>
          <w:rFonts w:ascii="Angsana New" w:hAnsi="Angsana New"/>
          <w:sz w:val="30"/>
          <w:szCs w:val="30"/>
          <w:cs/>
        </w:rPr>
        <w:t>จำนวน</w:t>
      </w:r>
      <w:r w:rsidR="0087070B">
        <w:rPr>
          <w:rFonts w:ascii="Angsana New" w:hAnsi="Angsana New"/>
          <w:sz w:val="30"/>
          <w:szCs w:val="30"/>
        </w:rPr>
        <w:t xml:space="preserve"> 12,60</w:t>
      </w:r>
      <w:r w:rsidR="002E6C8B">
        <w:rPr>
          <w:rFonts w:ascii="Angsana New" w:hAnsi="Angsana New"/>
          <w:sz w:val="30"/>
          <w:szCs w:val="30"/>
        </w:rPr>
        <w:t>3</w:t>
      </w:r>
      <w:r w:rsidR="00037138">
        <w:rPr>
          <w:rFonts w:ascii="Angsana New" w:hAnsi="Angsana New"/>
          <w:sz w:val="30"/>
          <w:szCs w:val="30"/>
        </w:rPr>
        <w:t>.0</w:t>
      </w:r>
      <w:r w:rsidR="00AA1C78" w:rsidRPr="00C72D13">
        <w:rPr>
          <w:rFonts w:ascii="Angsana New" w:hAnsi="Angsana New"/>
          <w:sz w:val="30"/>
          <w:szCs w:val="30"/>
        </w:rPr>
        <w:t xml:space="preserve"> </w:t>
      </w:r>
      <w:r w:rsidRPr="00C72D13">
        <w:rPr>
          <w:rFonts w:ascii="Angsana New" w:hAnsi="Angsana New"/>
          <w:sz w:val="30"/>
          <w:szCs w:val="30"/>
          <w:cs/>
        </w:rPr>
        <w:t>ล้านบาท</w:t>
      </w:r>
      <w:r w:rsidRPr="00225E02">
        <w:rPr>
          <w:rFonts w:ascii="Angsana New" w:hAnsi="Angsana New"/>
          <w:sz w:val="30"/>
          <w:szCs w:val="30"/>
        </w:rPr>
        <w:t xml:space="preserve"> </w:t>
      </w:r>
      <w:r w:rsidRPr="00225E02">
        <w:rPr>
          <w:rFonts w:ascii="Angsana New" w:hAnsi="Angsana New"/>
          <w:sz w:val="30"/>
          <w:szCs w:val="30"/>
          <w:cs/>
        </w:rPr>
        <w:t>เพื่</w:t>
      </w:r>
      <w:r w:rsidRPr="00AB3794">
        <w:rPr>
          <w:rFonts w:ascii="Angsana New" w:hAnsi="Angsana New"/>
          <w:sz w:val="30"/>
          <w:szCs w:val="30"/>
          <w:cs/>
        </w:rPr>
        <w:t>อเป็นห</w:t>
      </w:r>
      <w:r w:rsidRPr="00225C73">
        <w:rPr>
          <w:rFonts w:ascii="Angsana New" w:hAnsi="Angsana New"/>
          <w:sz w:val="30"/>
          <w:szCs w:val="30"/>
          <w:cs/>
        </w:rPr>
        <w:t>ลักประกันเงินกู้ยืมระยะ</w:t>
      </w:r>
      <w:r w:rsidRPr="00520572">
        <w:rPr>
          <w:rFonts w:ascii="Angsana New" w:hAnsi="Angsana New"/>
          <w:sz w:val="30"/>
          <w:szCs w:val="30"/>
          <w:cs/>
        </w:rPr>
        <w:t>ยาว</w:t>
      </w:r>
      <w:r w:rsidRPr="00520572">
        <w:rPr>
          <w:rFonts w:ascii="Angsana New" w:hAnsi="Angsana New"/>
          <w:sz w:val="30"/>
          <w:szCs w:val="30"/>
        </w:rPr>
        <w:t xml:space="preserve"> </w:t>
      </w:r>
      <w:r w:rsidRPr="0052057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2057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92E7F" w:rsidRPr="00520572">
        <w:rPr>
          <w:rFonts w:ascii="Angsana New" w:hAnsi="Angsana New"/>
          <w:i/>
          <w:iCs/>
          <w:sz w:val="30"/>
          <w:szCs w:val="30"/>
        </w:rPr>
        <w:t>2560</w:t>
      </w:r>
      <w:r w:rsidR="00726060" w:rsidRPr="00520572">
        <w:rPr>
          <w:rFonts w:ascii="Angsana New" w:hAnsi="Angsana New"/>
          <w:i/>
          <w:iCs/>
          <w:sz w:val="30"/>
          <w:szCs w:val="30"/>
        </w:rPr>
        <w:t>:</w:t>
      </w:r>
      <w:r w:rsidR="0052057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20572">
        <w:rPr>
          <w:rFonts w:ascii="Angsana New" w:hAnsi="Angsana New"/>
          <w:i/>
          <w:iCs/>
          <w:sz w:val="30"/>
          <w:szCs w:val="30"/>
        </w:rPr>
        <w:t>12,666.3</w:t>
      </w:r>
      <w:r w:rsidR="00615B7F" w:rsidRPr="00520572">
        <w:rPr>
          <w:rFonts w:ascii="Angsana New" w:hAnsi="Angsana New"/>
          <w:sz w:val="30"/>
          <w:szCs w:val="30"/>
          <w:cs/>
        </w:rPr>
        <w:t xml:space="preserve"> </w:t>
      </w:r>
      <w:r w:rsidRPr="0052057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20572">
        <w:rPr>
          <w:rFonts w:ascii="Angsana New" w:hAnsi="Angsana New"/>
          <w:i/>
          <w:iCs/>
          <w:sz w:val="30"/>
          <w:szCs w:val="30"/>
        </w:rPr>
        <w:t>)</w:t>
      </w: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1D9C" w:rsidRDefault="00551D9C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9708F" w:rsidRDefault="0039708F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4"/>
        <w:gridCol w:w="273"/>
        <w:gridCol w:w="1168"/>
        <w:gridCol w:w="273"/>
        <w:gridCol w:w="1164"/>
        <w:gridCol w:w="269"/>
        <w:gridCol w:w="1170"/>
      </w:tblGrid>
      <w:tr w:rsidR="00551D9C" w:rsidRPr="0058296A" w:rsidTr="004E72C0">
        <w:trPr>
          <w:tblHeader/>
        </w:trPr>
        <w:tc>
          <w:tcPr>
            <w:tcW w:w="2038" w:type="pct"/>
          </w:tcPr>
          <w:p w:rsidR="00551D9C" w:rsidRPr="00494A5A" w:rsidRDefault="0039708F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6E1720">
              <w:br w:type="page"/>
            </w:r>
          </w:p>
        </w:tc>
        <w:tc>
          <w:tcPr>
            <w:tcW w:w="2962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51D9C" w:rsidRPr="0058296A" w:rsidTr="00990A4C">
        <w:trPr>
          <w:tblHeader/>
        </w:trPr>
        <w:tc>
          <w:tcPr>
            <w:tcW w:w="2039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5B073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3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90A4C" w:rsidRPr="0058296A" w:rsidTr="003A3263">
        <w:trPr>
          <w:tblHeader/>
        </w:trPr>
        <w:tc>
          <w:tcPr>
            <w:tcW w:w="2038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8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5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51D9C" w:rsidRPr="0058296A" w:rsidTr="003A3263">
        <w:trPr>
          <w:tblHeader/>
        </w:trPr>
        <w:tc>
          <w:tcPr>
            <w:tcW w:w="2038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90A4C" w:rsidRPr="0058296A" w:rsidTr="003A3263">
        <w:trPr>
          <w:tblHeader/>
        </w:trPr>
        <w:tc>
          <w:tcPr>
            <w:tcW w:w="2038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3" w:type="pct"/>
          </w:tcPr>
          <w:p w:rsidR="00181093" w:rsidRPr="002A51E2" w:rsidDel="003267B9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039F">
              <w:rPr>
                <w:rFonts w:ascii="Angsana New" w:hAnsi="Angsana New"/>
                <w:sz w:val="30"/>
                <w:szCs w:val="30"/>
                <w:lang w:val="en-US" w:eastAsia="en-US"/>
              </w:rPr>
              <w:t>274,27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81093" w:rsidRPr="002A51E2" w:rsidRDefault="002E039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181093" w:rsidRPr="002A51E2" w:rsidDel="003267B9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E72C0" w:rsidRPr="0058296A" w:rsidTr="003A3263">
        <w:trPr>
          <w:tblHeader/>
        </w:trPr>
        <w:tc>
          <w:tcPr>
            <w:tcW w:w="2038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:rsidR="004E72C0" w:rsidRPr="002A51E2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260</w:t>
            </w:r>
          </w:p>
        </w:tc>
        <w:tc>
          <w:tcPr>
            <w:tcW w:w="147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E72C0" w:rsidRPr="002A51E2" w:rsidRDefault="002E039F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4E72C0" w:rsidRPr="002A51E2" w:rsidDel="003267B9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5,503</w:t>
            </w:r>
          </w:p>
        </w:tc>
        <w:tc>
          <w:tcPr>
            <w:tcW w:w="145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E72C0" w:rsidRPr="0058296A" w:rsidTr="004E72C0">
        <w:trPr>
          <w:tblHeader/>
        </w:trPr>
        <w:tc>
          <w:tcPr>
            <w:tcW w:w="2038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3" w:type="pct"/>
          </w:tcPr>
          <w:p w:rsidR="004E72C0" w:rsidRPr="00416081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039F">
              <w:rPr>
                <w:rFonts w:ascii="Angsana New" w:hAnsi="Angsana New"/>
                <w:sz w:val="30"/>
                <w:szCs w:val="30"/>
                <w:lang w:val="en-US" w:eastAsia="en-US"/>
              </w:rPr>
              <w:t>490,14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E72C0" w:rsidRPr="002A51E2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(336</w:t>
            </w:r>
            <w:r w:rsidRPr="002E039F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4E72C0" w:rsidRPr="000C1EC1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1EC1">
              <w:rPr>
                <w:rFonts w:ascii="Angsana New" w:hAnsi="Angsana New"/>
                <w:sz w:val="30"/>
                <w:szCs w:val="30"/>
                <w:lang w:val="en-US" w:eastAsia="en-US"/>
              </w:rPr>
              <w:t>215,364</w:t>
            </w:r>
          </w:p>
        </w:tc>
        <w:tc>
          <w:tcPr>
            <w:tcW w:w="145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72C0">
              <w:rPr>
                <w:rFonts w:ascii="Angsana New" w:hAnsi="Angsana New"/>
                <w:sz w:val="30"/>
                <w:szCs w:val="30"/>
                <w:lang w:val="en-US" w:eastAsia="en-US"/>
              </w:rPr>
              <w:t>(2,486)</w:t>
            </w:r>
          </w:p>
        </w:tc>
      </w:tr>
      <w:tr w:rsidR="004E72C0" w:rsidRPr="0058296A" w:rsidTr="004E72C0">
        <w:trPr>
          <w:tblHeader/>
        </w:trPr>
        <w:tc>
          <w:tcPr>
            <w:tcW w:w="2038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ั้งและเครื่องใช้สำนักงานและอื่น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633" w:type="pct"/>
          </w:tcPr>
          <w:p w:rsidR="002E039F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4E72C0" w:rsidRPr="00416081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47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039F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4E72C0" w:rsidRPr="002A51E2" w:rsidRDefault="002E039F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(2,402</w:t>
            </w:r>
            <w:r w:rsidRPr="002E039F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4E72C0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4E72C0" w:rsidRPr="000C1EC1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1EC1">
              <w:rPr>
                <w:rFonts w:ascii="Angsana New" w:hAnsi="Angsana New"/>
                <w:sz w:val="30"/>
                <w:szCs w:val="30"/>
                <w:lang w:val="en-US" w:eastAsia="en-US"/>
              </w:rPr>
              <w:t>10,103</w:t>
            </w:r>
          </w:p>
        </w:tc>
        <w:tc>
          <w:tcPr>
            <w:tcW w:w="145" w:type="pct"/>
          </w:tcPr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E72C0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4E72C0" w:rsidRPr="002A51E2" w:rsidRDefault="004E72C0" w:rsidP="004E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(517)</w:t>
            </w:r>
          </w:p>
        </w:tc>
      </w:tr>
      <w:tr w:rsidR="00990A4C" w:rsidRPr="0058296A" w:rsidTr="004E72C0">
        <w:trPr>
          <w:tblHeader/>
        </w:trPr>
        <w:tc>
          <w:tcPr>
            <w:tcW w:w="2038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3" w:type="pct"/>
          </w:tcPr>
          <w:p w:rsidR="00181093" w:rsidRDefault="002E039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81093" w:rsidRPr="002A51E2" w:rsidRDefault="002E039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181093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81093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58296A" w:rsidTr="004E72C0">
        <w:trPr>
          <w:tblHeader/>
        </w:trPr>
        <w:tc>
          <w:tcPr>
            <w:tcW w:w="2038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181093" w:rsidRPr="00416081" w:rsidRDefault="00B7099A" w:rsidP="002E0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1,284,650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181093" w:rsidRPr="002A51E2" w:rsidRDefault="002E039F" w:rsidP="00B70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7099A">
              <w:rPr>
                <w:rFonts w:ascii="Angsana New" w:hAnsi="Angsana New"/>
                <w:sz w:val="30"/>
                <w:szCs w:val="30"/>
                <w:lang w:val="en-US" w:eastAsia="en-US"/>
              </w:rPr>
              <w:t>483,476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81093" w:rsidRPr="002A51E2" w:rsidRDefault="004E72C0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72C0">
              <w:rPr>
                <w:rFonts w:ascii="Angsana New" w:hAnsi="Angsana New"/>
                <w:sz w:val="30"/>
                <w:szCs w:val="30"/>
                <w:lang w:val="en-US" w:eastAsia="en-US"/>
              </w:rPr>
              <w:t>129,368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81093" w:rsidRPr="002A51E2" w:rsidRDefault="004E72C0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72C0">
              <w:rPr>
                <w:rFonts w:ascii="Angsana New" w:hAnsi="Angsana New"/>
                <w:sz w:val="30"/>
                <w:szCs w:val="30"/>
                <w:lang w:val="en-US" w:eastAsia="en-US"/>
              </w:rPr>
              <w:t>(210,813)</w:t>
            </w:r>
          </w:p>
        </w:tc>
      </w:tr>
      <w:tr w:rsidR="00990A4C" w:rsidRPr="001668DC" w:rsidTr="004E72C0">
        <w:trPr>
          <w:tblHeader/>
        </w:trPr>
        <w:tc>
          <w:tcPr>
            <w:tcW w:w="2038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B7099A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2,051,294</w:t>
            </w:r>
          </w:p>
        </w:tc>
        <w:tc>
          <w:tcPr>
            <w:tcW w:w="147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2E039F" w:rsidP="00B70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B709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486,214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4E72C0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E72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360,415</w:t>
            </w:r>
          </w:p>
        </w:tc>
        <w:tc>
          <w:tcPr>
            <w:tcW w:w="145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4E72C0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E72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(213,816)</w:t>
            </w:r>
          </w:p>
        </w:tc>
      </w:tr>
    </w:tbl>
    <w:p w:rsidR="000A727E" w:rsidRPr="00042FFA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EF3FE4" w:rsidRPr="00225C73" w:rsidRDefault="00225E02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990A4C">
        <w:rPr>
          <w:rFonts w:ascii="Angsana New" w:hAnsi="Angsana New" w:hint="cs"/>
          <w:sz w:val="30"/>
          <w:szCs w:val="30"/>
          <w:u w:val="none"/>
          <w:cs/>
          <w:lang w:val="th-TH"/>
        </w:rPr>
        <w:t>9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651EEB" w:rsidRPr="00042FFA" w:rsidRDefault="00651EEB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p w:rsidR="000A727E" w:rsidRPr="00225C73" w:rsidRDefault="000A727E" w:rsidP="008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A3263" w:rsidRPr="003A3263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="00551D9C" w:rsidRPr="00225C73">
        <w:rPr>
          <w:rFonts w:ascii="Angsana New" w:hAnsi="Angsana New"/>
          <w:sz w:val="30"/>
          <w:szCs w:val="30"/>
          <w:cs/>
        </w:rPr>
        <w:t>25</w:t>
      </w:r>
      <w:r w:rsidR="00292E7F">
        <w:rPr>
          <w:rFonts w:ascii="Angsana New" w:hAnsi="Angsana New" w:hint="cs"/>
          <w:sz w:val="30"/>
          <w:szCs w:val="30"/>
          <w:cs/>
        </w:rPr>
        <w:t>6</w:t>
      </w:r>
      <w:r w:rsidR="00292E7F">
        <w:rPr>
          <w:rFonts w:ascii="Angsana New" w:hAnsi="Angsana New"/>
          <w:sz w:val="30"/>
          <w:szCs w:val="30"/>
        </w:rPr>
        <w:t>1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และ </w:t>
      </w:r>
      <w:r w:rsidRPr="00225C73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292E7F">
        <w:rPr>
          <w:rFonts w:ascii="Angsana New" w:hAnsi="Angsana New"/>
          <w:sz w:val="30"/>
          <w:szCs w:val="30"/>
        </w:rPr>
        <w:t>2560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มีดังนี้</w:t>
      </w:r>
      <w:r w:rsidRPr="00225C73">
        <w:rPr>
          <w:rFonts w:ascii="Angsana New" w:hAnsi="Angsana New"/>
          <w:sz w:val="30"/>
          <w:szCs w:val="30"/>
        </w:rPr>
        <w:t xml:space="preserve">    </w:t>
      </w:r>
    </w:p>
    <w:p w:rsidR="00551D9C" w:rsidRPr="00E22A6D" w:rsidRDefault="00551D9C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3"/>
        <w:gridCol w:w="1167"/>
        <w:gridCol w:w="273"/>
        <w:gridCol w:w="1167"/>
        <w:gridCol w:w="270"/>
        <w:gridCol w:w="1170"/>
      </w:tblGrid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25C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51D9C" w:rsidRPr="00225C73" w:rsidRDefault="003A3263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6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:rsidR="00551D9C" w:rsidRPr="00225C73" w:rsidRDefault="003A3263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6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9055F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5C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990A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225C73" w:rsidRDefault="00A91EE9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737,782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786,447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5B073A" w:rsidRPr="00225C73" w:rsidRDefault="00E00304" w:rsidP="00E772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A91EE9">
              <w:rPr>
                <w:rFonts w:ascii="Angsana New" w:hAnsi="Angsana New" w:cs="Angsana New"/>
                <w:sz w:val="30"/>
                <w:szCs w:val="30"/>
              </w:rPr>
              <w:t>237,550</w:t>
            </w:r>
            <w:r w:rsidRPr="00E0030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225C73" w:rsidRDefault="008F29A4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(1,294,137)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990A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6B5A8A" w:rsidRDefault="00E00304" w:rsidP="009F5F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A91EE9">
              <w:rPr>
                <w:rFonts w:ascii="Angsana New" w:hAnsi="Angsana New" w:cs="Angsana New"/>
                <w:sz w:val="30"/>
                <w:szCs w:val="30"/>
                <w:lang w:bidi="th-TH"/>
              </w:rPr>
              <w:t>737,782</w:t>
            </w:r>
            <w:r w:rsidR="00E772C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(786,447)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A91EE9" w:rsidP="00E003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737,782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786,447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127A12" w:rsidP="00990A4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5B073A"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E0030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E00304" w:rsidP="00CE3E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(499,768)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(507,690)</w:t>
            </w:r>
          </w:p>
        </w:tc>
      </w:tr>
    </w:tbl>
    <w:p w:rsidR="00E910E4" w:rsidRPr="00E71E6F" w:rsidRDefault="00E910E4" w:rsidP="00E71E6F">
      <w:pPr>
        <w:spacing w:line="240" w:lineRule="auto"/>
        <w:rPr>
          <w:vanish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25E02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225E02" w:rsidRPr="00551D9C" w:rsidRDefault="00225E02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225E02" w:rsidRPr="00551D9C" w:rsidRDefault="00225E02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51D9C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51D9C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3A3263" w:rsidP="005B0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6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3A3263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6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92E7F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292E7F" w:rsidRPr="00551D9C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1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8C7EC9" w:rsidRDefault="006661AD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6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734,473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783,358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A17277" w:rsidP="00E772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(1,133,83</w:t>
            </w:r>
            <w:r w:rsidR="00E772C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1727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8F29A4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(1,191,876)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6661AD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661AD">
              <w:rPr>
                <w:rFonts w:ascii="Angsana New" w:hAnsi="Angsana New" w:cs="Angsana New"/>
                <w:sz w:val="30"/>
                <w:szCs w:val="30"/>
                <w:lang w:bidi="th-TH"/>
              </w:rPr>
              <w:t>734,473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(783,358)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A17277" w:rsidP="00A172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734,473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783,358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6661AD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A17277" w:rsidP="00E772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A1727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399,3</w:t>
            </w:r>
            <w:r w:rsidR="00E772C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(408,518)</w:t>
            </w:r>
          </w:p>
        </w:tc>
      </w:tr>
    </w:tbl>
    <w:p w:rsidR="00CA04FD" w:rsidRDefault="00CA04FD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A727E" w:rsidRDefault="00225E02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A727E" w:rsidRPr="00B847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รายการเคลื่อนไหวของสินทรัพย์และหนี้สินภาษีเงินได้รอการตัดบัญชีที่เกิดขึ้นสำหรับงวด</w:t>
      </w:r>
      <w:r w:rsidR="003A3263">
        <w:rPr>
          <w:rFonts w:ascii="Angsana New" w:hAnsi="Angsana New" w:hint="cs"/>
          <w:sz w:val="30"/>
          <w:szCs w:val="30"/>
          <w:cs/>
        </w:rPr>
        <w:t>หก</w:t>
      </w:r>
      <w:r w:rsidR="003A3263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3A3263">
        <w:rPr>
          <w:rFonts w:ascii="Angsana New" w:hAnsi="Angsana New"/>
          <w:sz w:val="30"/>
          <w:szCs w:val="30"/>
          <w:cs/>
        </w:rPr>
        <w:br/>
      </w:r>
      <w:r w:rsidR="003A3263" w:rsidRPr="003A3263">
        <w:rPr>
          <w:rFonts w:ascii="Angsana New" w:hAnsi="Angsana New"/>
          <w:sz w:val="30"/>
          <w:szCs w:val="30"/>
        </w:rPr>
        <w:t xml:space="preserve">30 </w:t>
      </w:r>
      <w:r w:rsidR="003A326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A727E"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5B073A" w:rsidRPr="0061377C" w:rsidRDefault="005B073A" w:rsidP="005B07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250"/>
        <w:gridCol w:w="20"/>
        <w:gridCol w:w="1086"/>
        <w:gridCol w:w="284"/>
        <w:gridCol w:w="1067"/>
        <w:gridCol w:w="241"/>
        <w:gridCol w:w="19"/>
        <w:gridCol w:w="1086"/>
        <w:gridCol w:w="284"/>
        <w:gridCol w:w="1058"/>
      </w:tblGrid>
      <w:tr w:rsidR="00E772C9" w:rsidRPr="00C72D13" w:rsidTr="00CB1B49">
        <w:trPr>
          <w:trHeight w:hRule="exact" w:val="419"/>
        </w:trPr>
        <w:tc>
          <w:tcPr>
            <w:tcW w:w="1506" w:type="pct"/>
            <w:vAlign w:val="bottom"/>
          </w:tcPr>
          <w:p w:rsidR="005B073A" w:rsidRPr="00C72D13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4" w:type="pct"/>
            <w:gridSpan w:val="11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  <w:vAlign w:val="bottom"/>
          </w:tcPr>
          <w:p w:rsidR="00E772C9" w:rsidRPr="00C72D13" w:rsidRDefault="00E772C9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E772C9" w:rsidRPr="00C72D13" w:rsidRDefault="00E772C9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35" w:type="pct"/>
            <w:vAlign w:val="bottom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6" w:type="pct"/>
            <w:gridSpan w:val="4"/>
            <w:tcBorders>
              <w:bottom w:val="single" w:sz="4" w:space="0" w:color="auto"/>
            </w:tcBorders>
            <w:vAlign w:val="bottom"/>
          </w:tcPr>
          <w:p w:rsidR="00E772C9" w:rsidRPr="00B07249" w:rsidRDefault="00E772C9" w:rsidP="00CB1B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91"/>
              <w:jc w:val="center"/>
              <w:rPr>
                <w:rFonts w:ascii="Angsana New" w:hAnsi="Angsana New"/>
                <w:i/>
                <w:iCs/>
                <w:spacing w:val="1"/>
                <w:sz w:val="30"/>
                <w:szCs w:val="30"/>
              </w:rPr>
            </w:pPr>
            <w:r w:rsidRPr="00B07249">
              <w:rPr>
                <w:rFonts w:ascii="Angsana New" w:hAnsi="Angsana New"/>
                <w:spacing w:val="1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0" w:type="pct"/>
            <w:gridSpan w:val="2"/>
            <w:vAlign w:val="bottom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</w:tc>
        <w:tc>
          <w:tcPr>
            <w:tcW w:w="153" w:type="pct"/>
            <w:vAlign w:val="bottom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E772C9" w:rsidRPr="00C72D13" w:rsidRDefault="00E772C9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  <w:vAlign w:val="bottom"/>
          </w:tcPr>
          <w:p w:rsidR="005B073A" w:rsidRPr="00C72D13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255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5B073A" w:rsidRPr="00C72D13" w:rsidRDefault="005B073A" w:rsidP="009C6F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30" w:type="pct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5B073A" w:rsidRPr="00C72D13" w:rsidRDefault="003A3263" w:rsidP="00A9055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  <w:vAlign w:val="bottom"/>
          </w:tcPr>
          <w:p w:rsidR="005B073A" w:rsidRPr="00C72D13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="00A9055F"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292E7F"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35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30" w:type="pct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5B073A" w:rsidRPr="00C72D13" w:rsidRDefault="00A9055F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292E7F"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E772C9" w:rsidRPr="00C72D13" w:rsidTr="00CB1B49">
        <w:trPr>
          <w:trHeight w:hRule="exact" w:val="419"/>
        </w:trPr>
        <w:tc>
          <w:tcPr>
            <w:tcW w:w="1506" w:type="pct"/>
          </w:tcPr>
          <w:p w:rsidR="005B073A" w:rsidRPr="00C72D13" w:rsidRDefault="005B073A" w:rsidP="005B073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4" w:type="pct"/>
            <w:gridSpan w:val="11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2D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</w:tcPr>
          <w:p w:rsidR="00270FCC" w:rsidRPr="00C62344" w:rsidRDefault="00270FCC" w:rsidP="00E772C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09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C62344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83" w:type="pct"/>
          </w:tcPr>
          <w:p w:rsidR="00270FCC" w:rsidRPr="00C72D13" w:rsidRDefault="00270FCC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</w:tcPr>
          <w:p w:rsidR="00270FCC" w:rsidRPr="00C72D13" w:rsidRDefault="00270FCC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</w:tcPr>
          <w:p w:rsidR="00270FCC" w:rsidRPr="00C72D13" w:rsidRDefault="00270FCC" w:rsidP="005B073A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3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41,950</w:t>
            </w:r>
          </w:p>
        </w:tc>
        <w:tc>
          <w:tcPr>
            <w:tcW w:w="135" w:type="pct"/>
          </w:tcPr>
          <w:p w:rsidR="00CA6824" w:rsidRPr="00C72D13" w:rsidRDefault="00CA6824" w:rsidP="00CA6824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CA6824" w:rsidRPr="00CA6824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41,950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</w:tcPr>
          <w:p w:rsidR="00CA6824" w:rsidRPr="00C72D13" w:rsidRDefault="00CA6824" w:rsidP="00CA6824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3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707,668</w:t>
            </w:r>
          </w:p>
        </w:tc>
        <w:tc>
          <w:tcPr>
            <w:tcW w:w="135" w:type="pct"/>
          </w:tcPr>
          <w:p w:rsidR="00CA6824" w:rsidRPr="00C72D13" w:rsidRDefault="00CA6824" w:rsidP="00CA6824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CA6824" w:rsidRPr="00CA6824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(49,103)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658,565</w:t>
            </w:r>
          </w:p>
        </w:tc>
      </w:tr>
      <w:tr w:rsidR="00E772C9" w:rsidRPr="00C72D13" w:rsidTr="00FA6B32">
        <w:trPr>
          <w:trHeight w:hRule="exact" w:val="794"/>
        </w:trPr>
        <w:tc>
          <w:tcPr>
            <w:tcW w:w="1506" w:type="pct"/>
          </w:tcPr>
          <w:p w:rsidR="00CA6824" w:rsidRPr="00C72D13" w:rsidRDefault="00CA6824" w:rsidP="00CA6824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CA6824" w:rsidRPr="00C72D13" w:rsidRDefault="00CA6824" w:rsidP="00CA6824">
            <w:pPr>
              <w:widowControl w:val="0"/>
              <w:tabs>
                <w:tab w:val="clear" w:pos="227"/>
              </w:tabs>
              <w:spacing w:line="240" w:lineRule="auto"/>
              <w:ind w:left="252" w:right="-646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3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14,575</w:t>
            </w:r>
          </w:p>
        </w:tc>
        <w:tc>
          <w:tcPr>
            <w:tcW w:w="135" w:type="pct"/>
          </w:tcPr>
          <w:p w:rsidR="00CA6824" w:rsidRPr="00C72D13" w:rsidRDefault="00CA6824" w:rsidP="00CA6824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CA6824" w:rsidRPr="00CA6824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53" w:type="pct"/>
            <w:vAlign w:val="bottom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14,817</w:t>
            </w:r>
          </w:p>
        </w:tc>
      </w:tr>
      <w:tr w:rsidR="00FA6B32" w:rsidRPr="00C72D13" w:rsidTr="00FA6B32">
        <w:trPr>
          <w:trHeight w:hRule="exact" w:val="419"/>
        </w:trPr>
        <w:tc>
          <w:tcPr>
            <w:tcW w:w="1506" w:type="pct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3" w:type="pct"/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22,254</w:t>
            </w:r>
          </w:p>
        </w:tc>
        <w:tc>
          <w:tcPr>
            <w:tcW w:w="135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FA6B32" w:rsidRPr="00CA6824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22,377</w:t>
            </w:r>
          </w:p>
        </w:tc>
      </w:tr>
      <w:tr w:rsidR="00FA6B32" w:rsidRPr="00C72D13" w:rsidTr="00FA6B32">
        <w:trPr>
          <w:trHeight w:hRule="exact" w:val="419"/>
        </w:trPr>
        <w:tc>
          <w:tcPr>
            <w:tcW w:w="1506" w:type="pct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83" w:type="pct"/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5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</w:p>
        </w:tc>
      </w:tr>
      <w:tr w:rsidR="00FA6B32" w:rsidRPr="00C72D13" w:rsidTr="00FA6B32">
        <w:trPr>
          <w:trHeight w:hRule="exact" w:val="419"/>
        </w:trPr>
        <w:tc>
          <w:tcPr>
            <w:tcW w:w="1506" w:type="pct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786,447</w:t>
            </w:r>
          </w:p>
        </w:tc>
        <w:tc>
          <w:tcPr>
            <w:tcW w:w="135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CA68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48,665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3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737,782</w:t>
            </w:r>
          </w:p>
        </w:tc>
      </w:tr>
      <w:tr w:rsidR="00FA6B32" w:rsidRPr="00C72D13" w:rsidTr="00FA6B32">
        <w:trPr>
          <w:trHeight w:val="326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  <w:tab w:val="decimal" w:pos="1058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  <w:tab w:val="decimal" w:pos="9630"/>
              </w:tabs>
              <w:spacing w:line="240" w:lineRule="auto"/>
              <w:ind w:left="-109" w:right="-15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62344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24"/>
              </w:tabs>
              <w:spacing w:line="240" w:lineRule="auto"/>
              <w:ind w:left="-107" w:right="-101" w:firstLine="107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62344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7" w:right="88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  <w:tab w:val="decimal" w:pos="9630"/>
              </w:tabs>
              <w:spacing w:line="240" w:lineRule="auto"/>
              <w:ind w:left="-109" w:right="-15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3" w:type="pct"/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58,043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FD73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1,133,833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3" w:type="pct"/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(5,107)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1,093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FD73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(97,154)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(2,549)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A870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99,703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(1,294,137)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59,136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(2,549)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(1,237,550)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  <w:tab w:val="decimal" w:pos="924"/>
              </w:tabs>
              <w:spacing w:line="240" w:lineRule="auto"/>
              <w:ind w:left="-107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6B32" w:rsidRPr="00C72D13" w:rsidTr="00FA6B32">
        <w:trPr>
          <w:trHeight w:val="64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D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(507,690)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10,471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D73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(2,549)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(499,768)</w:t>
            </w:r>
          </w:p>
        </w:tc>
      </w:tr>
    </w:tbl>
    <w:p w:rsidR="00B662A3" w:rsidRDefault="00B662A3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8"/>
        <w:gridCol w:w="1075"/>
        <w:gridCol w:w="273"/>
        <w:gridCol w:w="1081"/>
        <w:gridCol w:w="273"/>
        <w:gridCol w:w="1081"/>
        <w:gridCol w:w="261"/>
        <w:gridCol w:w="1090"/>
        <w:gridCol w:w="271"/>
        <w:gridCol w:w="1077"/>
      </w:tblGrid>
      <w:tr w:rsidR="00292E7F" w:rsidRPr="00C72D13" w:rsidTr="00B07249">
        <w:trPr>
          <w:trHeight w:hRule="exact" w:val="419"/>
        </w:trPr>
        <w:tc>
          <w:tcPr>
            <w:tcW w:w="1504" w:type="pct"/>
            <w:vAlign w:val="bottom"/>
          </w:tcPr>
          <w:p w:rsidR="00292E7F" w:rsidRPr="00C72D13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6" w:type="pct"/>
            <w:gridSpan w:val="9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07249" w:rsidRPr="00C72D13" w:rsidTr="00224796">
        <w:trPr>
          <w:trHeight w:hRule="exact" w:val="419"/>
        </w:trPr>
        <w:tc>
          <w:tcPr>
            <w:tcW w:w="1504" w:type="pct"/>
            <w:vAlign w:val="bottom"/>
          </w:tcPr>
          <w:p w:rsidR="00B07249" w:rsidRPr="00C72D13" w:rsidRDefault="00B07249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:rsidR="00B07249" w:rsidRPr="00C72D13" w:rsidRDefault="00B07249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bottom"/>
          </w:tcPr>
          <w:p w:rsidR="00B07249" w:rsidRPr="00B07249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pacing w:val="-1"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tcBorders>
              <w:bottom w:val="single" w:sz="4" w:space="0" w:color="auto"/>
            </w:tcBorders>
            <w:vAlign w:val="bottom"/>
          </w:tcPr>
          <w:p w:rsidR="00B07249" w:rsidRPr="00B07249" w:rsidRDefault="00B07249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96"/>
              <w:jc w:val="center"/>
              <w:rPr>
                <w:rFonts w:asciiTheme="majorBidi" w:hAnsiTheme="majorBidi" w:cstheme="majorBidi"/>
                <w:i/>
                <w:iCs/>
                <w:spacing w:val="-1"/>
                <w:sz w:val="30"/>
                <w:szCs w:val="30"/>
              </w:rPr>
            </w:pPr>
            <w:r w:rsidRPr="00B07249">
              <w:rPr>
                <w:rFonts w:asciiTheme="majorBidi" w:hAnsiTheme="majorBidi" w:cstheme="majorBidi"/>
                <w:spacing w:val="-1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1" w:type="pct"/>
            <w:vAlign w:val="bottom"/>
          </w:tcPr>
          <w:p w:rsidR="00B07249" w:rsidRPr="00B07249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pacing w:val="-1"/>
                <w:sz w:val="30"/>
                <w:szCs w:val="30"/>
              </w:rPr>
            </w:pPr>
          </w:p>
        </w:tc>
        <w:tc>
          <w:tcPr>
            <w:tcW w:w="588" w:type="pct"/>
          </w:tcPr>
          <w:p w:rsidR="00B07249" w:rsidRPr="00C72D13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</w:p>
        </w:tc>
        <w:tc>
          <w:tcPr>
            <w:tcW w:w="146" w:type="pct"/>
            <w:vAlign w:val="bottom"/>
          </w:tcPr>
          <w:p w:rsidR="00B07249" w:rsidRPr="00C72D13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07249" w:rsidRPr="00C72D13" w:rsidRDefault="00B07249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  <w:vAlign w:val="bottom"/>
          </w:tcPr>
          <w:p w:rsidR="00292E7F" w:rsidRPr="00C72D13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46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292E7F" w:rsidRPr="00C72D13" w:rsidRDefault="00EB5B8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72D1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  <w:vAlign w:val="bottom"/>
          </w:tcPr>
          <w:p w:rsidR="00292E7F" w:rsidRPr="00C72D13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6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292E7F" w:rsidRPr="00C72D13" w:rsidTr="00B07249">
        <w:trPr>
          <w:trHeight w:hRule="exact" w:val="419"/>
        </w:trPr>
        <w:tc>
          <w:tcPr>
            <w:tcW w:w="1504" w:type="pct"/>
          </w:tcPr>
          <w:p w:rsidR="00292E7F" w:rsidRPr="00C72D13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6" w:type="pct"/>
            <w:gridSpan w:val="9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270FCC" w:rsidRPr="00B07249" w:rsidRDefault="00270FCC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  <w:r w:rsidRPr="00B07249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80" w:type="pct"/>
          </w:tcPr>
          <w:p w:rsidR="00270FCC" w:rsidRPr="00C72D13" w:rsidRDefault="00270FCC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270FCC" w:rsidRPr="00C72D13" w:rsidRDefault="00270FCC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270FCC" w:rsidRPr="00C72D13" w:rsidRDefault="00270FCC" w:rsidP="00D6212F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292E7F" w:rsidRPr="00C72D13" w:rsidRDefault="00292E7F" w:rsidP="00565C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0" w:type="pct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824,112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(47,903)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Pr="00C72D13" w:rsidRDefault="00EB5B8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776,209</w:t>
            </w:r>
          </w:p>
        </w:tc>
      </w:tr>
      <w:tr w:rsidR="00B07249" w:rsidRPr="00C72D13" w:rsidTr="00B07249">
        <w:trPr>
          <w:trHeight w:hRule="exact" w:val="794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EB5B8F" w:rsidRPr="00C72D13" w:rsidRDefault="00EB5B8F" w:rsidP="00EB5B8F">
            <w:pPr>
              <w:widowControl w:val="0"/>
              <w:tabs>
                <w:tab w:val="clear" w:pos="227"/>
              </w:tabs>
              <w:spacing w:line="240" w:lineRule="auto"/>
              <w:ind w:left="252" w:right="-646" w:hanging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12,769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Pr="00C72D13" w:rsidRDefault="00EB5B8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B5B8F" w:rsidRPr="00C72D13" w:rsidRDefault="00EB5B8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13,719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(20,167)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Pr="00C72D13" w:rsidRDefault="00EB5B8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21,505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EB5B8F" w:rsidRPr="00C72D13" w:rsidRDefault="00EB5B8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292E7F" w:rsidRPr="00C72D13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924,799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(71,366)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853,433</w:t>
            </w:r>
          </w:p>
        </w:tc>
      </w:tr>
      <w:tr w:rsidR="00B07249" w:rsidRPr="00C72D13" w:rsidTr="00B07249">
        <w:trPr>
          <w:trHeight w:val="326"/>
        </w:trPr>
        <w:tc>
          <w:tcPr>
            <w:tcW w:w="1504" w:type="pct"/>
            <w:vAlign w:val="center"/>
          </w:tcPr>
          <w:p w:rsidR="00292E7F" w:rsidRPr="00C72D13" w:rsidRDefault="00292E7F" w:rsidP="00D6212F">
            <w:pPr>
              <w:widowControl w:val="0"/>
              <w:spacing w:line="240" w:lineRule="auto"/>
              <w:ind w:right="-6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1058"/>
              </w:tabs>
              <w:spacing w:line="240" w:lineRule="auto"/>
              <w:ind w:left="-107"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86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7" w:right="-107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90"/>
                <w:tab w:val="decimal" w:pos="1058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158"/>
              </w:tabs>
              <w:spacing w:line="240" w:lineRule="auto"/>
              <w:ind w:left="-28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270FCC" w:rsidRPr="00B07249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7" w:right="78" w:firstLine="107"/>
              <w:jc w:val="both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</w:pPr>
            <w:r w:rsidRPr="00B07249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0" w:type="pct"/>
            <w:vAlign w:val="center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7" w:right="78" w:firstLine="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86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7" w:right="-107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90"/>
                <w:tab w:val="decimal" w:pos="1058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8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41,702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Pr="00C72D13" w:rsidRDefault="00EB5B8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(1,237,514)</w:t>
            </w: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(103,237)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146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(101,799)</w:t>
            </w: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(1,382,453)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41,702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1,438</w:t>
            </w:r>
          </w:p>
        </w:tc>
        <w:tc>
          <w:tcPr>
            <w:tcW w:w="146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(1,339,313)</w:t>
            </w: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B662A3" w:rsidRPr="00C72D13" w:rsidRDefault="00B662A3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:rsidR="00B662A3" w:rsidRPr="00C72D13" w:rsidRDefault="00B662A3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:rsidR="00B662A3" w:rsidRPr="00C72D13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:rsidR="00B662A3" w:rsidRPr="00C72D13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B662A3" w:rsidRPr="00C72D13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7249" w:rsidRPr="00C72D13" w:rsidTr="00B07249">
        <w:trPr>
          <w:trHeight w:val="64"/>
        </w:trPr>
        <w:tc>
          <w:tcPr>
            <w:tcW w:w="1504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(457,654)</w:t>
            </w: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:rsidR="00292E7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(29,664)</w:t>
            </w: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292E7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1,438</w:t>
            </w:r>
          </w:p>
        </w:tc>
        <w:tc>
          <w:tcPr>
            <w:tcW w:w="146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2E7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(485,880)</w:t>
            </w:r>
          </w:p>
        </w:tc>
      </w:tr>
    </w:tbl>
    <w:p w:rsidR="00B87A92" w:rsidRPr="00E71E6F" w:rsidRDefault="00B87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74"/>
        <w:gridCol w:w="1170"/>
        <w:gridCol w:w="274"/>
        <w:gridCol w:w="1166"/>
        <w:gridCol w:w="274"/>
        <w:gridCol w:w="1161"/>
      </w:tblGrid>
      <w:tr w:rsidR="00551D9C" w:rsidRPr="00944B39" w:rsidTr="00591A9A">
        <w:tc>
          <w:tcPr>
            <w:tcW w:w="2038" w:type="pct"/>
          </w:tcPr>
          <w:p w:rsidR="00551D9C" w:rsidRPr="00944B39" w:rsidRDefault="00CA04FD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2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03" w:type="pct"/>
            <w:gridSpan w:val="5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27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  <w:tcBorders>
              <w:bottom w:val="single" w:sz="4" w:space="0" w:color="auto"/>
            </w:tcBorders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551D9C" w:rsidRPr="00944B39" w:rsidRDefault="006B7570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 w:rsidR="00F1046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292E7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F1046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2E7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  <w:vAlign w:val="bottom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1" w:type="pct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6D8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41</w:t>
            </w:r>
            <w:r w:rsidRPr="00326D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26D8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950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605FA3" w:rsidP="00565CF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A80F97"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1" w:type="pct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707,668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FD1008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(49,103</w:t>
            </w:r>
            <w:r w:rsidR="00326D8E" w:rsidRPr="00326D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FD1008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0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658,565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A80F97" w:rsidRPr="00944B39" w:rsidRDefault="00A80F97" w:rsidP="00565CFA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11,486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326D8E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6D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11,581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22,254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326D8E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6D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22,377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783,358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D10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48,885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FD1008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0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734,473</w:t>
            </w:r>
          </w:p>
        </w:tc>
      </w:tr>
      <w:tr w:rsidR="005B3F6B" w:rsidRPr="00944B39" w:rsidTr="00591A9A">
        <w:tc>
          <w:tcPr>
            <w:tcW w:w="2038" w:type="pct"/>
          </w:tcPr>
          <w:p w:rsidR="005B3F6B" w:rsidRPr="00944B39" w:rsidRDefault="005B3F6B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72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B3F6B" w:rsidRPr="00944B39" w:rsidRDefault="005B3F6B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B3F6B" w:rsidRPr="00944B39" w:rsidRDefault="005B3F6B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B3F6B" w:rsidRPr="00944B39" w:rsidRDefault="005B3F6B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0F38" w:rsidRPr="00944B39" w:rsidTr="00591A9A">
        <w:tc>
          <w:tcPr>
            <w:tcW w:w="2038" w:type="pct"/>
          </w:tcPr>
          <w:p w:rsidR="00DE0F38" w:rsidRPr="00944B39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</w:tcPr>
          <w:p w:rsidR="00DE0F38" w:rsidRPr="00944B39" w:rsidRDefault="00DE0F38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2"/>
                <w:tab w:val="decimal" w:pos="11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DE0F38" w:rsidRPr="00944B39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E0F38" w:rsidRPr="00944B39" w:rsidRDefault="00DE0F38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vAlign w:val="bottom"/>
          </w:tcPr>
          <w:p w:rsidR="00DE0F38" w:rsidRPr="00944B39" w:rsidRDefault="00DE0F38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0F97" w:rsidRPr="00944B39" w:rsidTr="00591A9A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F97" w:rsidRPr="00944B39" w:rsidRDefault="00326D8E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6D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58,043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26D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1,133,833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80F97" w:rsidRPr="00944B39" w:rsidTr="00591A9A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6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58,043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326D8E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6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(1,133,833)</w:t>
            </w:r>
          </w:p>
        </w:tc>
      </w:tr>
      <w:tr w:rsidR="00A80F97" w:rsidRPr="00944B39" w:rsidTr="00591A9A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0F97" w:rsidRPr="00944B39" w:rsidTr="00591A9A">
        <w:tc>
          <w:tcPr>
            <w:tcW w:w="2038" w:type="pct"/>
            <w:vAlign w:val="bottom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(408,518)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A80F97" w:rsidRPr="00944B39" w:rsidRDefault="00FD1008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0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9,158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center"/>
          </w:tcPr>
          <w:p w:rsidR="00A80F97" w:rsidRPr="00944B39" w:rsidRDefault="00326D8E" w:rsidP="00A80F9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:rsidR="00A80F97" w:rsidRPr="00944B39" w:rsidRDefault="00326D8E" w:rsidP="00FD1008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D10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399,360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5B3F6B" w:rsidRDefault="005B3F6B" w:rsidP="00DE0F38">
      <w:pPr>
        <w:spacing w:line="240" w:lineRule="exact"/>
        <w:rPr>
          <w:rFonts w:ascii="Angsana New" w:hAnsi="Angsana New"/>
          <w:sz w:val="30"/>
          <w:szCs w:val="30"/>
        </w:rPr>
      </w:pPr>
    </w:p>
    <w:p w:rsidR="005B3F6B" w:rsidRPr="00E71E6F" w:rsidRDefault="005B3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74"/>
        <w:gridCol w:w="1170"/>
        <w:gridCol w:w="274"/>
        <w:gridCol w:w="1166"/>
        <w:gridCol w:w="274"/>
        <w:gridCol w:w="1161"/>
      </w:tblGrid>
      <w:tr w:rsidR="00292E7F" w:rsidRPr="00944B39" w:rsidTr="006B757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2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03" w:type="pct"/>
            <w:gridSpan w:val="5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26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  <w:tcBorders>
              <w:bottom w:val="single" w:sz="4" w:space="0" w:color="auto"/>
            </w:tcBorders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6B7570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</w:tr>
      <w:tr w:rsidR="006B7570" w:rsidRPr="00944B39" w:rsidTr="003F7B3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1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820,854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(47,903)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772,951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6B7570" w:rsidRPr="00944B39" w:rsidRDefault="006B7570" w:rsidP="006B7570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2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10,779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2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(20,167)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21,505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918,736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(71,501)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847,235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:rsidR="006B7570" w:rsidRPr="00225C73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6B7570" w:rsidRPr="00225C73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10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41,703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(1,237,513)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41,703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570" w:rsidRP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(1,237,513)</w:t>
            </w:r>
          </w:p>
        </w:tc>
      </w:tr>
      <w:tr w:rsidR="00B662A3" w:rsidRPr="00944B39" w:rsidTr="006B7570">
        <w:tc>
          <w:tcPr>
            <w:tcW w:w="2038" w:type="pct"/>
          </w:tcPr>
          <w:p w:rsidR="00B662A3" w:rsidRPr="00944B39" w:rsidRDefault="00B662A3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B662A3" w:rsidRPr="00944B39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B662A3" w:rsidRPr="00944B39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center"/>
          </w:tcPr>
          <w:p w:rsidR="00B662A3" w:rsidRPr="00944B39" w:rsidRDefault="00B662A3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B662A3" w:rsidRPr="006B7570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2E7F" w:rsidRPr="00944B39" w:rsidTr="006B7570">
        <w:tc>
          <w:tcPr>
            <w:tcW w:w="2038" w:type="pct"/>
            <w:vAlign w:val="bottom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(360,480)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292E7F" w:rsidRPr="00944B39" w:rsidRDefault="006B7570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(29,798)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center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center"/>
          </w:tcPr>
          <w:p w:rsidR="00292E7F" w:rsidRPr="00944B39" w:rsidRDefault="006B7570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(390,278)</w:t>
            </w:r>
          </w:p>
        </w:tc>
      </w:tr>
    </w:tbl>
    <w:p w:rsidR="00292E7F" w:rsidRDefault="00292E7F" w:rsidP="00C717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F3FE4" w:rsidRPr="00B847D1" w:rsidRDefault="003F7B30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10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651EEB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:rsidR="00651EEB" w:rsidRDefault="00651EEB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7"/>
        <w:gridCol w:w="1174"/>
        <w:gridCol w:w="265"/>
        <w:gridCol w:w="1175"/>
        <w:gridCol w:w="265"/>
        <w:gridCol w:w="1172"/>
        <w:gridCol w:w="252"/>
        <w:gridCol w:w="1190"/>
      </w:tblGrid>
      <w:tr w:rsidR="00D6309F" w:rsidRPr="009664BA" w:rsidTr="003F7B30">
        <w:trPr>
          <w:tblHeader/>
        </w:trPr>
        <w:tc>
          <w:tcPr>
            <w:tcW w:w="1553" w:type="pct"/>
          </w:tcPr>
          <w:p w:rsidR="00D6309F" w:rsidRPr="00D6309F" w:rsidRDefault="00D6309F" w:rsidP="0017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9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A3EE2" w:rsidRPr="009664BA" w:rsidTr="003F7B30">
        <w:trPr>
          <w:tblHeader/>
        </w:trPr>
        <w:tc>
          <w:tcPr>
            <w:tcW w:w="155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3" w:type="pct"/>
          </w:tcPr>
          <w:p w:rsidR="00D6309F" w:rsidRPr="002A51E2" w:rsidRDefault="00625A3D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5A3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D6309F" w:rsidRPr="002A51E2" w:rsidRDefault="00625A3D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5A3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AA3EE2" w:rsidRPr="009664BA" w:rsidTr="003F7B30">
        <w:trPr>
          <w:tblHeader/>
        </w:trPr>
        <w:tc>
          <w:tcPr>
            <w:tcW w:w="155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9664BA" w:rsidTr="003F7B30">
        <w:trPr>
          <w:tblHeader/>
        </w:trPr>
        <w:tc>
          <w:tcPr>
            <w:tcW w:w="155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474F6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:rsidR="00474F63" w:rsidRPr="002A51E2" w:rsidRDefault="0001429C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3" w:type="pct"/>
          </w:tcPr>
          <w:p w:rsidR="00474F63" w:rsidRPr="00E931B1" w:rsidRDefault="002E0511" w:rsidP="002E05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E051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E0511">
              <w:rPr>
                <w:rFonts w:ascii="Angsana New" w:hAnsi="Angsana New"/>
                <w:sz w:val="30"/>
                <w:szCs w:val="30"/>
              </w:rPr>
              <w:t>,</w:t>
            </w:r>
            <w:r w:rsidRPr="002E0511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2E0511">
              <w:rPr>
                <w:rFonts w:ascii="Angsana New" w:hAnsi="Angsana New"/>
                <w:sz w:val="30"/>
                <w:szCs w:val="30"/>
              </w:rPr>
              <w:t>,</w:t>
            </w:r>
            <w:r w:rsidRPr="002E0511">
              <w:rPr>
                <w:rFonts w:ascii="Angsana New" w:hAnsi="Angsana New"/>
                <w:sz w:val="30"/>
                <w:szCs w:val="30"/>
                <w:cs/>
              </w:rPr>
              <w:t>428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D6309F" w:rsidRDefault="00606FC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3F212A">
              <w:rPr>
                <w:rFonts w:ascii="Angsana New" w:hAnsi="Angsana New"/>
                <w:sz w:val="30"/>
                <w:szCs w:val="30"/>
              </w:rPr>
              <w:t>72,447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474F63" w:rsidRPr="00D6309F" w:rsidRDefault="002E0511" w:rsidP="002E05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1,589,932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994,703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605FA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474F63" w:rsidRPr="00D6309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474F63" w:rsidRPr="0045112A" w:rsidRDefault="002E0511" w:rsidP="00E772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E0511">
              <w:rPr>
                <w:rFonts w:ascii="Angsana New" w:hAnsi="Angsana New"/>
                <w:sz w:val="30"/>
                <w:szCs w:val="30"/>
              </w:rPr>
              <w:t>50,9</w:t>
            </w:r>
            <w:r w:rsidR="00E772C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50,420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474F63" w:rsidRPr="00D6309F" w:rsidRDefault="002E0511" w:rsidP="002E05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E0511">
              <w:rPr>
                <w:rFonts w:ascii="Angsana New" w:hAnsi="Angsana New"/>
                <w:sz w:val="30"/>
                <w:szCs w:val="30"/>
              </w:rPr>
              <w:t>46,253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43,843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474F6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45112A" w:rsidRDefault="002E0511" w:rsidP="00E772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5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2E05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05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317</w:t>
            </w:r>
            <w:r w:rsidRPr="002E05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05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</w:t>
            </w:r>
            <w:r w:rsidR="00E772C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1,622,867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2E0511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511">
              <w:rPr>
                <w:rFonts w:ascii="Angsana New" w:hAnsi="Angsana New"/>
                <w:b/>
                <w:bCs/>
                <w:sz w:val="30"/>
                <w:szCs w:val="30"/>
              </w:rPr>
              <w:t>1,636,185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1,038,546</w:t>
            </w:r>
          </w:p>
        </w:tc>
      </w:tr>
    </w:tbl>
    <w:p w:rsidR="00DE0F38" w:rsidRDefault="00DE0F38" w:rsidP="00225C7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C71775" w:rsidRDefault="00C71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808DD" w:rsidRPr="000D2401" w:rsidRDefault="009808DD" w:rsidP="0066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401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565CFA">
        <w:rPr>
          <w:rFonts w:ascii="Angsana New" w:hAnsi="Angsana New" w:hint="cs"/>
          <w:b/>
          <w:bCs/>
          <w:sz w:val="30"/>
          <w:szCs w:val="30"/>
          <w:cs/>
          <w:lang w:val="th-TH"/>
        </w:rPr>
        <w:t>1</w:t>
      </w:r>
      <w:r w:rsidRPr="000D240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0D2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</w:t>
      </w:r>
    </w:p>
    <w:p w:rsidR="009808DD" w:rsidRDefault="009808DD" w:rsidP="00980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บริษัทมีคดีความจากการถูกประเมินภาษีเงินได้นิติบุคคลของกรมสรรพากรเกี่ยวกับการบันทึกรายได้สําหรับ</w:t>
      </w:r>
      <w:r>
        <w:rPr>
          <w:rFonts w:ascii="Angsana New" w:hAnsi="Angsana New"/>
          <w:sz w:val="30"/>
          <w:szCs w:val="30"/>
          <w:cs/>
          <w:lang w:val="th-TH"/>
        </w:rPr>
        <w:br/>
        <w:t>ปี 2542 และ 2543 ที่มีผลต่อการใช้ประโยชน์ของผลขาดทุนสะสมยกมาทางภาษีในปีถัดมา (ศาลภาษีอากรกลางได้มีคําพิพากษาให้บริษัทชนะคดีแล้ว) ต่อมากรมสรรพากรได้ยื่นอุทธรณ์ต่อศาลฎีกา โดยเมื่อวันที่ 12 พฤษภาคม 2558 ศาลภาษีอากรกลางได้อ่านคําพิพากษาศาลฎีกา โดยพิพากษากลับเป็นไม่เพิกถอนหนังสือแจ้งเปลี่ยนแปลง</w:t>
      </w:r>
      <w:r>
        <w:rPr>
          <w:rFonts w:ascii="Angsana New" w:hAnsi="Angsana New"/>
          <w:sz w:val="30"/>
          <w:szCs w:val="30"/>
          <w:cs/>
          <w:lang w:val="th-TH"/>
        </w:rPr>
        <w:br/>
        <w:t xml:space="preserve">ผลขาดทุนสุทธิปี 2542 และ 2543 และคําวินิจฉัยของคณะกรรมการพิจารณาอุทธรณ์ โดยคําพิพากษาศาลฎีกาดังกล่าวเกี่ยวเนื่องกับการใช้ประโยชน์ทางภาษีของบริษัทในปี 2546 และ 2548 ซึ่งในปี 2555 กรมสรรพากรได้ส่งหนังสือมายังบริษัทเพื่อแจ้งประเมินภาษีเงินได้นิติบุคคล สําหรับปี 2546 และ 2548 พร้อมเบี้ยปรับและเงินเพิ่ม </w:t>
      </w:r>
      <w:r>
        <w:rPr>
          <w:rFonts w:ascii="Angsana New" w:hAnsi="Angsana New"/>
          <w:sz w:val="30"/>
          <w:szCs w:val="30"/>
          <w:cs/>
        </w:rPr>
        <w:t>บริษัทได้ดําเนินการยื่นอุทธรณ์ต่อคณะกรรมการพิจารณาอุทธรณ์ในประเด็นเกี่ยวกับการหักรายจ่ายที่เกี่ยวข้องตามมาตรา 65 แห่งประมวลรัษฎากร ซึ่งคณะกรรมการพิจารณาอุทธรณ์วินิจฉัยข้อเท็จจริงเป็นข้อยุติตามที่ศาลฎีกา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ได้วินิจฉัยไว้แล้ว อย่างไรก็ตามบริษัทไม่เห็นด้วยกับคำวินิจฉัยของคณะกรรมการพิจารณาอุทธรณ์จึงได้ยื่นอุทธรณ์คำวินิจฉัยของคณะกรรมการพิจารณาอุทธรณ์ต่อศาลภาษีอากรกลาง เนื่องจากบริษัทมองว่าประเด็นการขอใช้สิทธิหักรายจ่ายที่เกี่ยวข้องดังกล่าวยังไม่ได้มีการวินิจฉัยมาก่อน </w:t>
      </w: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>ต่อมาเมื่อวันที่ 26 กันยายน 2560 ศาลภาษีอากรกลางได้มีคําพิพากษายกฟ้อง จึงมีความเป็นไปได้ค่อนข้างแน่</w:t>
      </w:r>
      <w:r>
        <w:rPr>
          <w:rFonts w:ascii="Angsana New" w:hAnsi="Angsana New"/>
          <w:sz w:val="30"/>
          <w:szCs w:val="30"/>
          <w:cs/>
          <w:lang w:val="th-TH"/>
        </w:rPr>
        <w:br/>
        <w:t>ที่บริษัทต้องจ่ายชำระภาระภาษีดังกล่าว และบริษัทได้ตั้งสำรองหนี้สินจากกรณีดังกล่าว รวมเป็นจำนวนสุทธิ 101.2 ล้านบาท อย่างไรก็ตามบริษัทได้ยื่นอุทธรณ์ในประเด็นการขอใช้สิทธิหักรายจ่ายที่เกี่ยวข้องต่อศาลอุทธรณ์</w:t>
      </w:r>
      <w:r>
        <w:rPr>
          <w:rFonts w:ascii="Angsana New" w:hAnsi="Angsana New"/>
          <w:sz w:val="30"/>
          <w:szCs w:val="30"/>
          <w:cs/>
          <w:lang w:val="th-TH"/>
        </w:rPr>
        <w:br/>
        <w:t>คดีชำนัญพิเศษ โดยศาลอุทธรณ์คดีชำนัญพิเศษได้รับอุทธรณ์ของบริษัทไว้พิจารณาและกรมสรรพากรได้ยื่นคำแก้อุทธรณ์ต่อศาลอุทธธรณ์คดีชำนัญพิเศษแล้ว ปัจจุบันคดีอยู่ระหว่างการพิจารณาของศาลอุทธรณ์คดีชำนัญพิเศษ</w:t>
      </w:r>
    </w:p>
    <w:p w:rsidR="00506DCA" w:rsidRDefault="00506DCA" w:rsidP="00506DC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506DCA" w:rsidRDefault="00506DCA" w:rsidP="00506DC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2</w:t>
      </w: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506DCA" w:rsidRPr="00506DCA" w:rsidRDefault="00506DCA" w:rsidP="00506DCA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1170"/>
        <w:gridCol w:w="270"/>
        <w:gridCol w:w="1170"/>
      </w:tblGrid>
      <w:tr w:rsidR="003F7B30" w:rsidRPr="00372E80" w:rsidTr="009D02C5">
        <w:trPr>
          <w:cantSplit/>
        </w:trPr>
        <w:tc>
          <w:tcPr>
            <w:tcW w:w="5220" w:type="dxa"/>
          </w:tcPr>
          <w:p w:rsidR="003F7B30" w:rsidRPr="00372E80" w:rsidRDefault="003F7B3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3F7B30" w:rsidRPr="00372E80" w:rsidRDefault="003F7B3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2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72E80" w:rsidRPr="006D317A" w:rsidTr="009D02C5">
        <w:trPr>
          <w:cantSplit/>
        </w:trPr>
        <w:tc>
          <w:tcPr>
            <w:tcW w:w="5220" w:type="dxa"/>
          </w:tcPr>
          <w:p w:rsidR="00372E80" w:rsidRPr="00D0371B" w:rsidRDefault="00372E8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565CFA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72E80" w:rsidRPr="006D317A" w:rsidTr="009D02C5">
        <w:trPr>
          <w:cantSplit/>
        </w:trPr>
        <w:tc>
          <w:tcPr>
            <w:tcW w:w="5220" w:type="dxa"/>
          </w:tcPr>
          <w:p w:rsidR="00372E80" w:rsidRPr="00D0371B" w:rsidRDefault="00372E8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372E80" w:rsidRPr="00372E80" w:rsidRDefault="00D2564F" w:rsidP="00372E80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372E80" w:rsidRPr="00372E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372E80" w:rsidRPr="006D317A" w:rsidTr="009D02C5">
        <w:trPr>
          <w:cantSplit/>
        </w:trPr>
        <w:tc>
          <w:tcPr>
            <w:tcW w:w="5220" w:type="dxa"/>
          </w:tcPr>
          <w:p w:rsidR="00372E80" w:rsidRPr="006D317A" w:rsidRDefault="00372E80" w:rsidP="006D317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1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31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317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170" w:type="dxa"/>
            <w:vAlign w:val="bottom"/>
          </w:tcPr>
          <w:p w:rsidR="00372E80" w:rsidRPr="00D2564F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10,814,600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72E80" w:rsidRPr="00767242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4,993,464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15,808,064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2A2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186</w:t>
            </w:r>
            <w:r w:rsidRPr="002A2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2A2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186</w:t>
            </w:r>
            <w:r w:rsidRPr="002A2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</w:t>
            </w:r>
            <w:r w:rsidRPr="002A2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</w:t>
            </w:r>
            <w:r w:rsidRPr="002A2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2A2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422">
              <w:rPr>
                <w:rFonts w:ascii="Angsana New" w:hAnsi="Angsana New" w:cs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2A2422">
              <w:rPr>
                <w:rFonts w:ascii="Angsana New" w:hAnsi="Angsana New" w:cs="Angsana New"/>
                <w:sz w:val="30"/>
                <w:szCs w:val="30"/>
              </w:rPr>
              <w:t>3,739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1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D31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422" w:rsidRPr="0057302B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42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13,084,85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4,994,217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18,079,071</w:t>
            </w:r>
          </w:p>
        </w:tc>
      </w:tr>
      <w:tr w:rsidR="002A2422" w:rsidRPr="00506DCA" w:rsidTr="009D02C5">
        <w:trPr>
          <w:cantSplit/>
          <w:tblHeader/>
        </w:trPr>
        <w:tc>
          <w:tcPr>
            <w:tcW w:w="5220" w:type="dxa"/>
          </w:tcPr>
          <w:p w:rsidR="002A2422" w:rsidRPr="009A5D82" w:rsidRDefault="002A2422" w:rsidP="002A242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  <w:vAlign w:val="bottom"/>
          </w:tcPr>
          <w:p w:rsidR="002A2422" w:rsidRPr="00506DCA" w:rsidRDefault="002A2422" w:rsidP="002A2422">
            <w:pPr>
              <w:pStyle w:val="acctmergecolhdg"/>
              <w:spacing w:line="240" w:lineRule="atLeast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506DC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02C5" w:rsidRPr="00506DCA" w:rsidTr="00383360">
        <w:trPr>
          <w:cantSplit/>
          <w:tblHeader/>
        </w:trPr>
        <w:tc>
          <w:tcPr>
            <w:tcW w:w="5220" w:type="dxa"/>
          </w:tcPr>
          <w:p w:rsidR="009D02C5" w:rsidRPr="009A5D82" w:rsidRDefault="009D02C5" w:rsidP="009D0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D02C5" w:rsidRPr="00506DCA" w:rsidTr="00D4774F">
        <w:trPr>
          <w:cantSplit/>
          <w:tblHeader/>
        </w:trPr>
        <w:tc>
          <w:tcPr>
            <w:tcW w:w="5220" w:type="dxa"/>
          </w:tcPr>
          <w:p w:rsidR="009D02C5" w:rsidRPr="009A5D82" w:rsidRDefault="009D02C5" w:rsidP="009D0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9D02C5" w:rsidRPr="00506DC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506DC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D02C5" w:rsidRPr="00506DCA" w:rsidTr="009D02C5">
        <w:trPr>
          <w:cantSplit/>
        </w:trPr>
        <w:tc>
          <w:tcPr>
            <w:tcW w:w="522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6D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6D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6DC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170" w:type="dxa"/>
          </w:tcPr>
          <w:p w:rsidR="009D02C5" w:rsidRP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02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Pr="00506DCA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4,993,464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Pr="00506DCA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4,993,464</w:t>
            </w:r>
          </w:p>
        </w:tc>
      </w:tr>
      <w:tr w:rsidR="009D02C5" w:rsidRPr="00506DCA" w:rsidTr="009D02C5">
        <w:trPr>
          <w:cantSplit/>
        </w:trPr>
        <w:tc>
          <w:tcPr>
            <w:tcW w:w="522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</w:tcPr>
          <w:p w:rsidR="009D02C5" w:rsidRP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02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1,990,750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D02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1,990,750</w:t>
            </w:r>
          </w:p>
        </w:tc>
      </w:tr>
      <w:tr w:rsidR="009D02C5" w:rsidRPr="00506DCA" w:rsidTr="009D02C5">
        <w:trPr>
          <w:cantSplit/>
        </w:trPr>
        <w:tc>
          <w:tcPr>
            <w:tcW w:w="522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02C5" w:rsidRP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9D02C5" w:rsidRPr="00E544D3" w:rsidTr="009D02C5">
        <w:trPr>
          <w:cantSplit/>
        </w:trPr>
        <w:tc>
          <w:tcPr>
            <w:tcW w:w="522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5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 w:rsidRPr="00506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D02C5" w:rsidRP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D02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1,990,750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2C5" w:rsidRPr="00E544D3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4,994,217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2C5" w:rsidRPr="00E544D3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6,984,967</w:t>
            </w:r>
          </w:p>
        </w:tc>
      </w:tr>
    </w:tbl>
    <w:p w:rsidR="009808DD" w:rsidRDefault="009808DD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41579B" w:rsidRDefault="0041579B" w:rsidP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41579B">
        <w:rPr>
          <w:rFonts w:ascii="Angsana New" w:hAnsi="Angsana New"/>
          <w:sz w:val="30"/>
          <w:szCs w:val="30"/>
          <w:cs/>
        </w:rPr>
        <w:t xml:space="preserve">บริษัทได้ลงนามในสัญญาเงินกู้ยืมระยะยาวซึ่งมีวงเงินรวม </w:t>
      </w:r>
      <w:r w:rsidRPr="0041579B">
        <w:rPr>
          <w:rFonts w:ascii="Angsana New" w:hAnsi="Angsana New"/>
          <w:sz w:val="30"/>
          <w:szCs w:val="30"/>
        </w:rPr>
        <w:t>5,000</w:t>
      </w:r>
      <w:r w:rsidRPr="0041579B">
        <w:rPr>
          <w:rFonts w:ascii="Angsana New" w:hAnsi="Angsana New"/>
          <w:sz w:val="30"/>
          <w:szCs w:val="30"/>
          <w:cs/>
        </w:rPr>
        <w:t xml:space="preserve"> ล้านบาทกับธนาคารพาณิชย์หลายแห่ง เพื่อใช้ในโครงการลงทุนและใช้ในการดำเนินงานตามปกติของบริษัทในอนาคต โดยเงินกู้ยืมดังกล่าวแบ่งออกเป็น </w:t>
      </w:r>
      <w:r w:rsidRPr="0041579B">
        <w:rPr>
          <w:rFonts w:ascii="Angsana New" w:hAnsi="Angsana New"/>
          <w:sz w:val="30"/>
          <w:szCs w:val="30"/>
        </w:rPr>
        <w:t>3</w:t>
      </w:r>
      <w:r w:rsidRPr="0041579B">
        <w:rPr>
          <w:rFonts w:ascii="Angsana New" w:hAnsi="Angsana New"/>
          <w:sz w:val="30"/>
          <w:szCs w:val="30"/>
          <w:cs/>
        </w:rPr>
        <w:t xml:space="preserve"> วงเงิน ดังนี้</w:t>
      </w:r>
    </w:p>
    <w:p w:rsidR="0004708C" w:rsidRPr="0041579B" w:rsidRDefault="0004708C" w:rsidP="002E5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วงเงินกู้ยืมแบบไม่มีหลักประกัน </w:t>
      </w:r>
      <w:r w:rsidR="0041579B" w:rsidRPr="0041579B">
        <w:rPr>
          <w:rFonts w:ascii="Angsana New" w:hAnsi="Angsana New"/>
          <w:sz w:val="30"/>
          <w:szCs w:val="30"/>
        </w:rPr>
        <w:t xml:space="preserve">3,500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โดยมีอัตราดอกเบี้ยเท่ากับอัตราดอกเบี้ย </w:t>
      </w:r>
      <w:r w:rsidR="0041579B" w:rsidRPr="0041579B">
        <w:rPr>
          <w:rFonts w:ascii="Angsana New" w:hAnsi="Angsana New"/>
          <w:sz w:val="30"/>
          <w:szCs w:val="30"/>
        </w:rPr>
        <w:t>6M THBFIX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บวกอัตราส่วนเพิ่ม กำหนดชำระคืนเงินต้นทุกครึ่งปี แบ่งออกเป็น </w:t>
      </w:r>
      <w:r w:rsidR="0041579B" w:rsidRPr="0041579B">
        <w:rPr>
          <w:rFonts w:ascii="Angsana New" w:hAnsi="Angsana New"/>
          <w:sz w:val="30"/>
          <w:szCs w:val="30"/>
        </w:rPr>
        <w:t>22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งวด เริ่มชำระงวดแรกในเดือนพฤศจิกายน </w:t>
      </w:r>
      <w:r w:rsidR="0041579B" w:rsidRPr="0041579B">
        <w:rPr>
          <w:rFonts w:ascii="Angsana New" w:hAnsi="Angsana New"/>
          <w:sz w:val="30"/>
          <w:szCs w:val="30"/>
        </w:rPr>
        <w:t>2563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โดยแต่ละปีจะชำระคืนเป็นอัตราร้อยละ </w:t>
      </w:r>
      <w:r w:rsidR="0041579B" w:rsidRPr="0041579B">
        <w:rPr>
          <w:rFonts w:ascii="Angsana New" w:hAnsi="Angsana New"/>
          <w:sz w:val="30"/>
          <w:szCs w:val="30"/>
        </w:rPr>
        <w:t>4.5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ของยอดเงินต้น  </w:t>
      </w:r>
    </w:p>
    <w:p w:rsidR="0041579B" w:rsidRPr="0041579B" w:rsidRDefault="0004708C" w:rsidP="00047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วงเงินกู้ยืมแบบไม่มีหลักประกัน </w:t>
      </w:r>
      <w:r w:rsidR="0041579B" w:rsidRPr="0041579B">
        <w:rPr>
          <w:rFonts w:ascii="Angsana New" w:hAnsi="Angsana New"/>
          <w:sz w:val="30"/>
          <w:szCs w:val="30"/>
        </w:rPr>
        <w:t xml:space="preserve">1,000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โดยมีอัตราดอกเบี้ยเท่ากับอัตราดอกเบี้ย </w:t>
      </w:r>
      <w:r w:rsidR="0041579B" w:rsidRPr="0041579B">
        <w:rPr>
          <w:rFonts w:ascii="Angsana New" w:hAnsi="Angsana New"/>
          <w:sz w:val="30"/>
          <w:szCs w:val="30"/>
        </w:rPr>
        <w:t xml:space="preserve">3M BIBOR </w:t>
      </w:r>
      <w:r>
        <w:rPr>
          <w:rFonts w:ascii="Angsana New" w:hAnsi="Angsana New"/>
          <w:sz w:val="30"/>
          <w:szCs w:val="30"/>
        </w:rPr>
        <w:br/>
      </w:r>
      <w:r w:rsidR="0041579B" w:rsidRPr="002E5C79">
        <w:rPr>
          <w:rFonts w:ascii="Angsana New" w:hAnsi="Angsana New"/>
          <w:spacing w:val="-6"/>
          <w:sz w:val="30"/>
          <w:szCs w:val="30"/>
          <w:cs/>
        </w:rPr>
        <w:t xml:space="preserve">บวกอัตราส่วนเพิ่ม กำหนดชำระคืนเงินต้นเป็นจำนวนเท่ากันทุกครึ่งปี แบ่งออกเป็น </w:t>
      </w:r>
      <w:r w:rsidR="0041579B" w:rsidRPr="002E5C79">
        <w:rPr>
          <w:rFonts w:ascii="Angsana New" w:hAnsi="Angsana New"/>
          <w:spacing w:val="-6"/>
          <w:sz w:val="30"/>
          <w:szCs w:val="30"/>
        </w:rPr>
        <w:t>17</w:t>
      </w:r>
      <w:r w:rsidR="0041579B" w:rsidRPr="002E5C79">
        <w:rPr>
          <w:rFonts w:ascii="Angsana New" w:hAnsi="Angsana New"/>
          <w:spacing w:val="-6"/>
          <w:sz w:val="30"/>
          <w:szCs w:val="30"/>
          <w:cs/>
        </w:rPr>
        <w:t xml:space="preserve"> งวด เริ่มชำระ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งวดแรกในเดือนพฤษภาคม </w:t>
      </w:r>
      <w:r w:rsidR="0041579B" w:rsidRPr="0041579B">
        <w:rPr>
          <w:rFonts w:ascii="Angsana New" w:hAnsi="Angsana New"/>
          <w:sz w:val="30"/>
          <w:szCs w:val="30"/>
        </w:rPr>
        <w:t>2563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</w:t>
      </w:r>
      <w:r w:rsidR="00476324" w:rsidRPr="0041579B">
        <w:rPr>
          <w:rFonts w:ascii="Angsana New" w:hAnsi="Angsana New"/>
          <w:sz w:val="30"/>
          <w:szCs w:val="30"/>
          <w:cs/>
        </w:rPr>
        <w:t xml:space="preserve">โดยแต่ละปีจะชำระคืนเป็นอัตราร้อยละ </w:t>
      </w:r>
      <w:r w:rsidR="00476324">
        <w:rPr>
          <w:rFonts w:ascii="Angsana New" w:hAnsi="Angsana New"/>
          <w:sz w:val="30"/>
          <w:szCs w:val="30"/>
        </w:rPr>
        <w:t>5.85</w:t>
      </w:r>
      <w:r w:rsidR="00476324" w:rsidRPr="0041579B">
        <w:rPr>
          <w:rFonts w:ascii="Angsana New" w:hAnsi="Angsana New"/>
          <w:sz w:val="30"/>
          <w:szCs w:val="30"/>
        </w:rPr>
        <w:t xml:space="preserve"> </w:t>
      </w:r>
      <w:r w:rsidR="00476324" w:rsidRPr="0041579B">
        <w:rPr>
          <w:rFonts w:ascii="Angsana New" w:hAnsi="Angsana New"/>
          <w:sz w:val="30"/>
          <w:szCs w:val="30"/>
          <w:cs/>
        </w:rPr>
        <w:t xml:space="preserve">ของยอดเงินต้น  </w:t>
      </w:r>
    </w:p>
    <w:p w:rsidR="0041579B" w:rsidRPr="0041579B" w:rsidRDefault="0004708C" w:rsidP="00047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วงเงินกู้ยืมแบบไม่มีหลักประกัน </w:t>
      </w:r>
      <w:r w:rsidR="0041579B" w:rsidRPr="0041579B">
        <w:rPr>
          <w:rFonts w:ascii="Angsana New" w:hAnsi="Angsana New"/>
          <w:sz w:val="30"/>
          <w:szCs w:val="30"/>
        </w:rPr>
        <w:t xml:space="preserve">500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โดยมีอัตราดอกเบี้ยเท่ากับอัตราดอกเบี้ย </w:t>
      </w:r>
      <w:r w:rsidR="0041579B" w:rsidRPr="0041579B">
        <w:rPr>
          <w:rFonts w:ascii="Angsana New" w:hAnsi="Angsana New"/>
          <w:sz w:val="30"/>
          <w:szCs w:val="30"/>
        </w:rPr>
        <w:t xml:space="preserve">3M BIBOR </w:t>
      </w:r>
      <w:r>
        <w:rPr>
          <w:rFonts w:ascii="Angsana New" w:hAnsi="Angsana New"/>
          <w:sz w:val="30"/>
          <w:szCs w:val="30"/>
        </w:rPr>
        <w:br/>
      </w:r>
      <w:r w:rsidR="0041579B" w:rsidRPr="002E5C79">
        <w:rPr>
          <w:rFonts w:ascii="Angsana New" w:hAnsi="Angsana New"/>
          <w:spacing w:val="-6"/>
          <w:sz w:val="30"/>
          <w:szCs w:val="30"/>
          <w:cs/>
        </w:rPr>
        <w:t xml:space="preserve">บวกอัตราส่วนเพิ่ม กำหนดชำระคืนเงินต้นเป็นจำนวนเท่ากันทุกครึ่งปี แบ่งออกเป็น </w:t>
      </w:r>
      <w:r w:rsidR="0041579B" w:rsidRPr="002E5C79">
        <w:rPr>
          <w:rFonts w:ascii="Angsana New" w:hAnsi="Angsana New"/>
          <w:spacing w:val="-6"/>
          <w:sz w:val="30"/>
          <w:szCs w:val="30"/>
        </w:rPr>
        <w:t>13</w:t>
      </w:r>
      <w:r w:rsidR="0041579B" w:rsidRPr="002E5C79">
        <w:rPr>
          <w:rFonts w:ascii="Angsana New" w:hAnsi="Angsana New"/>
          <w:spacing w:val="-6"/>
          <w:sz w:val="30"/>
          <w:szCs w:val="30"/>
          <w:cs/>
        </w:rPr>
        <w:t xml:space="preserve"> งวด เริ่มชำระงวด</w:t>
      </w:r>
      <w:r w:rsidR="0041579B" w:rsidRPr="0041579B">
        <w:rPr>
          <w:rFonts w:ascii="Angsana New" w:hAnsi="Angsana New"/>
          <w:sz w:val="30"/>
          <w:szCs w:val="30"/>
          <w:cs/>
        </w:rPr>
        <w:t>แรกในเดือน</w:t>
      </w:r>
      <w:r w:rsidR="00476324">
        <w:rPr>
          <w:rFonts w:ascii="Angsana New" w:hAnsi="Angsana New" w:hint="cs"/>
          <w:sz w:val="30"/>
          <w:szCs w:val="30"/>
          <w:cs/>
        </w:rPr>
        <w:t>มิถุนายน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</w:t>
      </w:r>
      <w:r w:rsidR="0041579B" w:rsidRPr="0041579B">
        <w:rPr>
          <w:rFonts w:ascii="Angsana New" w:hAnsi="Angsana New"/>
          <w:sz w:val="30"/>
          <w:szCs w:val="30"/>
        </w:rPr>
        <w:t>2563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โดยแต่ละปีจะชำระคืนเป็นอัตราร้อยละ </w:t>
      </w:r>
      <w:r w:rsidR="00476324">
        <w:rPr>
          <w:rFonts w:ascii="Angsana New" w:hAnsi="Angsana New"/>
          <w:sz w:val="30"/>
          <w:szCs w:val="30"/>
        </w:rPr>
        <w:t>7.8</w:t>
      </w:r>
      <w:r w:rsidR="0041579B" w:rsidRPr="0041579B">
        <w:rPr>
          <w:rFonts w:ascii="Angsana New" w:hAnsi="Angsana New"/>
          <w:sz w:val="30"/>
          <w:szCs w:val="30"/>
        </w:rPr>
        <w:t xml:space="preserve">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ของยอดเงินต้น  </w:t>
      </w:r>
    </w:p>
    <w:p w:rsidR="0041579B" w:rsidRDefault="0041579B" w:rsidP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1579B" w:rsidRPr="0041579B" w:rsidRDefault="0041579B" w:rsidP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57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76324">
        <w:rPr>
          <w:rFonts w:ascii="Angsana New" w:hAnsi="Angsana New"/>
          <w:sz w:val="30"/>
          <w:szCs w:val="30"/>
        </w:rPr>
        <w:t xml:space="preserve">30 </w:t>
      </w:r>
      <w:r w:rsidR="0047632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1579B">
        <w:rPr>
          <w:rFonts w:ascii="Angsana New" w:hAnsi="Angsana New"/>
          <w:sz w:val="30"/>
          <w:szCs w:val="30"/>
        </w:rPr>
        <w:t>2561</w:t>
      </w:r>
      <w:r w:rsidRPr="0041579B">
        <w:rPr>
          <w:rFonts w:ascii="Angsana New" w:hAnsi="Angsana New"/>
          <w:sz w:val="30"/>
          <w:szCs w:val="30"/>
          <w:cs/>
        </w:rPr>
        <w:t xml:space="preserve"> บริษัทมีวงเงินที่ยังไม่ได้เบิกใช้เป็นจำนวนรวม </w:t>
      </w:r>
      <w:r w:rsidRPr="0041579B">
        <w:rPr>
          <w:rFonts w:ascii="Angsana New" w:hAnsi="Angsana New"/>
          <w:sz w:val="30"/>
          <w:szCs w:val="30"/>
        </w:rPr>
        <w:t>3,000</w:t>
      </w:r>
      <w:r w:rsidRPr="0041579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41579B" w:rsidRDefault="0041579B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41579B" w:rsidRDefault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EF3FE4" w:rsidRPr="00B847D1" w:rsidRDefault="0081387C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</w:t>
      </w:r>
    </w:p>
    <w:p w:rsidR="00DE1932" w:rsidRPr="00B847D1" w:rsidRDefault="00DE1932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E1932" w:rsidRPr="00B847D1" w:rsidRDefault="00184B2B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B847D1">
        <w:rPr>
          <w:rFonts w:ascii="Angsana New" w:hAnsi="Angsana New"/>
          <w:sz w:val="30"/>
          <w:szCs w:val="30"/>
        </w:rPr>
        <w:t xml:space="preserve">3 </w:t>
      </w:r>
      <w:r w:rsidRPr="00B847D1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หน่วยงานธุรกิจที่สำคัญนี้มีขนาดของกิจการที่แตกต่างกัน และมีการบริหารจัดการแยกต่างหาก เนื่องจากใช้เทคโนโลยีและ</w:t>
      </w:r>
      <w:r w:rsidR="00497727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B847D1" w:rsidRDefault="00651EEB" w:rsidP="00225C73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30"/>
          <w:szCs w:val="30"/>
          <w:lang w:bidi="ar-SA"/>
        </w:rPr>
      </w:pP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1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ผู้ผลิตไฟฟ้าอิสระ</w:t>
      </w: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ผู้ผลิตไฟฟ้ารายเล็ก</w:t>
      </w:r>
    </w:p>
    <w:p w:rsidR="00651EEB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="006C285F" w:rsidRPr="00372E80">
        <w:rPr>
          <w:rFonts w:ascii="Angsana New" w:hAnsi="Angsana New" w:hint="cs"/>
          <w:sz w:val="30"/>
          <w:szCs w:val="30"/>
          <w:cs/>
        </w:rPr>
        <w:t>ส่วนงานอื่นๆ</w:t>
      </w:r>
    </w:p>
    <w:p w:rsidR="00F474E4" w:rsidRPr="00B847D1" w:rsidRDefault="00F474E4" w:rsidP="00F474E4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51EEB" w:rsidRPr="00B847D1" w:rsidRDefault="00184B2B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DE70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DE70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:rsidR="0075136A" w:rsidRPr="00B847D1" w:rsidRDefault="0075136A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474E4" w:rsidRDefault="00F47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6309F" w:rsidRPr="00E96D9D" w:rsidRDefault="00D6309F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A25FE4" w:rsidRPr="00A25FE4">
        <w:rPr>
          <w:rFonts w:ascii="Angsana New" w:hAnsi="Angsana New"/>
          <w:i/>
          <w:iCs/>
          <w:sz w:val="30"/>
          <w:szCs w:val="30"/>
          <w:cs/>
        </w:rPr>
        <w:t xml:space="preserve">30 มิถุนายน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 w:rsidR="00292E7F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292E7F">
        <w:rPr>
          <w:rFonts w:ascii="Angsana New" w:hAnsi="Angsana New"/>
          <w:i/>
          <w:iCs/>
          <w:sz w:val="30"/>
          <w:szCs w:val="30"/>
        </w:rPr>
        <w:t>1</w:t>
      </w:r>
    </w:p>
    <w:p w:rsidR="008D47EE" w:rsidRPr="00E96D9D" w:rsidRDefault="008D47EE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69"/>
        <w:gridCol w:w="11"/>
        <w:gridCol w:w="180"/>
        <w:gridCol w:w="1080"/>
      </w:tblGrid>
      <w:tr w:rsidR="00D6309F" w:rsidRPr="00E96D9D" w:rsidTr="00DE70D0">
        <w:trPr>
          <w:cantSplit/>
          <w:tblHeader/>
        </w:trPr>
        <w:tc>
          <w:tcPr>
            <w:tcW w:w="2880" w:type="dxa"/>
          </w:tcPr>
          <w:p w:rsidR="00D6309F" w:rsidRPr="00E96D9D" w:rsidRDefault="00D6309F" w:rsidP="008D47E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gridSpan w:val="2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D6309F" w:rsidRPr="00E96D9D" w:rsidTr="00DE70D0">
        <w:trPr>
          <w:cantSplit/>
          <w:tblHeader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10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DE70D0" w:rsidRDefault="00D6309F" w:rsidP="00DE70D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="00416081"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D6309F" w:rsidRPr="00E96D9D" w:rsidRDefault="0085739D" w:rsidP="00AB1914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1,143,01</w:t>
            </w:r>
            <w:r w:rsidR="00AB19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85739D" w:rsidP="00AB191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5,100,2</w:t>
            </w:r>
            <w:r w:rsidR="00AB1914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85739D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181,789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85739D" w:rsidP="0085739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6C285F" w:rsidRDefault="0085739D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73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6,425,080</w:t>
            </w: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D6309F" w:rsidRPr="00E96D9D" w:rsidRDefault="0085739D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137,593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85739D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85739D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85739D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85739D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5739D">
              <w:rPr>
                <w:rFonts w:ascii="Angsana New" w:hAnsi="Angsana New" w:cs="Angsana New"/>
                <w:sz w:val="30"/>
                <w:szCs w:val="30"/>
              </w:rPr>
              <w:t>137,593</w:t>
            </w:r>
          </w:p>
        </w:tc>
      </w:tr>
      <w:tr w:rsidR="00D6309F" w:rsidRPr="00E96D9D" w:rsidTr="00DE70D0">
        <w:trPr>
          <w:cantSplit/>
        </w:trPr>
        <w:tc>
          <w:tcPr>
            <w:tcW w:w="2880" w:type="dxa"/>
          </w:tcPr>
          <w:p w:rsidR="00D6309F" w:rsidRPr="00E96D9D" w:rsidRDefault="00416081" w:rsidP="0041608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D6309F"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25161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D6309F"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D6309F" w:rsidRPr="00E96D9D" w:rsidRDefault="0085739D" w:rsidP="00AB1914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144,34</w:t>
            </w:r>
            <w:r w:rsidR="00AB191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DD4EE2" w:rsidRDefault="0085739D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1,001,58</w:t>
            </w:r>
            <w:r w:rsidR="00DD4E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AB1914" w:rsidRDefault="00AB1914" w:rsidP="008F662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160,781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85739D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85739D" w:rsidP="00AB191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5739D">
              <w:rPr>
                <w:rFonts w:ascii="Angsana New" w:hAnsi="Angsana New" w:cs="Angsana New"/>
                <w:sz w:val="30"/>
                <w:szCs w:val="30"/>
              </w:rPr>
              <w:t>1,30</w:t>
            </w:r>
            <w:r w:rsidR="00AB1914">
              <w:rPr>
                <w:rFonts w:ascii="Angsana New" w:hAnsi="Angsana New" w:cs="Angsana New"/>
                <w:sz w:val="30"/>
                <w:szCs w:val="30"/>
              </w:rPr>
              <w:t>6,712</w:t>
            </w:r>
          </w:p>
        </w:tc>
      </w:tr>
    </w:tbl>
    <w:p w:rsidR="00EA0547" w:rsidRDefault="00EA0547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292E7F" w:rsidRPr="00E96D9D" w:rsidRDefault="00292E7F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461471" w:rsidRPr="00461471">
        <w:rPr>
          <w:rFonts w:ascii="Angsana New" w:hAnsi="Angsana New"/>
          <w:i/>
          <w:iCs/>
          <w:sz w:val="30"/>
          <w:szCs w:val="30"/>
          <w:cs/>
        </w:rPr>
        <w:t xml:space="preserve">30 มิถุนายน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60</w:t>
      </w:r>
    </w:p>
    <w:p w:rsidR="00292E7F" w:rsidRPr="00E96D9D" w:rsidRDefault="00292E7F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292E7F" w:rsidRPr="00E96D9D" w:rsidTr="00DE70D0">
        <w:trPr>
          <w:cantSplit/>
          <w:tblHeader/>
        </w:trPr>
        <w:tc>
          <w:tcPr>
            <w:tcW w:w="2880" w:type="dxa"/>
          </w:tcPr>
          <w:p w:rsidR="00292E7F" w:rsidRPr="00E96D9D" w:rsidRDefault="00292E7F" w:rsidP="00D6212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292E7F" w:rsidRPr="00E96D9D" w:rsidTr="00DE70D0">
        <w:trPr>
          <w:cantSplit/>
          <w:tblHeader/>
        </w:trPr>
        <w:tc>
          <w:tcPr>
            <w:tcW w:w="28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92E7F" w:rsidRPr="00E96D9D" w:rsidTr="00DE70D0">
        <w:trPr>
          <w:cantSplit/>
          <w:trHeight w:val="302"/>
        </w:trPr>
        <w:tc>
          <w:tcPr>
            <w:tcW w:w="2880" w:type="dxa"/>
          </w:tcPr>
          <w:p w:rsidR="00292E7F" w:rsidRPr="00E96D9D" w:rsidRDefault="00292E7F" w:rsidP="00DE70D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1471" w:rsidRPr="00E96D9D" w:rsidTr="00DE70D0">
        <w:trPr>
          <w:cantSplit/>
          <w:trHeight w:val="302"/>
        </w:trPr>
        <w:tc>
          <w:tcPr>
            <w:tcW w:w="28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1,503,744</w:t>
            </w:r>
          </w:p>
        </w:tc>
        <w:tc>
          <w:tcPr>
            <w:tcW w:w="18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1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3,749,507</w:t>
            </w:r>
          </w:p>
        </w:tc>
        <w:tc>
          <w:tcPr>
            <w:tcW w:w="18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55,476</w:t>
            </w:r>
          </w:p>
        </w:tc>
        <w:tc>
          <w:tcPr>
            <w:tcW w:w="180" w:type="dxa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147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1471">
              <w:rPr>
                <w:rFonts w:ascii="Angsana New" w:hAnsi="Angsana New" w:cs="Angsana New"/>
                <w:sz w:val="30"/>
                <w:szCs w:val="30"/>
              </w:rPr>
              <w:t>5,308,727</w:t>
            </w:r>
          </w:p>
        </w:tc>
      </w:tr>
      <w:tr w:rsidR="00461471" w:rsidRPr="00E96D9D" w:rsidTr="00DE70D0">
        <w:trPr>
          <w:cantSplit/>
          <w:trHeight w:val="302"/>
        </w:trPr>
        <w:tc>
          <w:tcPr>
            <w:tcW w:w="28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149,297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147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149,297</w:t>
            </w:r>
          </w:p>
        </w:tc>
      </w:tr>
      <w:tr w:rsidR="00461471" w:rsidRPr="00E96D9D" w:rsidTr="00DE70D0">
        <w:trPr>
          <w:cantSplit/>
        </w:trPr>
        <w:tc>
          <w:tcPr>
            <w:tcW w:w="2880" w:type="dxa"/>
          </w:tcPr>
          <w:p w:rsidR="00461471" w:rsidRPr="00E96D9D" w:rsidRDefault="00461471" w:rsidP="0046147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155,431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704,011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1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62,205</w:t>
            </w:r>
          </w:p>
        </w:tc>
        <w:tc>
          <w:tcPr>
            <w:tcW w:w="1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921,647</w:t>
            </w:r>
          </w:p>
        </w:tc>
      </w:tr>
    </w:tbl>
    <w:p w:rsidR="00D6309F" w:rsidRDefault="00D6309F" w:rsidP="00684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E50E5" w:rsidRDefault="00FE50E5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สำหรับงวดหก</w:t>
      </w: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Pr="00461471">
        <w:rPr>
          <w:rFonts w:ascii="Angsana New" w:hAnsi="Angsana New"/>
          <w:i/>
          <w:iCs/>
          <w:sz w:val="30"/>
          <w:szCs w:val="30"/>
          <w:cs/>
        </w:rPr>
        <w:t xml:space="preserve">30 มิถุนายน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1</w:t>
      </w:r>
    </w:p>
    <w:p w:rsidR="00FE50E5" w:rsidRDefault="00FE50E5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78"/>
        <w:gridCol w:w="1172"/>
        <w:gridCol w:w="180"/>
        <w:gridCol w:w="1170"/>
        <w:gridCol w:w="180"/>
        <w:gridCol w:w="1080"/>
        <w:gridCol w:w="180"/>
        <w:gridCol w:w="1080"/>
      </w:tblGrid>
      <w:tr w:rsidR="00FE50E5" w:rsidRPr="00E96D9D" w:rsidTr="008E0FB6">
        <w:trPr>
          <w:cantSplit/>
          <w:tblHeader/>
        </w:trPr>
        <w:tc>
          <w:tcPr>
            <w:tcW w:w="2880" w:type="dxa"/>
          </w:tcPr>
          <w:p w:rsidR="00FE50E5" w:rsidRPr="00E96D9D" w:rsidRDefault="00FE50E5" w:rsidP="004F704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FE50E5" w:rsidRPr="00E96D9D" w:rsidTr="004F704E">
        <w:trPr>
          <w:cantSplit/>
          <w:tblHeader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E50E5" w:rsidRPr="00E96D9D" w:rsidTr="008E0FB6">
        <w:trPr>
          <w:cantSplit/>
          <w:trHeight w:val="302"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0E5" w:rsidRPr="00E96D9D" w:rsidTr="008E0FB6">
        <w:trPr>
          <w:cantSplit/>
          <w:trHeight w:val="302"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E50E5" w:rsidRPr="00E96D9D" w:rsidRDefault="008E0FB6" w:rsidP="008E0FB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0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1,767,601</w:t>
            </w:r>
          </w:p>
        </w:tc>
        <w:tc>
          <w:tcPr>
            <w:tcW w:w="178" w:type="dxa"/>
            <w:vAlign w:val="bottom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:rsidR="00FE50E5" w:rsidRPr="00461471" w:rsidRDefault="008E0FB6" w:rsidP="008E0F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0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9,964,10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FE50E5" w:rsidRPr="00E96D9D" w:rsidRDefault="008E0FB6" w:rsidP="008E0FB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268,078</w:t>
            </w:r>
          </w:p>
        </w:tc>
        <w:tc>
          <w:tcPr>
            <w:tcW w:w="180" w:type="dxa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E50E5" w:rsidRPr="00461471" w:rsidRDefault="008E0FB6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FE50E5" w:rsidRPr="00461471" w:rsidRDefault="008E0FB6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0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11,999,785</w:t>
            </w:r>
          </w:p>
        </w:tc>
      </w:tr>
      <w:tr w:rsidR="00FE50E5" w:rsidRPr="00E96D9D" w:rsidTr="008E0FB6">
        <w:trPr>
          <w:cantSplit/>
          <w:trHeight w:val="302"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FE50E5" w:rsidRPr="00E96D9D" w:rsidRDefault="008E0FB6" w:rsidP="008E0FB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278,623</w:t>
            </w:r>
          </w:p>
        </w:tc>
        <w:tc>
          <w:tcPr>
            <w:tcW w:w="178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E50E5" w:rsidRPr="00E96D9D" w:rsidRDefault="008E0FB6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E50E5" w:rsidRPr="00E96D9D" w:rsidRDefault="008E0FB6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461471" w:rsidRDefault="008E0FB6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E50E5" w:rsidRPr="00E96D9D" w:rsidRDefault="008E0FB6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E0FB6">
              <w:rPr>
                <w:rFonts w:ascii="Angsana New" w:hAnsi="Angsana New" w:cs="Angsana New"/>
                <w:sz w:val="30"/>
                <w:szCs w:val="30"/>
              </w:rPr>
              <w:t>278,623</w:t>
            </w:r>
          </w:p>
        </w:tc>
      </w:tr>
      <w:tr w:rsidR="00FE50E5" w:rsidRPr="00E96D9D" w:rsidTr="008E0FB6">
        <w:trPr>
          <w:cantSplit/>
        </w:trPr>
        <w:tc>
          <w:tcPr>
            <w:tcW w:w="2880" w:type="dxa"/>
          </w:tcPr>
          <w:p w:rsidR="00FE50E5" w:rsidRPr="00E96D9D" w:rsidRDefault="00FE50E5" w:rsidP="004F704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E50E5" w:rsidRPr="00E96D9D" w:rsidRDefault="008E0FB6" w:rsidP="008E0FB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0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256,581</w:t>
            </w:r>
          </w:p>
        </w:tc>
        <w:tc>
          <w:tcPr>
            <w:tcW w:w="178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E50E5" w:rsidRPr="00E96D9D" w:rsidRDefault="008E0FB6" w:rsidP="008E0F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1,943,296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E50E5" w:rsidRPr="00461471" w:rsidRDefault="002972FD" w:rsidP="008E0FB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250,175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E96D9D" w:rsidRDefault="008E0FB6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E50E5" w:rsidRPr="00E96D9D" w:rsidRDefault="008E0FB6" w:rsidP="002972F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E0FB6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2972FD">
              <w:rPr>
                <w:rFonts w:ascii="Angsana New" w:hAnsi="Angsana New" w:cs="Angsana New"/>
                <w:sz w:val="30"/>
                <w:szCs w:val="30"/>
              </w:rPr>
              <w:t>450,052</w:t>
            </w:r>
          </w:p>
        </w:tc>
      </w:tr>
    </w:tbl>
    <w:p w:rsidR="00FE50E5" w:rsidRDefault="00FE50E5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FE50E5" w:rsidRDefault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270A37" w:rsidRDefault="00270A37" w:rsidP="00270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สำหรับงวดหก</w:t>
      </w: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Pr="00461471">
        <w:rPr>
          <w:rFonts w:ascii="Angsana New" w:hAnsi="Angsana New"/>
          <w:i/>
          <w:iCs/>
          <w:sz w:val="30"/>
          <w:szCs w:val="30"/>
          <w:cs/>
        </w:rPr>
        <w:t xml:space="preserve">30 มิถุนายน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0</w:t>
      </w:r>
    </w:p>
    <w:p w:rsidR="00FE50E5" w:rsidRDefault="00FE50E5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270A37" w:rsidRPr="00E96D9D" w:rsidTr="004F704E">
        <w:trPr>
          <w:cantSplit/>
          <w:tblHeader/>
        </w:trPr>
        <w:tc>
          <w:tcPr>
            <w:tcW w:w="2880" w:type="dxa"/>
          </w:tcPr>
          <w:p w:rsidR="00270A37" w:rsidRPr="00E96D9D" w:rsidRDefault="00270A37" w:rsidP="004F704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270A37" w:rsidRPr="00E96D9D" w:rsidTr="004F704E">
        <w:trPr>
          <w:cantSplit/>
          <w:tblHeader/>
        </w:trPr>
        <w:tc>
          <w:tcPr>
            <w:tcW w:w="28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70A37" w:rsidRPr="00E96D9D" w:rsidTr="004F704E">
        <w:trPr>
          <w:cantSplit/>
          <w:trHeight w:val="302"/>
        </w:trPr>
        <w:tc>
          <w:tcPr>
            <w:tcW w:w="28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0A37" w:rsidRPr="00E96D9D" w:rsidTr="004F704E">
        <w:trPr>
          <w:cantSplit/>
          <w:trHeight w:val="302"/>
        </w:trPr>
        <w:tc>
          <w:tcPr>
            <w:tcW w:w="2880" w:type="dxa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270A37" w:rsidRPr="00E96D9D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3,209,715</w:t>
            </w:r>
          </w:p>
        </w:tc>
        <w:tc>
          <w:tcPr>
            <w:tcW w:w="180" w:type="dxa"/>
            <w:vAlign w:val="bottom"/>
          </w:tcPr>
          <w:p w:rsidR="00270A37" w:rsidRPr="00461471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7,203,074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110,644</w:t>
            </w:r>
          </w:p>
        </w:tc>
        <w:tc>
          <w:tcPr>
            <w:tcW w:w="180" w:type="dxa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10,523,433</w:t>
            </w:r>
          </w:p>
        </w:tc>
      </w:tr>
      <w:tr w:rsidR="00270A37" w:rsidRPr="00E96D9D" w:rsidTr="004F704E">
        <w:trPr>
          <w:cantSplit/>
          <w:trHeight w:val="302"/>
        </w:trPr>
        <w:tc>
          <w:tcPr>
            <w:tcW w:w="2880" w:type="dxa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270A37" w:rsidRPr="00E96D9D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301,061</w:t>
            </w:r>
          </w:p>
        </w:tc>
        <w:tc>
          <w:tcPr>
            <w:tcW w:w="180" w:type="dxa"/>
            <w:vAlign w:val="bottom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301,061</w:t>
            </w:r>
          </w:p>
        </w:tc>
      </w:tr>
      <w:tr w:rsidR="00270A37" w:rsidRPr="00E96D9D" w:rsidTr="004F704E">
        <w:trPr>
          <w:cantSplit/>
        </w:trPr>
        <w:tc>
          <w:tcPr>
            <w:tcW w:w="2880" w:type="dxa"/>
          </w:tcPr>
          <w:p w:rsidR="00270A37" w:rsidRPr="00E96D9D" w:rsidRDefault="00270A37" w:rsidP="00270A3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270A37" w:rsidRPr="00E96D9D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290,933</w:t>
            </w:r>
          </w:p>
        </w:tc>
        <w:tc>
          <w:tcPr>
            <w:tcW w:w="180" w:type="dxa"/>
            <w:vAlign w:val="bottom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1,291,902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149,989</w:t>
            </w:r>
          </w:p>
        </w:tc>
        <w:tc>
          <w:tcPr>
            <w:tcW w:w="180" w:type="dxa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70A37" w:rsidRPr="00270A37" w:rsidRDefault="00270A37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1,732,824</w:t>
            </w:r>
          </w:p>
        </w:tc>
      </w:tr>
    </w:tbl>
    <w:p w:rsidR="00270A37" w:rsidRPr="00E96D9D" w:rsidRDefault="00270A37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1129E4" w:rsidRDefault="00251614" w:rsidP="001129E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1129E4" w:rsidRPr="001129E4">
        <w:rPr>
          <w:rFonts w:ascii="Angsana New" w:hAnsi="Angsana New"/>
          <w:sz w:val="30"/>
          <w:szCs w:val="30"/>
          <w:u w:val="none"/>
        </w:rPr>
        <w:tab/>
      </w:r>
      <w:r w:rsidR="001129E4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ahoma" w:hAnsi="Tahoma" w:cs="Tahoma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1C3DA2">
        <w:rPr>
          <w:rFonts w:ascii="Angsana New" w:hAnsi="Angsana New" w:hint="cs"/>
          <w:sz w:val="30"/>
          <w:szCs w:val="30"/>
          <w:cs/>
        </w:rPr>
        <w:t>เงินได้</w:t>
      </w:r>
      <w:r>
        <w:rPr>
          <w:rFonts w:ascii="Angsana New" w:hAnsi="Angsana New"/>
          <w:sz w:val="30"/>
          <w:szCs w:val="30"/>
          <w:cs/>
        </w:rPr>
        <w:t>ของงวดระหว่างกาล</w:t>
      </w: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29E4" w:rsidRDefault="001129E4" w:rsidP="001129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1805">
        <w:rPr>
          <w:rFonts w:ascii="Angsana New" w:hAnsi="Angsana New"/>
          <w:sz w:val="30"/>
          <w:szCs w:val="30"/>
          <w:cs/>
        </w:rPr>
        <w:t xml:space="preserve">อัตราภาษีเงินได้ที่แท้จริงของกลุ่มบริษัทและของบริษัทสำหรับงวดสามเดือนสิ้นสุดวันที่ </w:t>
      </w:r>
      <w:r w:rsidR="00270A37" w:rsidRPr="00270A37">
        <w:rPr>
          <w:rFonts w:ascii="Angsana New" w:hAnsi="Angsana New"/>
          <w:sz w:val="30"/>
          <w:szCs w:val="30"/>
          <w:cs/>
        </w:rPr>
        <w:t xml:space="preserve">30 มิถุนายน </w:t>
      </w:r>
      <w:r>
        <w:rPr>
          <w:rFonts w:ascii="Angsana New" w:hAnsi="Angsana New"/>
          <w:sz w:val="30"/>
          <w:szCs w:val="30"/>
          <w:cs/>
        </w:rPr>
        <w:t>25</w:t>
      </w:r>
      <w:r w:rsidR="00D6212F">
        <w:rPr>
          <w:rFonts w:ascii="Angsana New" w:hAnsi="Angsana New"/>
          <w:sz w:val="30"/>
          <w:szCs w:val="30"/>
        </w:rPr>
        <w:t>61</w:t>
      </w:r>
      <w:r w:rsidRPr="007C1805">
        <w:rPr>
          <w:rFonts w:ascii="Angsana New" w:hAnsi="Angsana New"/>
          <w:sz w:val="30"/>
          <w:szCs w:val="30"/>
          <w:cs/>
        </w:rPr>
        <w:t xml:space="preserve"> ได้แก่</w:t>
      </w:r>
      <w:r w:rsidR="00B662A3" w:rsidRPr="00C72D13">
        <w:rPr>
          <w:rFonts w:ascii="Angsana New" w:hAnsi="Angsana New"/>
          <w:sz w:val="30"/>
          <w:szCs w:val="30"/>
          <w:cs/>
        </w:rPr>
        <w:t>ร้อยล</w:t>
      </w:r>
      <w:r w:rsidR="00B662A3" w:rsidRPr="00C72D13">
        <w:rPr>
          <w:rFonts w:ascii="Angsana New" w:hAnsi="Angsana New" w:hint="cs"/>
          <w:sz w:val="30"/>
          <w:szCs w:val="30"/>
          <w:cs/>
        </w:rPr>
        <w:t xml:space="preserve">ะ </w:t>
      </w:r>
      <w:r w:rsidR="004D2AE9">
        <w:rPr>
          <w:rFonts w:ascii="Angsana New" w:hAnsi="Angsana New"/>
          <w:sz w:val="30"/>
          <w:szCs w:val="30"/>
        </w:rPr>
        <w:t>8.6</w:t>
      </w:r>
      <w:r w:rsidRPr="00C72D13">
        <w:rPr>
          <w:rFonts w:ascii="Angsana New" w:hAnsi="Angsana New"/>
          <w:sz w:val="30"/>
          <w:szCs w:val="30"/>
          <w:cs/>
        </w:rPr>
        <w:t xml:space="preserve"> และ</w:t>
      </w:r>
      <w:r w:rsidR="00B662A3" w:rsidRPr="00C72D13">
        <w:rPr>
          <w:rFonts w:ascii="Angsana New" w:hAnsi="Angsana New"/>
          <w:sz w:val="30"/>
          <w:szCs w:val="30"/>
        </w:rPr>
        <w:t xml:space="preserve"> </w:t>
      </w:r>
      <w:r w:rsidR="004D2AE9">
        <w:rPr>
          <w:rFonts w:ascii="Angsana New" w:hAnsi="Angsana New"/>
          <w:sz w:val="30"/>
          <w:szCs w:val="30"/>
        </w:rPr>
        <w:t>11.4</w:t>
      </w:r>
      <w:r w:rsidRPr="00C72D13">
        <w:rPr>
          <w:rFonts w:ascii="Angsana New" w:hAnsi="Angsana New"/>
          <w:sz w:val="30"/>
          <w:szCs w:val="30"/>
        </w:rPr>
        <w:t xml:space="preserve"> </w:t>
      </w:r>
      <w:r w:rsidRPr="00C72D13">
        <w:rPr>
          <w:rFonts w:ascii="Angsana New" w:hAnsi="Angsana New"/>
          <w:sz w:val="30"/>
          <w:szCs w:val="30"/>
          <w:cs/>
        </w:rPr>
        <w:t>ตามลำดับ</w:t>
      </w:r>
      <w:r w:rsidRPr="00B662A3">
        <w:rPr>
          <w:rFonts w:ascii="Angsana New" w:hAnsi="Angsana New"/>
          <w:sz w:val="30"/>
          <w:szCs w:val="30"/>
          <w:cs/>
        </w:rPr>
        <w:t xml:space="preserve"> </w:t>
      </w:r>
      <w:r w:rsidRPr="00B662A3">
        <w:rPr>
          <w:rFonts w:ascii="Angsana New" w:hAnsi="Angsana New"/>
          <w:i/>
          <w:iCs/>
          <w:sz w:val="30"/>
          <w:szCs w:val="30"/>
          <w:cs/>
        </w:rPr>
        <w:t>(งวด</w:t>
      </w:r>
      <w:r w:rsidRPr="007C1805">
        <w:rPr>
          <w:rFonts w:ascii="Angsana New" w:hAnsi="Angsana New"/>
          <w:i/>
          <w:iCs/>
          <w:sz w:val="30"/>
          <w:szCs w:val="30"/>
          <w:cs/>
        </w:rPr>
        <w:t>สามเดือนสิ้นสุดวันที่</w:t>
      </w:r>
      <w:r w:rsidRPr="007C1805">
        <w:rPr>
          <w:rFonts w:ascii="Angsana New" w:hAnsi="Angsana New"/>
          <w:i/>
          <w:iCs/>
          <w:sz w:val="30"/>
          <w:szCs w:val="30"/>
        </w:rPr>
        <w:t xml:space="preserve"> </w:t>
      </w:r>
      <w:r w:rsidR="00270A37" w:rsidRPr="00270A37">
        <w:rPr>
          <w:rFonts w:ascii="Angsana New" w:hAnsi="Angsana New"/>
          <w:i/>
          <w:iCs/>
          <w:sz w:val="30"/>
          <w:szCs w:val="30"/>
          <w:cs/>
        </w:rPr>
        <w:t xml:space="preserve">30 มิถุนายน </w:t>
      </w:r>
      <w:r w:rsidR="00B87FAE">
        <w:rPr>
          <w:rFonts w:ascii="Angsana New" w:hAnsi="Angsana New"/>
          <w:i/>
          <w:iCs/>
          <w:sz w:val="30"/>
          <w:szCs w:val="30"/>
        </w:rPr>
        <w:t>2560</w:t>
      </w:r>
      <w:r w:rsidRPr="007C1805">
        <w:rPr>
          <w:rFonts w:ascii="Angsana New" w:hAnsi="Angsana New"/>
          <w:i/>
          <w:iCs/>
          <w:sz w:val="30"/>
          <w:szCs w:val="30"/>
          <w:cs/>
        </w:rPr>
        <w:t>: ร้อย</w:t>
      </w:r>
      <w:r w:rsidRPr="001129E4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270A37">
        <w:rPr>
          <w:rFonts w:ascii="Angsana New" w:hAnsi="Angsana New"/>
          <w:i/>
          <w:iCs/>
          <w:sz w:val="30"/>
          <w:szCs w:val="30"/>
        </w:rPr>
        <w:t>6</w:t>
      </w:r>
      <w:r w:rsidR="00C64DEC">
        <w:rPr>
          <w:rFonts w:ascii="Angsana New" w:hAnsi="Angsana New"/>
          <w:i/>
          <w:iCs/>
          <w:sz w:val="30"/>
          <w:szCs w:val="30"/>
        </w:rPr>
        <w:t>.8</w:t>
      </w:r>
      <w:r>
        <w:rPr>
          <w:rFonts w:ascii="Angsana New" w:hAnsi="Angsana New"/>
          <w:sz w:val="30"/>
          <w:szCs w:val="30"/>
        </w:rPr>
        <w:t xml:space="preserve"> </w:t>
      </w:r>
      <w:r w:rsidRPr="001129E4">
        <w:rPr>
          <w:rFonts w:ascii="Angsana New" w:hAnsi="Angsana New"/>
          <w:sz w:val="30"/>
          <w:szCs w:val="30"/>
          <w:cs/>
        </w:rPr>
        <w:t xml:space="preserve">และ </w:t>
      </w:r>
      <w:r w:rsidR="00270A37">
        <w:rPr>
          <w:rFonts w:ascii="Angsana New" w:hAnsi="Angsana New"/>
          <w:i/>
          <w:iCs/>
          <w:sz w:val="30"/>
          <w:szCs w:val="30"/>
        </w:rPr>
        <w:t>7</w:t>
      </w:r>
      <w:r w:rsidR="00B87FAE">
        <w:rPr>
          <w:rFonts w:ascii="Angsana New" w:hAnsi="Angsana New"/>
          <w:i/>
          <w:iCs/>
          <w:sz w:val="30"/>
          <w:szCs w:val="30"/>
        </w:rPr>
        <w:t>.</w:t>
      </w:r>
      <w:r w:rsidR="00270A37">
        <w:rPr>
          <w:rFonts w:ascii="Angsana New" w:hAnsi="Angsana New"/>
          <w:i/>
          <w:iCs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7C1805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7C1805">
        <w:rPr>
          <w:rFonts w:ascii="Angsana New" w:hAnsi="Angsana New"/>
          <w:sz w:val="30"/>
          <w:szCs w:val="30"/>
          <w:cs/>
        </w:rPr>
        <w:t xml:space="preserve"> </w:t>
      </w:r>
      <w:r w:rsidR="00270A37" w:rsidRPr="00270A37">
        <w:rPr>
          <w:rFonts w:ascii="Angsana New" w:hAnsi="Angsana New"/>
          <w:sz w:val="30"/>
          <w:szCs w:val="30"/>
          <w:cs/>
        </w:rPr>
        <w:t>และสำหรับงวดหกเดื</w:t>
      </w:r>
      <w:r w:rsidR="00C93035">
        <w:rPr>
          <w:rFonts w:ascii="Angsana New" w:hAnsi="Angsana New"/>
          <w:sz w:val="30"/>
          <w:szCs w:val="30"/>
          <w:cs/>
        </w:rPr>
        <w:t>อนสิ้นสุดวันที่ 30 มิถุนายน 256</w:t>
      </w:r>
      <w:r w:rsidR="00C93035">
        <w:rPr>
          <w:rFonts w:ascii="Angsana New" w:hAnsi="Angsana New"/>
          <w:sz w:val="30"/>
          <w:szCs w:val="30"/>
        </w:rPr>
        <w:t>1</w:t>
      </w:r>
      <w:r w:rsidR="00270A37" w:rsidRPr="00270A37">
        <w:rPr>
          <w:rFonts w:ascii="Angsana New" w:hAnsi="Angsana New"/>
          <w:sz w:val="30"/>
          <w:szCs w:val="30"/>
          <w:cs/>
        </w:rPr>
        <w:t xml:space="preserve"> </w:t>
      </w:r>
      <w:r w:rsidR="00270A37" w:rsidRPr="00C72D13">
        <w:rPr>
          <w:rFonts w:ascii="Angsana New" w:hAnsi="Angsana New"/>
          <w:sz w:val="30"/>
          <w:szCs w:val="30"/>
          <w:cs/>
        </w:rPr>
        <w:t>ได้แก่</w:t>
      </w:r>
      <w:r w:rsidR="004464C8" w:rsidRPr="00C72D13">
        <w:rPr>
          <w:rFonts w:ascii="Angsana New" w:hAnsi="Angsana New"/>
          <w:sz w:val="30"/>
          <w:szCs w:val="30"/>
          <w:cs/>
        </w:rPr>
        <w:t xml:space="preserve">ร้อยละ </w:t>
      </w:r>
      <w:r w:rsidR="004D2AE9">
        <w:rPr>
          <w:rFonts w:ascii="Angsana New" w:hAnsi="Angsana New"/>
          <w:sz w:val="30"/>
          <w:szCs w:val="30"/>
        </w:rPr>
        <w:t>8.3</w:t>
      </w:r>
      <w:r w:rsidR="004464C8" w:rsidRPr="00C72D13">
        <w:rPr>
          <w:rFonts w:ascii="Angsana New" w:hAnsi="Angsana New"/>
          <w:sz w:val="30"/>
          <w:szCs w:val="30"/>
          <w:cs/>
        </w:rPr>
        <w:t xml:space="preserve"> และ </w:t>
      </w:r>
      <w:r w:rsidR="004D2AE9">
        <w:rPr>
          <w:rFonts w:ascii="Angsana New" w:hAnsi="Angsana New"/>
          <w:sz w:val="30"/>
          <w:szCs w:val="30"/>
        </w:rPr>
        <w:t>11.5</w:t>
      </w:r>
      <w:r w:rsidR="00270A37" w:rsidRPr="00C72D13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270A37" w:rsidRPr="00270A37">
        <w:rPr>
          <w:rFonts w:ascii="Angsana New" w:hAnsi="Angsana New"/>
          <w:sz w:val="30"/>
          <w:szCs w:val="30"/>
          <w:cs/>
        </w:rPr>
        <w:t xml:space="preserve"> </w:t>
      </w:r>
      <w:r w:rsidR="00270A37" w:rsidRPr="00C93035">
        <w:rPr>
          <w:rFonts w:ascii="Angsana New" w:hAnsi="Angsana New"/>
          <w:i/>
          <w:iCs/>
          <w:sz w:val="30"/>
          <w:szCs w:val="30"/>
          <w:cs/>
        </w:rPr>
        <w:t>(งวดหกเดื</w:t>
      </w:r>
      <w:r w:rsidR="00C93035">
        <w:rPr>
          <w:rFonts w:ascii="Angsana New" w:hAnsi="Angsana New"/>
          <w:i/>
          <w:iCs/>
          <w:sz w:val="30"/>
          <w:szCs w:val="30"/>
          <w:cs/>
        </w:rPr>
        <w:t>อนสิ้นสุดวันที่ 30 มิถุนายน 25</w:t>
      </w:r>
      <w:r w:rsidR="00C93035">
        <w:rPr>
          <w:rFonts w:ascii="Angsana New" w:hAnsi="Angsana New"/>
          <w:i/>
          <w:iCs/>
          <w:sz w:val="30"/>
          <w:szCs w:val="30"/>
        </w:rPr>
        <w:t>60</w:t>
      </w:r>
      <w:r w:rsidR="00C93035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C93035">
        <w:rPr>
          <w:rFonts w:ascii="Angsana New" w:hAnsi="Angsana New"/>
          <w:i/>
          <w:iCs/>
          <w:sz w:val="30"/>
          <w:szCs w:val="30"/>
        </w:rPr>
        <w:t>6</w:t>
      </w:r>
      <w:r w:rsidR="00C93035">
        <w:rPr>
          <w:rFonts w:ascii="Angsana New" w:hAnsi="Angsana New"/>
          <w:i/>
          <w:iCs/>
          <w:sz w:val="30"/>
          <w:szCs w:val="30"/>
          <w:cs/>
        </w:rPr>
        <w:t>.</w:t>
      </w:r>
      <w:r w:rsidR="00C93035">
        <w:rPr>
          <w:rFonts w:ascii="Angsana New" w:hAnsi="Angsana New"/>
          <w:i/>
          <w:iCs/>
          <w:sz w:val="30"/>
          <w:szCs w:val="30"/>
        </w:rPr>
        <w:t>3</w:t>
      </w:r>
      <w:r w:rsidR="00C93035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C93035">
        <w:rPr>
          <w:rFonts w:ascii="Angsana New" w:hAnsi="Angsana New"/>
          <w:i/>
          <w:iCs/>
          <w:sz w:val="30"/>
          <w:szCs w:val="30"/>
        </w:rPr>
        <w:t>7</w:t>
      </w:r>
      <w:r w:rsidR="00C93035">
        <w:rPr>
          <w:rFonts w:ascii="Angsana New" w:hAnsi="Angsana New"/>
          <w:i/>
          <w:iCs/>
          <w:sz w:val="30"/>
          <w:szCs w:val="30"/>
          <w:cs/>
        </w:rPr>
        <w:t>.</w:t>
      </w:r>
      <w:r w:rsidR="00C93035">
        <w:rPr>
          <w:rFonts w:ascii="Angsana New" w:hAnsi="Angsana New"/>
          <w:i/>
          <w:iCs/>
          <w:sz w:val="30"/>
          <w:szCs w:val="30"/>
        </w:rPr>
        <w:t>0</w:t>
      </w:r>
      <w:r w:rsidR="00270A37" w:rsidRPr="00C93035">
        <w:rPr>
          <w:rFonts w:ascii="Angsana New" w:hAnsi="Angsana New"/>
          <w:i/>
          <w:iCs/>
          <w:sz w:val="30"/>
          <w:szCs w:val="30"/>
          <w:cs/>
        </w:rPr>
        <w:t xml:space="preserve"> ตามลำดับ)</w:t>
      </w:r>
      <w:r w:rsidR="00270A37" w:rsidRPr="00270A37">
        <w:rPr>
          <w:rFonts w:ascii="Angsana New" w:hAnsi="Angsana New"/>
          <w:sz w:val="30"/>
          <w:szCs w:val="30"/>
          <w:cs/>
        </w:rPr>
        <w:t xml:space="preserve"> </w:t>
      </w:r>
      <w:r w:rsidRPr="00594C5F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:rsidR="001C3DA2" w:rsidRPr="001C3DA2" w:rsidRDefault="001C3DA2" w:rsidP="001129E4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1129E4" w:rsidRPr="00E71E6F" w:rsidRDefault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F474E4" w:rsidRDefault="00F47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3FE4" w:rsidRPr="00E96D9D" w:rsidRDefault="00251614" w:rsidP="00A042B0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A042B0" w:rsidRPr="00E96D9D">
        <w:rPr>
          <w:rFonts w:ascii="Angsana New" w:hAnsi="Angsana New"/>
          <w:sz w:val="30"/>
          <w:szCs w:val="30"/>
          <w:u w:val="none"/>
          <w:lang w:val="en-US"/>
        </w:rPr>
        <w:tab/>
      </w:r>
      <w:r w:rsidR="0055569D" w:rsidRPr="00E96D9D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F437D5" w:rsidRPr="00225C73" w:rsidRDefault="00F437D5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55569D" w:rsidRDefault="0055569D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75136A" w:rsidRPr="00225C73">
        <w:rPr>
          <w:rFonts w:ascii="Angsana New" w:hAnsi="Angsana New"/>
          <w:sz w:val="30"/>
          <w:szCs w:val="30"/>
          <w:cs/>
        </w:rPr>
        <w:t>สามเดือน</w:t>
      </w:r>
      <w:r w:rsidR="00C93035" w:rsidRPr="00C93035">
        <w:rPr>
          <w:rFonts w:ascii="Angsana New" w:hAnsi="Angsana New"/>
          <w:sz w:val="30"/>
          <w:szCs w:val="30"/>
          <w:cs/>
        </w:rPr>
        <w:t>และหกเดือน</w:t>
      </w:r>
      <w:r w:rsidRPr="00225C7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93035" w:rsidRPr="00C93035">
        <w:rPr>
          <w:rFonts w:ascii="Angsana New" w:hAnsi="Angsana New"/>
          <w:sz w:val="30"/>
          <w:szCs w:val="30"/>
          <w:cs/>
        </w:rPr>
        <w:t xml:space="preserve">30 มิถุนายน </w:t>
      </w:r>
      <w:r w:rsidRPr="00225C73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คำนวณจากกำไรสำหรับงวดที่เป็นส่วนของผู้ถือหุ้นของบริษัทและจำนวนหุ้นสามัญที่ออกจำหน่ายแล้ว ซึ่งแสดงการคำนวณได้ดังนี้</w:t>
      </w:r>
    </w:p>
    <w:p w:rsidR="00D6309F" w:rsidRDefault="00D6309F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9"/>
        <w:gridCol w:w="20"/>
        <w:gridCol w:w="252"/>
        <w:gridCol w:w="1174"/>
        <w:gridCol w:w="262"/>
        <w:gridCol w:w="6"/>
        <w:gridCol w:w="1174"/>
        <w:gridCol w:w="260"/>
        <w:gridCol w:w="7"/>
        <w:gridCol w:w="1172"/>
      </w:tblGrid>
      <w:tr w:rsidR="00DE70D0" w:rsidRPr="00D6309F" w:rsidTr="00C72D13">
        <w:trPr>
          <w:tblHeader/>
        </w:trPr>
        <w:tc>
          <w:tcPr>
            <w:tcW w:w="2037" w:type="pct"/>
          </w:tcPr>
          <w:p w:rsidR="00D6309F" w:rsidRPr="00D6309F" w:rsidRDefault="00D6309F" w:rsidP="0017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4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2" w:type="pct"/>
            <w:gridSpan w:val="5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2D13" w:rsidRPr="00D6309F" w:rsidTr="00C72D13">
        <w:trPr>
          <w:tblHeader/>
        </w:trPr>
        <w:tc>
          <w:tcPr>
            <w:tcW w:w="2037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D6309F" w:rsidTr="00C72D13">
        <w:trPr>
          <w:tblHeader/>
        </w:trPr>
        <w:tc>
          <w:tcPr>
            <w:tcW w:w="2037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10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C72D13" w:rsidRPr="00D6309F" w:rsidTr="00C72D13">
        <w:trPr>
          <w:tblHeader/>
        </w:trPr>
        <w:tc>
          <w:tcPr>
            <w:tcW w:w="2037" w:type="pct"/>
          </w:tcPr>
          <w:p w:rsidR="00C72D13" w:rsidRPr="002A51E2" w:rsidRDefault="00C72D1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630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C72D13" w:rsidRPr="00D6309F" w:rsidTr="00C72D13">
        <w:tc>
          <w:tcPr>
            <w:tcW w:w="2037" w:type="pct"/>
          </w:tcPr>
          <w:p w:rsidR="00B87FAE" w:rsidRPr="00D6309F" w:rsidRDefault="00B87FAE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309F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</w:tcPr>
          <w:p w:rsidR="00B87FAE" w:rsidRPr="002A51E2" w:rsidRDefault="00A2160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1,051,594</w:t>
            </w:r>
          </w:p>
        </w:tc>
        <w:tc>
          <w:tcPr>
            <w:tcW w:w="13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87FAE" w:rsidRPr="002A51E2" w:rsidRDefault="00454BB6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54BB6">
              <w:rPr>
                <w:rFonts w:ascii="Angsana New" w:hAnsi="Angsana New"/>
                <w:sz w:val="30"/>
                <w:szCs w:val="30"/>
                <w:lang w:val="en-US" w:eastAsia="en-US"/>
              </w:rPr>
              <w:t>814,751</w:t>
            </w:r>
          </w:p>
        </w:tc>
        <w:tc>
          <w:tcPr>
            <w:tcW w:w="1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B87FAE" w:rsidRPr="002A51E2" w:rsidRDefault="00A2160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866,678</w:t>
            </w:r>
          </w:p>
        </w:tc>
        <w:tc>
          <w:tcPr>
            <w:tcW w:w="1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B87FAE" w:rsidRPr="002A51E2" w:rsidRDefault="00454BB6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54BB6">
              <w:rPr>
                <w:rFonts w:ascii="Angsana New" w:hAnsi="Angsana New"/>
                <w:sz w:val="30"/>
                <w:szCs w:val="30"/>
                <w:lang w:val="en-US" w:eastAsia="en-US"/>
              </w:rPr>
              <w:t>757,652</w:t>
            </w:r>
          </w:p>
        </w:tc>
      </w:tr>
      <w:tr w:rsidR="00C72D13" w:rsidRPr="00D6309F" w:rsidTr="00C72D13">
        <w:tc>
          <w:tcPr>
            <w:tcW w:w="2037" w:type="pct"/>
          </w:tcPr>
          <w:p w:rsidR="00B87FAE" w:rsidRPr="00A76097" w:rsidRDefault="00A01083" w:rsidP="00A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09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bottom w:val="single" w:sz="2" w:space="0" w:color="auto"/>
            </w:tcBorders>
          </w:tcPr>
          <w:p w:rsidR="00B87FAE" w:rsidRPr="002A51E2" w:rsidRDefault="00A2160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3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B87FAE" w:rsidRPr="002A51E2" w:rsidRDefault="00454BB6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54BB6"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  <w:tc>
          <w:tcPr>
            <w:tcW w:w="1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B87FAE" w:rsidRPr="002A51E2" w:rsidRDefault="00A2160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B87FAE" w:rsidRPr="002A51E2" w:rsidRDefault="00B87FA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</w:tr>
      <w:tr w:rsidR="00C72D13" w:rsidRPr="00D6309F" w:rsidTr="00C72D13">
        <w:tc>
          <w:tcPr>
            <w:tcW w:w="2037" w:type="pct"/>
          </w:tcPr>
          <w:p w:rsidR="00B87FAE" w:rsidRPr="00D6309F" w:rsidRDefault="00B87FAE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6309F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D6309F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A2160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0.70</w:t>
            </w:r>
          </w:p>
        </w:tc>
        <w:tc>
          <w:tcPr>
            <w:tcW w:w="13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454BB6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54B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0.54</w:t>
            </w:r>
          </w:p>
        </w:tc>
        <w:tc>
          <w:tcPr>
            <w:tcW w:w="1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B87FAE" w:rsidRPr="002A51E2" w:rsidRDefault="00A2160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0.58</w:t>
            </w:r>
          </w:p>
        </w:tc>
        <w:tc>
          <w:tcPr>
            <w:tcW w:w="1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454BB6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54B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0.51</w:t>
            </w:r>
          </w:p>
        </w:tc>
      </w:tr>
      <w:tr w:rsidR="00C72D13" w:rsidRPr="00D6309F" w:rsidTr="00C72D13">
        <w:tc>
          <w:tcPr>
            <w:tcW w:w="2037" w:type="pct"/>
          </w:tcPr>
          <w:p w:rsidR="009C77BD" w:rsidRPr="00D6309F" w:rsidRDefault="009C77BD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:rsidR="009C77BD" w:rsidRPr="002A51E2" w:rsidRDefault="009C77B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9C77BD" w:rsidRPr="002A51E2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9C77BD" w:rsidRPr="00454BB6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:rsidR="009C77BD" w:rsidRPr="002A51E2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C77BD" w:rsidRPr="002A51E2" w:rsidRDefault="009C77B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9C77BD" w:rsidRPr="002A51E2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:rsidR="009C77BD" w:rsidRPr="00454BB6" w:rsidRDefault="009C77B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2D13" w:rsidRPr="00D6309F" w:rsidTr="00C72D13">
        <w:tc>
          <w:tcPr>
            <w:tcW w:w="2037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หก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641" w:type="pct"/>
            <w:gridSpan w:val="2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9C77BD" w:rsidRPr="00454BB6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9C77BD" w:rsidRPr="00454BB6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2D13" w:rsidRPr="00D6309F" w:rsidTr="00C72D13">
        <w:tc>
          <w:tcPr>
            <w:tcW w:w="2037" w:type="pct"/>
          </w:tcPr>
          <w:p w:rsidR="009C77BD" w:rsidRPr="00D6309F" w:rsidRDefault="009C77BD" w:rsidP="009C77B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309F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</w:tcPr>
          <w:p w:rsidR="009C77BD" w:rsidRPr="002A51E2" w:rsidRDefault="00A2160E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1,973,775</w:t>
            </w: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77B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9C77B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C77B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564</w:t>
            </w:r>
            <w:r w:rsidRPr="009C77B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C77B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620</w:t>
            </w: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9C77BD" w:rsidRPr="002A51E2" w:rsidRDefault="00A2160E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1,561,797</w:t>
            </w:r>
          </w:p>
        </w:tc>
        <w:tc>
          <w:tcPr>
            <w:tcW w:w="140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1,463,987</w:t>
            </w:r>
          </w:p>
        </w:tc>
      </w:tr>
      <w:tr w:rsidR="00C72D13" w:rsidRPr="00D6309F" w:rsidTr="00C72D13">
        <w:tc>
          <w:tcPr>
            <w:tcW w:w="2037" w:type="pct"/>
          </w:tcPr>
          <w:p w:rsidR="009C77BD" w:rsidRPr="00A76097" w:rsidRDefault="009C77BD" w:rsidP="009C7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09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:rsidR="009C77BD" w:rsidRPr="002A51E2" w:rsidRDefault="00A2160E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2160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C77BD" w:rsidRPr="00B32E4A" w:rsidRDefault="009C77BD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77BD" w:rsidRPr="002A51E2" w:rsidRDefault="00A2160E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  <w:tc>
          <w:tcPr>
            <w:tcW w:w="140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:rsidR="009C77BD" w:rsidRPr="00B32E4A" w:rsidRDefault="009C77BD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</w:tr>
      <w:tr w:rsidR="00C72D13" w:rsidRPr="00D6309F" w:rsidTr="00C72D13">
        <w:tc>
          <w:tcPr>
            <w:tcW w:w="2037" w:type="pct"/>
          </w:tcPr>
          <w:p w:rsidR="009C77BD" w:rsidRPr="00D6309F" w:rsidRDefault="009C77BD" w:rsidP="009C77B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6309F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D6309F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C77BD" w:rsidRPr="002A51E2" w:rsidRDefault="00A2160E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1.32</w:t>
            </w: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9C77BD" w:rsidRPr="00B32E4A" w:rsidRDefault="009C77BD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32E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1.04</w:t>
            </w: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77BD" w:rsidRPr="002A51E2" w:rsidRDefault="00A2160E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16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1.04</w:t>
            </w:r>
          </w:p>
        </w:tc>
        <w:tc>
          <w:tcPr>
            <w:tcW w:w="140" w:type="pct"/>
          </w:tcPr>
          <w:p w:rsidR="009C77BD" w:rsidRPr="009C77BD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C77BD" w:rsidRPr="00303ED7" w:rsidRDefault="009C77BD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0.98</w:t>
            </w:r>
          </w:p>
        </w:tc>
      </w:tr>
    </w:tbl>
    <w:p w:rsidR="00EA0547" w:rsidRDefault="00EA0547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3E2F74" w:rsidRDefault="003E2F74" w:rsidP="003E2F7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C112B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3E2F74">
        <w:rPr>
          <w:rFonts w:ascii="Angsana New" w:hAnsi="Angsana New"/>
          <w:sz w:val="30"/>
          <w:szCs w:val="30"/>
          <w:u w:val="none"/>
          <w:cs/>
          <w:lang w:val="en-US"/>
        </w:rPr>
        <w:t>เงินปันผล</w:t>
      </w:r>
    </w:p>
    <w:p w:rsidR="003E2F74" w:rsidRPr="00C63C95" w:rsidRDefault="003E2F74" w:rsidP="003E2F74">
      <w:pPr>
        <w:spacing w:line="240" w:lineRule="auto"/>
        <w:rPr>
          <w:rFonts w:ascii="Angsana New" w:hAnsi="Angsana New"/>
          <w:sz w:val="30"/>
          <w:szCs w:val="30"/>
        </w:rPr>
      </w:pPr>
    </w:p>
    <w:p w:rsidR="00020B51" w:rsidRDefault="00020B51" w:rsidP="0002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E4C99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สามัญผู้ถือหุ้นประจำปีของผู้ถือหุ้นของบริษัท</w:t>
      </w:r>
      <w:r w:rsidRPr="007E4C99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E4C99">
        <w:rPr>
          <w:rFonts w:ascii="Angsana New" w:hAnsi="Angsana New"/>
          <w:sz w:val="30"/>
          <w:szCs w:val="30"/>
          <w:cs/>
        </w:rPr>
        <w:t xml:space="preserve"> 25</w:t>
      </w:r>
      <w:r w:rsidRPr="007E4C99">
        <w:rPr>
          <w:rFonts w:ascii="Angsana New" w:hAnsi="Angsana New"/>
          <w:sz w:val="30"/>
          <w:szCs w:val="30"/>
        </w:rPr>
        <w:t>61</w:t>
      </w:r>
      <w:r w:rsidRPr="007E4C9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7E4C99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การจ่ายเงินปันผลสำหรับปี </w:t>
      </w:r>
      <w:r>
        <w:rPr>
          <w:rFonts w:ascii="Angsana New" w:hAnsi="Angsana New"/>
          <w:sz w:val="30"/>
          <w:szCs w:val="30"/>
        </w:rPr>
        <w:t xml:space="preserve">2560 </w:t>
      </w:r>
      <w:r w:rsidRPr="007E4C99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1.25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7E4C9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1,872.9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>
        <w:rPr>
          <w:rFonts w:ascii="Angsana New" w:hAnsi="Angsana New"/>
          <w:sz w:val="30"/>
          <w:szCs w:val="30"/>
        </w:rPr>
        <w:t xml:space="preserve"> 0.45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</w:t>
      </w:r>
      <w:r w:rsidR="00C72D13">
        <w:rPr>
          <w:rFonts w:ascii="Angsana New" w:hAnsi="Angsana New"/>
          <w:sz w:val="30"/>
          <w:szCs w:val="30"/>
        </w:rPr>
        <w:br/>
      </w:r>
      <w:r w:rsidRPr="007E4C99">
        <w:rPr>
          <w:rFonts w:ascii="Angsana New" w:hAnsi="Angsana New"/>
          <w:sz w:val="30"/>
          <w:szCs w:val="30"/>
          <w:cs/>
        </w:rPr>
        <w:t>ในเดือนกันยายน 25</w:t>
      </w:r>
      <w:r w:rsidRPr="007E4C99">
        <w:rPr>
          <w:rFonts w:ascii="Angsana New" w:hAnsi="Angsana New"/>
          <w:sz w:val="30"/>
          <w:szCs w:val="30"/>
        </w:rPr>
        <w:t>60</w:t>
      </w:r>
      <w:r w:rsidRPr="007E4C99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</w:t>
      </w:r>
      <w:r>
        <w:rPr>
          <w:rFonts w:ascii="Angsana New" w:hAnsi="Angsana New"/>
          <w:sz w:val="30"/>
          <w:szCs w:val="30"/>
        </w:rPr>
        <w:t xml:space="preserve"> 0.80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คิดเป็นจำนวนเงินรวม</w:t>
      </w:r>
      <w:r w:rsidRPr="007E4C9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1,198.6 </w:t>
      </w:r>
      <w:r w:rsidRPr="007E4C99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เงินปันผลดังกล่าวได้จ่ายแก่ผู้ถือหุ้นแล้ว</w:t>
      </w:r>
      <w:r w:rsidRPr="007E4C99">
        <w:rPr>
          <w:rFonts w:ascii="Angsana New" w:hAnsi="Angsana New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</w:rPr>
        <w:t>20</w:t>
      </w:r>
      <w:r w:rsidRPr="007E4C99">
        <w:rPr>
          <w:rFonts w:ascii="Angsana New" w:hAnsi="Angsana New"/>
          <w:sz w:val="30"/>
          <w:szCs w:val="30"/>
          <w:cs/>
        </w:rPr>
        <w:t xml:space="preserve"> เมษายน 25</w:t>
      </w:r>
      <w:r w:rsidRPr="007E4C99">
        <w:rPr>
          <w:rFonts w:ascii="Angsana New" w:hAnsi="Angsana New"/>
          <w:sz w:val="30"/>
          <w:szCs w:val="30"/>
        </w:rPr>
        <w:t>61</w:t>
      </w:r>
    </w:p>
    <w:p w:rsidR="003E2F74" w:rsidRDefault="003E2F74" w:rsidP="003E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B24E7" w:rsidRDefault="000B24E7" w:rsidP="000B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ในการประชุมสามัญผู้ถือหุ้นประจำปีของผู้ถือหุ้นของบริษัทเมื่อวันที่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ผู้ถือหุ้นมีมติ</w:t>
      </w:r>
      <w:r>
        <w:rPr>
          <w:rFonts w:ascii="Angsana New" w:hAnsi="Angsana New"/>
          <w:sz w:val="30"/>
          <w:szCs w:val="30"/>
          <w:cs/>
        </w:rPr>
        <w:t>อนุมัติ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การจ่ายเงินปันผลสำหรับปี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 xml:space="preserve">1.15 </w:t>
      </w:r>
      <w:r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1,723.0 </w:t>
      </w:r>
      <w:r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 0.</w:t>
      </w:r>
      <w:r>
        <w:rPr>
          <w:rFonts w:ascii="Angsana New" w:hAnsi="Angsana New"/>
          <w:sz w:val="30"/>
          <w:szCs w:val="30"/>
        </w:rPr>
        <w:t xml:space="preserve">45 </w:t>
      </w:r>
      <w:r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ในเดือนกันยายน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rFonts w:ascii="Angsana New" w:hAnsi="Angsana New"/>
          <w:sz w:val="30"/>
          <w:szCs w:val="30"/>
        </w:rPr>
        <w:t xml:space="preserve">0.70 </w:t>
      </w:r>
      <w:r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>
        <w:rPr>
          <w:rFonts w:ascii="Angsana New" w:hAnsi="Angsana New"/>
          <w:sz w:val="30"/>
          <w:szCs w:val="30"/>
        </w:rPr>
        <w:t xml:space="preserve">1,048.8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เงินปันผลดังกล่าวได</w:t>
      </w:r>
      <w:r>
        <w:rPr>
          <w:rFonts w:ascii="Angsana New" w:hAnsi="Angsana New"/>
          <w:sz w:val="30"/>
          <w:szCs w:val="30"/>
          <w:cs/>
        </w:rPr>
        <w:t xml:space="preserve">้จ่ายให้แก่ผู้ถือหุ้นในวันที่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:rsidR="000B24E7" w:rsidRDefault="000B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9682B" w:rsidRPr="00AC112B" w:rsidRDefault="00A004AD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AC112B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3E2F74">
        <w:rPr>
          <w:rFonts w:ascii="Angsana New" w:hAnsi="Angsana New"/>
          <w:sz w:val="30"/>
          <w:szCs w:val="30"/>
          <w:u w:val="none"/>
          <w:lang w:val="en-US"/>
        </w:rPr>
        <w:t>7</w:t>
      </w:r>
      <w:r w:rsidR="00085AAC">
        <w:rPr>
          <w:rFonts w:ascii="Angsana New" w:hAnsi="Angsana New"/>
          <w:sz w:val="30"/>
          <w:szCs w:val="30"/>
          <w:u w:val="none"/>
          <w:lang w:val="en-US"/>
        </w:rPr>
        <w:tab/>
      </w:r>
      <w:r w:rsidR="000A6C2D" w:rsidRPr="00AC112B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B847D1" w:rsidRDefault="00651EEB" w:rsidP="0019453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0717F" w:rsidTr="00DE70D0">
        <w:trPr>
          <w:tblHeader/>
        </w:trPr>
        <w:tc>
          <w:tcPr>
            <w:tcW w:w="2040" w:type="pct"/>
          </w:tcPr>
          <w:p w:rsidR="001D6E9E" w:rsidRPr="00B847D1" w:rsidRDefault="001D6E9E" w:rsidP="00A00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E70D0" w:rsidRPr="0060717F" w:rsidTr="00DE70D0">
        <w:trPr>
          <w:tblHeader/>
        </w:trPr>
        <w:tc>
          <w:tcPr>
            <w:tcW w:w="2040" w:type="pct"/>
          </w:tcPr>
          <w:p w:rsidR="00D6309F" w:rsidRPr="002A51E2" w:rsidRDefault="00D6309F" w:rsidP="00A00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0B24E7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B24E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D6309F" w:rsidRPr="002A51E2" w:rsidRDefault="000B24E7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B24E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5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E70D0" w:rsidRPr="0060717F" w:rsidTr="00DE70D0">
        <w:trPr>
          <w:tblHeader/>
        </w:trPr>
        <w:tc>
          <w:tcPr>
            <w:tcW w:w="20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60717F" w:rsidTr="00DE70D0">
        <w:trPr>
          <w:tblHeader/>
        </w:trPr>
        <w:tc>
          <w:tcPr>
            <w:tcW w:w="204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251614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0642DB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42DB">
              <w:rPr>
                <w:rFonts w:ascii="Angsana New" w:hAnsi="Angsana New"/>
                <w:sz w:val="30"/>
                <w:szCs w:val="30"/>
                <w:cs/>
              </w:rPr>
              <w:t xml:space="preserve">จ้างออกแบบ ก่อสร้างและติดตั้งระบบเครื่องจักรและอุปกรณ์  และก่อสร้าง    </w:t>
            </w:r>
          </w:p>
        </w:tc>
        <w:tc>
          <w:tcPr>
            <w:tcW w:w="641" w:type="pct"/>
          </w:tcPr>
          <w:p w:rsidR="00474F63" w:rsidRPr="002A51E2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FB53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642DB" w:rsidRPr="000642DB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อาคารและสิ่งปลูกสร้างอื่นสำหรับ</w:t>
            </w:r>
            <w:r w:rsidR="00DE70D0">
              <w:rPr>
                <w:rFonts w:ascii="Angsana New" w:hAnsi="Angsana New"/>
                <w:sz w:val="30"/>
                <w:szCs w:val="30"/>
              </w:rPr>
              <w:br/>
            </w:r>
            <w:r w:rsidR="000642DB" w:rsidRPr="000642DB">
              <w:rPr>
                <w:rFonts w:ascii="Angsana New" w:hAnsi="Angsana New"/>
                <w:sz w:val="30"/>
                <w:szCs w:val="30"/>
                <w:cs/>
              </w:rPr>
              <w:t>โครงการที่ยังไม่แล้วเสร็จ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474F63" w:rsidRPr="00AB123F" w:rsidRDefault="005D6AA7" w:rsidP="006B5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6AA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5D6AA7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D6AA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40</w:t>
            </w:r>
            <w:r w:rsidR="006B5A8A">
              <w:rPr>
                <w:rFonts w:ascii="Angsana New" w:hAnsi="Angsana New"/>
                <w:sz w:val="30"/>
                <w:szCs w:val="30"/>
                <w:lang w:val="en-US" w:eastAsia="en-US"/>
              </w:rPr>
              <w:t>9,066</w:t>
            </w: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:rsidR="00474F63" w:rsidRPr="00B847D1" w:rsidRDefault="00606FCA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3,328,851</w:t>
            </w:r>
          </w:p>
        </w:tc>
        <w:tc>
          <w:tcPr>
            <w:tcW w:w="146" w:type="pct"/>
            <w:vAlign w:val="bottom"/>
          </w:tcPr>
          <w:p w:rsidR="00474F63" w:rsidRPr="002A51E2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474F63" w:rsidRPr="002A51E2" w:rsidRDefault="005D6AA7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2,238,526</w:t>
            </w:r>
          </w:p>
        </w:tc>
        <w:tc>
          <w:tcPr>
            <w:tcW w:w="135" w:type="pct"/>
            <w:vAlign w:val="bottom"/>
          </w:tcPr>
          <w:p w:rsidR="00474F63" w:rsidRPr="002A51E2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474F63" w:rsidRPr="00B847D1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3,014,857</w:t>
            </w:r>
          </w:p>
        </w:tc>
      </w:tr>
      <w:tr w:rsidR="00DE70D0" w:rsidRPr="0060717F" w:rsidTr="00DE70D0">
        <w:tc>
          <w:tcPr>
            <w:tcW w:w="2040" w:type="pct"/>
          </w:tcPr>
          <w:p w:rsidR="00474F63" w:rsidRPr="009F17C2" w:rsidRDefault="009F17C2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474F63" w:rsidRPr="00251614" w:rsidRDefault="005D6AA7" w:rsidP="006B5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6AA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2,40</w:t>
            </w:r>
            <w:r w:rsidR="006B5A8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9,066</w:t>
            </w:r>
          </w:p>
        </w:tc>
        <w:tc>
          <w:tcPr>
            <w:tcW w:w="146" w:type="pct"/>
          </w:tcPr>
          <w:p w:rsidR="00474F63" w:rsidRPr="00251614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614">
              <w:rPr>
                <w:rFonts w:ascii="Angsana New" w:hAnsi="Angsana New"/>
                <w:b/>
                <w:bCs/>
                <w:sz w:val="30"/>
                <w:szCs w:val="30"/>
              </w:rPr>
              <w:t>3,328,851</w:t>
            </w:r>
          </w:p>
        </w:tc>
        <w:tc>
          <w:tcPr>
            <w:tcW w:w="146" w:type="pct"/>
            <w:vAlign w:val="bottom"/>
          </w:tcPr>
          <w:p w:rsidR="00474F63" w:rsidRPr="00251614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5D6AA7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6AA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2,238,526</w:t>
            </w:r>
          </w:p>
        </w:tc>
        <w:tc>
          <w:tcPr>
            <w:tcW w:w="135" w:type="pct"/>
            <w:vAlign w:val="bottom"/>
          </w:tcPr>
          <w:p w:rsidR="00474F63" w:rsidRPr="00251614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614">
              <w:rPr>
                <w:rFonts w:ascii="Angsana New" w:hAnsi="Angsana New"/>
                <w:b/>
                <w:bCs/>
                <w:sz w:val="30"/>
                <w:szCs w:val="30"/>
              </w:rPr>
              <w:t>3,014,857</w:t>
            </w:r>
          </w:p>
        </w:tc>
      </w:tr>
      <w:tr w:rsidR="00DE70D0" w:rsidRPr="0060717F" w:rsidTr="00E64CAD">
        <w:tc>
          <w:tcPr>
            <w:tcW w:w="2040" w:type="pct"/>
          </w:tcPr>
          <w:p w:rsidR="001129E4" w:rsidRPr="00B847D1" w:rsidRDefault="001129E4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1129E4" w:rsidRPr="002A51E2" w:rsidRDefault="001129E4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:rsidR="001129E4" w:rsidRPr="00B847D1" w:rsidRDefault="001129E4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1129E4" w:rsidRPr="002A51E2" w:rsidRDefault="001129E4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1129E4" w:rsidRPr="00B847D1" w:rsidRDefault="001129E4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3F5958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41" w:type="pct"/>
          </w:tcPr>
          <w:p w:rsidR="00474F63" w:rsidRPr="002A51E2" w:rsidRDefault="00474F6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</w:tcPr>
          <w:p w:rsidR="000642DB" w:rsidRPr="00AB123F" w:rsidRDefault="006B5A8A" w:rsidP="00B14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62,</w:t>
            </w:r>
            <w:r w:rsidR="00B14C1B">
              <w:rPr>
                <w:rFonts w:ascii="Angsana New" w:hAnsi="Angsana New"/>
                <w:sz w:val="30"/>
                <w:szCs w:val="30"/>
                <w:lang w:val="en-US" w:eastAsia="en-US"/>
              </w:rPr>
              <w:t>978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68,610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AB123F" w:rsidRDefault="00356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61,260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66,345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1" w:type="pct"/>
          </w:tcPr>
          <w:p w:rsidR="000642DB" w:rsidRPr="00AB123F" w:rsidRDefault="006B5A8A" w:rsidP="00B14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  <w:r w:rsidR="00B14C1B">
              <w:rPr>
                <w:rFonts w:ascii="Angsana New" w:hAnsi="Angsana New"/>
                <w:sz w:val="30"/>
                <w:szCs w:val="30"/>
                <w:lang w:val="en-US" w:eastAsia="en-US"/>
              </w:rPr>
              <w:t>6,540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164,243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AB123F" w:rsidRDefault="00356D7B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139,510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155,186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0642DB" w:rsidRPr="00AB123F" w:rsidRDefault="006B5A8A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190,432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2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207,144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0642DB" w:rsidRPr="00AB123F" w:rsidRDefault="005D6AA7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6AA7">
              <w:rPr>
                <w:rFonts w:ascii="Angsana New" w:hAnsi="Angsana New"/>
                <w:sz w:val="30"/>
                <w:szCs w:val="30"/>
                <w:lang w:val="en-US" w:eastAsia="en-US"/>
              </w:rPr>
              <w:t>152,652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165,732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51E2" w:rsidRDefault="006B5A8A" w:rsidP="00B14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399,9</w:t>
            </w:r>
            <w:r w:rsidR="00B14C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439,997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51E2" w:rsidRDefault="005D6AA7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6AA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353,422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387,263</w:t>
            </w:r>
          </w:p>
        </w:tc>
      </w:tr>
    </w:tbl>
    <w:p w:rsidR="00E64CAD" w:rsidRDefault="00E64CAD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45C9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73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C845C9" w:rsidRPr="00FB53AF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3F5958" w:rsidRPr="00207B97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03D90">
        <w:rPr>
          <w:rFonts w:ascii="Angsana New" w:hAnsi="Angsana New"/>
          <w:sz w:val="30"/>
          <w:szCs w:val="30"/>
          <w:cs/>
        </w:rPr>
        <w:t>บริษัทมี</w:t>
      </w:r>
      <w:r w:rsidRPr="00207B97">
        <w:rPr>
          <w:rFonts w:ascii="Angsana New" w:hAnsi="Angsana New"/>
          <w:sz w:val="30"/>
          <w:szCs w:val="30"/>
          <w:cs/>
        </w:rPr>
        <w:t>สัญญาซื้อเงินตราต่างประเทศล่วงหน้าคงเหลือ ณ วันที่</w:t>
      </w:r>
      <w:r w:rsidRPr="00207B97">
        <w:rPr>
          <w:rFonts w:ascii="Angsana New" w:hAnsi="Angsana New"/>
          <w:sz w:val="30"/>
          <w:szCs w:val="30"/>
        </w:rPr>
        <w:t xml:space="preserve"> </w:t>
      </w:r>
      <w:r w:rsidR="004A113F" w:rsidRPr="00207B97">
        <w:rPr>
          <w:rFonts w:ascii="Angsana New" w:hAnsi="Angsana New"/>
          <w:sz w:val="30"/>
          <w:szCs w:val="30"/>
        </w:rPr>
        <w:t xml:space="preserve">30 </w:t>
      </w:r>
      <w:r w:rsidR="004A113F" w:rsidRPr="00207B97">
        <w:rPr>
          <w:rFonts w:ascii="Angsana New" w:hAnsi="Angsana New"/>
          <w:sz w:val="30"/>
          <w:szCs w:val="30"/>
          <w:cs/>
        </w:rPr>
        <w:t>มิถุนายน</w:t>
      </w:r>
      <w:r w:rsidR="004A113F" w:rsidRPr="00207B97">
        <w:rPr>
          <w:rFonts w:ascii="Angsana New" w:hAnsi="Angsana New"/>
          <w:sz w:val="30"/>
          <w:szCs w:val="30"/>
        </w:rPr>
        <w:t xml:space="preserve"> </w:t>
      </w:r>
      <w:r w:rsidRPr="00207B97">
        <w:rPr>
          <w:rFonts w:ascii="Angsana New" w:hAnsi="Angsana New"/>
          <w:sz w:val="30"/>
          <w:szCs w:val="30"/>
        </w:rPr>
        <w:t xml:space="preserve">2561 </w:t>
      </w:r>
      <w:r w:rsidRPr="00207B97">
        <w:rPr>
          <w:rFonts w:ascii="Angsana New" w:hAnsi="Angsana New"/>
          <w:sz w:val="30"/>
          <w:szCs w:val="30"/>
          <w:cs/>
        </w:rPr>
        <w:t>จำนวน</w:t>
      </w:r>
      <w:r w:rsidR="00A01083" w:rsidRPr="00207B97">
        <w:rPr>
          <w:rFonts w:ascii="Angsana New" w:hAnsi="Angsana New"/>
          <w:sz w:val="30"/>
          <w:szCs w:val="30"/>
        </w:rPr>
        <w:t xml:space="preserve"> </w:t>
      </w:r>
      <w:r w:rsidR="00614ACC" w:rsidRPr="00207B97">
        <w:rPr>
          <w:rFonts w:ascii="Angsana New" w:hAnsi="Angsana New"/>
          <w:sz w:val="30"/>
          <w:szCs w:val="30"/>
        </w:rPr>
        <w:t>7.5</w:t>
      </w:r>
      <w:r w:rsidR="00A01083" w:rsidRPr="00207B97">
        <w:rPr>
          <w:rFonts w:ascii="Angsana New" w:hAnsi="Angsana New"/>
          <w:sz w:val="30"/>
          <w:szCs w:val="30"/>
        </w:rPr>
        <w:t xml:space="preserve"> </w:t>
      </w:r>
      <w:r w:rsidRPr="00207B97">
        <w:rPr>
          <w:rFonts w:ascii="Angsana New" w:hAnsi="Angsana New"/>
          <w:sz w:val="30"/>
          <w:szCs w:val="30"/>
          <w:cs/>
        </w:rPr>
        <w:t>ล้าน</w:t>
      </w:r>
      <w:r w:rsidRPr="00207B97">
        <w:rPr>
          <w:rFonts w:ascii="Angsana New" w:hAnsi="Angsana New" w:hint="cs"/>
          <w:sz w:val="30"/>
          <w:szCs w:val="30"/>
          <w:cs/>
        </w:rPr>
        <w:t>ยูโร</w:t>
      </w:r>
      <w:r w:rsidRPr="00207B97">
        <w:rPr>
          <w:rFonts w:ascii="Angsana New" w:hAnsi="Angsana New"/>
          <w:sz w:val="30"/>
          <w:szCs w:val="30"/>
          <w:cs/>
        </w:rPr>
        <w:t xml:space="preserve"> เทียบเท่าจำนวนเงิน</w:t>
      </w:r>
      <w:r w:rsidR="00A01083" w:rsidRPr="00207B97">
        <w:rPr>
          <w:rFonts w:ascii="Angsana New" w:hAnsi="Angsana New"/>
          <w:sz w:val="30"/>
          <w:szCs w:val="30"/>
        </w:rPr>
        <w:t xml:space="preserve"> </w:t>
      </w:r>
      <w:r w:rsidR="00614ACC" w:rsidRPr="00207B97">
        <w:rPr>
          <w:rFonts w:ascii="Angsana New" w:hAnsi="Angsana New"/>
          <w:sz w:val="30"/>
          <w:szCs w:val="30"/>
        </w:rPr>
        <w:t>289.3</w:t>
      </w:r>
      <w:r w:rsidR="00A01083" w:rsidRPr="00207B97">
        <w:rPr>
          <w:rFonts w:ascii="Angsana New" w:hAnsi="Angsana New"/>
          <w:sz w:val="30"/>
          <w:szCs w:val="30"/>
        </w:rPr>
        <w:t xml:space="preserve"> </w:t>
      </w:r>
      <w:r w:rsidRPr="00207B97">
        <w:rPr>
          <w:rFonts w:ascii="Angsana New" w:hAnsi="Angsana New"/>
          <w:sz w:val="30"/>
          <w:szCs w:val="30"/>
          <w:cs/>
        </w:rPr>
        <w:t>ล้านบาท สัญญาดังกล</w:t>
      </w:r>
      <w:r w:rsidR="009A5D82" w:rsidRPr="00207B97">
        <w:rPr>
          <w:rFonts w:ascii="Angsana New" w:hAnsi="Angsana New"/>
          <w:sz w:val="30"/>
          <w:szCs w:val="30"/>
          <w:cs/>
        </w:rPr>
        <w:t>่าวจะสิ้นสุดในระหว่างเดือน</w:t>
      </w:r>
      <w:r w:rsidR="009C0D38">
        <w:rPr>
          <w:rFonts w:ascii="Angsana New" w:hAnsi="Angsana New" w:hint="cs"/>
          <w:sz w:val="30"/>
          <w:szCs w:val="30"/>
          <w:cs/>
        </w:rPr>
        <w:t>สิงหาคม</w:t>
      </w:r>
      <w:r w:rsidR="00614ACC" w:rsidRPr="00207B97">
        <w:rPr>
          <w:rFonts w:ascii="Angsana New" w:hAnsi="Angsana New" w:hint="cs"/>
          <w:sz w:val="30"/>
          <w:szCs w:val="30"/>
          <w:cs/>
        </w:rPr>
        <w:t>ถึงพฤศจิกายน</w:t>
      </w:r>
      <w:r w:rsidRPr="00207B97">
        <w:rPr>
          <w:rFonts w:ascii="Angsana New" w:hAnsi="Angsana New"/>
          <w:sz w:val="30"/>
          <w:szCs w:val="30"/>
          <w:cs/>
        </w:rPr>
        <w:t xml:space="preserve"> </w:t>
      </w:r>
      <w:r w:rsidRPr="00207B97">
        <w:rPr>
          <w:rFonts w:ascii="Angsana New" w:hAnsi="Angsana New"/>
          <w:sz w:val="30"/>
          <w:szCs w:val="30"/>
        </w:rPr>
        <w:t>2561</w:t>
      </w:r>
      <w:r w:rsidRPr="00207B97">
        <w:rPr>
          <w:rFonts w:ascii="Angsana New" w:hAnsi="Angsana New"/>
          <w:sz w:val="30"/>
          <w:szCs w:val="30"/>
          <w:cs/>
        </w:rPr>
        <w:t xml:space="preserve"> </w:t>
      </w:r>
      <w:r w:rsidR="004123D7" w:rsidRPr="00207B97">
        <w:rPr>
          <w:rFonts w:ascii="Angsana New" w:hAnsi="Angsana New"/>
          <w:i/>
          <w:iCs/>
          <w:sz w:val="30"/>
          <w:szCs w:val="30"/>
          <w:cs/>
        </w:rPr>
        <w:t xml:space="preserve">(31 ธันวาคม 2560: </w:t>
      </w:r>
      <w:r w:rsidR="004123D7" w:rsidRPr="00207B97">
        <w:rPr>
          <w:rFonts w:ascii="Angsana New" w:hAnsi="Angsana New"/>
          <w:i/>
          <w:iCs/>
          <w:sz w:val="30"/>
          <w:szCs w:val="30"/>
        </w:rPr>
        <w:t>15</w:t>
      </w:r>
      <w:r w:rsidR="004123D7" w:rsidRPr="00207B97">
        <w:rPr>
          <w:rFonts w:ascii="Angsana New" w:hAnsi="Angsana New"/>
          <w:i/>
          <w:iCs/>
          <w:sz w:val="30"/>
          <w:szCs w:val="30"/>
          <w:cs/>
        </w:rPr>
        <w:t>.</w:t>
      </w:r>
      <w:r w:rsidR="004123D7" w:rsidRPr="00207B97">
        <w:rPr>
          <w:rFonts w:ascii="Angsana New" w:hAnsi="Angsana New"/>
          <w:i/>
          <w:iCs/>
          <w:sz w:val="30"/>
          <w:szCs w:val="30"/>
        </w:rPr>
        <w:t>8</w:t>
      </w:r>
      <w:r w:rsidR="004123D7" w:rsidRPr="00207B97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4123D7" w:rsidRPr="00207B97">
        <w:rPr>
          <w:rFonts w:ascii="Angsana New" w:hAnsi="Angsana New" w:hint="cs"/>
          <w:i/>
          <w:iCs/>
          <w:sz w:val="30"/>
          <w:szCs w:val="30"/>
          <w:cs/>
        </w:rPr>
        <w:t>ยูโร</w:t>
      </w:r>
      <w:r w:rsidR="004123D7" w:rsidRPr="00207B97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เทียบเท่าจำนวนเงิน </w:t>
      </w:r>
      <w:r w:rsidR="004123D7" w:rsidRPr="00207B97">
        <w:rPr>
          <w:rFonts w:ascii="Angsana New" w:hAnsi="Angsana New"/>
          <w:i/>
          <w:iCs/>
          <w:sz w:val="30"/>
          <w:szCs w:val="30"/>
        </w:rPr>
        <w:t>621</w:t>
      </w:r>
      <w:r w:rsidR="004123D7" w:rsidRPr="00207B97">
        <w:rPr>
          <w:rFonts w:ascii="Angsana New" w:hAnsi="Angsana New"/>
          <w:i/>
          <w:iCs/>
          <w:sz w:val="30"/>
          <w:szCs w:val="30"/>
          <w:cs/>
        </w:rPr>
        <w:t>.8 ล้านบาท)</w:t>
      </w:r>
    </w:p>
    <w:p w:rsidR="003F5958" w:rsidRPr="00207B97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3F5958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7B97">
        <w:rPr>
          <w:rFonts w:ascii="Angsana New" w:hAnsi="Angsana New"/>
          <w:sz w:val="30"/>
          <w:szCs w:val="30"/>
          <w:cs/>
        </w:rPr>
        <w:t>บริษัทย่อยในประเทศมีสัญญาซื้อ</w:t>
      </w:r>
      <w:r w:rsidR="00DA0191">
        <w:rPr>
          <w:rFonts w:ascii="Angsana New" w:hAnsi="Angsana New" w:hint="cs"/>
          <w:sz w:val="30"/>
          <w:szCs w:val="30"/>
          <w:cs/>
        </w:rPr>
        <w:t>ขาย</w:t>
      </w:r>
      <w:r w:rsidRPr="00207B97">
        <w:rPr>
          <w:rFonts w:ascii="Angsana New" w:hAnsi="Angsana New"/>
          <w:sz w:val="30"/>
          <w:szCs w:val="30"/>
          <w:cs/>
        </w:rPr>
        <w:t>เงินตราต่างประเทศล่วงหน้าคงเหลือ ณ วันที่</w:t>
      </w:r>
      <w:r w:rsidRPr="00207B97">
        <w:rPr>
          <w:rFonts w:ascii="Angsana New" w:hAnsi="Angsana New"/>
          <w:sz w:val="30"/>
          <w:szCs w:val="30"/>
        </w:rPr>
        <w:t xml:space="preserve"> </w:t>
      </w:r>
      <w:r w:rsidR="004A113F" w:rsidRPr="00207B97">
        <w:rPr>
          <w:rFonts w:ascii="Angsana New" w:hAnsi="Angsana New"/>
          <w:sz w:val="30"/>
          <w:szCs w:val="30"/>
        </w:rPr>
        <w:t xml:space="preserve">30 </w:t>
      </w:r>
      <w:r w:rsidR="004A113F" w:rsidRPr="00207B97">
        <w:rPr>
          <w:rFonts w:ascii="Angsana New" w:hAnsi="Angsana New"/>
          <w:sz w:val="30"/>
          <w:szCs w:val="30"/>
          <w:cs/>
        </w:rPr>
        <w:t>มิถุนายน</w:t>
      </w:r>
      <w:r w:rsidR="004A113F" w:rsidRPr="00207B97">
        <w:rPr>
          <w:rFonts w:ascii="Angsana New" w:hAnsi="Angsana New"/>
          <w:sz w:val="30"/>
          <w:szCs w:val="30"/>
        </w:rPr>
        <w:t xml:space="preserve"> </w:t>
      </w:r>
      <w:r w:rsidRPr="00207B97">
        <w:rPr>
          <w:rFonts w:ascii="Angsana New" w:hAnsi="Angsana New"/>
          <w:sz w:val="30"/>
          <w:szCs w:val="30"/>
        </w:rPr>
        <w:t xml:space="preserve">2561 </w:t>
      </w:r>
      <w:r w:rsidRPr="00207B97">
        <w:rPr>
          <w:rFonts w:ascii="Angsana New" w:hAnsi="Angsana New"/>
          <w:sz w:val="30"/>
          <w:szCs w:val="30"/>
          <w:cs/>
        </w:rPr>
        <w:t xml:space="preserve">จำนวน </w:t>
      </w:r>
      <w:r w:rsidR="00402302" w:rsidRPr="00207B97">
        <w:rPr>
          <w:rFonts w:ascii="Angsana New" w:hAnsi="Angsana New"/>
          <w:sz w:val="30"/>
          <w:szCs w:val="30"/>
        </w:rPr>
        <w:t>0.3</w:t>
      </w:r>
      <w:r w:rsidR="00A01083" w:rsidRPr="00207B97">
        <w:rPr>
          <w:rFonts w:ascii="Angsana New" w:hAnsi="Angsana New"/>
          <w:sz w:val="30"/>
          <w:szCs w:val="30"/>
        </w:rPr>
        <w:t xml:space="preserve"> </w:t>
      </w:r>
      <w:r w:rsidR="000D2C0F" w:rsidRPr="00207B97">
        <w:rPr>
          <w:rFonts w:ascii="Angsana New" w:hAnsi="Angsana New"/>
          <w:sz w:val="30"/>
          <w:szCs w:val="30"/>
          <w:cs/>
        </w:rPr>
        <w:br/>
      </w:r>
      <w:r w:rsidRPr="00207B97">
        <w:rPr>
          <w:rFonts w:ascii="Angsana New" w:hAnsi="Angsana New"/>
          <w:sz w:val="30"/>
          <w:szCs w:val="30"/>
          <w:cs/>
        </w:rPr>
        <w:t>ล้านเหรียญสหรัฐอเมริกา เทียบเท่าจำนวนเงิน</w:t>
      </w:r>
      <w:r w:rsidR="00A01083" w:rsidRPr="00207B97">
        <w:rPr>
          <w:rFonts w:ascii="Angsana New" w:hAnsi="Angsana New"/>
          <w:sz w:val="30"/>
          <w:szCs w:val="30"/>
        </w:rPr>
        <w:t xml:space="preserve"> </w:t>
      </w:r>
      <w:r w:rsidR="00732BB2">
        <w:rPr>
          <w:rFonts w:ascii="Angsana New" w:hAnsi="Angsana New"/>
          <w:sz w:val="30"/>
          <w:szCs w:val="30"/>
        </w:rPr>
        <w:t>10.0</w:t>
      </w:r>
      <w:r w:rsidR="00A01083" w:rsidRPr="00207B97">
        <w:rPr>
          <w:rFonts w:ascii="Angsana New" w:hAnsi="Angsana New"/>
          <w:sz w:val="30"/>
          <w:szCs w:val="30"/>
        </w:rPr>
        <w:t xml:space="preserve"> </w:t>
      </w:r>
      <w:r w:rsidRPr="00207B97">
        <w:rPr>
          <w:rFonts w:ascii="Angsana New" w:hAnsi="Angsana New"/>
          <w:sz w:val="30"/>
          <w:szCs w:val="30"/>
          <w:cs/>
        </w:rPr>
        <w:t>ล้าน</w:t>
      </w:r>
      <w:r w:rsidRPr="00A01083">
        <w:rPr>
          <w:rFonts w:ascii="Angsana New" w:hAnsi="Angsana New"/>
          <w:sz w:val="30"/>
          <w:szCs w:val="30"/>
          <w:cs/>
        </w:rPr>
        <w:t>บาท สัญญาดังกล่าวจะสิ้นสุดในระหว่างเ</w:t>
      </w:r>
      <w:r w:rsidR="009A5D82">
        <w:rPr>
          <w:rFonts w:ascii="Angsana New" w:hAnsi="Angsana New"/>
          <w:sz w:val="30"/>
          <w:szCs w:val="30"/>
          <w:cs/>
        </w:rPr>
        <w:t>ดือน</w:t>
      </w:r>
      <w:r w:rsidR="00207B97">
        <w:rPr>
          <w:rFonts w:ascii="Angsana New" w:hAnsi="Angsana New" w:hint="cs"/>
          <w:sz w:val="30"/>
          <w:szCs w:val="30"/>
          <w:cs/>
        </w:rPr>
        <w:t>กรกฎาคม</w:t>
      </w:r>
      <w:r w:rsidR="00402302">
        <w:rPr>
          <w:rFonts w:ascii="Angsana New" w:hAnsi="Angsana New" w:hint="cs"/>
          <w:sz w:val="30"/>
          <w:szCs w:val="30"/>
          <w:cs/>
        </w:rPr>
        <w:t>ถึงสิงหาคม</w:t>
      </w:r>
      <w:r w:rsidRPr="00C043F9">
        <w:rPr>
          <w:rFonts w:ascii="Angsana New" w:hAnsi="Angsana New"/>
          <w:sz w:val="30"/>
          <w:szCs w:val="30"/>
          <w:cs/>
        </w:rPr>
        <w:t xml:space="preserve"> </w:t>
      </w:r>
      <w:r w:rsidRPr="00251614">
        <w:rPr>
          <w:rFonts w:ascii="Angsana New" w:hAnsi="Angsana New"/>
          <w:sz w:val="30"/>
          <w:szCs w:val="30"/>
        </w:rPr>
        <w:t>2561</w:t>
      </w:r>
      <w:r w:rsidRPr="00251614">
        <w:rPr>
          <w:rFonts w:ascii="Angsana New" w:hAnsi="Angsana New"/>
          <w:sz w:val="30"/>
          <w:szCs w:val="30"/>
          <w:cs/>
        </w:rPr>
        <w:t xml:space="preserve"> </w:t>
      </w:r>
      <w:r w:rsidRPr="0025161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51614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0D2C0F">
        <w:rPr>
          <w:rFonts w:ascii="Angsana New" w:hAnsi="Angsana New"/>
          <w:i/>
          <w:iCs/>
          <w:sz w:val="30"/>
          <w:szCs w:val="30"/>
        </w:rPr>
        <w:t xml:space="preserve"> 2560</w:t>
      </w:r>
      <w:r w:rsidR="00251614">
        <w:rPr>
          <w:rFonts w:ascii="Angsana New" w:hAnsi="Angsana New"/>
          <w:i/>
          <w:iCs/>
          <w:sz w:val="30"/>
          <w:szCs w:val="30"/>
        </w:rPr>
        <w:t xml:space="preserve">: 0.6 </w:t>
      </w:r>
      <w:r w:rsidRPr="00251614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เทียบเท่าจำนวน</w:t>
      </w:r>
      <w:r w:rsidR="00251614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251614">
        <w:rPr>
          <w:rFonts w:ascii="Angsana New" w:hAnsi="Angsana New"/>
          <w:i/>
          <w:iCs/>
          <w:sz w:val="30"/>
          <w:szCs w:val="30"/>
        </w:rPr>
        <w:t xml:space="preserve"> 18.8 </w:t>
      </w:r>
      <w:r w:rsidRPr="0025161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51614">
        <w:rPr>
          <w:rFonts w:ascii="Angsana New" w:hAnsi="Angsana New"/>
          <w:i/>
          <w:iCs/>
          <w:sz w:val="30"/>
          <w:szCs w:val="30"/>
        </w:rPr>
        <w:t>)</w:t>
      </w:r>
    </w:p>
    <w:p w:rsidR="009044EE" w:rsidRDefault="0090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6D2900" w:rsidRPr="008C2429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24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8C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แลกเปลี่ยนอัตราดอกเบี้ย</w:t>
      </w:r>
    </w:p>
    <w:p w:rsidR="006D2900" w:rsidRPr="00FB53AF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8C2429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ในต่างประเทศ</w:t>
      </w:r>
      <w:r w:rsidRPr="008C2429">
        <w:rPr>
          <w:rFonts w:ascii="Angsana New" w:hAnsi="Angsana New" w:hint="cs"/>
          <w:sz w:val="30"/>
          <w:szCs w:val="30"/>
          <w:cs/>
        </w:rPr>
        <w:t xml:space="preserve">ได้ตกลงทำสัญญาแลกเปลี่ยนอัตราดอกเบี้ยกับธนาคารพาณิชย์ต่างประเทศแห่งหนึ่ง 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เพื่อเป็นเครื่องมือบริหารความเสี่ยงที่เกี่ยวเนื่องกับเง</w:t>
      </w:r>
      <w:r>
        <w:rPr>
          <w:rFonts w:ascii="Angsana New" w:hAnsi="Angsana New" w:hint="cs"/>
          <w:sz w:val="30"/>
          <w:szCs w:val="30"/>
          <w:cs/>
        </w:rPr>
        <w:t>ินกู้ยืมระยะยาวในสกุลเงินเยน</w:t>
      </w:r>
      <w:r w:rsidRPr="008C2429">
        <w:rPr>
          <w:rFonts w:ascii="Angsana New" w:hAnsi="Angsana New" w:hint="cs"/>
          <w:sz w:val="30"/>
          <w:szCs w:val="30"/>
          <w:cs/>
        </w:rPr>
        <w:t>ที่มีอัตราดอกเบี้ยที่ปรับขึ้นลง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ตามอัตราตลาด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2429">
        <w:rPr>
          <w:rFonts w:ascii="Angsana New" w:hAnsi="Angsana New" w:hint="cs"/>
          <w:sz w:val="30"/>
          <w:szCs w:val="30"/>
          <w:cs/>
        </w:rPr>
        <w:t xml:space="preserve">โดยมีระยะเวลาตั้งแต่วันที่ </w:t>
      </w:r>
      <w:r w:rsidRPr="008C2429">
        <w:rPr>
          <w:rFonts w:ascii="Angsana New" w:hAnsi="Angsana New"/>
          <w:sz w:val="30"/>
          <w:szCs w:val="30"/>
        </w:rPr>
        <w:t xml:space="preserve">28 </w:t>
      </w:r>
      <w:r w:rsidRPr="008C242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C2429">
        <w:rPr>
          <w:rFonts w:ascii="Angsana New" w:hAnsi="Angsana New"/>
          <w:sz w:val="30"/>
          <w:szCs w:val="30"/>
        </w:rPr>
        <w:t xml:space="preserve">2561 </w:t>
      </w:r>
      <w:r w:rsidRPr="008C2429">
        <w:rPr>
          <w:rFonts w:ascii="Angsana New" w:hAnsi="Angsana New" w:hint="cs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31 </w:t>
      </w:r>
      <w:r w:rsidRPr="008C24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C2429">
        <w:rPr>
          <w:rFonts w:ascii="Angsana New" w:hAnsi="Angsana New"/>
          <w:sz w:val="30"/>
          <w:szCs w:val="30"/>
        </w:rPr>
        <w:t xml:space="preserve">2579 </w:t>
      </w:r>
      <w:r w:rsidRPr="008C2429">
        <w:rPr>
          <w:rFonts w:ascii="Angsana New" w:hAnsi="Angsana New" w:hint="cs"/>
          <w:sz w:val="30"/>
          <w:szCs w:val="30"/>
          <w:cs/>
        </w:rPr>
        <w:t>โดยบริษัทย่อยตกลง</w:t>
      </w:r>
      <w:r w:rsidR="00DE70D0">
        <w:rPr>
          <w:rFonts w:ascii="Angsana New" w:hAnsi="Angsana New"/>
          <w:sz w:val="30"/>
          <w:szCs w:val="30"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ที่จะแลกเปลี่ยนอัตราดอกเบี้ยจากอัตราดอกเบี้ยลอยตัวตามอัตรา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JPY-LIBOR </w:t>
      </w:r>
      <w:r w:rsidRPr="008C2429">
        <w:rPr>
          <w:rFonts w:ascii="Angsana New" w:hAnsi="Angsana New" w:hint="cs"/>
          <w:sz w:val="30"/>
          <w:szCs w:val="30"/>
          <w:cs/>
        </w:rPr>
        <w:t>บวก</w:t>
      </w:r>
      <w:r>
        <w:rPr>
          <w:rFonts w:ascii="Angsana New" w:hAnsi="Angsana New" w:hint="cs"/>
          <w:sz w:val="30"/>
          <w:szCs w:val="30"/>
          <w:cs/>
        </w:rPr>
        <w:t>อัตราส่วนเพิ่ม เป็นอัตราดอกเบี้ยคงที่</w:t>
      </w:r>
      <w:r w:rsidRPr="008C2429">
        <w:rPr>
          <w:rFonts w:ascii="Angsana New" w:hAnsi="Angsana New" w:hint="cs"/>
          <w:sz w:val="30"/>
          <w:szCs w:val="30"/>
          <w:cs/>
        </w:rPr>
        <w:t xml:space="preserve">ต่อปี </w:t>
      </w:r>
    </w:p>
    <w:p w:rsidR="00C845C9" w:rsidRPr="00FB53AF" w:rsidRDefault="00C845C9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1129E4" w:rsidRPr="00E71E6F" w:rsidRDefault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:rsidR="001D6E9E" w:rsidRPr="00B847D1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สัญญาบริการซ่อมบำรุงระยะยาว</w:t>
      </w:r>
    </w:p>
    <w:p w:rsidR="001D6E9E" w:rsidRPr="00FB53AF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6246BB">
        <w:rPr>
          <w:rFonts w:ascii="Angsana New" w:hAnsi="Angsana New"/>
          <w:sz w:val="30"/>
          <w:szCs w:val="30"/>
          <w:cs/>
        </w:rPr>
        <w:t>บริษัทและบริษัทย่อยแห่งหนึ่งมีสัญญาจัดหาและบริการซ่อมบำรุงเครื่องผลิตกระแสไฟฟ้ารวมถึงอุปกรณ์เกี่ยวเนื่องต่างๆ กับบริษัทหลายแห่งทั้งในประเทศและต่างประเทศ ("ผู้ให้บริการ") โดยผู้ให้บริการจะจัดหาและซ่อมแซมอะไหล่สำหรับการซ่อมบำรุงประจำปี และ/หรือการซ่อมบำรุงตามระยะเวลาที่กำหนด  ในการนี้บริษัทและบริษัทย่อยมีภาระผูกพันที่จะต้องจ่ายชำระค่าอะไหล่และค่าบริการซ่อมบำรุงให้กับผู้ให้บริการดังกล่าวตามราคาที่ระบุไว้ โดยสัญญามีอายุ 10 - 17 ปี สัญญาสิ้นสุดเมื่อครบอายุสัญญา หรือครบกำหนดชั่วโมงการเดินเครื่อง หรือถึงช่วงเวลาการซ่อมบำรุงที่ระบุไว้ในแต่ละสัญญา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:rsidR="00C845C9" w:rsidRPr="003D275A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FF0000"/>
          <w:sz w:val="30"/>
          <w:szCs w:val="30"/>
          <w:cs/>
          <w:lang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</w:t>
      </w:r>
      <w:r w:rsidR="00176074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ขายผลิตภัณฑ์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F1CB0" w:rsidRPr="003D275A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บริษัทและบริษัทย่อยแห่งหนึ่งมีสัญญาซื้อกระแสไฟฟ้ากับการไฟฟ้าฝ่ายผลิตแห่งประเทศไทย (“กฟผ.”) เป็นเวลา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ปี โดยบริษัทและบริษัทย่อยจะจำหน่ายกระแสไฟฟ้าให้แก่กฟผ. ในปริมาณและราคาที่ตกลงกัน  ในฐานะที่เป็นคู่สัญญากับ กฟผ. บริษัทและบริษัทย่อยจะต้องปฏิบัติตามเงื่อนไขและข้อกำหนดต่างๆ ตามที่กำหนดไว้ในสัญญา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</w:p>
    <w:p w:rsidR="000F1CB0" w:rsidRPr="00FB53AF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กลุ่มบริษัทได้มีสัญญาซื้อขายไฟฟ้า น้ำและไอน้ำกับบริษัทในประเทศหลายแห่ง</w:t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จำนวนหลายสัญญา 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โดยสัญญา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ส่วนใหญ่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มีอายุ 15 ปี ปริมาณการซื้อขายและราคาให้เป็นไปตามที่ระบุไว้ในสัญญา</w:t>
      </w:r>
    </w:p>
    <w:p w:rsidR="006D2900" w:rsidRPr="006D2900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53AF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สัญญาร่วมทุน</w:t>
      </w:r>
      <w:r w:rsidRPr="00FB53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0F1CB0" w:rsidRPr="003D275A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B53AF">
        <w:rPr>
          <w:rFonts w:ascii="Angsana New" w:hAnsi="Angsana New"/>
          <w:sz w:val="30"/>
          <w:szCs w:val="30"/>
          <w:cs/>
        </w:rPr>
        <w:t xml:space="preserve">ตามสัญญา </w:t>
      </w:r>
      <w:r w:rsidRPr="00FB53AF">
        <w:rPr>
          <w:rFonts w:ascii="Angsana New" w:hAnsi="Angsana New"/>
          <w:sz w:val="30"/>
          <w:szCs w:val="30"/>
        </w:rPr>
        <w:t>Equity Contribution Agreement</w:t>
      </w:r>
      <w:r w:rsidRPr="00FB53A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จำนวนหลายสัญญา ระหว่างบริษัทในกลุ่มกับธนาคารผู้ให้กู้ยืม </w:t>
      </w:r>
      <w:r>
        <w:rPr>
          <w:rFonts w:ascii="Angsana New" w:hAnsi="Angsana New"/>
          <w:sz w:val="30"/>
          <w:szCs w:val="30"/>
          <w:cs/>
        </w:rPr>
        <w:br/>
      </w:r>
      <w:r w:rsidRPr="00FB53AF">
        <w:rPr>
          <w:rFonts w:ascii="Angsana New" w:hAnsi="Angsana New"/>
          <w:sz w:val="30"/>
          <w:szCs w:val="30"/>
          <w:cs/>
        </w:rPr>
        <w:t xml:space="preserve">(ในฐานะ </w:t>
      </w:r>
      <w:r w:rsidRPr="00FB53AF">
        <w:rPr>
          <w:rFonts w:ascii="Angsana New" w:hAnsi="Angsana New"/>
          <w:sz w:val="30"/>
          <w:szCs w:val="30"/>
        </w:rPr>
        <w:t>Intercreditor Agent</w:t>
      </w:r>
      <w:r w:rsidRPr="00FB53AF">
        <w:rPr>
          <w:rFonts w:ascii="Angsana New" w:hAnsi="Angsana New"/>
          <w:sz w:val="30"/>
          <w:szCs w:val="30"/>
          <w:cs/>
        </w:rPr>
        <w:t xml:space="preserve">) และผู้ถือหุ้น </w:t>
      </w: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Pr="00FB53AF">
        <w:rPr>
          <w:rFonts w:ascii="Angsana New" w:hAnsi="Angsana New"/>
          <w:sz w:val="30"/>
          <w:szCs w:val="30"/>
          <w:cs/>
        </w:rPr>
        <w:t>บริษัทย่อยในฐานะผู้ถือหุ้น</w:t>
      </w:r>
      <w:r>
        <w:rPr>
          <w:rFonts w:ascii="Angsana New" w:hAnsi="Angsana New" w:hint="cs"/>
          <w:sz w:val="30"/>
          <w:szCs w:val="30"/>
          <w:cs/>
        </w:rPr>
        <w:t>ของแต่ละบริษัทดังกล่าว</w:t>
      </w:r>
      <w:r w:rsidRPr="00FB53AF">
        <w:rPr>
          <w:rFonts w:ascii="Angsana New" w:hAnsi="Angsana New"/>
          <w:sz w:val="30"/>
          <w:szCs w:val="30"/>
          <w:cs/>
        </w:rPr>
        <w:t xml:space="preserve"> มีภาระผูกพันที่ต้องจ่ายเงินลงทุน</w:t>
      </w:r>
      <w:r>
        <w:rPr>
          <w:rFonts w:ascii="Angsana New" w:hAnsi="Angsana New" w:hint="cs"/>
          <w:sz w:val="30"/>
          <w:szCs w:val="30"/>
          <w:cs/>
        </w:rPr>
        <w:t>ให้กับบริษัทในกลุ่ม เมื่อบริษัทในกลุ่มจะทำการ</w:t>
      </w:r>
      <w:r w:rsidRPr="00FB53AF">
        <w:rPr>
          <w:rFonts w:ascii="Angsana New" w:hAnsi="Angsana New"/>
          <w:sz w:val="30"/>
          <w:szCs w:val="30"/>
          <w:cs/>
        </w:rPr>
        <w:t>เบิกใช้เงินกู้กับ</w:t>
      </w:r>
      <w:r>
        <w:rPr>
          <w:rFonts w:ascii="Angsana New" w:hAnsi="Angsana New" w:hint="cs"/>
          <w:sz w:val="30"/>
          <w:szCs w:val="30"/>
          <w:cs/>
        </w:rPr>
        <w:t>ธนาคาร</w:t>
      </w:r>
      <w:r w:rsidRPr="00FB53AF">
        <w:rPr>
          <w:rFonts w:ascii="Angsana New" w:hAnsi="Angsana New"/>
          <w:sz w:val="30"/>
          <w:szCs w:val="30"/>
          <w:cs/>
        </w:rPr>
        <w:t>ผู้ให้กู้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B53AF">
        <w:rPr>
          <w:rFonts w:ascii="Angsana New" w:hAnsi="Angsana New"/>
          <w:sz w:val="30"/>
          <w:szCs w:val="30"/>
          <w:cs/>
        </w:rPr>
        <w:t>เพื่อรักษาส</w:t>
      </w:r>
      <w:r>
        <w:rPr>
          <w:rFonts w:ascii="Angsana New" w:hAnsi="Angsana New"/>
          <w:sz w:val="30"/>
          <w:szCs w:val="30"/>
          <w:cs/>
        </w:rPr>
        <w:t>ัดส่วนหนี้สินต่อทุนให้เทียบเท่า</w:t>
      </w:r>
      <w:r>
        <w:rPr>
          <w:rFonts w:ascii="Angsana New" w:hAnsi="Angsana New" w:hint="cs"/>
          <w:sz w:val="30"/>
          <w:szCs w:val="30"/>
          <w:cs/>
        </w:rPr>
        <w:t>สัดส่วนที่ระบุไว้ในสัญญา</w:t>
      </w: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สัญญาเงินกู้</w:t>
      </w: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C845C9" w:rsidRDefault="000F1CB0" w:rsidP="005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hAnsi="Angsana New"/>
          <w:sz w:val="30"/>
          <w:szCs w:val="30"/>
          <w:cs/>
        </w:rPr>
        <w:t xml:space="preserve">ภายใต้สัญญาเงินกู้ยืมของกลุ่มบริษัทกับสถาบันการเงินหลายแห่ง </w:t>
      </w:r>
      <w:r w:rsidRPr="0093306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33061">
        <w:rPr>
          <w:rFonts w:ascii="Angsana New" w:hAnsi="Angsana New"/>
          <w:sz w:val="30"/>
          <w:szCs w:val="30"/>
          <w:cs/>
        </w:rPr>
        <w:t>บริษัทในฐานะผู้ถือหุ้นมีภาระผูกพันบางประการตามที่ระบุในสัญญา เช่น การดำรงสัดส่วนการถือหุ้น การสนับสนุนทางการเงินตามสัดส่วน</w:t>
      </w:r>
      <w:r>
        <w:rPr>
          <w:rFonts w:ascii="Angsana New" w:hAnsi="Angsana New"/>
          <w:sz w:val="30"/>
          <w:szCs w:val="30"/>
        </w:rPr>
        <w:br/>
      </w:r>
      <w:r w:rsidRPr="00933061">
        <w:rPr>
          <w:rFonts w:ascii="Angsana New" w:hAnsi="Angsana New"/>
          <w:sz w:val="30"/>
          <w:szCs w:val="30"/>
          <w:cs/>
        </w:rPr>
        <w:t>การถือหุ้น และการลงทุน</w:t>
      </w:r>
      <w:r w:rsidRPr="00933061">
        <w:rPr>
          <w:rFonts w:ascii="Angsana New" w:hAnsi="Angsana New" w:hint="cs"/>
          <w:sz w:val="30"/>
          <w:szCs w:val="30"/>
          <w:cs/>
        </w:rPr>
        <w:t>เ</w:t>
      </w:r>
      <w:r w:rsidRPr="00933061">
        <w:rPr>
          <w:rFonts w:ascii="Angsana New" w:hAnsi="Angsana New"/>
          <w:sz w:val="30"/>
          <w:szCs w:val="30"/>
          <w:cs/>
        </w:rPr>
        <w:t>พิ่มเติมพื่อรักษาสัดส่วนหนี้สินต่อทุน เป็นต้น</w:t>
      </w:r>
    </w:p>
    <w:p w:rsidR="000F1CB0" w:rsidRPr="00FB53AF" w:rsidRDefault="000F1CB0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0F1CB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  <w:r w:rsidRPr="00E03D90">
        <w:rPr>
          <w:sz w:val="30"/>
          <w:szCs w:val="30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</w:t>
      </w:r>
      <w:r w:rsidR="00DE70D0">
        <w:rPr>
          <w:sz w:val="30"/>
          <w:szCs w:val="30"/>
        </w:rPr>
        <w:br/>
      </w:r>
      <w:r w:rsidRPr="00E03D90">
        <w:rPr>
          <w:sz w:val="30"/>
          <w:szCs w:val="30"/>
          <w:cs/>
        </w:rPr>
        <w:t>กลุ่มบริษัทและบริษัทให้กับหน่วยงานรัฐบาล รัฐวิสาหกิจบางแห่งและบริษัทเอกชนหลายแห่งสำหรับซื้อขายไฟและก๊าซธรรมชาติ การใช้ไฟ ซื้อเครื่องจักร และสัญญา</w:t>
      </w:r>
      <w:r>
        <w:rPr>
          <w:sz w:val="30"/>
          <w:szCs w:val="30"/>
          <w:cs/>
        </w:rPr>
        <w:t xml:space="preserve">เช่า โดยมียอดคงเหลือ ณ วันที่ </w:t>
      </w:r>
      <w:r w:rsidR="009F4C17" w:rsidRPr="009F4C17">
        <w:rPr>
          <w:sz w:val="30"/>
          <w:szCs w:val="30"/>
          <w:cs/>
        </w:rPr>
        <w:t>30 มิถุนายน</w:t>
      </w:r>
      <w:r w:rsidR="009F4C1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2561 </w:t>
      </w:r>
      <w:r w:rsidRPr="00A01083">
        <w:rPr>
          <w:sz w:val="30"/>
          <w:szCs w:val="30"/>
          <w:cs/>
        </w:rPr>
        <w:t>เป็นจำนวน</w:t>
      </w:r>
      <w:r w:rsidRPr="00207B97">
        <w:rPr>
          <w:sz w:val="30"/>
          <w:szCs w:val="30"/>
          <w:cs/>
        </w:rPr>
        <w:t>รวม</w:t>
      </w:r>
      <w:r w:rsidR="00A01083" w:rsidRPr="00207B97">
        <w:rPr>
          <w:sz w:val="30"/>
          <w:szCs w:val="30"/>
        </w:rPr>
        <w:t xml:space="preserve"> </w:t>
      </w:r>
      <w:r w:rsidR="00895E53" w:rsidRPr="00207B97">
        <w:rPr>
          <w:sz w:val="30"/>
          <w:szCs w:val="30"/>
        </w:rPr>
        <w:t>740.3</w:t>
      </w:r>
      <w:r w:rsidRPr="00207B97">
        <w:rPr>
          <w:sz w:val="30"/>
          <w:szCs w:val="30"/>
          <w:cs/>
        </w:rPr>
        <w:t xml:space="preserve"> ล้านบาท และ</w:t>
      </w:r>
      <w:r w:rsidR="00A01083" w:rsidRPr="00207B97">
        <w:rPr>
          <w:sz w:val="30"/>
          <w:szCs w:val="30"/>
        </w:rPr>
        <w:t xml:space="preserve"> </w:t>
      </w:r>
      <w:r w:rsidR="00895E53" w:rsidRPr="00207B97">
        <w:rPr>
          <w:sz w:val="30"/>
          <w:szCs w:val="30"/>
        </w:rPr>
        <w:t>278.6</w:t>
      </w:r>
      <w:r w:rsidR="00A01083" w:rsidRPr="00207B97">
        <w:rPr>
          <w:sz w:val="30"/>
          <w:szCs w:val="30"/>
        </w:rPr>
        <w:t xml:space="preserve"> </w:t>
      </w:r>
      <w:r w:rsidRPr="00207B97">
        <w:rPr>
          <w:sz w:val="30"/>
          <w:szCs w:val="30"/>
          <w:cs/>
        </w:rPr>
        <w:t>ล้านบาท</w:t>
      </w:r>
      <w:r w:rsidRPr="00A01083">
        <w:rPr>
          <w:sz w:val="30"/>
          <w:szCs w:val="30"/>
          <w:cs/>
        </w:rPr>
        <w:t xml:space="preserve">ตามลำดับ </w:t>
      </w:r>
      <w:r w:rsidR="007E4C99" w:rsidRPr="00A01083">
        <w:rPr>
          <w:i/>
          <w:iCs/>
          <w:sz w:val="30"/>
          <w:szCs w:val="30"/>
          <w:cs/>
        </w:rPr>
        <w:t>(31 ธันวาคม 25</w:t>
      </w:r>
      <w:r w:rsidR="00565CFA">
        <w:rPr>
          <w:i/>
          <w:iCs/>
          <w:sz w:val="30"/>
          <w:szCs w:val="30"/>
        </w:rPr>
        <w:t>60</w:t>
      </w:r>
      <w:r w:rsidR="007E4C99" w:rsidRPr="00A01083">
        <w:rPr>
          <w:i/>
          <w:iCs/>
          <w:sz w:val="30"/>
          <w:szCs w:val="30"/>
          <w:cs/>
        </w:rPr>
        <w:t xml:space="preserve">: </w:t>
      </w:r>
      <w:r w:rsidR="00A93978" w:rsidRPr="00A01083">
        <w:rPr>
          <w:i/>
          <w:iCs/>
          <w:sz w:val="30"/>
          <w:szCs w:val="30"/>
        </w:rPr>
        <w:t xml:space="preserve">669.4 </w:t>
      </w:r>
      <w:r w:rsidR="007E4C99" w:rsidRPr="00A01083">
        <w:rPr>
          <w:i/>
          <w:iCs/>
          <w:sz w:val="30"/>
          <w:szCs w:val="30"/>
          <w:cs/>
        </w:rPr>
        <w:t>ล้านบาท และ</w:t>
      </w:r>
      <w:r w:rsidR="00A93978" w:rsidRPr="00A01083">
        <w:rPr>
          <w:i/>
          <w:iCs/>
          <w:sz w:val="30"/>
          <w:szCs w:val="30"/>
        </w:rPr>
        <w:t xml:space="preserve"> 207.7</w:t>
      </w:r>
      <w:r w:rsidRPr="00A01083">
        <w:rPr>
          <w:i/>
          <w:iCs/>
          <w:sz w:val="30"/>
          <w:szCs w:val="30"/>
          <w:cs/>
        </w:rPr>
        <w:t xml:space="preserve"> ล้านบาทตามลำ</w:t>
      </w:r>
      <w:r w:rsidRPr="00A93978">
        <w:rPr>
          <w:i/>
          <w:iCs/>
          <w:sz w:val="30"/>
          <w:szCs w:val="30"/>
          <w:cs/>
        </w:rPr>
        <w:t>ดับ)</w:t>
      </w:r>
    </w:p>
    <w:p w:rsidR="000F1CB0" w:rsidRPr="006D2900" w:rsidRDefault="000F1CB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</w:p>
    <w:p w:rsidR="00C845C9" w:rsidRPr="00933061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933061">
        <w:rPr>
          <w:b/>
          <w:bCs/>
          <w:i/>
          <w:iCs/>
          <w:sz w:val="30"/>
          <w:szCs w:val="30"/>
          <w:cs/>
        </w:rPr>
        <w:t>สัญญาเช่าที่ดินระยะยาว</w:t>
      </w:r>
    </w:p>
    <w:p w:rsidR="00C845C9" w:rsidRPr="00565CFA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6D290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6D2900">
        <w:rPr>
          <w:sz w:val="30"/>
          <w:szCs w:val="30"/>
          <w:cs/>
        </w:rPr>
        <w:t xml:space="preserve">บริษัทย่อยแห่งหนึ่งมีสัญญาเช่าที่ดินซึ่งบอกเลิกไม่ได้กับกิจการแห่งหนึ่งในต่างประเทศ เพื่อใช้ในการประกอบธุรกิจผลิตไฟฟ้าในประเทศญี่ปุ่น สัญญาเช่ามีอายุ </w:t>
      </w:r>
      <w:r w:rsidRPr="006D2900">
        <w:rPr>
          <w:sz w:val="30"/>
          <w:szCs w:val="30"/>
        </w:rPr>
        <w:t>20</w:t>
      </w:r>
      <w:r w:rsidRPr="006D2900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โดยมีค่าเช่าเท่ากับ </w:t>
      </w:r>
      <w:r w:rsidRPr="006D2900">
        <w:rPr>
          <w:sz w:val="30"/>
          <w:szCs w:val="30"/>
        </w:rPr>
        <w:t xml:space="preserve">45.0 </w:t>
      </w:r>
      <w:r w:rsidRPr="006D2900">
        <w:rPr>
          <w:sz w:val="30"/>
          <w:szCs w:val="30"/>
          <w:cs/>
        </w:rPr>
        <w:t>ล้านเยนต่อปี</w:t>
      </w:r>
    </w:p>
    <w:p w:rsidR="008124DD" w:rsidRDefault="008124DD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  <w:cs/>
        </w:rPr>
      </w:pPr>
    </w:p>
    <w:p w:rsidR="007E4C99" w:rsidRDefault="007E4C99" w:rsidP="007E4C99">
      <w:pPr>
        <w:pStyle w:val="NormalWeb"/>
        <w:spacing w:before="0" w:beforeAutospacing="0" w:after="0" w:afterAutospacing="0"/>
        <w:ind w:left="540" w:right="18"/>
        <w:jc w:val="thaiDistribute"/>
        <w:rPr>
          <w:sz w:val="30"/>
          <w:szCs w:val="30"/>
        </w:rPr>
      </w:pPr>
      <w:r w:rsidRPr="00933061">
        <w:rPr>
          <w:sz w:val="30"/>
          <w:szCs w:val="30"/>
          <w:cs/>
        </w:rPr>
        <w:t>บริษัทย่อยแห่งหนึ่งมีสัญญาเช่าที่ดิน</w:t>
      </w:r>
      <w:r>
        <w:rPr>
          <w:sz w:val="30"/>
          <w:szCs w:val="30"/>
          <w:cs/>
        </w:rPr>
        <w:t>กับบุคคลธรรมดา</w:t>
      </w:r>
      <w:r>
        <w:rPr>
          <w:rFonts w:hint="cs"/>
          <w:sz w:val="30"/>
          <w:szCs w:val="30"/>
          <w:cs/>
        </w:rPr>
        <w:t>บุคคลหนึ่ง</w:t>
      </w:r>
      <w:r>
        <w:rPr>
          <w:sz w:val="30"/>
          <w:szCs w:val="30"/>
          <w:cs/>
        </w:rPr>
        <w:t>ใน</w:t>
      </w:r>
      <w:r w:rsidRPr="00933061">
        <w:rPr>
          <w:sz w:val="30"/>
          <w:szCs w:val="30"/>
          <w:cs/>
        </w:rPr>
        <w:t>ประเทศ เพื่อใช้ในการประกอบธุ</w:t>
      </w:r>
      <w:r>
        <w:rPr>
          <w:sz w:val="30"/>
          <w:szCs w:val="30"/>
          <w:cs/>
        </w:rPr>
        <w:t>รกิจผลิตไฟฟ้า</w:t>
      </w:r>
      <w:r>
        <w:rPr>
          <w:rFonts w:hint="cs"/>
          <w:sz w:val="30"/>
          <w:szCs w:val="30"/>
          <w:cs/>
        </w:rPr>
        <w:t>จากพลังงานแสงอาทิตย์</w:t>
      </w:r>
      <w:r w:rsidRPr="00933061">
        <w:rPr>
          <w:sz w:val="30"/>
          <w:szCs w:val="30"/>
          <w:cs/>
        </w:rPr>
        <w:t xml:space="preserve"> สัญญาเช่ามีอายุ </w:t>
      </w:r>
      <w:r>
        <w:rPr>
          <w:sz w:val="30"/>
          <w:szCs w:val="30"/>
        </w:rPr>
        <w:t>25</w:t>
      </w:r>
      <w:r w:rsidRPr="00933061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</w:t>
      </w:r>
      <w:r>
        <w:rPr>
          <w:sz w:val="30"/>
          <w:szCs w:val="30"/>
        </w:rPr>
        <w:br/>
      </w:r>
      <w:r w:rsidRPr="00933061">
        <w:rPr>
          <w:sz w:val="30"/>
          <w:szCs w:val="30"/>
          <w:cs/>
        </w:rPr>
        <w:t>โดยมีค่าเช่า</w:t>
      </w:r>
      <w:r>
        <w:rPr>
          <w:rFonts w:hint="cs"/>
          <w:sz w:val="30"/>
          <w:szCs w:val="30"/>
          <w:cs/>
        </w:rPr>
        <w:t>ชำระครั้งแรกในวันที่ลงนามในสัญญา</w:t>
      </w:r>
      <w:r w:rsidRPr="00933061">
        <w:rPr>
          <w:sz w:val="30"/>
          <w:szCs w:val="30"/>
          <w:cs/>
        </w:rPr>
        <w:t xml:space="preserve">เท่ากับ </w:t>
      </w:r>
      <w:r>
        <w:rPr>
          <w:sz w:val="30"/>
          <w:szCs w:val="30"/>
        </w:rPr>
        <w:t>6.0</w:t>
      </w:r>
      <w:r w:rsidRPr="00933061"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และค่าเช่ารายปีงวดแรกปีละ </w:t>
      </w:r>
      <w:r>
        <w:rPr>
          <w:sz w:val="30"/>
          <w:szCs w:val="30"/>
        </w:rPr>
        <w:t xml:space="preserve">1.5 </w:t>
      </w:r>
      <w:r>
        <w:rPr>
          <w:rFonts w:hint="cs"/>
          <w:sz w:val="30"/>
          <w:szCs w:val="30"/>
          <w:cs/>
        </w:rPr>
        <w:t xml:space="preserve">ล้านบาท โดยอัตราค่าเช่าจะปรับเพิ่มร้อยละ 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ทุกสามปี ค่าเช่างวดแรกครบกำหนดชำระวันที่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 xml:space="preserve">สิงหาคม </w:t>
      </w:r>
      <w:r>
        <w:rPr>
          <w:sz w:val="30"/>
          <w:szCs w:val="30"/>
        </w:rPr>
        <w:t xml:space="preserve">2559 </w:t>
      </w:r>
      <w:r>
        <w:rPr>
          <w:rFonts w:hint="cs"/>
          <w:sz w:val="30"/>
          <w:szCs w:val="30"/>
          <w:cs/>
        </w:rPr>
        <w:t>และ</w:t>
      </w:r>
      <w:r w:rsidR="00C72D13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งวดถัดๆไปจะชำระในวันที่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สิงหาคมของทุกปี</w:t>
      </w:r>
    </w:p>
    <w:p w:rsidR="00947A66" w:rsidRDefault="00947A66" w:rsidP="00947A66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</w:p>
    <w:p w:rsidR="00947A66" w:rsidRDefault="0094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  <w:lang w:eastAsia="ja-JP"/>
        </w:rPr>
      </w:pPr>
      <w:r>
        <w:rPr>
          <w:b/>
          <w:bCs/>
          <w:sz w:val="30"/>
          <w:szCs w:val="30"/>
          <w:cs/>
        </w:rPr>
        <w:br w:type="page"/>
      </w:r>
    </w:p>
    <w:p w:rsidR="00037138" w:rsidRPr="00FE477A" w:rsidRDefault="00037138" w:rsidP="00947A66">
      <w:pPr>
        <w:pStyle w:val="NormalWeb"/>
        <w:spacing w:before="0" w:beforeAutospacing="0" w:after="0" w:afterAutospacing="0"/>
        <w:ind w:left="547" w:right="-25"/>
        <w:jc w:val="thaiDistribute"/>
        <w:rPr>
          <w:b/>
          <w:bCs/>
          <w:i/>
          <w:iCs/>
          <w:sz w:val="30"/>
          <w:szCs w:val="30"/>
        </w:rPr>
      </w:pPr>
      <w:r w:rsidRPr="00FE477A">
        <w:rPr>
          <w:b/>
          <w:bCs/>
          <w:i/>
          <w:iCs/>
          <w:sz w:val="30"/>
          <w:szCs w:val="30"/>
          <w:cs/>
        </w:rPr>
        <w:t>สัญญาซื้อขายหุ้น</w:t>
      </w:r>
    </w:p>
    <w:p w:rsidR="00037138" w:rsidRPr="00037138" w:rsidRDefault="00037138" w:rsidP="00037138">
      <w:pPr>
        <w:pStyle w:val="NormalWeb"/>
        <w:ind w:left="540" w:right="18"/>
        <w:jc w:val="thaiDistribute"/>
        <w:rPr>
          <w:sz w:val="30"/>
          <w:szCs w:val="30"/>
        </w:rPr>
      </w:pPr>
      <w:r w:rsidRPr="00037138">
        <w:rPr>
          <w:sz w:val="30"/>
          <w:szCs w:val="30"/>
          <w:cs/>
        </w:rPr>
        <w:t xml:space="preserve">เมื่อวันที่ </w:t>
      </w:r>
      <w:r w:rsidRPr="00037138">
        <w:rPr>
          <w:sz w:val="30"/>
          <w:szCs w:val="30"/>
        </w:rPr>
        <w:t>19</w:t>
      </w:r>
      <w:r w:rsidRPr="00037138">
        <w:rPr>
          <w:sz w:val="30"/>
          <w:szCs w:val="30"/>
          <w:cs/>
        </w:rPr>
        <w:t xml:space="preserve"> มิถุนายน </w:t>
      </w:r>
      <w:r w:rsidRPr="00037138">
        <w:rPr>
          <w:sz w:val="30"/>
          <w:szCs w:val="30"/>
        </w:rPr>
        <w:t>2561</w:t>
      </w:r>
      <w:r w:rsidRPr="00037138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ที่ประชุมคณะกรรมการของบริษัทได้มีมติเห็นชอบให้บริษัทเข้าซื้อหุ้น และท</w:t>
      </w:r>
      <w:r w:rsidR="00360E6F">
        <w:rPr>
          <w:sz w:val="30"/>
          <w:szCs w:val="30"/>
          <w:cs/>
        </w:rPr>
        <w:t>ำคำเสนอซื้อหลักทรัพย์ทั้งหมดของ</w:t>
      </w:r>
      <w:r w:rsidRPr="00037138">
        <w:rPr>
          <w:sz w:val="30"/>
          <w:szCs w:val="30"/>
          <w:cs/>
        </w:rPr>
        <w:t>บริษัท โกลว์ พลังงาน จำกัด (มหาชน) (“</w:t>
      </w:r>
      <w:r w:rsidRPr="00037138">
        <w:rPr>
          <w:sz w:val="30"/>
          <w:szCs w:val="30"/>
        </w:rPr>
        <w:t xml:space="preserve">GLOW”) </w:t>
      </w:r>
      <w:r w:rsidRPr="00037138">
        <w:rPr>
          <w:sz w:val="30"/>
          <w:szCs w:val="30"/>
          <w:cs/>
        </w:rPr>
        <w:t xml:space="preserve">และให้นำเสนอต่อที่ประชุมผู้ถือหุ้นเพื่อพิจารณาอนุมัติในการเข้าทำรายการดังกล่าว โดยให้บริษัทซื้อหุ้น </w:t>
      </w:r>
      <w:r w:rsidRPr="00037138">
        <w:rPr>
          <w:sz w:val="30"/>
          <w:szCs w:val="30"/>
        </w:rPr>
        <w:t xml:space="preserve">GLOW </w:t>
      </w:r>
      <w:r w:rsidRPr="00037138">
        <w:rPr>
          <w:sz w:val="30"/>
          <w:szCs w:val="30"/>
          <w:cs/>
        </w:rPr>
        <w:t xml:space="preserve">จาก </w:t>
      </w:r>
      <w:r w:rsidRPr="00037138">
        <w:rPr>
          <w:sz w:val="30"/>
          <w:szCs w:val="30"/>
        </w:rPr>
        <w:t xml:space="preserve">Engie Global Developments </w:t>
      </w:r>
      <w:r w:rsidRPr="00360E6F">
        <w:rPr>
          <w:spacing w:val="-6"/>
          <w:sz w:val="30"/>
          <w:szCs w:val="30"/>
        </w:rPr>
        <w:t>B.V. (“</w:t>
      </w:r>
      <w:r w:rsidR="00360E6F" w:rsidRPr="00360E6F">
        <w:rPr>
          <w:spacing w:val="-6"/>
          <w:sz w:val="30"/>
          <w:szCs w:val="30"/>
          <w:cs/>
        </w:rPr>
        <w:t>ผู้ขาย”) ทั้งทางตรง</w:t>
      </w:r>
      <w:r w:rsidRPr="00360E6F">
        <w:rPr>
          <w:spacing w:val="-6"/>
          <w:sz w:val="30"/>
          <w:szCs w:val="30"/>
          <w:cs/>
        </w:rPr>
        <w:t xml:space="preserve">และทางอ้อม จำนวนรวมทั้งสิ้น </w:t>
      </w:r>
      <w:r w:rsidRPr="00360E6F">
        <w:rPr>
          <w:spacing w:val="-6"/>
          <w:sz w:val="30"/>
          <w:szCs w:val="30"/>
        </w:rPr>
        <w:t>1,010,976,033</w:t>
      </w:r>
      <w:r w:rsidRPr="00360E6F">
        <w:rPr>
          <w:spacing w:val="-6"/>
          <w:sz w:val="30"/>
          <w:szCs w:val="30"/>
          <w:cs/>
        </w:rPr>
        <w:t xml:space="preserve"> หุ้น คิดเป็นร้อยละ </w:t>
      </w:r>
      <w:r w:rsidRPr="00360E6F">
        <w:rPr>
          <w:spacing w:val="-6"/>
          <w:sz w:val="30"/>
          <w:szCs w:val="30"/>
        </w:rPr>
        <w:t>69.11</w:t>
      </w:r>
      <w:r w:rsidRPr="00360E6F">
        <w:rPr>
          <w:spacing w:val="-6"/>
          <w:sz w:val="30"/>
          <w:szCs w:val="30"/>
          <w:cs/>
        </w:rPr>
        <w:t xml:space="preserve"> ของหุ้นที่ออกจำหน่าย</w:t>
      </w:r>
      <w:r w:rsidRPr="00037138">
        <w:rPr>
          <w:sz w:val="30"/>
          <w:szCs w:val="30"/>
          <w:cs/>
        </w:rPr>
        <w:t xml:space="preserve">ได้แล้วทั้งหมดของ </w:t>
      </w:r>
      <w:r w:rsidRPr="00037138">
        <w:rPr>
          <w:sz w:val="30"/>
          <w:szCs w:val="30"/>
        </w:rPr>
        <w:t xml:space="preserve">GLOW </w:t>
      </w:r>
      <w:r w:rsidRPr="00037138">
        <w:rPr>
          <w:sz w:val="30"/>
          <w:szCs w:val="30"/>
          <w:cs/>
        </w:rPr>
        <w:t xml:space="preserve">ในราคาซื้อขายหุ้นละ </w:t>
      </w:r>
      <w:r w:rsidRPr="00037138">
        <w:rPr>
          <w:sz w:val="30"/>
          <w:szCs w:val="30"/>
        </w:rPr>
        <w:t>96.5</w:t>
      </w:r>
      <w:r w:rsidRPr="00037138">
        <w:rPr>
          <w:sz w:val="30"/>
          <w:szCs w:val="30"/>
          <w:cs/>
        </w:rPr>
        <w:t xml:space="preserve"> บาท คิดเป็นเงินจำนวนทั้งสิ้นประมาณ </w:t>
      </w:r>
      <w:r w:rsidRPr="00037138">
        <w:rPr>
          <w:sz w:val="30"/>
          <w:szCs w:val="30"/>
        </w:rPr>
        <w:t>97,559</w:t>
      </w:r>
      <w:r w:rsidRPr="00037138">
        <w:rPr>
          <w:sz w:val="30"/>
          <w:szCs w:val="30"/>
          <w:cs/>
        </w:rPr>
        <w:t xml:space="preserve"> ล้านบาท ราคาซื้อขายดังกล่าวอาจมีการปรับลดลงได้เป็นจำนวนเท่ากับเงินปันผลจ่ายต่อหุ้น หาก </w:t>
      </w:r>
      <w:r w:rsidRPr="00037138">
        <w:rPr>
          <w:sz w:val="30"/>
          <w:szCs w:val="30"/>
        </w:rPr>
        <w:t xml:space="preserve">GLOW </w:t>
      </w:r>
      <w:r w:rsidRPr="00037138">
        <w:rPr>
          <w:sz w:val="30"/>
          <w:szCs w:val="30"/>
          <w:cs/>
        </w:rPr>
        <w:t xml:space="preserve">มีการจ่ายเงินปันผลก่อนเงื่อนไขบังคับก่อนเสร็จสิ้นลง โดยบริษัทได้เข้าลงนามในสัญญาซื้อขายหุ้นกับผู้ขายเมื่อวันที่ </w:t>
      </w:r>
      <w:r w:rsidRPr="00037138">
        <w:rPr>
          <w:sz w:val="30"/>
          <w:szCs w:val="30"/>
        </w:rPr>
        <w:t>20</w:t>
      </w:r>
      <w:r w:rsidRPr="00037138">
        <w:rPr>
          <w:sz w:val="30"/>
          <w:szCs w:val="30"/>
          <w:cs/>
        </w:rPr>
        <w:t xml:space="preserve"> มิถุนายน </w:t>
      </w:r>
      <w:r w:rsidRPr="00037138">
        <w:rPr>
          <w:sz w:val="30"/>
          <w:szCs w:val="30"/>
        </w:rPr>
        <w:t>2561</w:t>
      </w:r>
    </w:p>
    <w:p w:rsidR="00037138" w:rsidRPr="00037138" w:rsidRDefault="00037138" w:rsidP="00037138">
      <w:pPr>
        <w:pStyle w:val="NormalWeb"/>
        <w:ind w:left="540" w:right="18"/>
        <w:jc w:val="thaiDistribute"/>
        <w:rPr>
          <w:sz w:val="30"/>
          <w:szCs w:val="30"/>
        </w:rPr>
      </w:pPr>
      <w:r w:rsidRPr="00360E6F">
        <w:rPr>
          <w:spacing w:val="-6"/>
          <w:sz w:val="30"/>
          <w:szCs w:val="30"/>
          <w:cs/>
        </w:rPr>
        <w:t xml:space="preserve">การเข้าซื้อหุ้น </w:t>
      </w:r>
      <w:r w:rsidRPr="00360E6F">
        <w:rPr>
          <w:spacing w:val="-6"/>
          <w:sz w:val="30"/>
          <w:szCs w:val="30"/>
        </w:rPr>
        <w:t xml:space="preserve">GLOW </w:t>
      </w:r>
      <w:r w:rsidRPr="00360E6F">
        <w:rPr>
          <w:spacing w:val="-6"/>
          <w:sz w:val="30"/>
          <w:szCs w:val="30"/>
          <w:cs/>
        </w:rPr>
        <w:t>ข้างต้นจะเกิดขึ้นต่อเมื่อเงื่อนไขบังคับก่อนดังต่อไปนี้ได้สำเร็จเสร็จสิ้น (หรือได้รับการผ่อน</w:t>
      </w:r>
      <w:r w:rsidRPr="00037138">
        <w:rPr>
          <w:sz w:val="30"/>
          <w:szCs w:val="30"/>
          <w:cs/>
        </w:rPr>
        <w:t>ผันโดยผู้ขายและบริษัทร่วมกัน)</w:t>
      </w:r>
    </w:p>
    <w:p w:rsidR="00037138" w:rsidRPr="00037138" w:rsidRDefault="00037138" w:rsidP="00037138">
      <w:pPr>
        <w:pStyle w:val="NormalWeb"/>
        <w:ind w:left="540" w:right="18"/>
        <w:jc w:val="thaiDistribute"/>
        <w:rPr>
          <w:sz w:val="30"/>
          <w:szCs w:val="30"/>
        </w:rPr>
      </w:pPr>
      <w:r w:rsidRPr="00037138">
        <w:rPr>
          <w:sz w:val="30"/>
          <w:szCs w:val="30"/>
        </w:rPr>
        <w:t>(</w:t>
      </w:r>
      <w:r w:rsidRPr="00037138">
        <w:rPr>
          <w:sz w:val="30"/>
          <w:szCs w:val="30"/>
          <w:cs/>
        </w:rPr>
        <w:t xml:space="preserve">ก) บริษัทได้รับอนุมัติจากที่ประชุมผู้ถือหุ้นของบริษัทให้เข้าซื้อหุ้น </w:t>
      </w:r>
      <w:r w:rsidRPr="00037138">
        <w:rPr>
          <w:sz w:val="30"/>
          <w:szCs w:val="30"/>
        </w:rPr>
        <w:t xml:space="preserve">GLOW </w:t>
      </w:r>
      <w:r w:rsidR="00BD0304">
        <w:rPr>
          <w:rFonts w:hint="cs"/>
          <w:sz w:val="30"/>
          <w:szCs w:val="30"/>
          <w:cs/>
        </w:rPr>
        <w:t xml:space="preserve">ซึ่งจะจัดขึ้นในวันที่ </w:t>
      </w:r>
      <w:r w:rsidR="00BD0304">
        <w:rPr>
          <w:sz w:val="30"/>
          <w:szCs w:val="30"/>
        </w:rPr>
        <w:t xml:space="preserve">24 </w:t>
      </w:r>
      <w:r w:rsidR="00BD0304">
        <w:rPr>
          <w:rFonts w:hint="cs"/>
          <w:sz w:val="30"/>
          <w:szCs w:val="30"/>
          <w:cs/>
        </w:rPr>
        <w:t xml:space="preserve">สิงหาคม </w:t>
      </w:r>
      <w:r w:rsidR="00BD0304">
        <w:rPr>
          <w:sz w:val="30"/>
          <w:szCs w:val="30"/>
        </w:rPr>
        <w:t>2561</w:t>
      </w:r>
    </w:p>
    <w:p w:rsidR="00037138" w:rsidRPr="00037138" w:rsidRDefault="00037138" w:rsidP="00037138">
      <w:pPr>
        <w:pStyle w:val="NormalWeb"/>
        <w:ind w:left="540" w:right="18"/>
        <w:jc w:val="thaiDistribute"/>
        <w:rPr>
          <w:sz w:val="30"/>
          <w:szCs w:val="30"/>
        </w:rPr>
      </w:pPr>
      <w:r w:rsidRPr="00037138">
        <w:rPr>
          <w:sz w:val="30"/>
          <w:szCs w:val="30"/>
        </w:rPr>
        <w:t>(</w:t>
      </w:r>
      <w:r w:rsidRPr="00037138">
        <w:rPr>
          <w:sz w:val="30"/>
          <w:szCs w:val="30"/>
          <w:cs/>
        </w:rPr>
        <w:t xml:space="preserve">ข) บริษัทได้รับอนุญาตที่เกี่ยวข้องจากคณะกรรมการกำกับกิจการพลังงานเกี่ยวกับการซื้อหุ้น </w:t>
      </w:r>
      <w:r w:rsidRPr="00037138">
        <w:rPr>
          <w:sz w:val="30"/>
          <w:szCs w:val="30"/>
        </w:rPr>
        <w:t>GLOW</w:t>
      </w:r>
    </w:p>
    <w:p w:rsidR="00037138" w:rsidRDefault="00037138" w:rsidP="00037138">
      <w:pPr>
        <w:pStyle w:val="NormalWeb"/>
        <w:spacing w:before="0" w:beforeAutospacing="0" w:after="0" w:afterAutospacing="0"/>
        <w:ind w:left="540" w:right="18"/>
        <w:jc w:val="thaiDistribute"/>
        <w:rPr>
          <w:sz w:val="30"/>
          <w:szCs w:val="30"/>
        </w:rPr>
      </w:pPr>
      <w:r w:rsidRPr="00037138">
        <w:rPr>
          <w:sz w:val="30"/>
          <w:szCs w:val="30"/>
          <w:cs/>
        </w:rPr>
        <w:t xml:space="preserve">บริษัทมีหน้าที่ต้องทำคำเสนอซื้อหุ้นที่เหลือทั้งหมดของ </w:t>
      </w:r>
      <w:r w:rsidRPr="00037138">
        <w:rPr>
          <w:sz w:val="30"/>
          <w:szCs w:val="30"/>
        </w:rPr>
        <w:t xml:space="preserve">GLOW </w:t>
      </w:r>
      <w:r w:rsidRPr="00037138">
        <w:rPr>
          <w:sz w:val="30"/>
          <w:szCs w:val="30"/>
          <w:cs/>
        </w:rPr>
        <w:t xml:space="preserve">เป็นจำนวนทั้งสิ้น </w:t>
      </w:r>
      <w:r w:rsidRPr="00037138">
        <w:rPr>
          <w:sz w:val="30"/>
          <w:szCs w:val="30"/>
        </w:rPr>
        <w:t xml:space="preserve">451,889,002 </w:t>
      </w:r>
      <w:r w:rsidRPr="00037138">
        <w:rPr>
          <w:sz w:val="30"/>
          <w:szCs w:val="30"/>
          <w:cs/>
        </w:rPr>
        <w:t xml:space="preserve">หุ้น คิดเป็นร้อยละ </w:t>
      </w:r>
      <w:r w:rsidRPr="00037138">
        <w:rPr>
          <w:sz w:val="30"/>
          <w:szCs w:val="30"/>
        </w:rPr>
        <w:t xml:space="preserve">30.89 </w:t>
      </w:r>
      <w:r w:rsidRPr="00037138">
        <w:rPr>
          <w:sz w:val="30"/>
          <w:szCs w:val="30"/>
          <w:cs/>
        </w:rPr>
        <w:t xml:space="preserve">ของหุ้นที่ออกจำหน่ายได้แล้วทั้งหมดของ </w:t>
      </w:r>
      <w:r w:rsidRPr="00037138">
        <w:rPr>
          <w:sz w:val="30"/>
          <w:szCs w:val="30"/>
        </w:rPr>
        <w:t xml:space="preserve">GLOW </w:t>
      </w:r>
      <w:r w:rsidRPr="00037138">
        <w:rPr>
          <w:sz w:val="30"/>
          <w:szCs w:val="30"/>
          <w:cs/>
        </w:rPr>
        <w:t>ภายหลังจากธุรกรรมการซื้อขายหุ้นกับผู้ขายเสร็จสิ้น</w:t>
      </w:r>
      <w:r w:rsidR="00360E6F">
        <w:rPr>
          <w:sz w:val="30"/>
          <w:szCs w:val="30"/>
        </w:rPr>
        <w:br/>
      </w:r>
      <w:r w:rsidRPr="00037138">
        <w:rPr>
          <w:sz w:val="30"/>
          <w:szCs w:val="30"/>
          <w:cs/>
        </w:rPr>
        <w:t>ซึ่งเป็นไปตามหลักเกณฑ์และเงื่อนไขของประกาศคณะกรรมการกำกับตลาดทุนที่ ทจ.</w:t>
      </w:r>
      <w:r w:rsidRPr="00037138">
        <w:rPr>
          <w:sz w:val="30"/>
          <w:szCs w:val="30"/>
        </w:rPr>
        <w:t xml:space="preserve">12/2554 </w:t>
      </w:r>
      <w:r w:rsidRPr="00037138">
        <w:rPr>
          <w:sz w:val="30"/>
          <w:szCs w:val="30"/>
          <w:cs/>
        </w:rPr>
        <w:t>เรื่อง หลักเกณฑ์ เงื่อนไข และวิธีการในการเข้าถือครองหลักทรัพย์เพื่อครอบงำกิจการ ในราคาเดียวกันกับราคา</w:t>
      </w:r>
      <w:r w:rsidR="00360E6F">
        <w:rPr>
          <w:sz w:val="30"/>
          <w:szCs w:val="30"/>
          <w:cs/>
        </w:rPr>
        <w:t>ซื้อขายตามธุรกรรมการซื้อขาย</w:t>
      </w:r>
      <w:r w:rsidR="00360E6F" w:rsidRPr="00893EBA">
        <w:rPr>
          <w:sz w:val="30"/>
          <w:szCs w:val="30"/>
          <w:cs/>
        </w:rPr>
        <w:t>หุ้น</w:t>
      </w:r>
      <w:r w:rsidRPr="00893EBA">
        <w:rPr>
          <w:spacing w:val="-6"/>
          <w:sz w:val="30"/>
          <w:szCs w:val="30"/>
          <w:cs/>
        </w:rPr>
        <w:t xml:space="preserve">ที่ราคาหุ้นละ </w:t>
      </w:r>
      <w:r w:rsidRPr="00893EBA">
        <w:rPr>
          <w:spacing w:val="-6"/>
          <w:sz w:val="30"/>
          <w:szCs w:val="30"/>
        </w:rPr>
        <w:t xml:space="preserve">96.5 </w:t>
      </w:r>
      <w:r w:rsidRPr="00893EBA">
        <w:rPr>
          <w:spacing w:val="-6"/>
          <w:sz w:val="30"/>
          <w:szCs w:val="30"/>
          <w:cs/>
        </w:rPr>
        <w:t>บาท โดยราคาซื้อขายดังกล่าวอาจมีการปรับลดลงได้เป็นจำนวนเท่ากับเงินปันผลจ่าย</w:t>
      </w:r>
      <w:r w:rsidRPr="00893EBA">
        <w:rPr>
          <w:sz w:val="30"/>
          <w:szCs w:val="30"/>
          <w:cs/>
        </w:rPr>
        <w:t xml:space="preserve">ต่อหุ้น หาก </w:t>
      </w:r>
      <w:r w:rsidRPr="00893EBA">
        <w:rPr>
          <w:sz w:val="30"/>
          <w:szCs w:val="30"/>
        </w:rPr>
        <w:t xml:space="preserve">GLOW </w:t>
      </w:r>
      <w:r w:rsidRPr="00893EBA">
        <w:rPr>
          <w:sz w:val="30"/>
          <w:szCs w:val="30"/>
          <w:cs/>
        </w:rPr>
        <w:t>มีการจ่ายเงินปันผลก่อนเงื่อนไขบังคับก่อนเสร็จสิ้นลง</w:t>
      </w:r>
    </w:p>
    <w:p w:rsidR="00B87FAE" w:rsidRPr="00E71E6F" w:rsidRDefault="00B87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val="th-TH" w:eastAsia="x-none"/>
        </w:rPr>
      </w:pPr>
    </w:p>
    <w:p w:rsidR="00C84C3E" w:rsidRPr="00E71E6F" w:rsidRDefault="00C84C3E" w:rsidP="009F4C17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="Angsana New" w:hAnsi="Angsana New"/>
          <w:b w:val="0"/>
          <w:bCs w:val="0"/>
          <w:sz w:val="2"/>
          <w:szCs w:val="2"/>
          <w:cs/>
        </w:rPr>
      </w:pPr>
    </w:p>
    <w:sectPr w:rsidR="00C84C3E" w:rsidRPr="00E71E6F" w:rsidSect="0041506C">
      <w:footerReference w:type="default" r:id="rId21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3FC" w:rsidRDefault="00F443FC">
      <w:r>
        <w:separator/>
      </w:r>
    </w:p>
  </w:endnote>
  <w:endnote w:type="continuationSeparator" w:id="0">
    <w:p w:rsidR="00F443FC" w:rsidRDefault="00F4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F16C18">
      <w:rPr>
        <w:rFonts w:ascii="Angsana New" w:hAnsi="Angsana New"/>
        <w:noProof/>
        <w:sz w:val="30"/>
        <w:szCs w:val="30"/>
      </w:rPr>
      <w:t>16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2E5C79">
      <w:rPr>
        <w:rFonts w:ascii="Angsana New" w:hAnsi="Angsana New"/>
        <w:noProof/>
        <w:sz w:val="30"/>
        <w:szCs w:val="30"/>
      </w:rPr>
      <w:t>35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2E5C79">
      <w:rPr>
        <w:rFonts w:ascii="Angsana New" w:hAnsi="Angsana New"/>
        <w:noProof/>
        <w:sz w:val="30"/>
        <w:szCs w:val="30"/>
      </w:rPr>
      <w:t>42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2E5C79">
      <w:rPr>
        <w:rFonts w:ascii="Angsana New" w:hAnsi="Angsana New"/>
        <w:noProof/>
        <w:sz w:val="30"/>
        <w:szCs w:val="30"/>
      </w:rPr>
      <w:t>44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Pr="009E2BF4" w:rsidRDefault="00224796">
    <w:pPr>
      <w:pStyle w:val="Footer"/>
      <w:jc w:val="center"/>
      <w:rPr>
        <w:rFonts w:ascii="Angsana New" w:hAnsi="Angsana New"/>
        <w:sz w:val="30"/>
        <w:szCs w:val="30"/>
      </w:rPr>
    </w:pPr>
    <w:r w:rsidRPr="009E2BF4">
      <w:rPr>
        <w:rFonts w:ascii="Angsana New" w:hAnsi="Angsana New"/>
        <w:sz w:val="30"/>
        <w:szCs w:val="30"/>
      </w:rPr>
      <w:fldChar w:fldCharType="begin"/>
    </w:r>
    <w:r w:rsidRPr="009E2BF4">
      <w:rPr>
        <w:rFonts w:ascii="Angsana New" w:hAnsi="Angsana New"/>
        <w:sz w:val="30"/>
        <w:szCs w:val="30"/>
      </w:rPr>
      <w:instrText xml:space="preserve"> PAGE   \* MERGEFORMAT </w:instrText>
    </w:r>
    <w:r w:rsidRPr="009E2BF4">
      <w:rPr>
        <w:rFonts w:ascii="Angsana New" w:hAnsi="Angsana New"/>
        <w:sz w:val="30"/>
        <w:szCs w:val="30"/>
      </w:rPr>
      <w:fldChar w:fldCharType="separate"/>
    </w:r>
    <w:r w:rsidR="002E5C79">
      <w:rPr>
        <w:rFonts w:ascii="Angsana New" w:hAnsi="Angsana New"/>
        <w:noProof/>
        <w:sz w:val="30"/>
        <w:szCs w:val="30"/>
      </w:rPr>
      <w:t>47</w:t>
    </w:r>
    <w:r w:rsidRPr="009E2BF4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2E5C79">
      <w:rPr>
        <w:rFonts w:ascii="Angsana New" w:hAnsi="Angsana New"/>
        <w:noProof/>
        <w:sz w:val="30"/>
        <w:szCs w:val="30"/>
      </w:rPr>
      <w:t>48</w:t>
    </w:r>
    <w:r w:rsidRPr="00B93B6B">
      <w:rPr>
        <w:rFonts w:ascii="Angsana New" w:hAnsi="Angsana New"/>
        <w:sz w:val="30"/>
        <w:szCs w:val="30"/>
      </w:rPr>
      <w:fldChar w:fldCharType="end"/>
    </w:r>
  </w:p>
  <w:p w:rsidR="00224796" w:rsidRPr="0020635E" w:rsidRDefault="00224796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Pr="003F2371" w:rsidRDefault="00224796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2E5C79">
      <w:rPr>
        <w:rStyle w:val="PageNumber"/>
        <w:rFonts w:ascii="Angsana New" w:hAnsi="Angsana New"/>
        <w:noProof/>
        <w:sz w:val="30"/>
        <w:szCs w:val="30"/>
      </w:rPr>
      <w:t>65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224796" w:rsidRPr="0020635E" w:rsidRDefault="00224796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3FC" w:rsidRDefault="00F443FC">
      <w:r>
        <w:separator/>
      </w:r>
    </w:p>
  </w:footnote>
  <w:footnote w:type="continuationSeparator" w:id="0">
    <w:p w:rsidR="00F443FC" w:rsidRDefault="00F44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24796" w:rsidRPr="00A443A3" w:rsidRDefault="00224796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224796" w:rsidRPr="007D68D9" w:rsidRDefault="0022479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 w:rsidRPr="006A54D0">
      <w:rPr>
        <w:rFonts w:ascii="Angsana New" w:hAnsi="Angsana New" w:cs="Angsana New"/>
        <w:bCs/>
        <w:sz w:val="32"/>
        <w:szCs w:val="32"/>
        <w:cs/>
        <w:lang w:bidi="th-TH"/>
      </w:rPr>
      <w:t>งวดสามเดือนและหกเดื</w:t>
    </w:r>
    <w:r>
      <w:rPr>
        <w:rFonts w:ascii="Angsana New" w:hAnsi="Angsana New" w:cs="Angsana New"/>
        <w:bCs/>
        <w:sz w:val="32"/>
        <w:szCs w:val="32"/>
        <w:cs/>
        <w:lang w:bidi="th-TH"/>
      </w:rPr>
      <w:t>อนสิ้นสุดวันที่ 30 มิถุนายน 256</w:t>
    </w:r>
    <w:r>
      <w:rPr>
        <w:rFonts w:ascii="Angsana New" w:hAnsi="Angsana New" w:cs="Angsana New"/>
        <w:bCs/>
        <w:sz w:val="32"/>
        <w:szCs w:val="32"/>
        <w:lang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224796" w:rsidRPr="00241A98" w:rsidRDefault="0022479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24796" w:rsidRPr="00A443A3" w:rsidRDefault="0022479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224796" w:rsidRPr="007D68D9" w:rsidRDefault="00224796" w:rsidP="002110CC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มิถุนายน 25</w:t>
    </w:r>
    <w:r>
      <w:rPr>
        <w:rFonts w:ascii="Angsana New" w:hAnsi="Angsana New" w:cs="Angsana New"/>
        <w:bCs/>
        <w:sz w:val="32"/>
        <w:szCs w:val="32"/>
        <w:lang w:val="en-US" w:bidi="th-TH"/>
      </w:rPr>
      <w:t>61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224796" w:rsidRPr="00241A98" w:rsidRDefault="0022479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24796" w:rsidRPr="00A443A3" w:rsidRDefault="0022479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224796" w:rsidRPr="007D68D9" w:rsidRDefault="00224796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มิถุนายน 25</w:t>
    </w:r>
    <w:r>
      <w:rPr>
        <w:rFonts w:ascii="Angsana New" w:hAnsi="Angsana New" w:cs="Angsana New"/>
        <w:bCs/>
        <w:sz w:val="32"/>
        <w:szCs w:val="32"/>
        <w:lang w:val="en-US" w:bidi="th-TH"/>
      </w:rPr>
      <w:t>61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224796" w:rsidRPr="00241A98" w:rsidRDefault="0022479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6"/>
  </w:num>
  <w:num w:numId="14">
    <w:abstractNumId w:val="0"/>
  </w:num>
  <w:num w:numId="15">
    <w:abstractNumId w:val="1"/>
  </w:num>
  <w:num w:numId="16">
    <w:abstractNumId w:val="13"/>
  </w:num>
  <w:num w:numId="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DEE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0B1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5B85"/>
    <w:rsid w:val="0003637C"/>
    <w:rsid w:val="0003641B"/>
    <w:rsid w:val="000368A5"/>
    <w:rsid w:val="00036B25"/>
    <w:rsid w:val="00037138"/>
    <w:rsid w:val="0003772C"/>
    <w:rsid w:val="00037BE6"/>
    <w:rsid w:val="00040FE3"/>
    <w:rsid w:val="00041093"/>
    <w:rsid w:val="000413E4"/>
    <w:rsid w:val="0004149F"/>
    <w:rsid w:val="00041522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5C5"/>
    <w:rsid w:val="0006187A"/>
    <w:rsid w:val="00062166"/>
    <w:rsid w:val="00062593"/>
    <w:rsid w:val="00062D04"/>
    <w:rsid w:val="00062F05"/>
    <w:rsid w:val="00062F15"/>
    <w:rsid w:val="000631F7"/>
    <w:rsid w:val="000636D2"/>
    <w:rsid w:val="00063CC0"/>
    <w:rsid w:val="000642DB"/>
    <w:rsid w:val="0006439B"/>
    <w:rsid w:val="000643EC"/>
    <w:rsid w:val="00064505"/>
    <w:rsid w:val="00064D8E"/>
    <w:rsid w:val="00064FC7"/>
    <w:rsid w:val="00065392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1D"/>
    <w:rsid w:val="000726D0"/>
    <w:rsid w:val="00072B4B"/>
    <w:rsid w:val="00072C08"/>
    <w:rsid w:val="000734AE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DB3"/>
    <w:rsid w:val="00084E80"/>
    <w:rsid w:val="00084EF2"/>
    <w:rsid w:val="00085156"/>
    <w:rsid w:val="00085160"/>
    <w:rsid w:val="00085339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D7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846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21F6"/>
    <w:rsid w:val="00102505"/>
    <w:rsid w:val="00102C76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10210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85B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F66"/>
    <w:rsid w:val="00126F7F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DCD"/>
    <w:rsid w:val="0013226C"/>
    <w:rsid w:val="001322BD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205"/>
    <w:rsid w:val="00140292"/>
    <w:rsid w:val="00140FED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975"/>
    <w:rsid w:val="00151A16"/>
    <w:rsid w:val="00151CB7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397"/>
    <w:rsid w:val="00165A5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803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457"/>
    <w:rsid w:val="00181781"/>
    <w:rsid w:val="001817CD"/>
    <w:rsid w:val="00181A6B"/>
    <w:rsid w:val="00181A91"/>
    <w:rsid w:val="00182238"/>
    <w:rsid w:val="00182A49"/>
    <w:rsid w:val="0018335E"/>
    <w:rsid w:val="001835EB"/>
    <w:rsid w:val="00183B3B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00C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DB7"/>
    <w:rsid w:val="001E49E1"/>
    <w:rsid w:val="001E4F73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3253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334"/>
    <w:rsid w:val="0021036C"/>
    <w:rsid w:val="0021078E"/>
    <w:rsid w:val="00210835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F9C"/>
    <w:rsid w:val="002251EB"/>
    <w:rsid w:val="002255E6"/>
    <w:rsid w:val="00225822"/>
    <w:rsid w:val="00225A3A"/>
    <w:rsid w:val="00225C73"/>
    <w:rsid w:val="00225E02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35E"/>
    <w:rsid w:val="002508A0"/>
    <w:rsid w:val="00250934"/>
    <w:rsid w:val="00251150"/>
    <w:rsid w:val="00251248"/>
    <w:rsid w:val="002514DF"/>
    <w:rsid w:val="0025154A"/>
    <w:rsid w:val="00251614"/>
    <w:rsid w:val="00251A6E"/>
    <w:rsid w:val="00251BEC"/>
    <w:rsid w:val="002525F1"/>
    <w:rsid w:val="00252C60"/>
    <w:rsid w:val="00252DF0"/>
    <w:rsid w:val="00252F47"/>
    <w:rsid w:val="002531C6"/>
    <w:rsid w:val="00253459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2128"/>
    <w:rsid w:val="00262463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3155"/>
    <w:rsid w:val="0028330E"/>
    <w:rsid w:val="00283483"/>
    <w:rsid w:val="002835FB"/>
    <w:rsid w:val="002837DE"/>
    <w:rsid w:val="00283F14"/>
    <w:rsid w:val="002840D2"/>
    <w:rsid w:val="002847A7"/>
    <w:rsid w:val="00284974"/>
    <w:rsid w:val="00284C27"/>
    <w:rsid w:val="00285350"/>
    <w:rsid w:val="00285956"/>
    <w:rsid w:val="00285B11"/>
    <w:rsid w:val="00285C37"/>
    <w:rsid w:val="00285E52"/>
    <w:rsid w:val="002860EC"/>
    <w:rsid w:val="002861C4"/>
    <w:rsid w:val="00286617"/>
    <w:rsid w:val="0028677D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CCB"/>
    <w:rsid w:val="00292E7F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B3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6D4"/>
    <w:rsid w:val="002C6715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203E"/>
    <w:rsid w:val="002D2ABB"/>
    <w:rsid w:val="002D31C0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5C79"/>
    <w:rsid w:val="002E6483"/>
    <w:rsid w:val="002E650D"/>
    <w:rsid w:val="002E6C8B"/>
    <w:rsid w:val="002E6D8B"/>
    <w:rsid w:val="002E71E6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6CD"/>
    <w:rsid w:val="00307830"/>
    <w:rsid w:val="00307A28"/>
    <w:rsid w:val="00307B04"/>
    <w:rsid w:val="00307B09"/>
    <w:rsid w:val="003101B0"/>
    <w:rsid w:val="00310610"/>
    <w:rsid w:val="00310D51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DC2"/>
    <w:rsid w:val="00317F62"/>
    <w:rsid w:val="0032076C"/>
    <w:rsid w:val="003207F9"/>
    <w:rsid w:val="003209CC"/>
    <w:rsid w:val="00320ECE"/>
    <w:rsid w:val="003214B2"/>
    <w:rsid w:val="00321BDB"/>
    <w:rsid w:val="00322382"/>
    <w:rsid w:val="003223B9"/>
    <w:rsid w:val="00322B9D"/>
    <w:rsid w:val="00323183"/>
    <w:rsid w:val="0032345E"/>
    <w:rsid w:val="00323773"/>
    <w:rsid w:val="00323B9C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B67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D90"/>
    <w:rsid w:val="00335E72"/>
    <w:rsid w:val="00336721"/>
    <w:rsid w:val="00336758"/>
    <w:rsid w:val="00336765"/>
    <w:rsid w:val="00337E17"/>
    <w:rsid w:val="0034055D"/>
    <w:rsid w:val="003409AE"/>
    <w:rsid w:val="00341592"/>
    <w:rsid w:val="0034188B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601DC"/>
    <w:rsid w:val="0036080B"/>
    <w:rsid w:val="00360822"/>
    <w:rsid w:val="0036086B"/>
    <w:rsid w:val="00360B8D"/>
    <w:rsid w:val="00360E6F"/>
    <w:rsid w:val="00360F4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4204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D09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864"/>
    <w:rsid w:val="0038724C"/>
    <w:rsid w:val="003872DB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6E65"/>
    <w:rsid w:val="003A700F"/>
    <w:rsid w:val="003A7932"/>
    <w:rsid w:val="003A7AA2"/>
    <w:rsid w:val="003A7F18"/>
    <w:rsid w:val="003B01A2"/>
    <w:rsid w:val="003B01FE"/>
    <w:rsid w:val="003B03DC"/>
    <w:rsid w:val="003B0D8B"/>
    <w:rsid w:val="003B14DD"/>
    <w:rsid w:val="003B1810"/>
    <w:rsid w:val="003B1BFA"/>
    <w:rsid w:val="003B23F1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B79"/>
    <w:rsid w:val="003C5E30"/>
    <w:rsid w:val="003C614C"/>
    <w:rsid w:val="003C676F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3708"/>
    <w:rsid w:val="003D38EB"/>
    <w:rsid w:val="003D4953"/>
    <w:rsid w:val="003D4D57"/>
    <w:rsid w:val="003D4DC6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6F3"/>
    <w:rsid w:val="003F1743"/>
    <w:rsid w:val="003F1CBD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B7F"/>
    <w:rsid w:val="00410054"/>
    <w:rsid w:val="0041039A"/>
    <w:rsid w:val="00410470"/>
    <w:rsid w:val="00410889"/>
    <w:rsid w:val="004111FE"/>
    <w:rsid w:val="004123D7"/>
    <w:rsid w:val="0041248E"/>
    <w:rsid w:val="004124C2"/>
    <w:rsid w:val="00413300"/>
    <w:rsid w:val="0041330B"/>
    <w:rsid w:val="00413778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998"/>
    <w:rsid w:val="00435B1E"/>
    <w:rsid w:val="00435FBA"/>
    <w:rsid w:val="00436078"/>
    <w:rsid w:val="0043690E"/>
    <w:rsid w:val="004372E8"/>
    <w:rsid w:val="00437C3D"/>
    <w:rsid w:val="00437E67"/>
    <w:rsid w:val="00440048"/>
    <w:rsid w:val="00440701"/>
    <w:rsid w:val="00440B6D"/>
    <w:rsid w:val="0044153B"/>
    <w:rsid w:val="00441546"/>
    <w:rsid w:val="0044155E"/>
    <w:rsid w:val="0044195B"/>
    <w:rsid w:val="00441D59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4C8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BB6"/>
    <w:rsid w:val="00454C81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790"/>
    <w:rsid w:val="004567B5"/>
    <w:rsid w:val="00456CB4"/>
    <w:rsid w:val="00457161"/>
    <w:rsid w:val="00457797"/>
    <w:rsid w:val="004578F4"/>
    <w:rsid w:val="00460436"/>
    <w:rsid w:val="00460489"/>
    <w:rsid w:val="004604B9"/>
    <w:rsid w:val="004604C2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C16"/>
    <w:rsid w:val="00464D53"/>
    <w:rsid w:val="00464E8F"/>
    <w:rsid w:val="00464F5D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267E"/>
    <w:rsid w:val="00482F04"/>
    <w:rsid w:val="00482F76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51D"/>
    <w:rsid w:val="00487B99"/>
    <w:rsid w:val="00487BE3"/>
    <w:rsid w:val="00487C22"/>
    <w:rsid w:val="00487C8D"/>
    <w:rsid w:val="00487E25"/>
    <w:rsid w:val="00487F93"/>
    <w:rsid w:val="004901AB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9C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43B"/>
    <w:rsid w:val="004C75EF"/>
    <w:rsid w:val="004C77C2"/>
    <w:rsid w:val="004C7DC6"/>
    <w:rsid w:val="004C7E84"/>
    <w:rsid w:val="004D00CF"/>
    <w:rsid w:val="004D07AC"/>
    <w:rsid w:val="004D0898"/>
    <w:rsid w:val="004D0E93"/>
    <w:rsid w:val="004D1BE3"/>
    <w:rsid w:val="004D1BF1"/>
    <w:rsid w:val="004D1E1C"/>
    <w:rsid w:val="004D1FD1"/>
    <w:rsid w:val="004D2760"/>
    <w:rsid w:val="004D27FF"/>
    <w:rsid w:val="004D2895"/>
    <w:rsid w:val="004D2AE9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63E"/>
    <w:rsid w:val="004F63F5"/>
    <w:rsid w:val="004F64DA"/>
    <w:rsid w:val="004F704E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B12"/>
    <w:rsid w:val="00510B4D"/>
    <w:rsid w:val="00510CD0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512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736"/>
    <w:rsid w:val="005439F6"/>
    <w:rsid w:val="00544034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36C"/>
    <w:rsid w:val="005469C9"/>
    <w:rsid w:val="005469F1"/>
    <w:rsid w:val="00546A9D"/>
    <w:rsid w:val="00546B56"/>
    <w:rsid w:val="00546B7E"/>
    <w:rsid w:val="00546CBE"/>
    <w:rsid w:val="00546E50"/>
    <w:rsid w:val="0054705F"/>
    <w:rsid w:val="005473C3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2B"/>
    <w:rsid w:val="005730A1"/>
    <w:rsid w:val="00573298"/>
    <w:rsid w:val="0057350C"/>
    <w:rsid w:val="00573A77"/>
    <w:rsid w:val="00573AF0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688"/>
    <w:rsid w:val="00594AFA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FFC"/>
    <w:rsid w:val="005E30EB"/>
    <w:rsid w:val="005E3260"/>
    <w:rsid w:val="005E33D6"/>
    <w:rsid w:val="005E3626"/>
    <w:rsid w:val="005E3CBC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2016"/>
    <w:rsid w:val="006021B7"/>
    <w:rsid w:val="006021C5"/>
    <w:rsid w:val="0060242F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9B1"/>
    <w:rsid w:val="00620A24"/>
    <w:rsid w:val="006211E7"/>
    <w:rsid w:val="00621230"/>
    <w:rsid w:val="00621725"/>
    <w:rsid w:val="00621EA8"/>
    <w:rsid w:val="0062200D"/>
    <w:rsid w:val="0062216C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51B"/>
    <w:rsid w:val="0062565F"/>
    <w:rsid w:val="00625875"/>
    <w:rsid w:val="006258F9"/>
    <w:rsid w:val="00625A3D"/>
    <w:rsid w:val="00625C20"/>
    <w:rsid w:val="00625E64"/>
    <w:rsid w:val="00625F33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52E"/>
    <w:rsid w:val="006307F2"/>
    <w:rsid w:val="00630FDF"/>
    <w:rsid w:val="00630FF4"/>
    <w:rsid w:val="006310DA"/>
    <w:rsid w:val="00631302"/>
    <w:rsid w:val="0063134B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634"/>
    <w:rsid w:val="006349F6"/>
    <w:rsid w:val="00635115"/>
    <w:rsid w:val="006353E0"/>
    <w:rsid w:val="00635623"/>
    <w:rsid w:val="00635A7A"/>
    <w:rsid w:val="00635BF2"/>
    <w:rsid w:val="00635CA5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B46"/>
    <w:rsid w:val="00645E38"/>
    <w:rsid w:val="00646392"/>
    <w:rsid w:val="0064661F"/>
    <w:rsid w:val="006468E7"/>
    <w:rsid w:val="00646A91"/>
    <w:rsid w:val="00646CC6"/>
    <w:rsid w:val="00646F53"/>
    <w:rsid w:val="006473DF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821"/>
    <w:rsid w:val="00656B1C"/>
    <w:rsid w:val="00656B4C"/>
    <w:rsid w:val="00657072"/>
    <w:rsid w:val="00657082"/>
    <w:rsid w:val="00657129"/>
    <w:rsid w:val="006573DF"/>
    <w:rsid w:val="00657AFB"/>
    <w:rsid w:val="0066033B"/>
    <w:rsid w:val="00660542"/>
    <w:rsid w:val="006607E6"/>
    <w:rsid w:val="00660AA3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C15"/>
    <w:rsid w:val="00666D3E"/>
    <w:rsid w:val="00666E28"/>
    <w:rsid w:val="006671CC"/>
    <w:rsid w:val="00667395"/>
    <w:rsid w:val="00667445"/>
    <w:rsid w:val="0066788C"/>
    <w:rsid w:val="00670359"/>
    <w:rsid w:val="0067061E"/>
    <w:rsid w:val="0067071E"/>
    <w:rsid w:val="006708E9"/>
    <w:rsid w:val="00670B23"/>
    <w:rsid w:val="00670FBC"/>
    <w:rsid w:val="006714CE"/>
    <w:rsid w:val="00671BD8"/>
    <w:rsid w:val="00671D13"/>
    <w:rsid w:val="0067270A"/>
    <w:rsid w:val="00672801"/>
    <w:rsid w:val="00672A91"/>
    <w:rsid w:val="00672C8E"/>
    <w:rsid w:val="00673218"/>
    <w:rsid w:val="006733AD"/>
    <w:rsid w:val="0067342B"/>
    <w:rsid w:val="00673AF6"/>
    <w:rsid w:val="006741FF"/>
    <w:rsid w:val="00674489"/>
    <w:rsid w:val="006746DE"/>
    <w:rsid w:val="0067479E"/>
    <w:rsid w:val="00674B20"/>
    <w:rsid w:val="006753BC"/>
    <w:rsid w:val="00675592"/>
    <w:rsid w:val="00675800"/>
    <w:rsid w:val="00675891"/>
    <w:rsid w:val="00675918"/>
    <w:rsid w:val="00675A4B"/>
    <w:rsid w:val="00675FC0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73E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20D"/>
    <w:rsid w:val="00691638"/>
    <w:rsid w:val="00691C9F"/>
    <w:rsid w:val="00691FC5"/>
    <w:rsid w:val="00692678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215A"/>
    <w:rsid w:val="006A2686"/>
    <w:rsid w:val="006A2705"/>
    <w:rsid w:val="006A2D7C"/>
    <w:rsid w:val="006A34E1"/>
    <w:rsid w:val="006A3618"/>
    <w:rsid w:val="006A369B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510"/>
    <w:rsid w:val="006A7D90"/>
    <w:rsid w:val="006A7FD2"/>
    <w:rsid w:val="006B03C8"/>
    <w:rsid w:val="006B0BD9"/>
    <w:rsid w:val="006B0BDE"/>
    <w:rsid w:val="006B0D01"/>
    <w:rsid w:val="006B0D0E"/>
    <w:rsid w:val="006B100D"/>
    <w:rsid w:val="006B14BB"/>
    <w:rsid w:val="006B169D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7B1"/>
    <w:rsid w:val="006B4A26"/>
    <w:rsid w:val="006B4EAF"/>
    <w:rsid w:val="006B4EDE"/>
    <w:rsid w:val="006B5267"/>
    <w:rsid w:val="006B564F"/>
    <w:rsid w:val="006B5A8A"/>
    <w:rsid w:val="006B5F16"/>
    <w:rsid w:val="006B5FF3"/>
    <w:rsid w:val="006B604A"/>
    <w:rsid w:val="006B61BF"/>
    <w:rsid w:val="006B6686"/>
    <w:rsid w:val="006B6C6F"/>
    <w:rsid w:val="006B7570"/>
    <w:rsid w:val="006B783B"/>
    <w:rsid w:val="006B7CF9"/>
    <w:rsid w:val="006C00CD"/>
    <w:rsid w:val="006C0114"/>
    <w:rsid w:val="006C09AE"/>
    <w:rsid w:val="006C0AB5"/>
    <w:rsid w:val="006C0DF2"/>
    <w:rsid w:val="006C0F7C"/>
    <w:rsid w:val="006C0FBF"/>
    <w:rsid w:val="006C1139"/>
    <w:rsid w:val="006C12C3"/>
    <w:rsid w:val="006C1AB8"/>
    <w:rsid w:val="006C1E89"/>
    <w:rsid w:val="006C1F34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C5D"/>
    <w:rsid w:val="006C3D52"/>
    <w:rsid w:val="006C4407"/>
    <w:rsid w:val="006C4B98"/>
    <w:rsid w:val="006C4CD3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6039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638"/>
    <w:rsid w:val="00702F93"/>
    <w:rsid w:val="00703110"/>
    <w:rsid w:val="007035C6"/>
    <w:rsid w:val="00703B00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C26"/>
    <w:rsid w:val="0071062B"/>
    <w:rsid w:val="00710919"/>
    <w:rsid w:val="00710FC5"/>
    <w:rsid w:val="00711071"/>
    <w:rsid w:val="007119FF"/>
    <w:rsid w:val="007121AE"/>
    <w:rsid w:val="0071225B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30F2"/>
    <w:rsid w:val="00723810"/>
    <w:rsid w:val="0072390A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49F"/>
    <w:rsid w:val="007335CB"/>
    <w:rsid w:val="00733B48"/>
    <w:rsid w:val="00733D37"/>
    <w:rsid w:val="0073400B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DAA"/>
    <w:rsid w:val="00737FC7"/>
    <w:rsid w:val="0074002D"/>
    <w:rsid w:val="00740663"/>
    <w:rsid w:val="00740745"/>
    <w:rsid w:val="00740A11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DD1"/>
    <w:rsid w:val="007661ED"/>
    <w:rsid w:val="00766462"/>
    <w:rsid w:val="00766A28"/>
    <w:rsid w:val="00766A9E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205"/>
    <w:rsid w:val="0078223B"/>
    <w:rsid w:val="00782D8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54F1"/>
    <w:rsid w:val="007C56D6"/>
    <w:rsid w:val="007C5B2B"/>
    <w:rsid w:val="007C5F07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7C8"/>
    <w:rsid w:val="007E09D7"/>
    <w:rsid w:val="007E0B8B"/>
    <w:rsid w:val="007E0CB5"/>
    <w:rsid w:val="007E0F05"/>
    <w:rsid w:val="007E0FB8"/>
    <w:rsid w:val="007E10CB"/>
    <w:rsid w:val="007E169B"/>
    <w:rsid w:val="007E1864"/>
    <w:rsid w:val="007E1A27"/>
    <w:rsid w:val="007E1B0A"/>
    <w:rsid w:val="007E2344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4C99"/>
    <w:rsid w:val="007E5F85"/>
    <w:rsid w:val="007E6093"/>
    <w:rsid w:val="007E62F9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77A"/>
    <w:rsid w:val="007F6430"/>
    <w:rsid w:val="007F6854"/>
    <w:rsid w:val="007F73B3"/>
    <w:rsid w:val="007F7682"/>
    <w:rsid w:val="007F77C2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5FA"/>
    <w:rsid w:val="00815CA7"/>
    <w:rsid w:val="0081616A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A0C"/>
    <w:rsid w:val="00825AF0"/>
    <w:rsid w:val="00825B0B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4B1"/>
    <w:rsid w:val="00837B76"/>
    <w:rsid w:val="00840532"/>
    <w:rsid w:val="00841472"/>
    <w:rsid w:val="0084164E"/>
    <w:rsid w:val="00841D0B"/>
    <w:rsid w:val="00842033"/>
    <w:rsid w:val="00842465"/>
    <w:rsid w:val="008428E5"/>
    <w:rsid w:val="00842A94"/>
    <w:rsid w:val="00842C82"/>
    <w:rsid w:val="00843B8F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DDE"/>
    <w:rsid w:val="00847EDE"/>
    <w:rsid w:val="00847FCF"/>
    <w:rsid w:val="00850223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9D"/>
    <w:rsid w:val="008573BB"/>
    <w:rsid w:val="008575CF"/>
    <w:rsid w:val="0085767B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C"/>
    <w:rsid w:val="00890477"/>
    <w:rsid w:val="00890A6D"/>
    <w:rsid w:val="00891425"/>
    <w:rsid w:val="00891589"/>
    <w:rsid w:val="00891887"/>
    <w:rsid w:val="008919BC"/>
    <w:rsid w:val="00891F26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3EBA"/>
    <w:rsid w:val="0089446C"/>
    <w:rsid w:val="008946E9"/>
    <w:rsid w:val="008950A4"/>
    <w:rsid w:val="008954C2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161B"/>
    <w:rsid w:val="008A1929"/>
    <w:rsid w:val="008A1D4D"/>
    <w:rsid w:val="008A1E88"/>
    <w:rsid w:val="008A21A1"/>
    <w:rsid w:val="008A21B7"/>
    <w:rsid w:val="008A258E"/>
    <w:rsid w:val="008A25C7"/>
    <w:rsid w:val="008A2E15"/>
    <w:rsid w:val="008A3314"/>
    <w:rsid w:val="008A348E"/>
    <w:rsid w:val="008A3563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64C4"/>
    <w:rsid w:val="008B65EC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170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43F"/>
    <w:rsid w:val="009044EE"/>
    <w:rsid w:val="009045E0"/>
    <w:rsid w:val="00904B4B"/>
    <w:rsid w:val="00905089"/>
    <w:rsid w:val="0090542C"/>
    <w:rsid w:val="00905516"/>
    <w:rsid w:val="0090589B"/>
    <w:rsid w:val="00905AB4"/>
    <w:rsid w:val="00905C0B"/>
    <w:rsid w:val="00905CF4"/>
    <w:rsid w:val="0090661D"/>
    <w:rsid w:val="00906F86"/>
    <w:rsid w:val="00906FD7"/>
    <w:rsid w:val="009077A0"/>
    <w:rsid w:val="00907B0F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820"/>
    <w:rsid w:val="00924F81"/>
    <w:rsid w:val="009251A1"/>
    <w:rsid w:val="009261CD"/>
    <w:rsid w:val="00926264"/>
    <w:rsid w:val="00926281"/>
    <w:rsid w:val="0092640E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911"/>
    <w:rsid w:val="00943E55"/>
    <w:rsid w:val="00944073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2F9"/>
    <w:rsid w:val="0097242E"/>
    <w:rsid w:val="009735B4"/>
    <w:rsid w:val="009735F3"/>
    <w:rsid w:val="00973C62"/>
    <w:rsid w:val="0097449A"/>
    <w:rsid w:val="00974764"/>
    <w:rsid w:val="00974A66"/>
    <w:rsid w:val="00975973"/>
    <w:rsid w:val="00976149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FCD"/>
    <w:rsid w:val="0098574D"/>
    <w:rsid w:val="00985881"/>
    <w:rsid w:val="00985A2A"/>
    <w:rsid w:val="00985F04"/>
    <w:rsid w:val="00985F99"/>
    <w:rsid w:val="00986189"/>
    <w:rsid w:val="0098642C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242"/>
    <w:rsid w:val="0099035A"/>
    <w:rsid w:val="009906CC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905"/>
    <w:rsid w:val="009979E5"/>
    <w:rsid w:val="009A0284"/>
    <w:rsid w:val="009A0452"/>
    <w:rsid w:val="009A0624"/>
    <w:rsid w:val="009A0A66"/>
    <w:rsid w:val="009A0AA0"/>
    <w:rsid w:val="009A0B01"/>
    <w:rsid w:val="009A0DF9"/>
    <w:rsid w:val="009A0E63"/>
    <w:rsid w:val="009A1233"/>
    <w:rsid w:val="009A1326"/>
    <w:rsid w:val="009A1441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ED9"/>
    <w:rsid w:val="009D195D"/>
    <w:rsid w:val="009D1B86"/>
    <w:rsid w:val="009D2A34"/>
    <w:rsid w:val="009D2E9E"/>
    <w:rsid w:val="009D312E"/>
    <w:rsid w:val="009D3353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F0913"/>
    <w:rsid w:val="009F0BCB"/>
    <w:rsid w:val="009F1338"/>
    <w:rsid w:val="009F17C2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3F0"/>
    <w:rsid w:val="009F68E7"/>
    <w:rsid w:val="009F69DC"/>
    <w:rsid w:val="009F6A28"/>
    <w:rsid w:val="009F6AE6"/>
    <w:rsid w:val="009F6EF5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418"/>
    <w:rsid w:val="00A057AF"/>
    <w:rsid w:val="00A0594A"/>
    <w:rsid w:val="00A0614C"/>
    <w:rsid w:val="00A06416"/>
    <w:rsid w:val="00A06C1A"/>
    <w:rsid w:val="00A06CC6"/>
    <w:rsid w:val="00A06F4A"/>
    <w:rsid w:val="00A07401"/>
    <w:rsid w:val="00A07737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4B8"/>
    <w:rsid w:val="00A33670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823"/>
    <w:rsid w:val="00A62A12"/>
    <w:rsid w:val="00A62DAC"/>
    <w:rsid w:val="00A6316B"/>
    <w:rsid w:val="00A631AB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66A"/>
    <w:rsid w:val="00A958FC"/>
    <w:rsid w:val="00A95A2F"/>
    <w:rsid w:val="00A95B2B"/>
    <w:rsid w:val="00A95D46"/>
    <w:rsid w:val="00A9629B"/>
    <w:rsid w:val="00A96351"/>
    <w:rsid w:val="00A96CCB"/>
    <w:rsid w:val="00A971AB"/>
    <w:rsid w:val="00A977FB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8BF"/>
    <w:rsid w:val="00AA4BD1"/>
    <w:rsid w:val="00AA4CEE"/>
    <w:rsid w:val="00AA4DCA"/>
    <w:rsid w:val="00AA5A61"/>
    <w:rsid w:val="00AA5F01"/>
    <w:rsid w:val="00AA5FFD"/>
    <w:rsid w:val="00AA634D"/>
    <w:rsid w:val="00AA69F4"/>
    <w:rsid w:val="00AA6DBC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914"/>
    <w:rsid w:val="00AB1A59"/>
    <w:rsid w:val="00AB1D06"/>
    <w:rsid w:val="00AB1FB5"/>
    <w:rsid w:val="00AB2249"/>
    <w:rsid w:val="00AB2352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49E"/>
    <w:rsid w:val="00AC54DE"/>
    <w:rsid w:val="00AC5706"/>
    <w:rsid w:val="00AC5BD5"/>
    <w:rsid w:val="00AC5C0A"/>
    <w:rsid w:val="00AC623F"/>
    <w:rsid w:val="00AC6944"/>
    <w:rsid w:val="00AC6BCE"/>
    <w:rsid w:val="00AC6C94"/>
    <w:rsid w:val="00AC6E0A"/>
    <w:rsid w:val="00AC6E4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7709"/>
    <w:rsid w:val="00AD776F"/>
    <w:rsid w:val="00AD77B4"/>
    <w:rsid w:val="00AD77F5"/>
    <w:rsid w:val="00AD786F"/>
    <w:rsid w:val="00AD7910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EC5"/>
    <w:rsid w:val="00AF137D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3374"/>
    <w:rsid w:val="00B0338E"/>
    <w:rsid w:val="00B0384A"/>
    <w:rsid w:val="00B03BAA"/>
    <w:rsid w:val="00B046F0"/>
    <w:rsid w:val="00B049CE"/>
    <w:rsid w:val="00B04C26"/>
    <w:rsid w:val="00B058FE"/>
    <w:rsid w:val="00B05CA8"/>
    <w:rsid w:val="00B06379"/>
    <w:rsid w:val="00B06851"/>
    <w:rsid w:val="00B06CA7"/>
    <w:rsid w:val="00B06F07"/>
    <w:rsid w:val="00B07249"/>
    <w:rsid w:val="00B072DD"/>
    <w:rsid w:val="00B07428"/>
    <w:rsid w:val="00B0744C"/>
    <w:rsid w:val="00B07822"/>
    <w:rsid w:val="00B07843"/>
    <w:rsid w:val="00B078EB"/>
    <w:rsid w:val="00B07933"/>
    <w:rsid w:val="00B07A9C"/>
    <w:rsid w:val="00B07BB7"/>
    <w:rsid w:val="00B100CE"/>
    <w:rsid w:val="00B10388"/>
    <w:rsid w:val="00B1081E"/>
    <w:rsid w:val="00B10ACA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1964"/>
    <w:rsid w:val="00B21EB8"/>
    <w:rsid w:val="00B21FD5"/>
    <w:rsid w:val="00B22215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6040"/>
    <w:rsid w:val="00B3606C"/>
    <w:rsid w:val="00B360D0"/>
    <w:rsid w:val="00B3610A"/>
    <w:rsid w:val="00B3647C"/>
    <w:rsid w:val="00B364DE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144B"/>
    <w:rsid w:val="00B41A6C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DE5"/>
    <w:rsid w:val="00B52F4D"/>
    <w:rsid w:val="00B530F8"/>
    <w:rsid w:val="00B5333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2243"/>
    <w:rsid w:val="00B725F9"/>
    <w:rsid w:val="00B72BBE"/>
    <w:rsid w:val="00B72E44"/>
    <w:rsid w:val="00B730A6"/>
    <w:rsid w:val="00B73165"/>
    <w:rsid w:val="00B732B5"/>
    <w:rsid w:val="00B7336F"/>
    <w:rsid w:val="00B7371F"/>
    <w:rsid w:val="00B737D5"/>
    <w:rsid w:val="00B7472F"/>
    <w:rsid w:val="00B74762"/>
    <w:rsid w:val="00B749D9"/>
    <w:rsid w:val="00B760D3"/>
    <w:rsid w:val="00B760FD"/>
    <w:rsid w:val="00B769F2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6FB"/>
    <w:rsid w:val="00BA4A2F"/>
    <w:rsid w:val="00BA4C72"/>
    <w:rsid w:val="00BA567D"/>
    <w:rsid w:val="00BA56C1"/>
    <w:rsid w:val="00BA5F73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B4B"/>
    <w:rsid w:val="00BC411B"/>
    <w:rsid w:val="00BC444F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489B"/>
    <w:rsid w:val="00BD50BA"/>
    <w:rsid w:val="00BD527E"/>
    <w:rsid w:val="00BD5726"/>
    <w:rsid w:val="00BD5A1F"/>
    <w:rsid w:val="00BD605A"/>
    <w:rsid w:val="00BD65B9"/>
    <w:rsid w:val="00BD66B5"/>
    <w:rsid w:val="00BD6A36"/>
    <w:rsid w:val="00BD6D1C"/>
    <w:rsid w:val="00BD6F65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D50"/>
    <w:rsid w:val="00BE10AE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05B"/>
    <w:rsid w:val="00BF050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DE4"/>
    <w:rsid w:val="00C103D8"/>
    <w:rsid w:val="00C107B6"/>
    <w:rsid w:val="00C10AC5"/>
    <w:rsid w:val="00C10AED"/>
    <w:rsid w:val="00C110FF"/>
    <w:rsid w:val="00C11859"/>
    <w:rsid w:val="00C11B19"/>
    <w:rsid w:val="00C12288"/>
    <w:rsid w:val="00C123F9"/>
    <w:rsid w:val="00C128C1"/>
    <w:rsid w:val="00C132C1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404B"/>
    <w:rsid w:val="00C344E9"/>
    <w:rsid w:val="00C3475A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F61"/>
    <w:rsid w:val="00C545F3"/>
    <w:rsid w:val="00C54646"/>
    <w:rsid w:val="00C54F4A"/>
    <w:rsid w:val="00C55423"/>
    <w:rsid w:val="00C55432"/>
    <w:rsid w:val="00C554D5"/>
    <w:rsid w:val="00C55AA1"/>
    <w:rsid w:val="00C56467"/>
    <w:rsid w:val="00C565B7"/>
    <w:rsid w:val="00C567DD"/>
    <w:rsid w:val="00C5701B"/>
    <w:rsid w:val="00C57117"/>
    <w:rsid w:val="00C5770E"/>
    <w:rsid w:val="00C5786C"/>
    <w:rsid w:val="00C57A5D"/>
    <w:rsid w:val="00C57DC7"/>
    <w:rsid w:val="00C60129"/>
    <w:rsid w:val="00C60AAE"/>
    <w:rsid w:val="00C61BA6"/>
    <w:rsid w:val="00C62276"/>
    <w:rsid w:val="00C62344"/>
    <w:rsid w:val="00C62C55"/>
    <w:rsid w:val="00C63064"/>
    <w:rsid w:val="00C63281"/>
    <w:rsid w:val="00C637D8"/>
    <w:rsid w:val="00C63995"/>
    <w:rsid w:val="00C63E72"/>
    <w:rsid w:val="00C6422D"/>
    <w:rsid w:val="00C64AC2"/>
    <w:rsid w:val="00C64C10"/>
    <w:rsid w:val="00C64DEC"/>
    <w:rsid w:val="00C654C9"/>
    <w:rsid w:val="00C65543"/>
    <w:rsid w:val="00C6653D"/>
    <w:rsid w:val="00C66956"/>
    <w:rsid w:val="00C66E09"/>
    <w:rsid w:val="00C677D7"/>
    <w:rsid w:val="00C679BB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1743"/>
    <w:rsid w:val="00C71775"/>
    <w:rsid w:val="00C726CD"/>
    <w:rsid w:val="00C7289F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1E77"/>
    <w:rsid w:val="00C81EE4"/>
    <w:rsid w:val="00C82728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24"/>
    <w:rsid w:val="00CA68AE"/>
    <w:rsid w:val="00CA6DEB"/>
    <w:rsid w:val="00CA7221"/>
    <w:rsid w:val="00CA74F4"/>
    <w:rsid w:val="00CB087A"/>
    <w:rsid w:val="00CB0D1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17D"/>
    <w:rsid w:val="00CD45CB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2CC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A05"/>
    <w:rsid w:val="00D17BB9"/>
    <w:rsid w:val="00D17DBF"/>
    <w:rsid w:val="00D20122"/>
    <w:rsid w:val="00D201BF"/>
    <w:rsid w:val="00D208E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F44"/>
    <w:rsid w:val="00D24263"/>
    <w:rsid w:val="00D24341"/>
    <w:rsid w:val="00D2445C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3A36"/>
    <w:rsid w:val="00D4410E"/>
    <w:rsid w:val="00D44187"/>
    <w:rsid w:val="00D44F43"/>
    <w:rsid w:val="00D45124"/>
    <w:rsid w:val="00D459ED"/>
    <w:rsid w:val="00D45C47"/>
    <w:rsid w:val="00D46072"/>
    <w:rsid w:val="00D467F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D87"/>
    <w:rsid w:val="00D65D8E"/>
    <w:rsid w:val="00D6668D"/>
    <w:rsid w:val="00D66743"/>
    <w:rsid w:val="00D6691E"/>
    <w:rsid w:val="00D66C41"/>
    <w:rsid w:val="00D67317"/>
    <w:rsid w:val="00D67382"/>
    <w:rsid w:val="00D678DC"/>
    <w:rsid w:val="00D70145"/>
    <w:rsid w:val="00D706AA"/>
    <w:rsid w:val="00D70EC1"/>
    <w:rsid w:val="00D7132C"/>
    <w:rsid w:val="00D7135A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7C6"/>
    <w:rsid w:val="00D7382A"/>
    <w:rsid w:val="00D73A70"/>
    <w:rsid w:val="00D73AA5"/>
    <w:rsid w:val="00D73B4B"/>
    <w:rsid w:val="00D73BEE"/>
    <w:rsid w:val="00D73C99"/>
    <w:rsid w:val="00D73F65"/>
    <w:rsid w:val="00D73FC9"/>
    <w:rsid w:val="00D74B0F"/>
    <w:rsid w:val="00D74B26"/>
    <w:rsid w:val="00D74C20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226"/>
    <w:rsid w:val="00DB444B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F9"/>
    <w:rsid w:val="00DC4257"/>
    <w:rsid w:val="00DC4308"/>
    <w:rsid w:val="00DC46F2"/>
    <w:rsid w:val="00DC4814"/>
    <w:rsid w:val="00DC48CD"/>
    <w:rsid w:val="00DC556D"/>
    <w:rsid w:val="00DC55F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518"/>
    <w:rsid w:val="00DE4766"/>
    <w:rsid w:val="00DE49ED"/>
    <w:rsid w:val="00DE4FE4"/>
    <w:rsid w:val="00DE4FFC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986"/>
    <w:rsid w:val="00DF7C5C"/>
    <w:rsid w:val="00DF7E7F"/>
    <w:rsid w:val="00DF7EF0"/>
    <w:rsid w:val="00E0008F"/>
    <w:rsid w:val="00E00180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30D"/>
    <w:rsid w:val="00E07507"/>
    <w:rsid w:val="00E0759A"/>
    <w:rsid w:val="00E076E1"/>
    <w:rsid w:val="00E07754"/>
    <w:rsid w:val="00E07C42"/>
    <w:rsid w:val="00E07D9E"/>
    <w:rsid w:val="00E10131"/>
    <w:rsid w:val="00E10902"/>
    <w:rsid w:val="00E10F68"/>
    <w:rsid w:val="00E1169B"/>
    <w:rsid w:val="00E12653"/>
    <w:rsid w:val="00E12877"/>
    <w:rsid w:val="00E12A1D"/>
    <w:rsid w:val="00E12D28"/>
    <w:rsid w:val="00E13540"/>
    <w:rsid w:val="00E13AA4"/>
    <w:rsid w:val="00E14653"/>
    <w:rsid w:val="00E14853"/>
    <w:rsid w:val="00E14A75"/>
    <w:rsid w:val="00E14E64"/>
    <w:rsid w:val="00E14FF5"/>
    <w:rsid w:val="00E1574B"/>
    <w:rsid w:val="00E15F44"/>
    <w:rsid w:val="00E16789"/>
    <w:rsid w:val="00E16ACC"/>
    <w:rsid w:val="00E16BDB"/>
    <w:rsid w:val="00E16D69"/>
    <w:rsid w:val="00E17385"/>
    <w:rsid w:val="00E17396"/>
    <w:rsid w:val="00E175B7"/>
    <w:rsid w:val="00E177A1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138"/>
    <w:rsid w:val="00E50832"/>
    <w:rsid w:val="00E50A5F"/>
    <w:rsid w:val="00E50BF9"/>
    <w:rsid w:val="00E51A26"/>
    <w:rsid w:val="00E51D0B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A78"/>
    <w:rsid w:val="00E61AF1"/>
    <w:rsid w:val="00E61BBA"/>
    <w:rsid w:val="00E61C24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880"/>
    <w:rsid w:val="00E86A55"/>
    <w:rsid w:val="00E870DE"/>
    <w:rsid w:val="00E87118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D02"/>
    <w:rsid w:val="00E96011"/>
    <w:rsid w:val="00E96972"/>
    <w:rsid w:val="00E96C6D"/>
    <w:rsid w:val="00E96D9D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432"/>
    <w:rsid w:val="00EC10FB"/>
    <w:rsid w:val="00EC143A"/>
    <w:rsid w:val="00EC14E8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E2C"/>
    <w:rsid w:val="00EF3E7F"/>
    <w:rsid w:val="00EF3FB1"/>
    <w:rsid w:val="00EF3FE4"/>
    <w:rsid w:val="00EF4126"/>
    <w:rsid w:val="00EF466A"/>
    <w:rsid w:val="00EF47DC"/>
    <w:rsid w:val="00EF5042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DD5"/>
    <w:rsid w:val="00F01EF8"/>
    <w:rsid w:val="00F022DE"/>
    <w:rsid w:val="00F023DA"/>
    <w:rsid w:val="00F029C4"/>
    <w:rsid w:val="00F02D71"/>
    <w:rsid w:val="00F0342B"/>
    <w:rsid w:val="00F0358D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BAD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2CD"/>
    <w:rsid w:val="00F13644"/>
    <w:rsid w:val="00F13BC5"/>
    <w:rsid w:val="00F13E85"/>
    <w:rsid w:val="00F1466D"/>
    <w:rsid w:val="00F148C6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AC7"/>
    <w:rsid w:val="00F16C18"/>
    <w:rsid w:val="00F16CAF"/>
    <w:rsid w:val="00F16FA6"/>
    <w:rsid w:val="00F179B7"/>
    <w:rsid w:val="00F17CCE"/>
    <w:rsid w:val="00F17DC0"/>
    <w:rsid w:val="00F206CE"/>
    <w:rsid w:val="00F20B03"/>
    <w:rsid w:val="00F20BBC"/>
    <w:rsid w:val="00F20E8C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AA1"/>
    <w:rsid w:val="00F27B28"/>
    <w:rsid w:val="00F27BE7"/>
    <w:rsid w:val="00F27FCA"/>
    <w:rsid w:val="00F3036C"/>
    <w:rsid w:val="00F3048D"/>
    <w:rsid w:val="00F305E0"/>
    <w:rsid w:val="00F30A0F"/>
    <w:rsid w:val="00F30F88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3FC"/>
    <w:rsid w:val="00F4442A"/>
    <w:rsid w:val="00F446D6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638"/>
    <w:rsid w:val="00FE592A"/>
    <w:rsid w:val="00FE5C72"/>
    <w:rsid w:val="00FE5D5B"/>
    <w:rsid w:val="00FE6727"/>
    <w:rsid w:val="00FE6B6B"/>
    <w:rsid w:val="00FE6DDA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2BB4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6B4C"/>
    <w:rsid w:val="00FF70AF"/>
    <w:rsid w:val="00FF7188"/>
    <w:rsid w:val="00FF74EE"/>
    <w:rsid w:val="00FF754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917BCE1-69D8-46DB-89FC-237E99B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0E86E-29AF-40C9-81A9-C5B5E1B7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53</Pages>
  <Words>8794</Words>
  <Characters>50130</Characters>
  <Application>Microsoft Office Word</Application>
  <DocSecurity>4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58807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cp:lastModifiedBy>Chayanant Seneenant -GPSC</cp:lastModifiedBy>
  <cp:revision>2</cp:revision>
  <cp:lastPrinted>2018-07-24T04:21:00Z</cp:lastPrinted>
  <dcterms:created xsi:type="dcterms:W3CDTF">2018-08-06T05:01:00Z</dcterms:created>
  <dcterms:modified xsi:type="dcterms:W3CDTF">2018-08-06T05:01:00Z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