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846" w:rsidRPr="004A1B1D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Theme="majorBidi" w:hAnsiTheme="majorBidi" w:cstheme="majorBidi"/>
          <w:sz w:val="52"/>
          <w:szCs w:val="52"/>
        </w:rPr>
      </w:pPr>
      <w:bookmarkStart w:id="0" w:name="_GoBack"/>
      <w:bookmarkEnd w:id="0"/>
    </w:p>
    <w:p w:rsidR="00FF5846" w:rsidRPr="004A1B1D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:rsidR="00FF5846" w:rsidRPr="004A1B1D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:rsidR="00FF5846" w:rsidRPr="004A1B1D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:rsidR="00FF5846" w:rsidRPr="004A1B1D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:rsidR="005027F3" w:rsidRPr="004A1B1D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:rsidR="00FF5846" w:rsidRPr="004A1B1D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  <w:cs/>
        </w:rPr>
      </w:pPr>
      <w:r w:rsidRPr="004A1B1D">
        <w:rPr>
          <w:rFonts w:asciiTheme="majorBidi" w:hAnsiTheme="majorBidi" w:cstheme="majorBidi"/>
          <w:sz w:val="52"/>
          <w:szCs w:val="52"/>
          <w:cs/>
        </w:rPr>
        <w:t>บริษัท ทีพีไอ โพลีน เพาเวอร์ จำกัด</w:t>
      </w:r>
      <w:r w:rsidR="00C81FBA" w:rsidRPr="004A1B1D">
        <w:rPr>
          <w:rFonts w:asciiTheme="majorBidi" w:hAnsiTheme="majorBidi" w:cstheme="majorBidi"/>
          <w:sz w:val="52"/>
          <w:szCs w:val="52"/>
        </w:rPr>
        <w:t xml:space="preserve"> </w:t>
      </w:r>
      <w:r w:rsidR="00C81FBA" w:rsidRPr="004A1B1D">
        <w:rPr>
          <w:rFonts w:asciiTheme="majorBidi" w:hAnsiTheme="majorBidi" w:cstheme="majorBidi"/>
          <w:sz w:val="52"/>
          <w:szCs w:val="52"/>
          <w:cs/>
        </w:rPr>
        <w:t>(มหาชน)</w:t>
      </w:r>
    </w:p>
    <w:p w:rsidR="00FF5846" w:rsidRPr="004A1B1D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32"/>
          <w:szCs w:val="32"/>
        </w:rPr>
      </w:pPr>
    </w:p>
    <w:p w:rsidR="00FF5846" w:rsidRPr="004A1B1D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:rsidR="00FF5846" w:rsidRPr="004A1B1D" w:rsidRDefault="006C130D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9C24CB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4A1B1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9C24CB">
        <w:rPr>
          <w:rFonts w:asciiTheme="majorBidi" w:hAnsiTheme="majorBidi" w:cstheme="majorBidi"/>
          <w:b w:val="0"/>
          <w:bCs w:val="0"/>
          <w:sz w:val="32"/>
          <w:szCs w:val="32"/>
          <w:cs/>
        </w:rPr>
        <w:t>256</w:t>
      </w:r>
      <w:r w:rsidR="009C24CB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</w:p>
    <w:p w:rsidR="00FF5846" w:rsidRPr="004A1B1D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FF5846" w:rsidRPr="004A1B1D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A41BD2" w:rsidRPr="004A1B1D" w:rsidRDefault="00A41BD2" w:rsidP="00A41BD2">
      <w:pPr>
        <w:rPr>
          <w:rFonts w:asciiTheme="majorBidi" w:hAnsiTheme="majorBidi" w:cstheme="majorBidi"/>
          <w:sz w:val="32"/>
          <w:szCs w:val="32"/>
        </w:rPr>
      </w:pPr>
    </w:p>
    <w:p w:rsidR="00FF5846" w:rsidRPr="004A1B1D" w:rsidRDefault="00FF5846" w:rsidP="00A41BD2">
      <w:pPr>
        <w:rPr>
          <w:rFonts w:asciiTheme="majorBidi" w:hAnsiTheme="majorBidi" w:cstheme="majorBidi"/>
          <w:sz w:val="32"/>
          <w:szCs w:val="32"/>
        </w:rPr>
        <w:sectPr w:rsidR="00FF5846" w:rsidRPr="004A1B1D" w:rsidSect="00701540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FF5846" w:rsidRPr="004A1B1D" w:rsidRDefault="00FF5846" w:rsidP="00FF5846">
      <w:pPr>
        <w:pStyle w:val="Heading5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FF5846" w:rsidRPr="004A1B1D" w:rsidRDefault="00FF5846" w:rsidP="00FF5846">
      <w:pPr>
        <w:pStyle w:val="Heading5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FF5846" w:rsidRDefault="00FF5846" w:rsidP="00FF5846">
      <w:pPr>
        <w:rPr>
          <w:rFonts w:asciiTheme="majorBidi" w:hAnsiTheme="majorBidi" w:cstheme="majorBidi"/>
          <w:sz w:val="30"/>
          <w:szCs w:val="30"/>
        </w:rPr>
      </w:pPr>
    </w:p>
    <w:p w:rsidR="00296E60" w:rsidRPr="004A1B1D" w:rsidRDefault="00296E60" w:rsidP="00FF5846">
      <w:pPr>
        <w:rPr>
          <w:rFonts w:asciiTheme="majorBidi" w:hAnsiTheme="majorBidi" w:cstheme="majorBidi"/>
          <w:sz w:val="30"/>
          <w:szCs w:val="30"/>
        </w:rPr>
      </w:pPr>
    </w:p>
    <w:p w:rsidR="00000E2A" w:rsidRPr="004A1B1D" w:rsidRDefault="00000E2A" w:rsidP="00FF5846">
      <w:pPr>
        <w:rPr>
          <w:rFonts w:asciiTheme="majorBidi" w:hAnsiTheme="majorBidi" w:cstheme="majorBidi"/>
          <w:sz w:val="30"/>
          <w:szCs w:val="30"/>
        </w:rPr>
      </w:pPr>
    </w:p>
    <w:p w:rsidR="00000E2A" w:rsidRPr="004A1B1D" w:rsidRDefault="00000E2A" w:rsidP="00FF5846">
      <w:pPr>
        <w:rPr>
          <w:rFonts w:asciiTheme="majorBidi" w:hAnsiTheme="majorBidi" w:cstheme="majorBidi"/>
          <w:sz w:val="30"/>
          <w:szCs w:val="30"/>
        </w:rPr>
      </w:pPr>
    </w:p>
    <w:p w:rsidR="00A23D6B" w:rsidRPr="004A1B1D" w:rsidRDefault="00A23D6B" w:rsidP="00FF5846">
      <w:pPr>
        <w:spacing w:line="35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:rsidR="00A23D6B" w:rsidRPr="004A1B1D" w:rsidRDefault="00A23D6B" w:rsidP="00FF5846">
      <w:pPr>
        <w:spacing w:line="35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:rsidR="00A23D6B" w:rsidRPr="004A1B1D" w:rsidRDefault="00A23D6B" w:rsidP="00FF5846">
      <w:pPr>
        <w:spacing w:line="35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:rsidR="00EB312C" w:rsidRPr="004A1B1D" w:rsidRDefault="00EB312C" w:rsidP="00FF5846">
      <w:pPr>
        <w:spacing w:line="35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:rsidR="005027F3" w:rsidRPr="004A1B1D" w:rsidRDefault="005027F3" w:rsidP="00FF584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FF5846" w:rsidRPr="004A1B1D" w:rsidRDefault="00FF5846" w:rsidP="00FF584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4A1B1D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F5846" w:rsidRPr="004A1B1D" w:rsidRDefault="00FF5846" w:rsidP="00FF5846">
      <w:pPr>
        <w:pStyle w:val="Bo-Blankline"/>
        <w:rPr>
          <w:rFonts w:asciiTheme="majorBidi" w:hAnsiTheme="majorBidi" w:cstheme="majorBidi"/>
          <w:sz w:val="32"/>
          <w:szCs w:val="32"/>
        </w:rPr>
      </w:pPr>
    </w:p>
    <w:p w:rsidR="00FF5846" w:rsidRPr="004A1B1D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เสนอ</w:t>
      </w:r>
      <w:r w:rsidRPr="004A1B1D">
        <w:rPr>
          <w:rFonts w:asciiTheme="majorBidi" w:hAnsiTheme="majorBidi" w:cstheme="majorBidi"/>
          <w:sz w:val="30"/>
          <w:szCs w:val="30"/>
        </w:rPr>
        <w:tab/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 ทีพีไอ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="00C81FBA" w:rsidRPr="004A1B1D">
        <w:rPr>
          <w:rFonts w:asciiTheme="majorBidi" w:hAnsiTheme="majorBidi" w:cstheme="majorBidi"/>
          <w:sz w:val="30"/>
          <w:szCs w:val="30"/>
          <w:cs/>
        </w:rPr>
        <w:t xml:space="preserve">โพลีน </w:t>
      </w:r>
      <w:r w:rsidRPr="004A1B1D">
        <w:rPr>
          <w:rFonts w:asciiTheme="majorBidi" w:hAnsiTheme="majorBidi" w:cstheme="majorBidi"/>
          <w:sz w:val="30"/>
          <w:szCs w:val="30"/>
          <w:cs/>
        </w:rPr>
        <w:t>เพาเวอร์ จำกัด</w:t>
      </w:r>
      <w:r w:rsidR="00C81FBA" w:rsidRPr="004A1B1D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</w:p>
    <w:p w:rsidR="00FF5846" w:rsidRPr="004A1B1D" w:rsidRDefault="00FF5846" w:rsidP="005027F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FF5846" w:rsidRPr="004A1B1D" w:rsidRDefault="00FF5846" w:rsidP="005027F3">
      <w:pPr>
        <w:pStyle w:val="a0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</w:rPr>
      </w:pPr>
      <w:r w:rsidRPr="004A1B1D">
        <w:rPr>
          <w:rFonts w:asciiTheme="majorBidi" w:hAnsiTheme="majorBidi" w:cstheme="majorBidi"/>
          <w:cs/>
        </w:rPr>
        <w:t>ข้า</w:t>
      </w:r>
      <w:r w:rsidR="005F3142" w:rsidRPr="004A1B1D">
        <w:rPr>
          <w:rFonts w:asciiTheme="majorBidi" w:hAnsiTheme="majorBidi" w:cstheme="majorBidi"/>
          <w:cs/>
        </w:rPr>
        <w:t>พเจ้าได้สอบทานงบแสดงฐานะการเงิน</w:t>
      </w:r>
      <w:r w:rsidRPr="004A1B1D">
        <w:rPr>
          <w:rFonts w:asciiTheme="majorBidi" w:hAnsiTheme="majorBidi" w:cstheme="majorBidi"/>
          <w:cs/>
        </w:rPr>
        <w:t xml:space="preserve"> ณ วันที่ </w:t>
      </w:r>
      <w:r w:rsidR="009C24CB">
        <w:rPr>
          <w:rFonts w:asciiTheme="majorBidi" w:hAnsiTheme="majorBidi" w:cstheme="majorBidi"/>
          <w:cs/>
        </w:rPr>
        <w:t>3</w:t>
      </w:r>
      <w:r w:rsidR="009C24CB">
        <w:rPr>
          <w:rFonts w:asciiTheme="majorBidi" w:hAnsiTheme="majorBidi" w:cstheme="majorBidi"/>
          <w:lang w:val="en-US"/>
        </w:rPr>
        <w:t>0</w:t>
      </w:r>
      <w:r w:rsidR="006F3C22" w:rsidRPr="004A1B1D">
        <w:rPr>
          <w:rFonts w:asciiTheme="majorBidi" w:hAnsiTheme="majorBidi" w:cstheme="majorBidi"/>
          <w:lang w:val="en-US"/>
        </w:rPr>
        <w:t xml:space="preserve"> </w:t>
      </w:r>
      <w:r w:rsidR="006F3C22" w:rsidRPr="004A1B1D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9C24CB">
        <w:rPr>
          <w:rFonts w:asciiTheme="majorBidi" w:hAnsiTheme="majorBidi" w:cstheme="majorBidi"/>
          <w:cs/>
        </w:rPr>
        <w:t>2561</w:t>
      </w:r>
      <w:r w:rsidR="00DF6BD7" w:rsidRPr="004A1B1D">
        <w:rPr>
          <w:rFonts w:asciiTheme="majorBidi" w:hAnsiTheme="majorBidi" w:cstheme="majorBidi"/>
          <w:cs/>
        </w:rPr>
        <w:t xml:space="preserve"> </w:t>
      </w:r>
      <w:r w:rsidRPr="004A1B1D">
        <w:rPr>
          <w:rFonts w:asciiTheme="majorBidi" w:hAnsiTheme="majorBidi" w:cstheme="majorBidi"/>
          <w:cs/>
        </w:rPr>
        <w:t>งบกำไรขาดทุนเบ็ดเสร็จ</w:t>
      </w:r>
      <w:r w:rsidR="00B94A49">
        <w:rPr>
          <w:rFonts w:asciiTheme="majorBidi" w:hAnsiTheme="majorBidi" w:cstheme="majorBidi" w:hint="cs"/>
          <w:cs/>
        </w:rPr>
        <w:t xml:space="preserve"> </w:t>
      </w:r>
      <w:r w:rsidR="00B94A49" w:rsidRPr="004A1B1D">
        <w:rPr>
          <w:rFonts w:asciiTheme="majorBidi" w:hAnsiTheme="majorBidi" w:cstheme="majorBidi"/>
          <w:cs/>
        </w:rPr>
        <w:t>สำหรับงวด</w:t>
      </w:r>
      <w:r w:rsidR="00B94A49">
        <w:rPr>
          <w:rFonts w:asciiTheme="majorBidi" w:hAnsiTheme="majorBidi" w:cstheme="majorBidi" w:hint="cs"/>
          <w:cs/>
        </w:rPr>
        <w:t>สามเดือนและ</w:t>
      </w:r>
      <w:r w:rsidR="00B94A49" w:rsidRPr="004A1B1D">
        <w:rPr>
          <w:rFonts w:asciiTheme="majorBidi" w:hAnsiTheme="majorBidi" w:cstheme="majorBidi"/>
          <w:cs/>
          <w:lang w:val="en-US"/>
        </w:rPr>
        <w:t>หก</w:t>
      </w:r>
      <w:r w:rsidR="00B94A49" w:rsidRPr="004A1B1D">
        <w:rPr>
          <w:rFonts w:asciiTheme="majorBidi" w:hAnsiTheme="majorBidi" w:cstheme="majorBidi"/>
          <w:cs/>
        </w:rPr>
        <w:t xml:space="preserve">เดือนสิ้นสุดวันที่ </w:t>
      </w:r>
      <w:r w:rsidR="00B94A49">
        <w:rPr>
          <w:rFonts w:asciiTheme="majorBidi" w:hAnsiTheme="majorBidi" w:cstheme="majorBidi"/>
          <w:cs/>
        </w:rPr>
        <w:t>3</w:t>
      </w:r>
      <w:r w:rsidR="00B94A49">
        <w:rPr>
          <w:rFonts w:asciiTheme="majorBidi" w:hAnsiTheme="majorBidi" w:cstheme="majorBidi"/>
          <w:lang w:val="en-US"/>
        </w:rPr>
        <w:t>0</w:t>
      </w:r>
      <w:r w:rsidR="00B94A49" w:rsidRPr="004A1B1D">
        <w:rPr>
          <w:rFonts w:asciiTheme="majorBidi" w:hAnsiTheme="majorBidi" w:cstheme="majorBidi"/>
          <w:lang w:val="en-US"/>
        </w:rPr>
        <w:t xml:space="preserve"> </w:t>
      </w:r>
      <w:r w:rsidR="00B94A49" w:rsidRPr="004A1B1D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B94A49">
        <w:rPr>
          <w:rFonts w:asciiTheme="majorBidi" w:hAnsiTheme="majorBidi" w:cstheme="majorBidi"/>
          <w:cs/>
        </w:rPr>
        <w:t>2561</w:t>
      </w:r>
      <w:r w:rsidR="00B94A49" w:rsidRPr="004A1B1D">
        <w:rPr>
          <w:rFonts w:asciiTheme="majorBidi" w:hAnsiTheme="majorBidi" w:cstheme="majorBidi"/>
          <w:cs/>
        </w:rPr>
        <w:t xml:space="preserve"> </w:t>
      </w:r>
      <w:r w:rsidRPr="004A1B1D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งบแสดงการเปลี่ยนแปลงส่วนของผู้ถือหุ้นและงบกระแสเงินสด สำหรับงวด</w:t>
      </w:r>
      <w:r w:rsidR="006F3C22" w:rsidRPr="004A1B1D">
        <w:rPr>
          <w:rFonts w:asciiTheme="majorBidi" w:hAnsiTheme="majorBidi" w:cstheme="majorBidi"/>
          <w:cs/>
          <w:lang w:val="en-US"/>
        </w:rPr>
        <w:t>หก</w:t>
      </w:r>
      <w:r w:rsidRPr="004A1B1D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C24CB">
        <w:rPr>
          <w:rFonts w:asciiTheme="majorBidi" w:hAnsiTheme="majorBidi" w:cstheme="majorBidi"/>
          <w:cs/>
        </w:rPr>
        <w:t>3</w:t>
      </w:r>
      <w:r w:rsidR="009C24CB">
        <w:rPr>
          <w:rFonts w:asciiTheme="majorBidi" w:hAnsiTheme="majorBidi" w:cstheme="majorBidi"/>
          <w:lang w:val="en-US"/>
        </w:rPr>
        <w:t>0</w:t>
      </w:r>
      <w:r w:rsidR="006F3C22" w:rsidRPr="004A1B1D">
        <w:rPr>
          <w:rFonts w:asciiTheme="majorBidi" w:hAnsiTheme="majorBidi" w:cstheme="majorBidi"/>
          <w:lang w:val="en-US"/>
        </w:rPr>
        <w:t xml:space="preserve"> </w:t>
      </w:r>
      <w:r w:rsidR="006F3C22" w:rsidRPr="004A1B1D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9C24CB">
        <w:rPr>
          <w:rFonts w:asciiTheme="majorBidi" w:hAnsiTheme="majorBidi" w:cstheme="majorBidi"/>
          <w:cs/>
        </w:rPr>
        <w:t>2561</w:t>
      </w:r>
      <w:r w:rsidRPr="004A1B1D">
        <w:rPr>
          <w:rFonts w:asciiTheme="majorBidi" w:hAnsiTheme="majorBidi" w:cstheme="majorBidi"/>
          <w:cs/>
        </w:rPr>
        <w:t xml:space="preserve"> และหมายเหตุประกอบงบการเงินแบบย่อ (ข้อมูลทางการเงินระหว</w:t>
      </w:r>
      <w:r w:rsidR="00C81FBA" w:rsidRPr="004A1B1D">
        <w:rPr>
          <w:rFonts w:asciiTheme="majorBidi" w:hAnsiTheme="majorBidi" w:cstheme="majorBidi"/>
          <w:cs/>
        </w:rPr>
        <w:t xml:space="preserve">่างกาล) ของบริษัท ทีพีไอ โพลีน </w:t>
      </w:r>
      <w:r w:rsidRPr="004A1B1D">
        <w:rPr>
          <w:rFonts w:asciiTheme="majorBidi" w:hAnsiTheme="majorBidi" w:cstheme="majorBidi"/>
          <w:cs/>
        </w:rPr>
        <w:t xml:space="preserve">เพาเวอร์ จำกัด </w:t>
      </w:r>
      <w:r w:rsidR="00C81FBA" w:rsidRPr="004A1B1D">
        <w:rPr>
          <w:rFonts w:asciiTheme="majorBidi" w:hAnsiTheme="majorBidi" w:cstheme="majorBidi"/>
          <w:cs/>
        </w:rPr>
        <w:t xml:space="preserve">(มหาชน) </w:t>
      </w:r>
      <w:r w:rsidRPr="004A1B1D">
        <w:rPr>
          <w:rFonts w:asciiTheme="majorBidi" w:hAnsiTheme="majorBidi" w:cstheme="majorBidi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C24CB">
        <w:rPr>
          <w:rFonts w:asciiTheme="majorBidi" w:hAnsiTheme="majorBidi" w:cstheme="majorBidi"/>
          <w:cs/>
        </w:rPr>
        <w:t>34</w:t>
      </w:r>
      <w:r w:rsidRPr="004A1B1D">
        <w:rPr>
          <w:rFonts w:asciiTheme="majorBidi" w:hAnsiTheme="majorBidi" w:cstheme="majorBidi"/>
          <w:cs/>
        </w:rPr>
        <w:t xml:space="preserve"> เรื่อง </w:t>
      </w:r>
      <w:r w:rsidR="00917DBC" w:rsidRPr="004A1B1D">
        <w:rPr>
          <w:rFonts w:asciiTheme="majorBidi" w:hAnsiTheme="majorBidi" w:cstheme="majorBidi"/>
          <w:cs/>
        </w:rPr>
        <w:t>การ</w:t>
      </w:r>
      <w:r w:rsidR="00E44D17" w:rsidRPr="004A1B1D">
        <w:rPr>
          <w:rFonts w:asciiTheme="majorBidi" w:hAnsiTheme="majorBidi" w:cstheme="majorBidi"/>
          <w:cs/>
        </w:rPr>
        <w:t>รายงานทาง</w:t>
      </w:r>
      <w:r w:rsidRPr="004A1B1D">
        <w:rPr>
          <w:rFonts w:asciiTheme="majorBidi" w:hAnsiTheme="majorBidi" w:cstheme="majorBidi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972A3" w:rsidRPr="004A1B1D" w:rsidRDefault="00D972A3" w:rsidP="005027F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FF5846" w:rsidRPr="004A1B1D" w:rsidRDefault="00FF5846" w:rsidP="005027F3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:rsidR="00D972A3" w:rsidRPr="004A1B1D" w:rsidRDefault="00D972A3" w:rsidP="005027F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210958" w:rsidRDefault="00FF5846" w:rsidP="005027F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9C24CB">
        <w:rPr>
          <w:rFonts w:asciiTheme="majorBidi" w:hAnsiTheme="majorBidi" w:cstheme="majorBidi"/>
          <w:sz w:val="30"/>
          <w:szCs w:val="30"/>
          <w:cs/>
        </w:rPr>
        <w:t>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</w:t>
      </w:r>
      <w:r w:rsidR="00F14BB4" w:rsidRPr="004A1B1D">
        <w:rPr>
          <w:rFonts w:asciiTheme="majorBidi" w:hAnsiTheme="majorBidi" w:cstheme="majorBidi"/>
          <w:sz w:val="30"/>
          <w:szCs w:val="30"/>
          <w:cs/>
        </w:rPr>
        <w:t>ตรวจสอบ ดังนั้นข้าพเจ้าจึงไม่</w:t>
      </w:r>
      <w:r w:rsidRPr="004A1B1D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210958" w:rsidRDefault="00210958" w:rsidP="005027F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210958" w:rsidRDefault="00210958" w:rsidP="005027F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210958" w:rsidSect="00DA1D44">
          <w:footerReference w:type="default" r:id="rId14"/>
          <w:pgSz w:w="11909" w:h="16834" w:code="9"/>
          <w:pgMar w:top="691" w:right="1152" w:bottom="576" w:left="1152" w:header="720" w:footer="720" w:gutter="0"/>
          <w:pgNumType w:start="2"/>
          <w:cols w:space="737"/>
          <w:titlePg/>
          <w:docGrid w:linePitch="360"/>
        </w:sectPr>
      </w:pPr>
    </w:p>
    <w:p w:rsidR="00666581" w:rsidRPr="004A1B1D" w:rsidRDefault="00666581" w:rsidP="005027F3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:rsidR="00666581" w:rsidRDefault="00666581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296E60" w:rsidRPr="004A1B1D" w:rsidRDefault="00296E60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FF5846" w:rsidRPr="004A1B1D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ข้อสรุป</w:t>
      </w:r>
    </w:p>
    <w:p w:rsidR="00D972A3" w:rsidRPr="004A1B1D" w:rsidRDefault="00D972A3" w:rsidP="00D972A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FF5846" w:rsidRPr="004A1B1D" w:rsidRDefault="00FF5846" w:rsidP="00FF5846">
      <w:pPr>
        <w:pStyle w:val="a0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9C24CB">
        <w:rPr>
          <w:rFonts w:asciiTheme="majorBidi" w:hAnsiTheme="majorBidi" w:cstheme="majorBidi"/>
          <w:cs/>
        </w:rPr>
        <w:t>34</w:t>
      </w:r>
      <w:r w:rsidRPr="004A1B1D">
        <w:rPr>
          <w:rFonts w:asciiTheme="majorBidi" w:hAnsiTheme="majorBidi" w:cstheme="majorBidi"/>
          <w:cs/>
        </w:rPr>
        <w:t xml:space="preserve"> เรื่อง </w:t>
      </w:r>
      <w:r w:rsidR="007C3EB8" w:rsidRPr="004A1B1D">
        <w:rPr>
          <w:rFonts w:asciiTheme="majorBidi" w:hAnsiTheme="majorBidi" w:cstheme="majorBidi"/>
          <w:cs/>
        </w:rPr>
        <w:t>การ</w:t>
      </w:r>
      <w:r w:rsidR="00E44D17" w:rsidRPr="004A1B1D">
        <w:rPr>
          <w:rFonts w:asciiTheme="majorBidi" w:hAnsiTheme="majorBidi" w:cstheme="majorBidi"/>
          <w:cs/>
        </w:rPr>
        <w:t>รายงานทางการเงิน</w:t>
      </w:r>
      <w:r w:rsidRPr="004A1B1D">
        <w:rPr>
          <w:rFonts w:asciiTheme="majorBidi" w:hAnsiTheme="majorBidi" w:cstheme="majorBidi"/>
          <w:cs/>
        </w:rPr>
        <w:t>ระหว่างกาล ในสาระสำคัญจากการสอบทานของข้าพเจ้า</w:t>
      </w:r>
    </w:p>
    <w:p w:rsidR="00FF5846" w:rsidRPr="004A1B1D" w:rsidRDefault="00FF5846" w:rsidP="00FF58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D972A3" w:rsidRPr="004A1B1D" w:rsidRDefault="00D972A3" w:rsidP="00FF5846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:rsidR="00B73239" w:rsidRPr="004A1B1D" w:rsidRDefault="00B73239" w:rsidP="00FF5846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:rsidR="00666581" w:rsidRPr="004A1B1D" w:rsidRDefault="00666581" w:rsidP="00FF5846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:rsidR="00FF5846" w:rsidRPr="004A1B1D" w:rsidRDefault="00FF5846" w:rsidP="00FF5846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</w:rPr>
        <w:t>(</w:t>
      </w:r>
      <w:r w:rsidR="0090796C" w:rsidRPr="004A1B1D">
        <w:rPr>
          <w:rFonts w:asciiTheme="majorBidi" w:hAnsiTheme="majorBidi" w:cstheme="majorBidi"/>
          <w:sz w:val="30"/>
          <w:szCs w:val="30"/>
          <w:cs/>
        </w:rPr>
        <w:t>บุญญฤทธิ์ ถนอมเจริญ</w:t>
      </w:r>
      <w:r w:rsidRPr="004A1B1D">
        <w:rPr>
          <w:rFonts w:asciiTheme="majorBidi" w:hAnsiTheme="majorBidi" w:cstheme="majorBidi"/>
          <w:sz w:val="30"/>
          <w:szCs w:val="30"/>
        </w:rPr>
        <w:t>)</w:t>
      </w:r>
    </w:p>
    <w:p w:rsidR="00FF5846" w:rsidRPr="004A1B1D" w:rsidRDefault="00FF5846" w:rsidP="00FF5846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FF5846" w:rsidRPr="004A1B1D" w:rsidRDefault="00FF5846" w:rsidP="00FF5846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C24CB">
        <w:rPr>
          <w:rFonts w:asciiTheme="majorBidi" w:hAnsiTheme="majorBidi" w:cstheme="majorBidi"/>
          <w:sz w:val="30"/>
          <w:szCs w:val="30"/>
          <w:cs/>
        </w:rPr>
        <w:t>7900</w:t>
      </w:r>
    </w:p>
    <w:p w:rsidR="006F3C22" w:rsidRPr="004A1B1D" w:rsidRDefault="006F3C22" w:rsidP="00FF5846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</w:p>
    <w:p w:rsidR="00FF5846" w:rsidRPr="004A1B1D" w:rsidRDefault="00FF5846" w:rsidP="00FF5846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FF5846" w:rsidRPr="004A1B1D" w:rsidRDefault="00FF5846" w:rsidP="00FF5846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303A13" w:rsidRPr="00E44B80" w:rsidRDefault="00303C18" w:rsidP="00296E60">
      <w:pPr>
        <w:pStyle w:val="IndexHeading1"/>
        <w:spacing w:after="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8</w:t>
      </w:r>
      <w:r w:rsidR="00B94A49" w:rsidRPr="00B94A49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 </w:t>
      </w:r>
      <w:r w:rsidR="00B94A49" w:rsidRPr="00B94A4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สิงหาคม </w:t>
      </w:r>
      <w:r w:rsidR="00B94A49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2561</w:t>
      </w:r>
    </w:p>
    <w:sectPr w:rsidR="00303A13" w:rsidRPr="00E44B80" w:rsidSect="009E3D4B">
      <w:headerReference w:type="default" r:id="rId15"/>
      <w:pgSz w:w="11909" w:h="16834" w:code="9"/>
      <w:pgMar w:top="691" w:right="1152" w:bottom="576" w:left="1152" w:header="720" w:footer="720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AAF" w:rsidRDefault="00970AAF">
      <w:r>
        <w:separator/>
      </w:r>
    </w:p>
  </w:endnote>
  <w:endnote w:type="continuationSeparator" w:id="0">
    <w:p w:rsidR="00970AAF" w:rsidRDefault="00970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EFB" w:rsidRDefault="00A70EFB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EFB" w:rsidRPr="00C660F5" w:rsidRDefault="00A70EFB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EFB" w:rsidRDefault="00A70EFB">
    <w:pPr>
      <w:pStyle w:val="Footer"/>
      <w:jc w:val="center"/>
    </w:pPr>
  </w:p>
  <w:p w:rsidR="00A70EFB" w:rsidRPr="00B34897" w:rsidRDefault="00A70EF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72159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A70EFB" w:rsidRPr="00DA1D44" w:rsidRDefault="00DA1D44" w:rsidP="00DA1D4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A1D4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A1D4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A1D4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907F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A1D4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AAF" w:rsidRDefault="00970AAF">
      <w:r>
        <w:separator/>
      </w:r>
    </w:p>
  </w:footnote>
  <w:footnote w:type="continuationSeparator" w:id="0">
    <w:p w:rsidR="00970AAF" w:rsidRDefault="00970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EFB" w:rsidRDefault="00A70EFB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EFB" w:rsidRDefault="00A70EFB">
    <w:pPr>
      <w:pStyle w:val="Header"/>
      <w:framePr w:wrap="around" w:vAnchor="text" w:hAnchor="margin" w:xAlign="right" w:y="1"/>
      <w:rPr>
        <w:rStyle w:val="PageNumber"/>
      </w:rPr>
    </w:pPr>
  </w:p>
  <w:p w:rsidR="00A70EFB" w:rsidRDefault="00A70EF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D44" w:rsidRDefault="00DA1D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103E5B94"/>
    <w:multiLevelType w:val="multilevel"/>
    <w:tmpl w:val="653AF9A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2447A58"/>
    <w:multiLevelType w:val="hybridMultilevel"/>
    <w:tmpl w:val="AEBE4BE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5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1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1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6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0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8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9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3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4"/>
  </w:num>
  <w:num w:numId="2">
    <w:abstractNumId w:val="19"/>
  </w:num>
  <w:num w:numId="3">
    <w:abstractNumId w:val="26"/>
  </w:num>
  <w:num w:numId="4">
    <w:abstractNumId w:val="27"/>
  </w:num>
  <w:num w:numId="5">
    <w:abstractNumId w:val="14"/>
  </w:num>
  <w:num w:numId="6">
    <w:abstractNumId w:val="1"/>
  </w:num>
  <w:num w:numId="7">
    <w:abstractNumId w:val="28"/>
  </w:num>
  <w:num w:numId="8">
    <w:abstractNumId w:val="15"/>
  </w:num>
  <w:num w:numId="9">
    <w:abstractNumId w:val="9"/>
  </w:num>
  <w:num w:numId="10">
    <w:abstractNumId w:val="18"/>
  </w:num>
  <w:num w:numId="11">
    <w:abstractNumId w:val="29"/>
  </w:num>
  <w:num w:numId="12">
    <w:abstractNumId w:val="13"/>
  </w:num>
  <w:num w:numId="13">
    <w:abstractNumId w:val="25"/>
  </w:num>
  <w:num w:numId="14">
    <w:abstractNumId w:val="11"/>
  </w:num>
  <w:num w:numId="15">
    <w:abstractNumId w:val="17"/>
  </w:num>
  <w:num w:numId="16">
    <w:abstractNumId w:val="2"/>
  </w:num>
  <w:num w:numId="17">
    <w:abstractNumId w:val="30"/>
  </w:num>
  <w:num w:numId="18">
    <w:abstractNumId w:val="16"/>
  </w:num>
  <w:num w:numId="19">
    <w:abstractNumId w:val="8"/>
  </w:num>
  <w:num w:numId="20">
    <w:abstractNumId w:val="24"/>
  </w:num>
  <w:num w:numId="21">
    <w:abstractNumId w:val="1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6"/>
  </w:num>
  <w:num w:numId="29">
    <w:abstractNumId w:val="20"/>
  </w:num>
  <w:num w:numId="30">
    <w:abstractNumId w:val="1"/>
  </w:num>
  <w:num w:numId="31">
    <w:abstractNumId w:val="10"/>
  </w:num>
  <w:num w:numId="32">
    <w:abstractNumId w:val="5"/>
  </w:num>
  <w:num w:numId="33">
    <w:abstractNumId w:val="22"/>
  </w:num>
  <w:num w:numId="34">
    <w:abstractNumId w:val="23"/>
  </w:num>
  <w:num w:numId="35">
    <w:abstractNumId w:val="7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21"/>
  </w:num>
  <w:num w:numId="39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E64"/>
    <w:rsid w:val="00004F7E"/>
    <w:rsid w:val="00005133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0FDF"/>
    <w:rsid w:val="000116AA"/>
    <w:rsid w:val="00011710"/>
    <w:rsid w:val="00011797"/>
    <w:rsid w:val="00012023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F5D"/>
    <w:rsid w:val="00026326"/>
    <w:rsid w:val="00026507"/>
    <w:rsid w:val="000265B8"/>
    <w:rsid w:val="00026C1F"/>
    <w:rsid w:val="00026CE5"/>
    <w:rsid w:val="00026EA3"/>
    <w:rsid w:val="00027098"/>
    <w:rsid w:val="00027169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33B0"/>
    <w:rsid w:val="000336D3"/>
    <w:rsid w:val="00033902"/>
    <w:rsid w:val="00034935"/>
    <w:rsid w:val="00034A53"/>
    <w:rsid w:val="00034E29"/>
    <w:rsid w:val="00034F54"/>
    <w:rsid w:val="0003573E"/>
    <w:rsid w:val="000361D4"/>
    <w:rsid w:val="000363DC"/>
    <w:rsid w:val="000367E2"/>
    <w:rsid w:val="00037204"/>
    <w:rsid w:val="000401D1"/>
    <w:rsid w:val="000402DB"/>
    <w:rsid w:val="00040752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6DF"/>
    <w:rsid w:val="000629B5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732"/>
    <w:rsid w:val="00070EE1"/>
    <w:rsid w:val="000712EB"/>
    <w:rsid w:val="000718D6"/>
    <w:rsid w:val="00071902"/>
    <w:rsid w:val="00072143"/>
    <w:rsid w:val="00072781"/>
    <w:rsid w:val="000728A0"/>
    <w:rsid w:val="000734A8"/>
    <w:rsid w:val="00073A37"/>
    <w:rsid w:val="00073A92"/>
    <w:rsid w:val="00073E90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0E8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B7B"/>
    <w:rsid w:val="000874F1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6D0"/>
    <w:rsid w:val="0009291E"/>
    <w:rsid w:val="00093981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CF6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DE0"/>
    <w:rsid w:val="000C410B"/>
    <w:rsid w:val="000C4878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F7B"/>
    <w:rsid w:val="000D1029"/>
    <w:rsid w:val="000D14B8"/>
    <w:rsid w:val="000D14E0"/>
    <w:rsid w:val="000D164D"/>
    <w:rsid w:val="000D1765"/>
    <w:rsid w:val="000D18DF"/>
    <w:rsid w:val="000D202D"/>
    <w:rsid w:val="000D2709"/>
    <w:rsid w:val="000D27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88D"/>
    <w:rsid w:val="000F7D57"/>
    <w:rsid w:val="00100327"/>
    <w:rsid w:val="001005B5"/>
    <w:rsid w:val="00101321"/>
    <w:rsid w:val="001016DC"/>
    <w:rsid w:val="00101B33"/>
    <w:rsid w:val="00101BD2"/>
    <w:rsid w:val="00101F4C"/>
    <w:rsid w:val="00101F50"/>
    <w:rsid w:val="0010278C"/>
    <w:rsid w:val="001029D1"/>
    <w:rsid w:val="001029F0"/>
    <w:rsid w:val="00103A99"/>
    <w:rsid w:val="00103DD9"/>
    <w:rsid w:val="00104178"/>
    <w:rsid w:val="00104302"/>
    <w:rsid w:val="00104B1A"/>
    <w:rsid w:val="00104ED3"/>
    <w:rsid w:val="00105101"/>
    <w:rsid w:val="00105738"/>
    <w:rsid w:val="00105F4F"/>
    <w:rsid w:val="00105FFD"/>
    <w:rsid w:val="001067F4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F55"/>
    <w:rsid w:val="00131FB5"/>
    <w:rsid w:val="00132E27"/>
    <w:rsid w:val="00132F9A"/>
    <w:rsid w:val="001332CB"/>
    <w:rsid w:val="00133352"/>
    <w:rsid w:val="0013363E"/>
    <w:rsid w:val="00133F92"/>
    <w:rsid w:val="00133FF8"/>
    <w:rsid w:val="0013438A"/>
    <w:rsid w:val="00134E9F"/>
    <w:rsid w:val="00135B88"/>
    <w:rsid w:val="001362FD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2EA"/>
    <w:rsid w:val="00144467"/>
    <w:rsid w:val="0014453B"/>
    <w:rsid w:val="00144587"/>
    <w:rsid w:val="00144789"/>
    <w:rsid w:val="00144A25"/>
    <w:rsid w:val="00144C8B"/>
    <w:rsid w:val="00144F7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FCB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7FB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4DD"/>
    <w:rsid w:val="00167650"/>
    <w:rsid w:val="001676F0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2C0D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754D"/>
    <w:rsid w:val="00177F67"/>
    <w:rsid w:val="00180A11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0A5A"/>
    <w:rsid w:val="00191009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B07"/>
    <w:rsid w:val="001B2D00"/>
    <w:rsid w:val="001B2D57"/>
    <w:rsid w:val="001B3E66"/>
    <w:rsid w:val="001B48C7"/>
    <w:rsid w:val="001B492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DE0"/>
    <w:rsid w:val="001C3014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2FF"/>
    <w:rsid w:val="001D397C"/>
    <w:rsid w:val="001D39D6"/>
    <w:rsid w:val="001D3B84"/>
    <w:rsid w:val="001D482F"/>
    <w:rsid w:val="001D4D40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B3"/>
    <w:rsid w:val="001F1FB0"/>
    <w:rsid w:val="001F2188"/>
    <w:rsid w:val="001F2A87"/>
    <w:rsid w:val="001F2BD0"/>
    <w:rsid w:val="001F2E65"/>
    <w:rsid w:val="001F318E"/>
    <w:rsid w:val="001F403C"/>
    <w:rsid w:val="001F44C6"/>
    <w:rsid w:val="001F4BC7"/>
    <w:rsid w:val="001F4D42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D89"/>
    <w:rsid w:val="002077B5"/>
    <w:rsid w:val="002077F9"/>
    <w:rsid w:val="00207840"/>
    <w:rsid w:val="00207ABD"/>
    <w:rsid w:val="00207BAC"/>
    <w:rsid w:val="0021006F"/>
    <w:rsid w:val="002101E7"/>
    <w:rsid w:val="00210958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2EEC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3176"/>
    <w:rsid w:val="002834F8"/>
    <w:rsid w:val="002835EC"/>
    <w:rsid w:val="002845AF"/>
    <w:rsid w:val="00284626"/>
    <w:rsid w:val="00285191"/>
    <w:rsid w:val="002853F7"/>
    <w:rsid w:val="002855E5"/>
    <w:rsid w:val="00285AA2"/>
    <w:rsid w:val="00285E22"/>
    <w:rsid w:val="00286480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4166"/>
    <w:rsid w:val="0029433B"/>
    <w:rsid w:val="00294AA4"/>
    <w:rsid w:val="002952F9"/>
    <w:rsid w:val="00295617"/>
    <w:rsid w:val="00295B2B"/>
    <w:rsid w:val="00296658"/>
    <w:rsid w:val="00296775"/>
    <w:rsid w:val="002967D0"/>
    <w:rsid w:val="00296E6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B3B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DCC"/>
    <w:rsid w:val="002B5428"/>
    <w:rsid w:val="002B5EBB"/>
    <w:rsid w:val="002B5EC1"/>
    <w:rsid w:val="002B601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947"/>
    <w:rsid w:val="002C5DCE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AE"/>
    <w:rsid w:val="002C78C4"/>
    <w:rsid w:val="002C7B34"/>
    <w:rsid w:val="002C7B7D"/>
    <w:rsid w:val="002C7DBA"/>
    <w:rsid w:val="002D0021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760"/>
    <w:rsid w:val="002D3815"/>
    <w:rsid w:val="002D38BB"/>
    <w:rsid w:val="002D3E3D"/>
    <w:rsid w:val="002D4424"/>
    <w:rsid w:val="002D4795"/>
    <w:rsid w:val="002D49B6"/>
    <w:rsid w:val="002D4B12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F026F"/>
    <w:rsid w:val="002F0AA8"/>
    <w:rsid w:val="002F0D82"/>
    <w:rsid w:val="002F0E3D"/>
    <w:rsid w:val="002F1017"/>
    <w:rsid w:val="002F1AEA"/>
    <w:rsid w:val="002F27BC"/>
    <w:rsid w:val="002F291B"/>
    <w:rsid w:val="002F3294"/>
    <w:rsid w:val="002F41F5"/>
    <w:rsid w:val="002F4550"/>
    <w:rsid w:val="002F4653"/>
    <w:rsid w:val="002F4903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68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A13"/>
    <w:rsid w:val="00303C18"/>
    <w:rsid w:val="00303D79"/>
    <w:rsid w:val="00303DE2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91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55F1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2EB"/>
    <w:rsid w:val="00320607"/>
    <w:rsid w:val="00320B5D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D5F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0DA5"/>
    <w:rsid w:val="0034162E"/>
    <w:rsid w:val="003418B3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FA4"/>
    <w:rsid w:val="0035728D"/>
    <w:rsid w:val="003574C5"/>
    <w:rsid w:val="00357660"/>
    <w:rsid w:val="0036055E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7C4"/>
    <w:rsid w:val="00364A4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28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878"/>
    <w:rsid w:val="00376E0C"/>
    <w:rsid w:val="00377286"/>
    <w:rsid w:val="003776E4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25E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857"/>
    <w:rsid w:val="003C05AF"/>
    <w:rsid w:val="003C07CF"/>
    <w:rsid w:val="003C09C8"/>
    <w:rsid w:val="003C0C86"/>
    <w:rsid w:val="003C19F7"/>
    <w:rsid w:val="003C1A84"/>
    <w:rsid w:val="003C1B10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46B"/>
    <w:rsid w:val="003C5E48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BF5"/>
    <w:rsid w:val="003D0E4A"/>
    <w:rsid w:val="003D110B"/>
    <w:rsid w:val="003D13A6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5A0F"/>
    <w:rsid w:val="003D5B1A"/>
    <w:rsid w:val="003D5DBA"/>
    <w:rsid w:val="003D5F15"/>
    <w:rsid w:val="003D65CC"/>
    <w:rsid w:val="003D6B91"/>
    <w:rsid w:val="003D7D0E"/>
    <w:rsid w:val="003D7D5B"/>
    <w:rsid w:val="003E0433"/>
    <w:rsid w:val="003E0482"/>
    <w:rsid w:val="003E076C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8AA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ADA"/>
    <w:rsid w:val="003F1D9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89D"/>
    <w:rsid w:val="00403CA1"/>
    <w:rsid w:val="00403D9F"/>
    <w:rsid w:val="004047B3"/>
    <w:rsid w:val="00404F42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72E"/>
    <w:rsid w:val="00410E0B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50B"/>
    <w:rsid w:val="004215E9"/>
    <w:rsid w:val="00421B8F"/>
    <w:rsid w:val="0042237F"/>
    <w:rsid w:val="00422580"/>
    <w:rsid w:val="00422DB0"/>
    <w:rsid w:val="00423178"/>
    <w:rsid w:val="00423B61"/>
    <w:rsid w:val="00423B6F"/>
    <w:rsid w:val="00423DFA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0F8"/>
    <w:rsid w:val="00435278"/>
    <w:rsid w:val="004353C4"/>
    <w:rsid w:val="0043574F"/>
    <w:rsid w:val="00435C38"/>
    <w:rsid w:val="00435FA5"/>
    <w:rsid w:val="0043637C"/>
    <w:rsid w:val="00436693"/>
    <w:rsid w:val="00437B94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2A63"/>
    <w:rsid w:val="00452B9C"/>
    <w:rsid w:val="00452C72"/>
    <w:rsid w:val="00452E24"/>
    <w:rsid w:val="00453092"/>
    <w:rsid w:val="00453159"/>
    <w:rsid w:val="00453893"/>
    <w:rsid w:val="0045398A"/>
    <w:rsid w:val="00453C8E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782"/>
    <w:rsid w:val="0046313F"/>
    <w:rsid w:val="00463A2C"/>
    <w:rsid w:val="0046425F"/>
    <w:rsid w:val="00464443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FAA"/>
    <w:rsid w:val="00474333"/>
    <w:rsid w:val="0047436B"/>
    <w:rsid w:val="004744FB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7FB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999"/>
    <w:rsid w:val="004969ED"/>
    <w:rsid w:val="00496C34"/>
    <w:rsid w:val="00496E1E"/>
    <w:rsid w:val="00496E4E"/>
    <w:rsid w:val="00496E8A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B1D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6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65D1"/>
    <w:rsid w:val="004B6930"/>
    <w:rsid w:val="004B6A02"/>
    <w:rsid w:val="004B6AC4"/>
    <w:rsid w:val="004B6CE7"/>
    <w:rsid w:val="004B6D78"/>
    <w:rsid w:val="004B6E3C"/>
    <w:rsid w:val="004B6E60"/>
    <w:rsid w:val="004B7310"/>
    <w:rsid w:val="004B7A8D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5DD"/>
    <w:rsid w:val="004C469F"/>
    <w:rsid w:val="004C47F9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464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4E4"/>
    <w:rsid w:val="00516843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FF2"/>
    <w:rsid w:val="005271BB"/>
    <w:rsid w:val="005272FC"/>
    <w:rsid w:val="005274A4"/>
    <w:rsid w:val="0052774B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371"/>
    <w:rsid w:val="00536716"/>
    <w:rsid w:val="005368F2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3DE2"/>
    <w:rsid w:val="00554937"/>
    <w:rsid w:val="00554E6C"/>
    <w:rsid w:val="0055544D"/>
    <w:rsid w:val="005561E5"/>
    <w:rsid w:val="00556632"/>
    <w:rsid w:val="0055708C"/>
    <w:rsid w:val="00557ADA"/>
    <w:rsid w:val="0056032F"/>
    <w:rsid w:val="0056067F"/>
    <w:rsid w:val="00560A36"/>
    <w:rsid w:val="00560FEF"/>
    <w:rsid w:val="0056198A"/>
    <w:rsid w:val="00561E55"/>
    <w:rsid w:val="00562054"/>
    <w:rsid w:val="00562869"/>
    <w:rsid w:val="0056287A"/>
    <w:rsid w:val="00562B97"/>
    <w:rsid w:val="005631AC"/>
    <w:rsid w:val="00563569"/>
    <w:rsid w:val="0056392B"/>
    <w:rsid w:val="0056459F"/>
    <w:rsid w:val="00564A24"/>
    <w:rsid w:val="00564EE9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9FB"/>
    <w:rsid w:val="00575AE0"/>
    <w:rsid w:val="00575BEF"/>
    <w:rsid w:val="00575C9C"/>
    <w:rsid w:val="00575D53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48A"/>
    <w:rsid w:val="005908B9"/>
    <w:rsid w:val="00590B92"/>
    <w:rsid w:val="005910C0"/>
    <w:rsid w:val="00591299"/>
    <w:rsid w:val="005913AD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BB"/>
    <w:rsid w:val="005A0745"/>
    <w:rsid w:val="005A080D"/>
    <w:rsid w:val="005A0EC9"/>
    <w:rsid w:val="005A0F8D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C0427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7363"/>
    <w:rsid w:val="005C758C"/>
    <w:rsid w:val="005C7714"/>
    <w:rsid w:val="005C786F"/>
    <w:rsid w:val="005C7E6D"/>
    <w:rsid w:val="005C7F7A"/>
    <w:rsid w:val="005D0080"/>
    <w:rsid w:val="005D0A50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912"/>
    <w:rsid w:val="005D3D00"/>
    <w:rsid w:val="005D4310"/>
    <w:rsid w:val="005D467C"/>
    <w:rsid w:val="005D4903"/>
    <w:rsid w:val="005D498A"/>
    <w:rsid w:val="005D4AE5"/>
    <w:rsid w:val="005D4E97"/>
    <w:rsid w:val="005D7E96"/>
    <w:rsid w:val="005E02D7"/>
    <w:rsid w:val="005E02F6"/>
    <w:rsid w:val="005E0774"/>
    <w:rsid w:val="005E09F2"/>
    <w:rsid w:val="005E0D6D"/>
    <w:rsid w:val="005E10D8"/>
    <w:rsid w:val="005E10E6"/>
    <w:rsid w:val="005E1382"/>
    <w:rsid w:val="005E14CC"/>
    <w:rsid w:val="005E19DB"/>
    <w:rsid w:val="005E1B79"/>
    <w:rsid w:val="005E2126"/>
    <w:rsid w:val="005E212E"/>
    <w:rsid w:val="005E214F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022"/>
    <w:rsid w:val="005E4131"/>
    <w:rsid w:val="005E44AA"/>
    <w:rsid w:val="005E5039"/>
    <w:rsid w:val="005E585C"/>
    <w:rsid w:val="005E5925"/>
    <w:rsid w:val="005E596F"/>
    <w:rsid w:val="005E5A75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06E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AD1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56B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80C"/>
    <w:rsid w:val="00626878"/>
    <w:rsid w:val="00626CD0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D8B"/>
    <w:rsid w:val="00641E54"/>
    <w:rsid w:val="00641FC4"/>
    <w:rsid w:val="006425C5"/>
    <w:rsid w:val="0064262E"/>
    <w:rsid w:val="006429CE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89A"/>
    <w:rsid w:val="00656E1C"/>
    <w:rsid w:val="006570C2"/>
    <w:rsid w:val="0065733F"/>
    <w:rsid w:val="0065747F"/>
    <w:rsid w:val="006600CE"/>
    <w:rsid w:val="006607F5"/>
    <w:rsid w:val="00660811"/>
    <w:rsid w:val="00660890"/>
    <w:rsid w:val="0066098C"/>
    <w:rsid w:val="0066127F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AC3"/>
    <w:rsid w:val="00695D38"/>
    <w:rsid w:val="0069650C"/>
    <w:rsid w:val="006966E3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428E"/>
    <w:rsid w:val="006A4718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0D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505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F89"/>
    <w:rsid w:val="006F2336"/>
    <w:rsid w:val="006F25AC"/>
    <w:rsid w:val="006F25F4"/>
    <w:rsid w:val="006F2A9C"/>
    <w:rsid w:val="006F3214"/>
    <w:rsid w:val="006F33D4"/>
    <w:rsid w:val="006F3505"/>
    <w:rsid w:val="006F3C22"/>
    <w:rsid w:val="006F432C"/>
    <w:rsid w:val="006F4941"/>
    <w:rsid w:val="006F4A94"/>
    <w:rsid w:val="006F4B18"/>
    <w:rsid w:val="006F4C63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1540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76AA"/>
    <w:rsid w:val="00727892"/>
    <w:rsid w:val="00727C0B"/>
    <w:rsid w:val="00727F24"/>
    <w:rsid w:val="00727F8B"/>
    <w:rsid w:val="007310E0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A5B"/>
    <w:rsid w:val="00747A7D"/>
    <w:rsid w:val="00750408"/>
    <w:rsid w:val="00750CB6"/>
    <w:rsid w:val="00750D1A"/>
    <w:rsid w:val="00750D55"/>
    <w:rsid w:val="00750E61"/>
    <w:rsid w:val="00751458"/>
    <w:rsid w:val="007515AF"/>
    <w:rsid w:val="0075237B"/>
    <w:rsid w:val="007524A3"/>
    <w:rsid w:val="00752B44"/>
    <w:rsid w:val="00752EC4"/>
    <w:rsid w:val="00753F0F"/>
    <w:rsid w:val="0075408F"/>
    <w:rsid w:val="0075429D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3ED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B89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A7"/>
    <w:rsid w:val="007727C5"/>
    <w:rsid w:val="0077287F"/>
    <w:rsid w:val="00772A78"/>
    <w:rsid w:val="00772D0D"/>
    <w:rsid w:val="0077301B"/>
    <w:rsid w:val="007730D5"/>
    <w:rsid w:val="00774A0B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11E1"/>
    <w:rsid w:val="007813A6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EF2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BE8"/>
    <w:rsid w:val="007A6056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E00"/>
    <w:rsid w:val="007B0EC3"/>
    <w:rsid w:val="007B1014"/>
    <w:rsid w:val="007B1082"/>
    <w:rsid w:val="007B13F2"/>
    <w:rsid w:val="007B16B5"/>
    <w:rsid w:val="007B170B"/>
    <w:rsid w:val="007B1A35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4D5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FA"/>
    <w:rsid w:val="007F085A"/>
    <w:rsid w:val="007F0A95"/>
    <w:rsid w:val="007F1919"/>
    <w:rsid w:val="007F1B4F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5C29"/>
    <w:rsid w:val="00816236"/>
    <w:rsid w:val="008168F2"/>
    <w:rsid w:val="00816A40"/>
    <w:rsid w:val="00816CE1"/>
    <w:rsid w:val="0081732C"/>
    <w:rsid w:val="0081738C"/>
    <w:rsid w:val="00817480"/>
    <w:rsid w:val="0081756A"/>
    <w:rsid w:val="0081789E"/>
    <w:rsid w:val="008178A9"/>
    <w:rsid w:val="00817FE2"/>
    <w:rsid w:val="00820195"/>
    <w:rsid w:val="0082036A"/>
    <w:rsid w:val="008206AB"/>
    <w:rsid w:val="00820E1C"/>
    <w:rsid w:val="0082140D"/>
    <w:rsid w:val="00821578"/>
    <w:rsid w:val="008220D2"/>
    <w:rsid w:val="008226B9"/>
    <w:rsid w:val="00822841"/>
    <w:rsid w:val="00822865"/>
    <w:rsid w:val="00822B7A"/>
    <w:rsid w:val="008239D8"/>
    <w:rsid w:val="00824500"/>
    <w:rsid w:val="00824CEF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EC7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725D"/>
    <w:rsid w:val="00857607"/>
    <w:rsid w:val="00857C54"/>
    <w:rsid w:val="0086019D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79F"/>
    <w:rsid w:val="00877DC5"/>
    <w:rsid w:val="00877F4A"/>
    <w:rsid w:val="008800BC"/>
    <w:rsid w:val="00880269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6F0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C4D"/>
    <w:rsid w:val="00893F0D"/>
    <w:rsid w:val="00894096"/>
    <w:rsid w:val="008946DA"/>
    <w:rsid w:val="0089493C"/>
    <w:rsid w:val="008950D5"/>
    <w:rsid w:val="00895511"/>
    <w:rsid w:val="008959A8"/>
    <w:rsid w:val="008964E5"/>
    <w:rsid w:val="008965B7"/>
    <w:rsid w:val="00896772"/>
    <w:rsid w:val="00896B9D"/>
    <w:rsid w:val="00896DD3"/>
    <w:rsid w:val="008973F1"/>
    <w:rsid w:val="008A0372"/>
    <w:rsid w:val="008A097F"/>
    <w:rsid w:val="008A0DE6"/>
    <w:rsid w:val="008A1278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2F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818"/>
    <w:rsid w:val="008C4A29"/>
    <w:rsid w:val="008C505B"/>
    <w:rsid w:val="008C542D"/>
    <w:rsid w:val="008C5762"/>
    <w:rsid w:val="008C57BC"/>
    <w:rsid w:val="008C64ED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419A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9001E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B8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89C"/>
    <w:rsid w:val="00914B3E"/>
    <w:rsid w:val="00915360"/>
    <w:rsid w:val="009154B5"/>
    <w:rsid w:val="00915691"/>
    <w:rsid w:val="009157F5"/>
    <w:rsid w:val="00915E78"/>
    <w:rsid w:val="00916358"/>
    <w:rsid w:val="00916A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0ECD"/>
    <w:rsid w:val="0092188C"/>
    <w:rsid w:val="00921ECC"/>
    <w:rsid w:val="00921F28"/>
    <w:rsid w:val="00922ADE"/>
    <w:rsid w:val="00922BE5"/>
    <w:rsid w:val="009232DE"/>
    <w:rsid w:val="00923B0B"/>
    <w:rsid w:val="009243D1"/>
    <w:rsid w:val="00924C36"/>
    <w:rsid w:val="0092514C"/>
    <w:rsid w:val="0092580B"/>
    <w:rsid w:val="0092588E"/>
    <w:rsid w:val="00926808"/>
    <w:rsid w:val="00926CF4"/>
    <w:rsid w:val="00927241"/>
    <w:rsid w:val="00927768"/>
    <w:rsid w:val="0092799A"/>
    <w:rsid w:val="00927AA3"/>
    <w:rsid w:val="00927C24"/>
    <w:rsid w:val="00927C99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40F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0C25"/>
    <w:rsid w:val="009414C3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5127"/>
    <w:rsid w:val="00945483"/>
    <w:rsid w:val="009456ED"/>
    <w:rsid w:val="00945863"/>
    <w:rsid w:val="00945C89"/>
    <w:rsid w:val="009465CA"/>
    <w:rsid w:val="009469FD"/>
    <w:rsid w:val="00946FD8"/>
    <w:rsid w:val="009470C0"/>
    <w:rsid w:val="0094720D"/>
    <w:rsid w:val="009473B0"/>
    <w:rsid w:val="009475F5"/>
    <w:rsid w:val="00947839"/>
    <w:rsid w:val="00950105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AAF"/>
    <w:rsid w:val="00970C66"/>
    <w:rsid w:val="00970FF0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DBA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9EC"/>
    <w:rsid w:val="00982B3E"/>
    <w:rsid w:val="00983290"/>
    <w:rsid w:val="0098395C"/>
    <w:rsid w:val="00983D29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E4E"/>
    <w:rsid w:val="00990E55"/>
    <w:rsid w:val="00990FA9"/>
    <w:rsid w:val="0099100D"/>
    <w:rsid w:val="009912E6"/>
    <w:rsid w:val="009913C7"/>
    <w:rsid w:val="00991AEC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406D"/>
    <w:rsid w:val="00994204"/>
    <w:rsid w:val="00994E11"/>
    <w:rsid w:val="00994EAA"/>
    <w:rsid w:val="0099511E"/>
    <w:rsid w:val="00995A7B"/>
    <w:rsid w:val="00995BEE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CB6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544"/>
    <w:rsid w:val="009C1849"/>
    <w:rsid w:val="009C1EA9"/>
    <w:rsid w:val="009C2208"/>
    <w:rsid w:val="009C24CB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0EE"/>
    <w:rsid w:val="009E3103"/>
    <w:rsid w:val="009E3518"/>
    <w:rsid w:val="009E3604"/>
    <w:rsid w:val="009E375C"/>
    <w:rsid w:val="009E3D4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5D"/>
    <w:rsid w:val="00A209A2"/>
    <w:rsid w:val="00A21233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13"/>
    <w:rsid w:val="00A320F1"/>
    <w:rsid w:val="00A32485"/>
    <w:rsid w:val="00A33A21"/>
    <w:rsid w:val="00A34009"/>
    <w:rsid w:val="00A34683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F68"/>
    <w:rsid w:val="00A430A9"/>
    <w:rsid w:val="00A43778"/>
    <w:rsid w:val="00A43B04"/>
    <w:rsid w:val="00A443E1"/>
    <w:rsid w:val="00A45021"/>
    <w:rsid w:val="00A45C0D"/>
    <w:rsid w:val="00A460D8"/>
    <w:rsid w:val="00A46498"/>
    <w:rsid w:val="00A46779"/>
    <w:rsid w:val="00A46866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718"/>
    <w:rsid w:val="00A668D5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0EFB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80153"/>
    <w:rsid w:val="00A8047F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1B4"/>
    <w:rsid w:val="00A9686C"/>
    <w:rsid w:val="00A9767A"/>
    <w:rsid w:val="00A97B1E"/>
    <w:rsid w:val="00AA0132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5309"/>
    <w:rsid w:val="00AA5516"/>
    <w:rsid w:val="00AA55EE"/>
    <w:rsid w:val="00AA5767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508"/>
    <w:rsid w:val="00AB2AF5"/>
    <w:rsid w:val="00AB2C50"/>
    <w:rsid w:val="00AB2FE0"/>
    <w:rsid w:val="00AB32A4"/>
    <w:rsid w:val="00AB345C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7E5"/>
    <w:rsid w:val="00AD38AE"/>
    <w:rsid w:val="00AD3FB1"/>
    <w:rsid w:val="00AD4235"/>
    <w:rsid w:val="00AD4BEC"/>
    <w:rsid w:val="00AD5D80"/>
    <w:rsid w:val="00AD5E92"/>
    <w:rsid w:val="00AD6B78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97A"/>
    <w:rsid w:val="00AE4ED8"/>
    <w:rsid w:val="00AE5908"/>
    <w:rsid w:val="00AE5B87"/>
    <w:rsid w:val="00AE5D2A"/>
    <w:rsid w:val="00AE6335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13B4"/>
    <w:rsid w:val="00AF1561"/>
    <w:rsid w:val="00AF166D"/>
    <w:rsid w:val="00AF16F0"/>
    <w:rsid w:val="00AF174B"/>
    <w:rsid w:val="00AF1B7D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4F60"/>
    <w:rsid w:val="00AF5A0D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77A4"/>
    <w:rsid w:val="00AF788D"/>
    <w:rsid w:val="00AF7EBF"/>
    <w:rsid w:val="00B00181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7C8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73D"/>
    <w:rsid w:val="00B177D3"/>
    <w:rsid w:val="00B17A25"/>
    <w:rsid w:val="00B17EB6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D79"/>
    <w:rsid w:val="00B25263"/>
    <w:rsid w:val="00B25402"/>
    <w:rsid w:val="00B2569E"/>
    <w:rsid w:val="00B25C62"/>
    <w:rsid w:val="00B25E83"/>
    <w:rsid w:val="00B266C9"/>
    <w:rsid w:val="00B26D73"/>
    <w:rsid w:val="00B27857"/>
    <w:rsid w:val="00B3035F"/>
    <w:rsid w:val="00B30B8E"/>
    <w:rsid w:val="00B319AA"/>
    <w:rsid w:val="00B319F6"/>
    <w:rsid w:val="00B3239C"/>
    <w:rsid w:val="00B32972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4997"/>
    <w:rsid w:val="00B65737"/>
    <w:rsid w:val="00B66069"/>
    <w:rsid w:val="00B66F41"/>
    <w:rsid w:val="00B671F1"/>
    <w:rsid w:val="00B67AC7"/>
    <w:rsid w:val="00B67B4C"/>
    <w:rsid w:val="00B67B6F"/>
    <w:rsid w:val="00B67BB2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3239"/>
    <w:rsid w:val="00B73429"/>
    <w:rsid w:val="00B73B0B"/>
    <w:rsid w:val="00B73E3C"/>
    <w:rsid w:val="00B73FEC"/>
    <w:rsid w:val="00B74433"/>
    <w:rsid w:val="00B7448E"/>
    <w:rsid w:val="00B74954"/>
    <w:rsid w:val="00B74A15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2FA"/>
    <w:rsid w:val="00B85BD5"/>
    <w:rsid w:val="00B85CF8"/>
    <w:rsid w:val="00B862E4"/>
    <w:rsid w:val="00B863C9"/>
    <w:rsid w:val="00B86714"/>
    <w:rsid w:val="00B875F2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A49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402"/>
    <w:rsid w:val="00BA5684"/>
    <w:rsid w:val="00BA5CB7"/>
    <w:rsid w:val="00BA60EE"/>
    <w:rsid w:val="00BA6187"/>
    <w:rsid w:val="00BA7347"/>
    <w:rsid w:val="00BA75E4"/>
    <w:rsid w:val="00BA79EF"/>
    <w:rsid w:val="00BA7A05"/>
    <w:rsid w:val="00BA7F9E"/>
    <w:rsid w:val="00BB01B6"/>
    <w:rsid w:val="00BB072E"/>
    <w:rsid w:val="00BB121D"/>
    <w:rsid w:val="00BB1643"/>
    <w:rsid w:val="00BB18FD"/>
    <w:rsid w:val="00BB1C61"/>
    <w:rsid w:val="00BB220B"/>
    <w:rsid w:val="00BB229D"/>
    <w:rsid w:val="00BB26A0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D06"/>
    <w:rsid w:val="00BD44EE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62A"/>
    <w:rsid w:val="00BE1840"/>
    <w:rsid w:val="00BE2712"/>
    <w:rsid w:val="00BE29BA"/>
    <w:rsid w:val="00BE3888"/>
    <w:rsid w:val="00BE39C0"/>
    <w:rsid w:val="00BE3E48"/>
    <w:rsid w:val="00BE4479"/>
    <w:rsid w:val="00BE4DD9"/>
    <w:rsid w:val="00BE58B3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978"/>
    <w:rsid w:val="00BF0CC3"/>
    <w:rsid w:val="00BF1533"/>
    <w:rsid w:val="00BF1B63"/>
    <w:rsid w:val="00BF1EB2"/>
    <w:rsid w:val="00BF2321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443"/>
    <w:rsid w:val="00BF5810"/>
    <w:rsid w:val="00BF5C1D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355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AD7"/>
    <w:rsid w:val="00C16CF5"/>
    <w:rsid w:val="00C17346"/>
    <w:rsid w:val="00C174DC"/>
    <w:rsid w:val="00C1755A"/>
    <w:rsid w:val="00C178A4"/>
    <w:rsid w:val="00C17AB2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B7"/>
    <w:rsid w:val="00C24709"/>
    <w:rsid w:val="00C24728"/>
    <w:rsid w:val="00C25751"/>
    <w:rsid w:val="00C25E57"/>
    <w:rsid w:val="00C26CCA"/>
    <w:rsid w:val="00C27575"/>
    <w:rsid w:val="00C2771D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3CE"/>
    <w:rsid w:val="00C416C6"/>
    <w:rsid w:val="00C41850"/>
    <w:rsid w:val="00C41962"/>
    <w:rsid w:val="00C41B46"/>
    <w:rsid w:val="00C41FE4"/>
    <w:rsid w:val="00C4243E"/>
    <w:rsid w:val="00C4280E"/>
    <w:rsid w:val="00C43349"/>
    <w:rsid w:val="00C43862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4FB0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9E1"/>
    <w:rsid w:val="00C63C1D"/>
    <w:rsid w:val="00C63EBA"/>
    <w:rsid w:val="00C643BD"/>
    <w:rsid w:val="00C648DB"/>
    <w:rsid w:val="00C650E2"/>
    <w:rsid w:val="00C65445"/>
    <w:rsid w:val="00C65F4A"/>
    <w:rsid w:val="00C660F5"/>
    <w:rsid w:val="00C66389"/>
    <w:rsid w:val="00C66609"/>
    <w:rsid w:val="00C66D9E"/>
    <w:rsid w:val="00C6747F"/>
    <w:rsid w:val="00C67751"/>
    <w:rsid w:val="00C67DB8"/>
    <w:rsid w:val="00C7000D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6FEB"/>
    <w:rsid w:val="00C77387"/>
    <w:rsid w:val="00C77735"/>
    <w:rsid w:val="00C80002"/>
    <w:rsid w:val="00C810EE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248"/>
    <w:rsid w:val="00C915BD"/>
    <w:rsid w:val="00C91C7B"/>
    <w:rsid w:val="00C91DCD"/>
    <w:rsid w:val="00C91FA7"/>
    <w:rsid w:val="00C923B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0F06"/>
    <w:rsid w:val="00CA10F7"/>
    <w:rsid w:val="00CA13D6"/>
    <w:rsid w:val="00CA155F"/>
    <w:rsid w:val="00CA1604"/>
    <w:rsid w:val="00CA1830"/>
    <w:rsid w:val="00CA1890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B3F"/>
    <w:rsid w:val="00CB7C53"/>
    <w:rsid w:val="00CB7CFB"/>
    <w:rsid w:val="00CB7D80"/>
    <w:rsid w:val="00CC0312"/>
    <w:rsid w:val="00CC065E"/>
    <w:rsid w:val="00CC077F"/>
    <w:rsid w:val="00CC102C"/>
    <w:rsid w:val="00CC104A"/>
    <w:rsid w:val="00CC1516"/>
    <w:rsid w:val="00CC16C0"/>
    <w:rsid w:val="00CC1ACE"/>
    <w:rsid w:val="00CC1CB4"/>
    <w:rsid w:val="00CC2053"/>
    <w:rsid w:val="00CC30A0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6F3C"/>
    <w:rsid w:val="00CC7C47"/>
    <w:rsid w:val="00CC7D21"/>
    <w:rsid w:val="00CC7EBC"/>
    <w:rsid w:val="00CD0124"/>
    <w:rsid w:val="00CD1207"/>
    <w:rsid w:val="00CD1881"/>
    <w:rsid w:val="00CD2159"/>
    <w:rsid w:val="00CD25D4"/>
    <w:rsid w:val="00CD283E"/>
    <w:rsid w:val="00CD2BD9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2E8"/>
    <w:rsid w:val="00CD5548"/>
    <w:rsid w:val="00CD5703"/>
    <w:rsid w:val="00CD597F"/>
    <w:rsid w:val="00CD5CED"/>
    <w:rsid w:val="00CD60C9"/>
    <w:rsid w:val="00CD60EA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2198"/>
    <w:rsid w:val="00CE2529"/>
    <w:rsid w:val="00CE27D8"/>
    <w:rsid w:val="00CE2B71"/>
    <w:rsid w:val="00CE3CED"/>
    <w:rsid w:val="00CE4236"/>
    <w:rsid w:val="00CE48A4"/>
    <w:rsid w:val="00CE48C4"/>
    <w:rsid w:val="00CE4C87"/>
    <w:rsid w:val="00CE4F37"/>
    <w:rsid w:val="00CE586D"/>
    <w:rsid w:val="00CE5973"/>
    <w:rsid w:val="00CE5CD2"/>
    <w:rsid w:val="00CE5D9A"/>
    <w:rsid w:val="00CE6B78"/>
    <w:rsid w:val="00CE6F1E"/>
    <w:rsid w:val="00CE798B"/>
    <w:rsid w:val="00CE7B79"/>
    <w:rsid w:val="00CE7C4B"/>
    <w:rsid w:val="00CE7D55"/>
    <w:rsid w:val="00CF064F"/>
    <w:rsid w:val="00CF0AF5"/>
    <w:rsid w:val="00CF0B07"/>
    <w:rsid w:val="00CF0D1C"/>
    <w:rsid w:val="00CF13DC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FB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F7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DC5"/>
    <w:rsid w:val="00D04106"/>
    <w:rsid w:val="00D04812"/>
    <w:rsid w:val="00D04C77"/>
    <w:rsid w:val="00D04FC0"/>
    <w:rsid w:val="00D05619"/>
    <w:rsid w:val="00D058F6"/>
    <w:rsid w:val="00D05A90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36A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1D4"/>
    <w:rsid w:val="00D3335A"/>
    <w:rsid w:val="00D34069"/>
    <w:rsid w:val="00D340B2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B67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CE7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C2D"/>
    <w:rsid w:val="00D64CD9"/>
    <w:rsid w:val="00D65433"/>
    <w:rsid w:val="00D65AB0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163"/>
    <w:rsid w:val="00D90315"/>
    <w:rsid w:val="00D905BA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298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1D44"/>
    <w:rsid w:val="00DA2621"/>
    <w:rsid w:val="00DA2638"/>
    <w:rsid w:val="00DA2736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F42"/>
    <w:rsid w:val="00DB33FD"/>
    <w:rsid w:val="00DB3C15"/>
    <w:rsid w:val="00DB3C20"/>
    <w:rsid w:val="00DB43F8"/>
    <w:rsid w:val="00DB4489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CD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B22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E000E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AF9"/>
    <w:rsid w:val="00E04DFC"/>
    <w:rsid w:val="00E05B01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6FE"/>
    <w:rsid w:val="00E14813"/>
    <w:rsid w:val="00E15A17"/>
    <w:rsid w:val="00E15DB7"/>
    <w:rsid w:val="00E168BC"/>
    <w:rsid w:val="00E16A0A"/>
    <w:rsid w:val="00E16ACF"/>
    <w:rsid w:val="00E16B29"/>
    <w:rsid w:val="00E16B6A"/>
    <w:rsid w:val="00E16D30"/>
    <w:rsid w:val="00E177D8"/>
    <w:rsid w:val="00E17914"/>
    <w:rsid w:val="00E20064"/>
    <w:rsid w:val="00E208F0"/>
    <w:rsid w:val="00E214B0"/>
    <w:rsid w:val="00E21507"/>
    <w:rsid w:val="00E21829"/>
    <w:rsid w:val="00E21C6F"/>
    <w:rsid w:val="00E22769"/>
    <w:rsid w:val="00E227F5"/>
    <w:rsid w:val="00E22AE0"/>
    <w:rsid w:val="00E22BD2"/>
    <w:rsid w:val="00E22D76"/>
    <w:rsid w:val="00E23569"/>
    <w:rsid w:val="00E23B41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602C"/>
    <w:rsid w:val="00E363AC"/>
    <w:rsid w:val="00E36774"/>
    <w:rsid w:val="00E36DE3"/>
    <w:rsid w:val="00E36EC5"/>
    <w:rsid w:val="00E37A6F"/>
    <w:rsid w:val="00E4036E"/>
    <w:rsid w:val="00E40432"/>
    <w:rsid w:val="00E404B1"/>
    <w:rsid w:val="00E40ABB"/>
    <w:rsid w:val="00E40D02"/>
    <w:rsid w:val="00E41518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B80"/>
    <w:rsid w:val="00E44D17"/>
    <w:rsid w:val="00E45451"/>
    <w:rsid w:val="00E45B30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D3B"/>
    <w:rsid w:val="00E553FD"/>
    <w:rsid w:val="00E568A5"/>
    <w:rsid w:val="00E569D6"/>
    <w:rsid w:val="00E56DE6"/>
    <w:rsid w:val="00E571B7"/>
    <w:rsid w:val="00E573DB"/>
    <w:rsid w:val="00E57643"/>
    <w:rsid w:val="00E57F52"/>
    <w:rsid w:val="00E601EC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3854"/>
    <w:rsid w:val="00E63971"/>
    <w:rsid w:val="00E63EF3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5E63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5A0"/>
    <w:rsid w:val="00E91906"/>
    <w:rsid w:val="00E91A18"/>
    <w:rsid w:val="00E92A5E"/>
    <w:rsid w:val="00E9326A"/>
    <w:rsid w:val="00E93366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BC"/>
    <w:rsid w:val="00EB62DF"/>
    <w:rsid w:val="00EB64A3"/>
    <w:rsid w:val="00EB6F5A"/>
    <w:rsid w:val="00EB712A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883"/>
    <w:rsid w:val="00EC5C58"/>
    <w:rsid w:val="00EC5D85"/>
    <w:rsid w:val="00EC61A0"/>
    <w:rsid w:val="00EC6344"/>
    <w:rsid w:val="00EC637A"/>
    <w:rsid w:val="00EC69A2"/>
    <w:rsid w:val="00EC6B7C"/>
    <w:rsid w:val="00EC6B9D"/>
    <w:rsid w:val="00EC74AB"/>
    <w:rsid w:val="00EC7800"/>
    <w:rsid w:val="00EC7985"/>
    <w:rsid w:val="00ED0235"/>
    <w:rsid w:val="00ED0249"/>
    <w:rsid w:val="00ED0B9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0C4"/>
    <w:rsid w:val="00ED78AA"/>
    <w:rsid w:val="00ED797F"/>
    <w:rsid w:val="00ED7B78"/>
    <w:rsid w:val="00ED7E4D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9E1"/>
    <w:rsid w:val="00F02E3D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CE8"/>
    <w:rsid w:val="00F172C5"/>
    <w:rsid w:val="00F174FB"/>
    <w:rsid w:val="00F175DB"/>
    <w:rsid w:val="00F17794"/>
    <w:rsid w:val="00F201E9"/>
    <w:rsid w:val="00F202BD"/>
    <w:rsid w:val="00F2063F"/>
    <w:rsid w:val="00F209F3"/>
    <w:rsid w:val="00F20F0D"/>
    <w:rsid w:val="00F20FB9"/>
    <w:rsid w:val="00F2111B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39"/>
    <w:rsid w:val="00F32DBD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78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78C"/>
    <w:rsid w:val="00FA78BE"/>
    <w:rsid w:val="00FA7DE5"/>
    <w:rsid w:val="00FB05A9"/>
    <w:rsid w:val="00FB069F"/>
    <w:rsid w:val="00FB0C7F"/>
    <w:rsid w:val="00FB0F9D"/>
    <w:rsid w:val="00FB0FB6"/>
    <w:rsid w:val="00FB1AD2"/>
    <w:rsid w:val="00FB1C75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7665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AA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6027"/>
    <w:rsid w:val="00FD608B"/>
    <w:rsid w:val="00FD67B1"/>
    <w:rsid w:val="00FD6B58"/>
    <w:rsid w:val="00FD6C68"/>
    <w:rsid w:val="00FD7C83"/>
    <w:rsid w:val="00FD7EEF"/>
    <w:rsid w:val="00FE01AB"/>
    <w:rsid w:val="00FE031F"/>
    <w:rsid w:val="00FE0574"/>
    <w:rsid w:val="00FE0682"/>
    <w:rsid w:val="00FE06B7"/>
    <w:rsid w:val="00FE0AEE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13D"/>
    <w:rsid w:val="00FE67C0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503E6-1F2E-4BFA-B266-793560629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user</cp:lastModifiedBy>
  <cp:revision>2</cp:revision>
  <cp:lastPrinted>2018-08-06T10:59:00Z</cp:lastPrinted>
  <dcterms:created xsi:type="dcterms:W3CDTF">2018-08-09T02:13:00Z</dcterms:created>
  <dcterms:modified xsi:type="dcterms:W3CDTF">2018-08-09T02:13:00Z</dcterms:modified>
</cp:coreProperties>
</file>