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1DC3" w:rsidRDefault="00FD1DC3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30"/>
          <w:szCs w:val="30"/>
        </w:rPr>
      </w:pPr>
    </w:p>
    <w:p w:rsidR="005A1B6E" w:rsidRPr="00480D6F" w:rsidRDefault="005A1B6E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30"/>
          <w:szCs w:val="30"/>
        </w:rPr>
      </w:pPr>
    </w:p>
    <w:p w:rsidR="00FD1DC3" w:rsidRPr="00480D6F" w:rsidRDefault="00FD1DC3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30"/>
          <w:szCs w:val="30"/>
        </w:rPr>
      </w:pPr>
    </w:p>
    <w:p w:rsidR="00FD1DC3" w:rsidRPr="00480D6F" w:rsidRDefault="00FD1DC3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30"/>
          <w:szCs w:val="30"/>
        </w:rPr>
      </w:pPr>
    </w:p>
    <w:p w:rsidR="00FD1DC3" w:rsidRPr="00480D6F" w:rsidRDefault="00FD1DC3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30"/>
          <w:szCs w:val="30"/>
        </w:rPr>
      </w:pPr>
    </w:p>
    <w:p w:rsidR="00FD1DC3" w:rsidRPr="00480D6F" w:rsidRDefault="00FD1DC3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30"/>
          <w:szCs w:val="30"/>
        </w:rPr>
      </w:pPr>
    </w:p>
    <w:p w:rsidR="00FD1DC3" w:rsidRPr="00480D6F" w:rsidRDefault="00FD1DC3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30"/>
          <w:szCs w:val="30"/>
        </w:rPr>
      </w:pPr>
    </w:p>
    <w:p w:rsidR="00FD1DC3" w:rsidRPr="00480D6F" w:rsidRDefault="00FD1DC3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30"/>
          <w:szCs w:val="30"/>
        </w:rPr>
      </w:pPr>
    </w:p>
    <w:p w:rsidR="00FD1DC3" w:rsidRPr="00480D6F" w:rsidRDefault="00FD1DC3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30"/>
          <w:szCs w:val="30"/>
        </w:rPr>
      </w:pPr>
    </w:p>
    <w:p w:rsidR="00FD1DC3" w:rsidRPr="00480D6F" w:rsidRDefault="00FD1DC3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30"/>
          <w:szCs w:val="30"/>
        </w:rPr>
      </w:pPr>
    </w:p>
    <w:p w:rsidR="00FD1DC3" w:rsidRPr="00480D6F" w:rsidRDefault="00FD1DC3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30"/>
          <w:szCs w:val="30"/>
        </w:rPr>
      </w:pPr>
    </w:p>
    <w:p w:rsidR="00FD1DC3" w:rsidRPr="004B707B" w:rsidRDefault="00FD1DC3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52"/>
          <w:szCs w:val="52"/>
          <w:cs/>
        </w:rPr>
      </w:pPr>
      <w:r w:rsidRPr="004B707B">
        <w:rPr>
          <w:rFonts w:ascii="Angsana New" w:hAnsi="Angsana New" w:cs="Angsana New"/>
          <w:sz w:val="52"/>
          <w:szCs w:val="52"/>
          <w:cs/>
        </w:rPr>
        <w:t xml:space="preserve">บริษัท แผ่นดินทอง </w:t>
      </w:r>
      <w:proofErr w:type="spellStart"/>
      <w:r w:rsidRPr="004B707B">
        <w:rPr>
          <w:rFonts w:ascii="Angsana New" w:hAnsi="Angsana New" w:cs="Angsana New"/>
          <w:sz w:val="52"/>
          <w:szCs w:val="52"/>
          <w:cs/>
        </w:rPr>
        <w:t>พร็อพเพอร์ตี้</w:t>
      </w:r>
      <w:proofErr w:type="spellEnd"/>
      <w:r w:rsidRPr="004B707B">
        <w:rPr>
          <w:rFonts w:ascii="Angsana New" w:hAnsi="Angsana New" w:cs="Angsana New"/>
          <w:sz w:val="52"/>
          <w:szCs w:val="52"/>
          <w:cs/>
        </w:rPr>
        <w:t xml:space="preserve"> ดี</w:t>
      </w:r>
      <w:proofErr w:type="spellStart"/>
      <w:r w:rsidRPr="004B707B">
        <w:rPr>
          <w:rFonts w:ascii="Angsana New" w:hAnsi="Angsana New" w:cs="Angsana New"/>
          <w:sz w:val="52"/>
          <w:szCs w:val="52"/>
          <w:cs/>
        </w:rPr>
        <w:t>เวลล</w:t>
      </w:r>
      <w:proofErr w:type="spellEnd"/>
      <w:r w:rsidRPr="004B707B">
        <w:rPr>
          <w:rFonts w:ascii="Angsana New" w:hAnsi="Angsana New" w:cs="Angsana New"/>
          <w:sz w:val="52"/>
          <w:szCs w:val="52"/>
          <w:cs/>
        </w:rPr>
        <w:t>อป</w:t>
      </w:r>
      <w:proofErr w:type="spellStart"/>
      <w:r w:rsidRPr="004B707B">
        <w:rPr>
          <w:rFonts w:ascii="Angsana New" w:hAnsi="Angsana New" w:cs="Angsana New"/>
          <w:sz w:val="52"/>
          <w:szCs w:val="52"/>
          <w:cs/>
        </w:rPr>
        <w:t>เม้นท์</w:t>
      </w:r>
      <w:proofErr w:type="spellEnd"/>
      <w:r w:rsidR="000F026B" w:rsidRPr="004B707B">
        <w:rPr>
          <w:rFonts w:ascii="Angsana New" w:hAnsi="Angsana New" w:cs="Angsana New"/>
          <w:sz w:val="52"/>
          <w:szCs w:val="52"/>
        </w:rPr>
        <w:t xml:space="preserve"> </w:t>
      </w:r>
      <w:r w:rsidRPr="004B707B">
        <w:rPr>
          <w:rFonts w:ascii="Angsana New" w:hAnsi="Angsana New" w:cs="Angsana New"/>
          <w:sz w:val="52"/>
          <w:szCs w:val="52"/>
          <w:cs/>
        </w:rPr>
        <w:t xml:space="preserve">จำกัด </w:t>
      </w:r>
      <w:r w:rsidRPr="004B707B">
        <w:rPr>
          <w:rFonts w:ascii="Angsana New" w:hAnsi="Angsana New" w:cs="Angsana New"/>
          <w:sz w:val="52"/>
          <w:szCs w:val="52"/>
        </w:rPr>
        <w:t>(</w:t>
      </w:r>
      <w:r w:rsidRPr="004B707B">
        <w:rPr>
          <w:rFonts w:ascii="Angsana New" w:hAnsi="Angsana New" w:cs="Angsana New"/>
          <w:sz w:val="52"/>
          <w:szCs w:val="52"/>
          <w:cs/>
        </w:rPr>
        <w:t>มหาชน</w:t>
      </w:r>
      <w:r w:rsidRPr="004B707B">
        <w:rPr>
          <w:rFonts w:ascii="Angsana New" w:hAnsi="Angsana New" w:cs="Angsana New"/>
          <w:sz w:val="52"/>
          <w:szCs w:val="52"/>
        </w:rPr>
        <w:t>)</w:t>
      </w:r>
      <w:r w:rsidRPr="004B707B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:rsidR="00FD1DC3" w:rsidRPr="004B707B" w:rsidRDefault="00FD1DC3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52"/>
          <w:szCs w:val="52"/>
        </w:rPr>
      </w:pPr>
    </w:p>
    <w:p w:rsidR="00A2052D" w:rsidRPr="004B707B" w:rsidRDefault="00A2052D" w:rsidP="006C315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4B707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งบการเงินระหว่างกาล</w:t>
      </w:r>
    </w:p>
    <w:p w:rsidR="00E007DD" w:rsidRPr="00F91027" w:rsidRDefault="00E007DD" w:rsidP="00E007D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91027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</w:t>
      </w:r>
      <w:r w:rsidRPr="00F9102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ดสามเดือน</w:t>
      </w:r>
      <w:r w:rsidR="00BC0AD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และเก้า</w:t>
      </w:r>
      <w:r w:rsidR="00E80F8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F9102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492B83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492B8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Pr="00F9102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2561</w:t>
      </w:r>
    </w:p>
    <w:p w:rsidR="006C3152" w:rsidRPr="004B707B" w:rsidRDefault="006C3152" w:rsidP="006C315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4B707B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6C3152" w:rsidRPr="004B707B" w:rsidRDefault="006C3152" w:rsidP="006C315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B707B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A2052D" w:rsidRPr="004B707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การสอบทานข้อมูลทางการเงินระหว่างกาลโดย</w:t>
      </w:r>
      <w:r w:rsidRPr="004B707B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:rsidR="00FD1DC3" w:rsidRPr="004B707B" w:rsidRDefault="00FD1DC3" w:rsidP="00F63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63"/>
        <w:jc w:val="both"/>
        <w:rPr>
          <w:rFonts w:ascii="Angsana New" w:hAnsi="Angsana New"/>
        </w:rPr>
      </w:pPr>
    </w:p>
    <w:p w:rsidR="00BB0C92" w:rsidRPr="004B707B" w:rsidRDefault="00BB0C92" w:rsidP="00F63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63"/>
        <w:jc w:val="both"/>
        <w:rPr>
          <w:rFonts w:ascii="Angsana New" w:hAnsi="Angsana New"/>
        </w:rPr>
      </w:pPr>
    </w:p>
    <w:p w:rsidR="00BB0C92" w:rsidRPr="004B707B" w:rsidRDefault="00BB0C92" w:rsidP="00F63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63"/>
        <w:jc w:val="both"/>
        <w:rPr>
          <w:rFonts w:ascii="Angsana New" w:hAnsi="Angsana New"/>
        </w:rPr>
      </w:pPr>
    </w:p>
    <w:p w:rsidR="00BB0C92" w:rsidRPr="004B707B" w:rsidRDefault="00BB0C92" w:rsidP="00F63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63"/>
        <w:jc w:val="both"/>
        <w:rPr>
          <w:rFonts w:ascii="Angsana New" w:hAnsi="Angsana New"/>
        </w:rPr>
      </w:pPr>
    </w:p>
    <w:p w:rsidR="00BB0C92" w:rsidRPr="004B707B" w:rsidRDefault="00BB0C92" w:rsidP="00F63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63"/>
        <w:jc w:val="both"/>
        <w:rPr>
          <w:rFonts w:ascii="Angsana New" w:hAnsi="Angsana New"/>
        </w:rPr>
      </w:pPr>
    </w:p>
    <w:p w:rsidR="00BB0C92" w:rsidRPr="004B707B" w:rsidRDefault="00BB0C92" w:rsidP="00F63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63"/>
        <w:jc w:val="both"/>
        <w:rPr>
          <w:rFonts w:ascii="Angsana New" w:hAnsi="Angsana New"/>
          <w:cs/>
        </w:rPr>
        <w:sectPr w:rsidR="00BB0C92" w:rsidRPr="004B707B" w:rsidSect="00A66F35">
          <w:headerReference w:type="default" r:id="rId8"/>
          <w:footerReference w:type="even" r:id="rId9"/>
          <w:footerReference w:type="default" r:id="rId10"/>
          <w:pgSz w:w="11909" w:h="16834" w:code="9"/>
          <w:pgMar w:top="691" w:right="1440" w:bottom="576" w:left="1440" w:header="720" w:footer="720" w:gutter="0"/>
          <w:pgNumType w:start="0"/>
          <w:cols w:space="720"/>
          <w:titlePg/>
        </w:sectPr>
      </w:pPr>
    </w:p>
    <w:p w:rsidR="00854CD1" w:rsidRPr="004B707B" w:rsidRDefault="00854CD1" w:rsidP="00F6390D">
      <w:pPr>
        <w:tabs>
          <w:tab w:val="left" w:pos="8640"/>
        </w:tabs>
        <w:ind w:right="-63"/>
        <w:rPr>
          <w:rFonts w:ascii="Angsana New" w:hAnsi="Angsana New"/>
          <w:b/>
          <w:bCs/>
          <w:sz w:val="32"/>
          <w:szCs w:val="32"/>
        </w:rPr>
      </w:pPr>
    </w:p>
    <w:p w:rsidR="00854CD1" w:rsidRPr="004B707B" w:rsidRDefault="00854CD1" w:rsidP="00F6390D">
      <w:pPr>
        <w:tabs>
          <w:tab w:val="left" w:pos="8640"/>
        </w:tabs>
        <w:ind w:right="-63"/>
        <w:rPr>
          <w:rFonts w:ascii="Angsana New" w:hAnsi="Angsana New"/>
          <w:b/>
          <w:bCs/>
          <w:sz w:val="32"/>
          <w:szCs w:val="32"/>
        </w:rPr>
      </w:pPr>
    </w:p>
    <w:p w:rsidR="00854CD1" w:rsidRPr="004B707B" w:rsidRDefault="00854CD1" w:rsidP="00F6390D">
      <w:pPr>
        <w:tabs>
          <w:tab w:val="left" w:pos="8640"/>
        </w:tabs>
        <w:ind w:right="-63"/>
        <w:rPr>
          <w:rFonts w:ascii="Angsana New" w:hAnsi="Angsana New"/>
          <w:b/>
          <w:bCs/>
          <w:sz w:val="32"/>
          <w:szCs w:val="32"/>
        </w:rPr>
      </w:pPr>
    </w:p>
    <w:p w:rsidR="00854CD1" w:rsidRPr="004B707B" w:rsidRDefault="00854CD1" w:rsidP="00F6390D">
      <w:pPr>
        <w:tabs>
          <w:tab w:val="left" w:pos="8640"/>
        </w:tabs>
        <w:ind w:right="-63"/>
        <w:rPr>
          <w:rFonts w:ascii="Angsana New" w:hAnsi="Angsana New"/>
          <w:b/>
          <w:bCs/>
          <w:sz w:val="32"/>
          <w:szCs w:val="32"/>
        </w:rPr>
      </w:pPr>
    </w:p>
    <w:p w:rsidR="00854CD1" w:rsidRPr="004B707B" w:rsidRDefault="00854CD1" w:rsidP="00F6390D">
      <w:pPr>
        <w:tabs>
          <w:tab w:val="left" w:pos="8640"/>
        </w:tabs>
        <w:ind w:right="-63"/>
        <w:rPr>
          <w:rFonts w:ascii="Angsana New" w:hAnsi="Angsana New"/>
          <w:b/>
          <w:bCs/>
          <w:sz w:val="32"/>
          <w:szCs w:val="32"/>
        </w:rPr>
      </w:pPr>
    </w:p>
    <w:p w:rsidR="00AC5CA9" w:rsidRDefault="00AC5CA9" w:rsidP="00761B23">
      <w:pPr>
        <w:tabs>
          <w:tab w:val="left" w:pos="8640"/>
        </w:tabs>
        <w:ind w:right="-63"/>
        <w:rPr>
          <w:rFonts w:ascii="Angsana New" w:hAnsi="Angsana New"/>
          <w:b/>
          <w:bCs/>
          <w:sz w:val="30"/>
          <w:szCs w:val="30"/>
        </w:rPr>
      </w:pPr>
    </w:p>
    <w:p w:rsidR="00AC5CA9" w:rsidRDefault="00AC5CA9" w:rsidP="00761B23">
      <w:pPr>
        <w:tabs>
          <w:tab w:val="left" w:pos="8640"/>
        </w:tabs>
        <w:ind w:right="-63"/>
        <w:rPr>
          <w:rFonts w:ascii="Angsana New" w:hAnsi="Angsana New"/>
          <w:b/>
          <w:bCs/>
          <w:sz w:val="30"/>
          <w:szCs w:val="30"/>
        </w:rPr>
      </w:pPr>
    </w:p>
    <w:p w:rsidR="002A45DD" w:rsidRDefault="002A45DD" w:rsidP="00DA6837">
      <w:pPr>
        <w:tabs>
          <w:tab w:val="left" w:pos="8640"/>
        </w:tabs>
        <w:ind w:right="-63"/>
        <w:rPr>
          <w:rFonts w:ascii="Angsana New" w:hAnsi="Angsana New"/>
          <w:b/>
          <w:bCs/>
          <w:sz w:val="30"/>
          <w:szCs w:val="30"/>
        </w:rPr>
      </w:pPr>
    </w:p>
    <w:p w:rsidR="00DA6837" w:rsidRDefault="00DA6837" w:rsidP="00DA6837">
      <w:pPr>
        <w:tabs>
          <w:tab w:val="left" w:pos="8640"/>
        </w:tabs>
        <w:ind w:right="-63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DA6837" w:rsidRDefault="00DA6837" w:rsidP="00DA6837">
      <w:pPr>
        <w:spacing w:line="240" w:lineRule="auto"/>
        <w:ind w:right="-63"/>
        <w:jc w:val="both"/>
        <w:rPr>
          <w:rFonts w:ascii="Angsana New" w:hAnsi="Angsana New"/>
          <w:b/>
          <w:bCs/>
          <w:sz w:val="30"/>
          <w:szCs w:val="30"/>
        </w:rPr>
      </w:pPr>
    </w:p>
    <w:p w:rsidR="00DA6837" w:rsidRDefault="00DA6837" w:rsidP="00DA6837">
      <w:pPr>
        <w:spacing w:line="240" w:lineRule="auto"/>
        <w:ind w:right="-63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แผ่นดินทอง </w:t>
      </w:r>
      <w:proofErr w:type="spellStart"/>
      <w:r>
        <w:rPr>
          <w:rFonts w:ascii="Angsana New" w:hAnsi="Angsana New"/>
          <w:b/>
          <w:bCs/>
          <w:sz w:val="30"/>
          <w:szCs w:val="30"/>
          <w:cs/>
        </w:rPr>
        <w:t>พร็อพเพอร์ตี้</w:t>
      </w:r>
      <w:proofErr w:type="spellEnd"/>
      <w:r>
        <w:rPr>
          <w:rFonts w:ascii="Angsana New" w:hAnsi="Angsana New"/>
          <w:b/>
          <w:bCs/>
          <w:sz w:val="30"/>
          <w:szCs w:val="30"/>
          <w:cs/>
        </w:rPr>
        <w:t xml:space="preserve"> ดี</w:t>
      </w:r>
      <w:proofErr w:type="spellStart"/>
      <w:r>
        <w:rPr>
          <w:rFonts w:ascii="Angsana New" w:hAnsi="Angsana New"/>
          <w:b/>
          <w:bCs/>
          <w:sz w:val="30"/>
          <w:szCs w:val="30"/>
          <w:cs/>
        </w:rPr>
        <w:t>เวลล</w:t>
      </w:r>
      <w:proofErr w:type="spellEnd"/>
      <w:r>
        <w:rPr>
          <w:rFonts w:ascii="Angsana New" w:hAnsi="Angsana New"/>
          <w:b/>
          <w:bCs/>
          <w:sz w:val="30"/>
          <w:szCs w:val="30"/>
          <w:cs/>
        </w:rPr>
        <w:t>อป</w:t>
      </w:r>
      <w:proofErr w:type="spellStart"/>
      <w:r>
        <w:rPr>
          <w:rFonts w:ascii="Angsana New" w:hAnsi="Angsana New"/>
          <w:b/>
          <w:bCs/>
          <w:sz w:val="30"/>
          <w:szCs w:val="30"/>
          <w:cs/>
        </w:rPr>
        <w:t>เม้นท์</w:t>
      </w:r>
      <w:proofErr w:type="spellEnd"/>
      <w:r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:rsidR="00DA6837" w:rsidRDefault="00DA6837" w:rsidP="00DA683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A6837" w:rsidRPr="0076273F" w:rsidRDefault="00DA6837" w:rsidP="0076273F">
      <w:pPr>
        <w:autoSpaceDE w:val="0"/>
        <w:autoSpaceDN w:val="0"/>
        <w:adjustRightInd w:val="0"/>
        <w:spacing w:line="240" w:lineRule="auto"/>
        <w:ind w:right="-27"/>
        <w:jc w:val="thaiDistribute"/>
        <w:rPr>
          <w:rFonts w:ascii="Angsana New" w:hAnsi="Angsana New"/>
          <w:spacing w:val="-4"/>
          <w:sz w:val="30"/>
          <w:szCs w:val="30"/>
        </w:rPr>
      </w:pPr>
      <w:r w:rsidRPr="0076273F">
        <w:rPr>
          <w:rFonts w:ascii="Angsana New" w:hAnsi="Angsana New"/>
          <w:spacing w:val="-4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112725">
        <w:rPr>
          <w:rFonts w:ascii="Angsana New" w:hAnsi="Angsana New"/>
          <w:spacing w:val="-4"/>
          <w:sz w:val="30"/>
          <w:szCs w:val="30"/>
        </w:rPr>
        <w:t>3</w:t>
      </w:r>
      <w:r w:rsidR="00492B83">
        <w:rPr>
          <w:rFonts w:ascii="Angsana New" w:hAnsi="Angsana New" w:hint="cs"/>
          <w:spacing w:val="-4"/>
          <w:sz w:val="30"/>
          <w:szCs w:val="30"/>
          <w:cs/>
        </w:rPr>
        <w:t>0</w:t>
      </w:r>
      <w:r w:rsidRPr="0076273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492B83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Pr="0076273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76273F">
        <w:rPr>
          <w:rFonts w:ascii="Angsana New" w:hAnsi="Angsana New"/>
          <w:spacing w:val="-4"/>
          <w:sz w:val="30"/>
          <w:szCs w:val="30"/>
        </w:rPr>
        <w:t>256</w:t>
      </w:r>
      <w:r w:rsidR="00112725">
        <w:rPr>
          <w:rFonts w:ascii="Angsana New" w:hAnsi="Angsana New"/>
          <w:spacing w:val="-4"/>
          <w:sz w:val="30"/>
          <w:szCs w:val="30"/>
        </w:rPr>
        <w:t>1</w:t>
      </w:r>
      <w:r w:rsidRPr="0076273F">
        <w:rPr>
          <w:rFonts w:ascii="Angsana New" w:hAnsi="Angsana New" w:hint="cs"/>
          <w:spacing w:val="-4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E80F85">
        <w:rPr>
          <w:rFonts w:ascii="Angsana New" w:hAnsi="Angsana New" w:hint="cs"/>
          <w:spacing w:val="-4"/>
          <w:sz w:val="30"/>
          <w:szCs w:val="30"/>
          <w:cs/>
        </w:rPr>
        <w:t>สำหรับงวดสามเดือนและ</w:t>
      </w:r>
      <w:r w:rsidR="00091C71"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 w:rsidR="00E80F85">
        <w:rPr>
          <w:rFonts w:ascii="Angsana New" w:hAnsi="Angsana New" w:hint="cs"/>
          <w:spacing w:val="-4"/>
          <w:sz w:val="30"/>
          <w:szCs w:val="30"/>
          <w:cs/>
        </w:rPr>
        <w:t xml:space="preserve">เดือนสิ้นสุดวันที่ </w:t>
      </w:r>
      <w:r w:rsidR="00112725">
        <w:rPr>
          <w:rFonts w:ascii="Angsana New" w:hAnsi="Angsana New"/>
          <w:spacing w:val="-4"/>
          <w:sz w:val="30"/>
          <w:szCs w:val="30"/>
        </w:rPr>
        <w:t>3</w:t>
      </w:r>
      <w:r w:rsidR="00492B83">
        <w:rPr>
          <w:rFonts w:ascii="Angsana New" w:hAnsi="Angsana New" w:hint="cs"/>
          <w:spacing w:val="-4"/>
          <w:sz w:val="30"/>
          <w:szCs w:val="30"/>
          <w:cs/>
        </w:rPr>
        <w:t>0</w:t>
      </w:r>
      <w:r w:rsidR="00E80F8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492B83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="00E80F8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112725">
        <w:rPr>
          <w:rFonts w:ascii="Angsana New" w:hAnsi="Angsana New"/>
          <w:spacing w:val="-4"/>
          <w:sz w:val="30"/>
          <w:szCs w:val="30"/>
        </w:rPr>
        <w:t>2561</w:t>
      </w:r>
      <w:r w:rsidRPr="0076273F">
        <w:rPr>
          <w:rFonts w:ascii="Angsana New" w:hAnsi="Angsana New" w:hint="cs"/>
          <w:spacing w:val="-4"/>
          <w:sz w:val="30"/>
          <w:szCs w:val="30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</w:t>
      </w:r>
      <w:r w:rsidR="00E80F85">
        <w:rPr>
          <w:rFonts w:ascii="Angsana New" w:hAnsi="Angsana New" w:hint="cs"/>
          <w:spacing w:val="-4"/>
          <w:sz w:val="30"/>
          <w:szCs w:val="30"/>
          <w:cs/>
        </w:rPr>
        <w:t>แสเงินสดเฉพาะกิจการ สำหรับงวด</w:t>
      </w:r>
      <w:r w:rsidR="00091C71"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 w:rsidRPr="0076273F">
        <w:rPr>
          <w:rFonts w:ascii="Angsana New" w:hAnsi="Angsana New" w:hint="cs"/>
          <w:spacing w:val="-4"/>
          <w:sz w:val="30"/>
          <w:szCs w:val="30"/>
          <w:cs/>
        </w:rPr>
        <w:t xml:space="preserve">เดือนสิ้นสุดวันที่ </w:t>
      </w:r>
      <w:r w:rsidRPr="0076273F">
        <w:rPr>
          <w:rFonts w:ascii="Angsana New" w:hAnsi="Angsana New"/>
          <w:spacing w:val="-4"/>
          <w:sz w:val="30"/>
          <w:szCs w:val="30"/>
        </w:rPr>
        <w:t>3</w:t>
      </w:r>
      <w:r w:rsidR="00492B83">
        <w:rPr>
          <w:rFonts w:ascii="Angsana New" w:hAnsi="Angsana New" w:hint="cs"/>
          <w:spacing w:val="-4"/>
          <w:sz w:val="30"/>
          <w:szCs w:val="30"/>
          <w:cs/>
        </w:rPr>
        <w:t>0 มิถุนายน</w:t>
      </w:r>
      <w:r w:rsidRPr="0076273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76273F">
        <w:rPr>
          <w:rFonts w:ascii="Angsana New" w:hAnsi="Angsana New"/>
          <w:spacing w:val="-4"/>
          <w:sz w:val="30"/>
          <w:szCs w:val="30"/>
        </w:rPr>
        <w:t>256</w:t>
      </w:r>
      <w:r w:rsidR="00112725">
        <w:rPr>
          <w:rFonts w:ascii="Angsana New" w:hAnsi="Angsana New"/>
          <w:spacing w:val="-4"/>
          <w:sz w:val="30"/>
          <w:szCs w:val="30"/>
        </w:rPr>
        <w:t>1</w:t>
      </w:r>
      <w:r w:rsidRPr="0076273F">
        <w:rPr>
          <w:rFonts w:ascii="Angsana New" w:hAnsi="Angsana New" w:hint="cs"/>
          <w:spacing w:val="-4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แผ่นดินทอง </w:t>
      </w:r>
      <w:proofErr w:type="spellStart"/>
      <w:r w:rsidRPr="0076273F">
        <w:rPr>
          <w:rFonts w:ascii="Angsana New" w:hAnsi="Angsana New" w:hint="cs"/>
          <w:spacing w:val="-4"/>
          <w:sz w:val="30"/>
          <w:szCs w:val="30"/>
          <w:cs/>
        </w:rPr>
        <w:t>พร็อพเพอร์ตี้</w:t>
      </w:r>
      <w:proofErr w:type="spellEnd"/>
      <w:r w:rsidRPr="0076273F">
        <w:rPr>
          <w:rFonts w:ascii="Angsana New" w:hAnsi="Angsana New" w:hint="cs"/>
          <w:spacing w:val="-4"/>
          <w:sz w:val="30"/>
          <w:szCs w:val="30"/>
          <w:cs/>
        </w:rPr>
        <w:t xml:space="preserve"> ดี</w:t>
      </w:r>
      <w:proofErr w:type="spellStart"/>
      <w:r w:rsidRPr="0076273F">
        <w:rPr>
          <w:rFonts w:ascii="Angsana New" w:hAnsi="Angsana New" w:hint="cs"/>
          <w:spacing w:val="-4"/>
          <w:sz w:val="30"/>
          <w:szCs w:val="30"/>
          <w:cs/>
        </w:rPr>
        <w:t>เวลล</w:t>
      </w:r>
      <w:proofErr w:type="spellEnd"/>
      <w:r w:rsidRPr="0076273F">
        <w:rPr>
          <w:rFonts w:ascii="Angsana New" w:hAnsi="Angsana New" w:hint="cs"/>
          <w:spacing w:val="-4"/>
          <w:sz w:val="30"/>
          <w:szCs w:val="30"/>
          <w:cs/>
        </w:rPr>
        <w:t>อป</w:t>
      </w:r>
      <w:proofErr w:type="spellStart"/>
      <w:r w:rsidRPr="0076273F">
        <w:rPr>
          <w:rFonts w:ascii="Angsana New" w:hAnsi="Angsana New" w:hint="cs"/>
          <w:spacing w:val="-4"/>
          <w:sz w:val="30"/>
          <w:szCs w:val="30"/>
          <w:cs/>
        </w:rPr>
        <w:t>เม้นท์</w:t>
      </w:r>
      <w:proofErr w:type="spellEnd"/>
      <w:r w:rsidRPr="0076273F">
        <w:rPr>
          <w:rFonts w:ascii="Angsana New" w:hAnsi="Angsana New" w:hint="cs"/>
          <w:spacing w:val="-4"/>
          <w:sz w:val="30"/>
          <w:szCs w:val="30"/>
          <w:cs/>
        </w:rPr>
        <w:t xml:space="preserve"> จำกัด (มหาชน) และบริษัทย่อยและของเฉพาะบริษัท</w:t>
      </w:r>
      <w:r w:rsidR="0076273F">
        <w:rPr>
          <w:rFonts w:ascii="Angsana New" w:hAnsi="Angsana New"/>
          <w:spacing w:val="-4"/>
          <w:sz w:val="30"/>
          <w:szCs w:val="30"/>
        </w:rPr>
        <w:t xml:space="preserve"> </w:t>
      </w:r>
      <w:r w:rsidRPr="0076273F">
        <w:rPr>
          <w:rFonts w:ascii="Angsana New" w:hAnsi="Angsana New" w:hint="cs"/>
          <w:spacing w:val="-4"/>
          <w:sz w:val="30"/>
          <w:szCs w:val="30"/>
          <w:cs/>
        </w:rPr>
        <w:t xml:space="preserve">แผ่นดินทอง </w:t>
      </w:r>
      <w:proofErr w:type="spellStart"/>
      <w:r w:rsidRPr="0076273F">
        <w:rPr>
          <w:rFonts w:ascii="Angsana New" w:hAnsi="Angsana New" w:hint="cs"/>
          <w:spacing w:val="-4"/>
          <w:sz w:val="30"/>
          <w:szCs w:val="30"/>
          <w:cs/>
        </w:rPr>
        <w:t>พร็อพเพอร์ตี้</w:t>
      </w:r>
      <w:proofErr w:type="spellEnd"/>
      <w:r w:rsidRPr="0076273F">
        <w:rPr>
          <w:rFonts w:ascii="Angsana New" w:hAnsi="Angsana New" w:hint="cs"/>
          <w:spacing w:val="-4"/>
          <w:sz w:val="30"/>
          <w:szCs w:val="30"/>
          <w:cs/>
        </w:rPr>
        <w:t xml:space="preserve"> ดี</w:t>
      </w:r>
      <w:proofErr w:type="spellStart"/>
      <w:r w:rsidRPr="0076273F">
        <w:rPr>
          <w:rFonts w:ascii="Angsana New" w:hAnsi="Angsana New" w:hint="cs"/>
          <w:spacing w:val="-4"/>
          <w:sz w:val="30"/>
          <w:szCs w:val="30"/>
          <w:cs/>
        </w:rPr>
        <w:t>เวลล</w:t>
      </w:r>
      <w:proofErr w:type="spellEnd"/>
      <w:r w:rsidRPr="0076273F">
        <w:rPr>
          <w:rFonts w:ascii="Angsana New" w:hAnsi="Angsana New" w:hint="cs"/>
          <w:spacing w:val="-4"/>
          <w:sz w:val="30"/>
          <w:szCs w:val="30"/>
          <w:cs/>
        </w:rPr>
        <w:t>อป</w:t>
      </w:r>
      <w:proofErr w:type="spellStart"/>
      <w:r w:rsidRPr="0076273F">
        <w:rPr>
          <w:rFonts w:ascii="Angsana New" w:hAnsi="Angsana New" w:hint="cs"/>
          <w:spacing w:val="-4"/>
          <w:sz w:val="30"/>
          <w:szCs w:val="30"/>
          <w:cs/>
        </w:rPr>
        <w:t>เม้นท์</w:t>
      </w:r>
      <w:proofErr w:type="spellEnd"/>
      <w:r w:rsidRPr="0076273F">
        <w:rPr>
          <w:rFonts w:ascii="Angsana New" w:hAnsi="Angsana New" w:hint="cs"/>
          <w:spacing w:val="-4"/>
          <w:sz w:val="30"/>
          <w:szCs w:val="30"/>
          <w:cs/>
        </w:rPr>
        <w:t xml:space="preserve">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76273F">
        <w:rPr>
          <w:rFonts w:ascii="Angsana New" w:hAnsi="Angsana New"/>
          <w:spacing w:val="-4"/>
          <w:sz w:val="30"/>
          <w:szCs w:val="30"/>
        </w:rPr>
        <w:t>34</w:t>
      </w:r>
      <w:r w:rsidRPr="0076273F">
        <w:rPr>
          <w:rFonts w:ascii="Angsana New" w:hAnsi="Angsana New" w:hint="cs"/>
          <w:spacing w:val="-4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:rsidR="00DA6837" w:rsidRDefault="00DA6837" w:rsidP="00DA683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DA6837" w:rsidRDefault="00DA6837" w:rsidP="00DA683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DA6837" w:rsidRDefault="00DA6837" w:rsidP="00DA683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DA6837" w:rsidRDefault="00DA6837" w:rsidP="00DA683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>
        <w:rPr>
          <w:rFonts w:ascii="Angsana New" w:hAnsi="Angsana New"/>
          <w:sz w:val="30"/>
          <w:szCs w:val="30"/>
        </w:rPr>
        <w:t xml:space="preserve"> 2410 “</w:t>
      </w:r>
      <w:r>
        <w:rPr>
          <w:rFonts w:ascii="Angsana New" w:hAnsi="Angsana New" w:hint="cs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>
        <w:rPr>
          <w:rFonts w:ascii="Angsana New" w:hAnsi="Angsana New"/>
          <w:sz w:val="30"/>
          <w:szCs w:val="30"/>
        </w:rPr>
        <w:t>”</w:t>
      </w:r>
      <w:r>
        <w:rPr>
          <w:rFonts w:ascii="Angsana New" w:hAnsi="Angsana New" w:hint="cs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 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:rsidR="00DA6837" w:rsidRDefault="00DA6837" w:rsidP="00DA683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5C1DBF" w:rsidRDefault="005C1DBF" w:rsidP="00DA683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  <w:sectPr w:rsidR="005C1DBF" w:rsidSect="007E5DE9">
          <w:headerReference w:type="default" r:id="rId11"/>
          <w:footerReference w:type="default" r:id="rId12"/>
          <w:pgSz w:w="11907" w:h="16840" w:code="9"/>
          <w:pgMar w:top="691" w:right="1152" w:bottom="720" w:left="1152" w:header="720" w:footer="504" w:gutter="0"/>
          <w:cols w:space="708"/>
          <w:docGrid w:linePitch="360"/>
        </w:sectPr>
      </w:pPr>
    </w:p>
    <w:p w:rsidR="002A45DD" w:rsidRDefault="002A45DD" w:rsidP="00DA683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bookmarkStart w:id="0" w:name="_GoBack"/>
      <w:bookmarkEnd w:id="0"/>
    </w:p>
    <w:p w:rsidR="00DA6837" w:rsidRDefault="00DA6837" w:rsidP="00DA683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:rsidR="00DA6837" w:rsidRDefault="00DA6837" w:rsidP="00DA6837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:rsidR="00DA6837" w:rsidRDefault="00DA6837" w:rsidP="00DA683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pacing w:val="-4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>
        <w:rPr>
          <w:rFonts w:ascii="Angsana New" w:hAnsi="Angsana New"/>
          <w:spacing w:val="-4"/>
          <w:sz w:val="30"/>
          <w:szCs w:val="30"/>
        </w:rPr>
        <w:t>34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:rsidR="00DA6837" w:rsidRDefault="00DA6837" w:rsidP="00DA6837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DA6837" w:rsidRDefault="00DA6837" w:rsidP="00DA6837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DA6837" w:rsidRDefault="00DA6837" w:rsidP="00DA6837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284267" w:rsidRDefault="00284267" w:rsidP="00DA6837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284267" w:rsidRDefault="00284267" w:rsidP="00DA6837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A6837" w:rsidRDefault="00DA6837" w:rsidP="00DA6837">
      <w:pPr>
        <w:spacing w:line="240" w:lineRule="auto"/>
        <w:ind w:right="-6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(วิไล บูรณกิตติโสภณ) </w:t>
      </w:r>
    </w:p>
    <w:p w:rsidR="00DA6837" w:rsidRDefault="00DA6837" w:rsidP="00DA6837">
      <w:pPr>
        <w:spacing w:line="240" w:lineRule="auto"/>
        <w:ind w:right="-6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DA6837" w:rsidRDefault="00DA6837" w:rsidP="00DA6837">
      <w:pPr>
        <w:spacing w:line="240" w:lineRule="auto"/>
        <w:ind w:right="-6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/>
          <w:sz w:val="30"/>
          <w:szCs w:val="30"/>
        </w:rPr>
        <w:t>3920</w:t>
      </w:r>
    </w:p>
    <w:p w:rsidR="00DA6837" w:rsidRDefault="00DA6837" w:rsidP="00DA6837">
      <w:pPr>
        <w:spacing w:line="240" w:lineRule="auto"/>
        <w:ind w:right="-63"/>
        <w:jc w:val="thaiDistribute"/>
        <w:rPr>
          <w:rFonts w:ascii="Angsana New" w:hAnsi="Angsana New"/>
          <w:sz w:val="30"/>
          <w:szCs w:val="30"/>
        </w:rPr>
      </w:pPr>
    </w:p>
    <w:p w:rsidR="00DA6837" w:rsidRDefault="00DA6837" w:rsidP="00DA6837">
      <w:pPr>
        <w:spacing w:line="240" w:lineRule="auto"/>
        <w:ind w:right="-6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บริษัท </w:t>
      </w:r>
      <w:proofErr w:type="spellStart"/>
      <w:r>
        <w:rPr>
          <w:rFonts w:ascii="Angsana New" w:hAnsi="Angsana New"/>
          <w:sz w:val="30"/>
          <w:szCs w:val="30"/>
          <w:cs/>
        </w:rPr>
        <w:t>เค</w:t>
      </w:r>
      <w:proofErr w:type="spellEnd"/>
      <w:r>
        <w:rPr>
          <w:rFonts w:ascii="Angsana New" w:hAnsi="Angsana New"/>
          <w:sz w:val="30"/>
          <w:szCs w:val="30"/>
          <w:cs/>
        </w:rPr>
        <w:t>พี</w:t>
      </w:r>
      <w:proofErr w:type="spellStart"/>
      <w:r>
        <w:rPr>
          <w:rFonts w:ascii="Angsana New" w:hAnsi="Angsana New"/>
          <w:sz w:val="30"/>
          <w:szCs w:val="30"/>
          <w:cs/>
        </w:rPr>
        <w:t>เอ็ม</w:t>
      </w:r>
      <w:proofErr w:type="spellEnd"/>
      <w:r>
        <w:rPr>
          <w:rFonts w:ascii="Angsana New" w:hAnsi="Angsana New"/>
          <w:sz w:val="30"/>
          <w:szCs w:val="30"/>
          <w:cs/>
        </w:rPr>
        <w:t>จี ภูมิไชย สอบบัญชี จำกัด</w:t>
      </w:r>
    </w:p>
    <w:p w:rsidR="00DA6837" w:rsidRDefault="00DA6837" w:rsidP="00DA6837">
      <w:pPr>
        <w:spacing w:line="240" w:lineRule="auto"/>
        <w:ind w:right="-6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FD1DC3" w:rsidRPr="004B707B" w:rsidRDefault="00412E72" w:rsidP="00DA6837">
      <w:pPr>
        <w:rPr>
          <w:rFonts w:ascii="Angsana New" w:hAnsi="Angsana New"/>
          <w:sz w:val="30"/>
          <w:szCs w:val="30"/>
        </w:rPr>
      </w:pPr>
      <w:r w:rsidRPr="00B64FA1">
        <w:rPr>
          <w:rFonts w:ascii="Angsana New" w:hAnsi="Angsana New"/>
          <w:sz w:val="30"/>
          <w:szCs w:val="30"/>
        </w:rPr>
        <w:t xml:space="preserve">9 </w:t>
      </w:r>
      <w:r w:rsidRPr="00B64FA1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492B83" w:rsidRPr="00B64FA1">
        <w:rPr>
          <w:rFonts w:ascii="Angsana New" w:hAnsi="Angsana New" w:hint="cs"/>
          <w:sz w:val="30"/>
          <w:szCs w:val="30"/>
          <w:cs/>
        </w:rPr>
        <w:t>2561</w:t>
      </w:r>
    </w:p>
    <w:p w:rsidR="003E7485" w:rsidRPr="003E7485" w:rsidRDefault="003E7485" w:rsidP="003E7485">
      <w:pPr>
        <w:rPr>
          <w:rFonts w:ascii="Angsana New" w:hAnsi="Angsana New"/>
          <w:sz w:val="30"/>
          <w:szCs w:val="30"/>
          <w:cs/>
        </w:rPr>
      </w:pPr>
    </w:p>
    <w:p w:rsidR="00222F02" w:rsidRPr="00C0760F" w:rsidRDefault="00222F02" w:rsidP="00222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53D79" w:rsidRPr="00AF633D" w:rsidRDefault="00553D79" w:rsidP="00553D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rPr>
          <w:rFonts w:ascii="Angsana New" w:hAnsi="Angsana New"/>
          <w:b/>
          <w:bCs/>
          <w:sz w:val="14"/>
          <w:szCs w:val="14"/>
        </w:rPr>
      </w:pPr>
    </w:p>
    <w:p w:rsidR="003B43DD" w:rsidRPr="00480D6F" w:rsidRDefault="003B43DD" w:rsidP="004600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sectPr w:rsidR="003B43DD" w:rsidRPr="00480D6F" w:rsidSect="009A3B66">
      <w:headerReference w:type="default" r:id="rId13"/>
      <w:footerReference w:type="default" r:id="rId14"/>
      <w:pgSz w:w="11909" w:h="16834" w:code="9"/>
      <w:pgMar w:top="691" w:right="1152" w:bottom="899" w:left="1152" w:header="720" w:footer="58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22D8" w:rsidRDefault="00EF22D8" w:rsidP="004956B4">
      <w:r>
        <w:separator/>
      </w:r>
    </w:p>
  </w:endnote>
  <w:endnote w:type="continuationSeparator" w:id="0">
    <w:p w:rsidR="00EF22D8" w:rsidRDefault="00EF22D8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esco">
    <w:altName w:val="Tesc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6327" w:rsidRDefault="009B6327" w:rsidP="00953262">
    <w:pPr>
      <w:pStyle w:val="Footer"/>
      <w:framePr w:wrap="around" w:vAnchor="text" w:hAnchor="margin" w:xAlign="right" w:y="1"/>
      <w:rPr>
        <w:rStyle w:val="PageNumber"/>
        <w:rFonts w:cs="Angsana New"/>
      </w:rPr>
    </w:pPr>
    <w:r>
      <w:rPr>
        <w:rStyle w:val="PageNumber"/>
        <w:rFonts w:cs="Angsana New"/>
      </w:rPr>
      <w:fldChar w:fldCharType="begin"/>
    </w:r>
    <w:r>
      <w:rPr>
        <w:rStyle w:val="PageNumber"/>
        <w:rFonts w:cs="Angsana New"/>
      </w:rPr>
      <w:instrText xml:space="preserve">PAGE  </w:instrText>
    </w:r>
    <w:r>
      <w:rPr>
        <w:rStyle w:val="PageNumber"/>
        <w:rFonts w:cs="Angsana New"/>
      </w:rPr>
      <w:fldChar w:fldCharType="separate"/>
    </w:r>
    <w:r>
      <w:rPr>
        <w:rStyle w:val="PageNumber"/>
        <w:rFonts w:cs="Angsana New"/>
        <w:noProof/>
      </w:rPr>
      <w:t>0</w:t>
    </w:r>
    <w:r>
      <w:rPr>
        <w:rStyle w:val="PageNumber"/>
        <w:rFonts w:cs="Angsana New"/>
      </w:rPr>
      <w:fldChar w:fldCharType="end"/>
    </w:r>
  </w:p>
  <w:p w:rsidR="009B6327" w:rsidRDefault="009B6327" w:rsidP="001E3D8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6327" w:rsidRDefault="009B6327" w:rsidP="00BE302E">
    <w:pPr>
      <w:tabs>
        <w:tab w:val="left" w:pos="8820"/>
      </w:tabs>
      <w:ind w:right="360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DE9" w:rsidRDefault="007E5DE9" w:rsidP="00BE302E">
    <w:pPr>
      <w:tabs>
        <w:tab w:val="left" w:pos="8820"/>
      </w:tabs>
      <w:ind w:right="360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5840013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7E5DE9" w:rsidRPr="007E5DE9" w:rsidRDefault="007E5DE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7E5DE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E5DE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7E5DE9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7E5DE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22D8" w:rsidRDefault="00EF22D8" w:rsidP="004956B4">
      <w:r>
        <w:separator/>
      </w:r>
    </w:p>
  </w:footnote>
  <w:footnote w:type="continuationSeparator" w:id="0">
    <w:p w:rsidR="00EF22D8" w:rsidRDefault="00EF22D8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6327" w:rsidRDefault="009B6327">
    <w:pPr>
      <w:pStyle w:val="Header"/>
    </w:pPr>
  </w:p>
  <w:p w:rsidR="009B6327" w:rsidRDefault="009B6327">
    <w:pPr>
      <w:pStyle w:val="Header"/>
    </w:pPr>
  </w:p>
  <w:p w:rsidR="009B6327" w:rsidRDefault="009B6327">
    <w:pPr>
      <w:pStyle w:val="Header"/>
    </w:pPr>
  </w:p>
  <w:p w:rsidR="009B6327" w:rsidRDefault="009B632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6327" w:rsidRPr="00492B83" w:rsidRDefault="009B6327" w:rsidP="00492B8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6327" w:rsidRDefault="009B6327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:rsidR="007E5DE9" w:rsidRPr="00B659DC" w:rsidRDefault="007E5DE9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D2A35"/>
    <w:multiLevelType w:val="hybridMultilevel"/>
    <w:tmpl w:val="E87443B6"/>
    <w:lvl w:ilvl="0" w:tplc="2946A64E">
      <w:start w:val="11"/>
      <w:numFmt w:val="decimal"/>
      <w:lvlText w:val="%1"/>
      <w:lvlJc w:val="left"/>
      <w:pPr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6214525"/>
    <w:multiLevelType w:val="hybridMultilevel"/>
    <w:tmpl w:val="012077FC"/>
    <w:lvl w:ilvl="0" w:tplc="718455E8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4792933"/>
    <w:multiLevelType w:val="hybridMultilevel"/>
    <w:tmpl w:val="7DBCFCF8"/>
    <w:lvl w:ilvl="0" w:tplc="D3B8C712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5307B48"/>
    <w:multiLevelType w:val="hybridMultilevel"/>
    <w:tmpl w:val="EB14DEE8"/>
    <w:lvl w:ilvl="0" w:tplc="C2C2141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77E6A19"/>
    <w:multiLevelType w:val="hybridMultilevel"/>
    <w:tmpl w:val="2DD497B0"/>
    <w:lvl w:ilvl="0" w:tplc="B0A8AD22">
      <w:start w:val="29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5C3160"/>
    <w:multiLevelType w:val="multilevel"/>
    <w:tmpl w:val="6E24BE2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191D1042"/>
    <w:multiLevelType w:val="hybridMultilevel"/>
    <w:tmpl w:val="5EAA0AF2"/>
    <w:lvl w:ilvl="0" w:tplc="72C69772">
      <w:start w:val="218"/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1B2B6FB1"/>
    <w:multiLevelType w:val="hybridMultilevel"/>
    <w:tmpl w:val="635E7F1C"/>
    <w:lvl w:ilvl="0" w:tplc="F8A680F8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1B35074E"/>
    <w:multiLevelType w:val="hybridMultilevel"/>
    <w:tmpl w:val="84C4EB0E"/>
    <w:lvl w:ilvl="0" w:tplc="D4C2A5EE">
      <w:start w:val="20"/>
      <w:numFmt w:val="bullet"/>
      <w:lvlText w:val="-"/>
      <w:lvlJc w:val="left"/>
      <w:pPr>
        <w:ind w:left="450" w:hanging="360"/>
      </w:pPr>
      <w:rPr>
        <w:rFonts w:ascii="Angsana New" w:eastAsia="Times New Roman" w:hAnsi="Angsana New" w:cs="Angsana New" w:hint="default"/>
      </w:rPr>
    </w:lvl>
    <w:lvl w:ilvl="1" w:tplc="077EA7F4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BAD65BFE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A3D80E0E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9C700C96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2D1E474A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6520EE78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1DEC4E18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4C8E3220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0" w15:restartNumberingAfterBreak="0">
    <w:nsid w:val="1FFF3D4F"/>
    <w:multiLevelType w:val="hybridMultilevel"/>
    <w:tmpl w:val="6B787D2A"/>
    <w:lvl w:ilvl="0" w:tplc="5810EE20">
      <w:start w:val="1"/>
      <w:numFmt w:val="decimal"/>
      <w:lvlText w:val="%1"/>
      <w:lvlJc w:val="left"/>
      <w:pPr>
        <w:ind w:left="45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8C1539"/>
    <w:multiLevelType w:val="hybridMultilevel"/>
    <w:tmpl w:val="CB8E9678"/>
    <w:lvl w:ilvl="0" w:tplc="9AF093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D2772B8"/>
    <w:multiLevelType w:val="hybridMultilevel"/>
    <w:tmpl w:val="979008C8"/>
    <w:lvl w:ilvl="0" w:tplc="5EBE2FF6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FD6495"/>
    <w:multiLevelType w:val="hybridMultilevel"/>
    <w:tmpl w:val="B67C37F6"/>
    <w:lvl w:ilvl="0" w:tplc="DA801882">
      <w:start w:val="1"/>
      <w:numFmt w:val="thaiLetters"/>
      <w:lvlText w:val="(%1)"/>
      <w:lvlJc w:val="left"/>
      <w:pPr>
        <w:ind w:left="1410" w:hanging="8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AA763C"/>
    <w:multiLevelType w:val="hybridMultilevel"/>
    <w:tmpl w:val="706AF99E"/>
    <w:lvl w:ilvl="0" w:tplc="AF1AFAF4">
      <w:start w:val="1"/>
      <w:numFmt w:val="thaiLetters"/>
      <w:lvlText w:val="%1)"/>
      <w:lvlJc w:val="left"/>
      <w:pPr>
        <w:ind w:left="99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0" w15:restartNumberingAfterBreak="0">
    <w:nsid w:val="37D63F89"/>
    <w:multiLevelType w:val="hybridMultilevel"/>
    <w:tmpl w:val="D4160318"/>
    <w:lvl w:ilvl="0" w:tplc="08E6AE16">
      <w:start w:val="1"/>
      <w:numFmt w:val="decimal"/>
      <w:lvlText w:val="(%1)"/>
      <w:lvlJc w:val="left"/>
      <w:pPr>
        <w:ind w:left="900" w:hanging="360"/>
      </w:pPr>
      <w:rPr>
        <w:rFonts w:hint="default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7F165CB"/>
    <w:multiLevelType w:val="hybridMultilevel"/>
    <w:tmpl w:val="31001C40"/>
    <w:lvl w:ilvl="0" w:tplc="2B244BBA">
      <w:start w:val="1"/>
      <w:numFmt w:val="decimal"/>
      <w:lvlText w:val="%1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9BC24B9"/>
    <w:multiLevelType w:val="hybridMultilevel"/>
    <w:tmpl w:val="A5CE4C66"/>
    <w:lvl w:ilvl="0" w:tplc="9B882A7E">
      <w:start w:val="1"/>
      <w:numFmt w:val="decimal"/>
      <w:lvlText w:val="(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3" w15:restartNumberingAfterBreak="0">
    <w:nsid w:val="3F5A2DEA"/>
    <w:multiLevelType w:val="hybridMultilevel"/>
    <w:tmpl w:val="CAA812DE"/>
    <w:lvl w:ilvl="0" w:tplc="C116FE24">
      <w:start w:val="1"/>
      <w:numFmt w:val="decimal"/>
      <w:lvlText w:val="%1."/>
      <w:lvlJc w:val="left"/>
      <w:pPr>
        <w:ind w:left="63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4" w15:restartNumberingAfterBreak="0">
    <w:nsid w:val="3FC94AA7"/>
    <w:multiLevelType w:val="hybridMultilevel"/>
    <w:tmpl w:val="8B7C9E0C"/>
    <w:lvl w:ilvl="0" w:tplc="DAE298AE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  <w:sz w:val="24"/>
        <w:szCs w:val="24"/>
      </w:rPr>
    </w:lvl>
    <w:lvl w:ilvl="1" w:tplc="5C548A76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5" w15:restartNumberingAfterBreak="0">
    <w:nsid w:val="4340304B"/>
    <w:multiLevelType w:val="hybridMultilevel"/>
    <w:tmpl w:val="AEE86C4A"/>
    <w:lvl w:ilvl="0" w:tplc="B248E3EC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4EA421C5"/>
    <w:multiLevelType w:val="hybridMultilevel"/>
    <w:tmpl w:val="D45C5172"/>
    <w:lvl w:ilvl="0" w:tplc="0C7C3DBC">
      <w:start w:val="1"/>
      <w:numFmt w:val="decimal"/>
      <w:lvlText w:val="%1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2E7A65"/>
    <w:multiLevelType w:val="hybridMultilevel"/>
    <w:tmpl w:val="35A8DBBE"/>
    <w:lvl w:ilvl="0" w:tplc="4452540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5E261A8B"/>
    <w:multiLevelType w:val="hybridMultilevel"/>
    <w:tmpl w:val="35A0B7CE"/>
    <w:lvl w:ilvl="0" w:tplc="0C7C3DBC">
      <w:start w:val="1"/>
      <w:numFmt w:val="decimal"/>
      <w:lvlText w:val="%1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68223EC5"/>
    <w:multiLevelType w:val="hybridMultilevel"/>
    <w:tmpl w:val="24B0E498"/>
    <w:lvl w:ilvl="0" w:tplc="776E3C56">
      <w:start w:val="1"/>
      <w:numFmt w:val="thaiLetters"/>
      <w:lvlText w:val="(%1)"/>
      <w:lvlJc w:val="left"/>
      <w:pPr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33B6D6D"/>
    <w:multiLevelType w:val="hybridMultilevel"/>
    <w:tmpl w:val="EFB6C8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047C97"/>
    <w:multiLevelType w:val="hybridMultilevel"/>
    <w:tmpl w:val="92843CFC"/>
    <w:lvl w:ilvl="0" w:tplc="240AE634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color w:val="auto"/>
        <w:sz w:val="30"/>
        <w:szCs w:val="30"/>
        <w:lang w:val="en-US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76BA153D"/>
    <w:multiLevelType w:val="hybridMultilevel"/>
    <w:tmpl w:val="0B74C22A"/>
    <w:lvl w:ilvl="0" w:tplc="7CB0FEE0">
      <w:start w:val="12"/>
      <w:numFmt w:val="decimal"/>
      <w:lvlText w:val="%1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5" w15:restartNumberingAfterBreak="0">
    <w:nsid w:val="7BCA505D"/>
    <w:multiLevelType w:val="hybridMultilevel"/>
    <w:tmpl w:val="E9CE3D32"/>
    <w:lvl w:ilvl="0" w:tplc="50D696E2">
      <w:start w:val="28"/>
      <w:numFmt w:val="bullet"/>
      <w:lvlText w:val="*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6" w15:restartNumberingAfterBreak="0">
    <w:nsid w:val="7D661895"/>
    <w:multiLevelType w:val="hybridMultilevel"/>
    <w:tmpl w:val="88940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B06A05"/>
    <w:multiLevelType w:val="hybridMultilevel"/>
    <w:tmpl w:val="24B0E498"/>
    <w:lvl w:ilvl="0" w:tplc="776E3C56">
      <w:start w:val="1"/>
      <w:numFmt w:val="thaiLetters"/>
      <w:lvlText w:val="(%1)"/>
      <w:lvlJc w:val="left"/>
      <w:pPr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7F077A28"/>
    <w:multiLevelType w:val="hybridMultilevel"/>
    <w:tmpl w:val="F34E928A"/>
    <w:lvl w:ilvl="0" w:tplc="3C4ECF56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6"/>
  </w:num>
  <w:num w:numId="2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5"/>
  </w:num>
  <w:num w:numId="5">
    <w:abstractNumId w:val="24"/>
  </w:num>
  <w:num w:numId="6">
    <w:abstractNumId w:val="8"/>
  </w:num>
  <w:num w:numId="7">
    <w:abstractNumId w:val="23"/>
  </w:num>
  <w:num w:numId="8">
    <w:abstractNumId w:val="34"/>
  </w:num>
  <w:num w:numId="9">
    <w:abstractNumId w:val="21"/>
  </w:num>
  <w:num w:numId="10">
    <w:abstractNumId w:val="4"/>
  </w:num>
  <w:num w:numId="11">
    <w:abstractNumId w:val="20"/>
  </w:num>
  <w:num w:numId="12">
    <w:abstractNumId w:val="32"/>
  </w:num>
  <w:num w:numId="13">
    <w:abstractNumId w:val="22"/>
  </w:num>
  <w:num w:numId="14">
    <w:abstractNumId w:val="31"/>
  </w:num>
  <w:num w:numId="15">
    <w:abstractNumId w:val="29"/>
  </w:num>
  <w:num w:numId="16">
    <w:abstractNumId w:val="37"/>
  </w:num>
  <w:num w:numId="17">
    <w:abstractNumId w:val="18"/>
  </w:num>
  <w:num w:numId="18">
    <w:abstractNumId w:val="17"/>
  </w:num>
  <w:num w:numId="19">
    <w:abstractNumId w:val="2"/>
  </w:num>
  <w:num w:numId="20">
    <w:abstractNumId w:val="36"/>
  </w:num>
  <w:num w:numId="21">
    <w:abstractNumId w:val="7"/>
  </w:num>
  <w:num w:numId="22">
    <w:abstractNumId w:val="19"/>
  </w:num>
  <w:num w:numId="23">
    <w:abstractNumId w:val="15"/>
  </w:num>
  <w:num w:numId="24">
    <w:abstractNumId w:val="12"/>
  </w:num>
  <w:num w:numId="25">
    <w:abstractNumId w:val="30"/>
  </w:num>
  <w:num w:numId="26">
    <w:abstractNumId w:val="9"/>
  </w:num>
  <w:num w:numId="27">
    <w:abstractNumId w:val="13"/>
  </w:num>
  <w:num w:numId="28">
    <w:abstractNumId w:val="5"/>
  </w:num>
  <w:num w:numId="29">
    <w:abstractNumId w:val="3"/>
  </w:num>
  <w:num w:numId="30">
    <w:abstractNumId w:val="38"/>
  </w:num>
  <w:num w:numId="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0"/>
  </w:num>
  <w:num w:numId="3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7"/>
  </w:num>
  <w:num w:numId="35">
    <w:abstractNumId w:val="16"/>
  </w:num>
  <w:num w:numId="36">
    <w:abstractNumId w:val="0"/>
  </w:num>
  <w:num w:numId="37">
    <w:abstractNumId w:val="28"/>
  </w:num>
  <w:num w:numId="38">
    <w:abstractNumId w:val="14"/>
  </w:num>
  <w:num w:numId="39">
    <w:abstractNumId w:val="35"/>
  </w:num>
  <w:num w:numId="40">
    <w:abstractNumId w:val="33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7MwNjEzNzEyMTU3NLdU0lEKTi0uzszPAykwrgUAfPp+TiwAAAA="/>
  </w:docVars>
  <w:rsids>
    <w:rsidRoot w:val="00127299"/>
    <w:rsid w:val="000003A6"/>
    <w:rsid w:val="000004FD"/>
    <w:rsid w:val="00000501"/>
    <w:rsid w:val="00000536"/>
    <w:rsid w:val="00000678"/>
    <w:rsid w:val="000006D8"/>
    <w:rsid w:val="0000094A"/>
    <w:rsid w:val="00000C83"/>
    <w:rsid w:val="00000D2D"/>
    <w:rsid w:val="00000DA1"/>
    <w:rsid w:val="00000DF3"/>
    <w:rsid w:val="00000EDB"/>
    <w:rsid w:val="0000154F"/>
    <w:rsid w:val="00001660"/>
    <w:rsid w:val="000017DC"/>
    <w:rsid w:val="000019C7"/>
    <w:rsid w:val="00001B3E"/>
    <w:rsid w:val="00001F1D"/>
    <w:rsid w:val="00002058"/>
    <w:rsid w:val="00002061"/>
    <w:rsid w:val="0000212E"/>
    <w:rsid w:val="00002169"/>
    <w:rsid w:val="0000217E"/>
    <w:rsid w:val="00002299"/>
    <w:rsid w:val="00002354"/>
    <w:rsid w:val="000025EA"/>
    <w:rsid w:val="00002A76"/>
    <w:rsid w:val="00002AE7"/>
    <w:rsid w:val="00002B17"/>
    <w:rsid w:val="00002DB9"/>
    <w:rsid w:val="000037AD"/>
    <w:rsid w:val="000037C7"/>
    <w:rsid w:val="0000382A"/>
    <w:rsid w:val="00003CF4"/>
    <w:rsid w:val="00003F96"/>
    <w:rsid w:val="00003F97"/>
    <w:rsid w:val="0000419F"/>
    <w:rsid w:val="000041DF"/>
    <w:rsid w:val="0000430F"/>
    <w:rsid w:val="00004915"/>
    <w:rsid w:val="00004A80"/>
    <w:rsid w:val="00004E49"/>
    <w:rsid w:val="00004EF2"/>
    <w:rsid w:val="00005274"/>
    <w:rsid w:val="000052B2"/>
    <w:rsid w:val="000052F9"/>
    <w:rsid w:val="00005693"/>
    <w:rsid w:val="00005946"/>
    <w:rsid w:val="00005B1D"/>
    <w:rsid w:val="00005DF0"/>
    <w:rsid w:val="00005E24"/>
    <w:rsid w:val="00005E72"/>
    <w:rsid w:val="00006517"/>
    <w:rsid w:val="0000666A"/>
    <w:rsid w:val="00006784"/>
    <w:rsid w:val="00006958"/>
    <w:rsid w:val="00006BD1"/>
    <w:rsid w:val="00006CBC"/>
    <w:rsid w:val="00007BBB"/>
    <w:rsid w:val="00010170"/>
    <w:rsid w:val="00010388"/>
    <w:rsid w:val="00010882"/>
    <w:rsid w:val="00010D91"/>
    <w:rsid w:val="00010E44"/>
    <w:rsid w:val="0001128A"/>
    <w:rsid w:val="0001159A"/>
    <w:rsid w:val="0001163E"/>
    <w:rsid w:val="00011B8A"/>
    <w:rsid w:val="00011D68"/>
    <w:rsid w:val="00011F1E"/>
    <w:rsid w:val="00011F8E"/>
    <w:rsid w:val="0001272A"/>
    <w:rsid w:val="000127D3"/>
    <w:rsid w:val="00012C1D"/>
    <w:rsid w:val="00012F78"/>
    <w:rsid w:val="00012FEA"/>
    <w:rsid w:val="00012FEF"/>
    <w:rsid w:val="00013704"/>
    <w:rsid w:val="00013962"/>
    <w:rsid w:val="00013BC3"/>
    <w:rsid w:val="00013E90"/>
    <w:rsid w:val="000141AE"/>
    <w:rsid w:val="00014354"/>
    <w:rsid w:val="000144FD"/>
    <w:rsid w:val="00014524"/>
    <w:rsid w:val="0001453D"/>
    <w:rsid w:val="00014635"/>
    <w:rsid w:val="0001485F"/>
    <w:rsid w:val="00014C0E"/>
    <w:rsid w:val="00014E4B"/>
    <w:rsid w:val="00014FAC"/>
    <w:rsid w:val="00015075"/>
    <w:rsid w:val="0001510E"/>
    <w:rsid w:val="00015118"/>
    <w:rsid w:val="0001567F"/>
    <w:rsid w:val="00015AEA"/>
    <w:rsid w:val="00015C70"/>
    <w:rsid w:val="00015F46"/>
    <w:rsid w:val="00016293"/>
    <w:rsid w:val="000162F1"/>
    <w:rsid w:val="000165C1"/>
    <w:rsid w:val="0001675B"/>
    <w:rsid w:val="00016AEA"/>
    <w:rsid w:val="00016BE4"/>
    <w:rsid w:val="000172F6"/>
    <w:rsid w:val="00017616"/>
    <w:rsid w:val="0002045D"/>
    <w:rsid w:val="00020625"/>
    <w:rsid w:val="00020665"/>
    <w:rsid w:val="00020789"/>
    <w:rsid w:val="00020849"/>
    <w:rsid w:val="0002088A"/>
    <w:rsid w:val="000209BD"/>
    <w:rsid w:val="00020B58"/>
    <w:rsid w:val="00020C35"/>
    <w:rsid w:val="00020D34"/>
    <w:rsid w:val="00020EEB"/>
    <w:rsid w:val="00021061"/>
    <w:rsid w:val="00021151"/>
    <w:rsid w:val="000212F6"/>
    <w:rsid w:val="0002196C"/>
    <w:rsid w:val="00021C1B"/>
    <w:rsid w:val="00021C6C"/>
    <w:rsid w:val="00022345"/>
    <w:rsid w:val="000226AA"/>
    <w:rsid w:val="00022931"/>
    <w:rsid w:val="00022B0E"/>
    <w:rsid w:val="00022F22"/>
    <w:rsid w:val="00022F86"/>
    <w:rsid w:val="00023534"/>
    <w:rsid w:val="0002369A"/>
    <w:rsid w:val="000237F8"/>
    <w:rsid w:val="00023887"/>
    <w:rsid w:val="000239BC"/>
    <w:rsid w:val="00023E11"/>
    <w:rsid w:val="00023E63"/>
    <w:rsid w:val="00023FD9"/>
    <w:rsid w:val="00023FEF"/>
    <w:rsid w:val="00023FFA"/>
    <w:rsid w:val="0002408E"/>
    <w:rsid w:val="0002452F"/>
    <w:rsid w:val="00024863"/>
    <w:rsid w:val="00024944"/>
    <w:rsid w:val="00024949"/>
    <w:rsid w:val="00024B59"/>
    <w:rsid w:val="00024D32"/>
    <w:rsid w:val="00024D7D"/>
    <w:rsid w:val="00024F0C"/>
    <w:rsid w:val="00025379"/>
    <w:rsid w:val="000253DF"/>
    <w:rsid w:val="000258A1"/>
    <w:rsid w:val="000258B0"/>
    <w:rsid w:val="00025A20"/>
    <w:rsid w:val="00025EB3"/>
    <w:rsid w:val="00026568"/>
    <w:rsid w:val="000265D4"/>
    <w:rsid w:val="00026902"/>
    <w:rsid w:val="00026B3A"/>
    <w:rsid w:val="00026CA0"/>
    <w:rsid w:val="00026DD8"/>
    <w:rsid w:val="00026ED5"/>
    <w:rsid w:val="00026EF6"/>
    <w:rsid w:val="00027C64"/>
    <w:rsid w:val="00027D32"/>
    <w:rsid w:val="00027EB3"/>
    <w:rsid w:val="00027EEF"/>
    <w:rsid w:val="00027F02"/>
    <w:rsid w:val="000303C6"/>
    <w:rsid w:val="00030493"/>
    <w:rsid w:val="00030692"/>
    <w:rsid w:val="00030A08"/>
    <w:rsid w:val="00030B38"/>
    <w:rsid w:val="00030EAE"/>
    <w:rsid w:val="00031B10"/>
    <w:rsid w:val="00031DA0"/>
    <w:rsid w:val="0003225E"/>
    <w:rsid w:val="00032907"/>
    <w:rsid w:val="00032B02"/>
    <w:rsid w:val="00032BCC"/>
    <w:rsid w:val="00032C64"/>
    <w:rsid w:val="00032CB0"/>
    <w:rsid w:val="00033152"/>
    <w:rsid w:val="0003353C"/>
    <w:rsid w:val="000338F6"/>
    <w:rsid w:val="00033995"/>
    <w:rsid w:val="000339B8"/>
    <w:rsid w:val="00033B5F"/>
    <w:rsid w:val="00033C3F"/>
    <w:rsid w:val="00033D5A"/>
    <w:rsid w:val="00033FCD"/>
    <w:rsid w:val="00033FED"/>
    <w:rsid w:val="00034218"/>
    <w:rsid w:val="00034413"/>
    <w:rsid w:val="00034826"/>
    <w:rsid w:val="00034B98"/>
    <w:rsid w:val="00034C4D"/>
    <w:rsid w:val="00034D3C"/>
    <w:rsid w:val="00034D58"/>
    <w:rsid w:val="00034E8D"/>
    <w:rsid w:val="00034EE2"/>
    <w:rsid w:val="0003500B"/>
    <w:rsid w:val="00035436"/>
    <w:rsid w:val="00035AA5"/>
    <w:rsid w:val="00035B53"/>
    <w:rsid w:val="00036098"/>
    <w:rsid w:val="000360C3"/>
    <w:rsid w:val="0003611C"/>
    <w:rsid w:val="0003654C"/>
    <w:rsid w:val="00036731"/>
    <w:rsid w:val="00036976"/>
    <w:rsid w:val="00036A56"/>
    <w:rsid w:val="00036FB3"/>
    <w:rsid w:val="0003700D"/>
    <w:rsid w:val="00037414"/>
    <w:rsid w:val="0003745A"/>
    <w:rsid w:val="00037740"/>
    <w:rsid w:val="000378E9"/>
    <w:rsid w:val="00037947"/>
    <w:rsid w:val="00037B04"/>
    <w:rsid w:val="00037BBB"/>
    <w:rsid w:val="00037D80"/>
    <w:rsid w:val="00037DE7"/>
    <w:rsid w:val="00037E48"/>
    <w:rsid w:val="00037EE6"/>
    <w:rsid w:val="00040030"/>
    <w:rsid w:val="0004024F"/>
    <w:rsid w:val="0004060A"/>
    <w:rsid w:val="00040A2B"/>
    <w:rsid w:val="00040A6B"/>
    <w:rsid w:val="000411F2"/>
    <w:rsid w:val="0004127E"/>
    <w:rsid w:val="00041387"/>
    <w:rsid w:val="00041435"/>
    <w:rsid w:val="000415DC"/>
    <w:rsid w:val="000417FF"/>
    <w:rsid w:val="00041B55"/>
    <w:rsid w:val="00041B65"/>
    <w:rsid w:val="00041DD5"/>
    <w:rsid w:val="00041FD1"/>
    <w:rsid w:val="00042463"/>
    <w:rsid w:val="00042946"/>
    <w:rsid w:val="00042949"/>
    <w:rsid w:val="00042997"/>
    <w:rsid w:val="00042A01"/>
    <w:rsid w:val="00042B0E"/>
    <w:rsid w:val="00042C12"/>
    <w:rsid w:val="00042D1F"/>
    <w:rsid w:val="00042D4E"/>
    <w:rsid w:val="00042DAA"/>
    <w:rsid w:val="00042FA4"/>
    <w:rsid w:val="00043B45"/>
    <w:rsid w:val="00043E0B"/>
    <w:rsid w:val="00044080"/>
    <w:rsid w:val="00044141"/>
    <w:rsid w:val="0004439F"/>
    <w:rsid w:val="00044643"/>
    <w:rsid w:val="00044792"/>
    <w:rsid w:val="000448AB"/>
    <w:rsid w:val="00044D90"/>
    <w:rsid w:val="00044F51"/>
    <w:rsid w:val="00045293"/>
    <w:rsid w:val="00045DC7"/>
    <w:rsid w:val="000462D5"/>
    <w:rsid w:val="000462DB"/>
    <w:rsid w:val="0004633E"/>
    <w:rsid w:val="00046686"/>
    <w:rsid w:val="00046DF0"/>
    <w:rsid w:val="00047757"/>
    <w:rsid w:val="000479BE"/>
    <w:rsid w:val="00047A1F"/>
    <w:rsid w:val="00047B38"/>
    <w:rsid w:val="00047C06"/>
    <w:rsid w:val="00047D6C"/>
    <w:rsid w:val="000501CC"/>
    <w:rsid w:val="00050224"/>
    <w:rsid w:val="000502A0"/>
    <w:rsid w:val="00050750"/>
    <w:rsid w:val="000508A1"/>
    <w:rsid w:val="000508A7"/>
    <w:rsid w:val="00050CB7"/>
    <w:rsid w:val="00050CD5"/>
    <w:rsid w:val="00050D84"/>
    <w:rsid w:val="00050D91"/>
    <w:rsid w:val="00050FD6"/>
    <w:rsid w:val="00051154"/>
    <w:rsid w:val="000511AC"/>
    <w:rsid w:val="000512E7"/>
    <w:rsid w:val="0005153E"/>
    <w:rsid w:val="0005166E"/>
    <w:rsid w:val="00051746"/>
    <w:rsid w:val="00051A54"/>
    <w:rsid w:val="00051BE2"/>
    <w:rsid w:val="00051D72"/>
    <w:rsid w:val="00051EFE"/>
    <w:rsid w:val="0005211E"/>
    <w:rsid w:val="00052646"/>
    <w:rsid w:val="0005275E"/>
    <w:rsid w:val="000527F3"/>
    <w:rsid w:val="00052808"/>
    <w:rsid w:val="00052AC4"/>
    <w:rsid w:val="0005303E"/>
    <w:rsid w:val="0005313E"/>
    <w:rsid w:val="00053699"/>
    <w:rsid w:val="00053739"/>
    <w:rsid w:val="00053829"/>
    <w:rsid w:val="000539E9"/>
    <w:rsid w:val="00053D58"/>
    <w:rsid w:val="00053EC8"/>
    <w:rsid w:val="0005490E"/>
    <w:rsid w:val="00054BAF"/>
    <w:rsid w:val="00054F18"/>
    <w:rsid w:val="00055100"/>
    <w:rsid w:val="00055245"/>
    <w:rsid w:val="00055298"/>
    <w:rsid w:val="00055343"/>
    <w:rsid w:val="0005534D"/>
    <w:rsid w:val="000553F1"/>
    <w:rsid w:val="00055960"/>
    <w:rsid w:val="000559A7"/>
    <w:rsid w:val="00055BCD"/>
    <w:rsid w:val="00055D63"/>
    <w:rsid w:val="000563AD"/>
    <w:rsid w:val="0005673F"/>
    <w:rsid w:val="000568A4"/>
    <w:rsid w:val="00056B71"/>
    <w:rsid w:val="00056EA3"/>
    <w:rsid w:val="000574A9"/>
    <w:rsid w:val="000574DA"/>
    <w:rsid w:val="000574F1"/>
    <w:rsid w:val="00057AAD"/>
    <w:rsid w:val="00057B20"/>
    <w:rsid w:val="00057D7D"/>
    <w:rsid w:val="00057EE6"/>
    <w:rsid w:val="00060369"/>
    <w:rsid w:val="00060457"/>
    <w:rsid w:val="00060825"/>
    <w:rsid w:val="00060A32"/>
    <w:rsid w:val="00060B05"/>
    <w:rsid w:val="000612AB"/>
    <w:rsid w:val="000612DB"/>
    <w:rsid w:val="00061722"/>
    <w:rsid w:val="00061822"/>
    <w:rsid w:val="000622B0"/>
    <w:rsid w:val="00062367"/>
    <w:rsid w:val="000626B2"/>
    <w:rsid w:val="000627A5"/>
    <w:rsid w:val="00062C21"/>
    <w:rsid w:val="00062E4E"/>
    <w:rsid w:val="000631C2"/>
    <w:rsid w:val="00063410"/>
    <w:rsid w:val="0006354B"/>
    <w:rsid w:val="00063603"/>
    <w:rsid w:val="00063A91"/>
    <w:rsid w:val="00063D06"/>
    <w:rsid w:val="00063E85"/>
    <w:rsid w:val="00063FD4"/>
    <w:rsid w:val="000640A0"/>
    <w:rsid w:val="00064175"/>
    <w:rsid w:val="0006418E"/>
    <w:rsid w:val="0006422D"/>
    <w:rsid w:val="000642CB"/>
    <w:rsid w:val="000642EB"/>
    <w:rsid w:val="0006443F"/>
    <w:rsid w:val="000644B2"/>
    <w:rsid w:val="00064649"/>
    <w:rsid w:val="000646A7"/>
    <w:rsid w:val="00064720"/>
    <w:rsid w:val="00064735"/>
    <w:rsid w:val="0006490B"/>
    <w:rsid w:val="00064CDD"/>
    <w:rsid w:val="000650F8"/>
    <w:rsid w:val="00065687"/>
    <w:rsid w:val="000656E1"/>
    <w:rsid w:val="00065C3E"/>
    <w:rsid w:val="00065C80"/>
    <w:rsid w:val="00065D46"/>
    <w:rsid w:val="00066661"/>
    <w:rsid w:val="000666AD"/>
    <w:rsid w:val="00066732"/>
    <w:rsid w:val="000667BC"/>
    <w:rsid w:val="00066C8E"/>
    <w:rsid w:val="00066EE3"/>
    <w:rsid w:val="00066F8B"/>
    <w:rsid w:val="00066FB8"/>
    <w:rsid w:val="000673DC"/>
    <w:rsid w:val="0006782F"/>
    <w:rsid w:val="00067ABC"/>
    <w:rsid w:val="00067ABE"/>
    <w:rsid w:val="00067B64"/>
    <w:rsid w:val="00067C85"/>
    <w:rsid w:val="00067CBF"/>
    <w:rsid w:val="00067D22"/>
    <w:rsid w:val="00070031"/>
    <w:rsid w:val="00070492"/>
    <w:rsid w:val="00070835"/>
    <w:rsid w:val="00070980"/>
    <w:rsid w:val="00070B94"/>
    <w:rsid w:val="00070C3D"/>
    <w:rsid w:val="00071241"/>
    <w:rsid w:val="00071334"/>
    <w:rsid w:val="000714FC"/>
    <w:rsid w:val="000716D6"/>
    <w:rsid w:val="0007191E"/>
    <w:rsid w:val="0007196B"/>
    <w:rsid w:val="00071995"/>
    <w:rsid w:val="000719AF"/>
    <w:rsid w:val="000719F6"/>
    <w:rsid w:val="00071BA6"/>
    <w:rsid w:val="00072035"/>
    <w:rsid w:val="00072218"/>
    <w:rsid w:val="00072582"/>
    <w:rsid w:val="000727D9"/>
    <w:rsid w:val="0007287F"/>
    <w:rsid w:val="00072A5E"/>
    <w:rsid w:val="00072A68"/>
    <w:rsid w:val="00072A74"/>
    <w:rsid w:val="00072B72"/>
    <w:rsid w:val="00072E59"/>
    <w:rsid w:val="00072F86"/>
    <w:rsid w:val="00072FD5"/>
    <w:rsid w:val="000730CF"/>
    <w:rsid w:val="000736A1"/>
    <w:rsid w:val="000737F6"/>
    <w:rsid w:val="0007385D"/>
    <w:rsid w:val="00073AFC"/>
    <w:rsid w:val="00073DD0"/>
    <w:rsid w:val="000740D3"/>
    <w:rsid w:val="000742BC"/>
    <w:rsid w:val="00074493"/>
    <w:rsid w:val="000744FA"/>
    <w:rsid w:val="00074ABB"/>
    <w:rsid w:val="00074E8D"/>
    <w:rsid w:val="00074F3A"/>
    <w:rsid w:val="0007509B"/>
    <w:rsid w:val="00075178"/>
    <w:rsid w:val="000751B4"/>
    <w:rsid w:val="000754D3"/>
    <w:rsid w:val="00075E2B"/>
    <w:rsid w:val="00075F76"/>
    <w:rsid w:val="00076297"/>
    <w:rsid w:val="000763F4"/>
    <w:rsid w:val="00076722"/>
    <w:rsid w:val="00076A29"/>
    <w:rsid w:val="00076B73"/>
    <w:rsid w:val="00076D1A"/>
    <w:rsid w:val="00076D8B"/>
    <w:rsid w:val="00076E2B"/>
    <w:rsid w:val="00076E87"/>
    <w:rsid w:val="000771E0"/>
    <w:rsid w:val="0007763C"/>
    <w:rsid w:val="000776E5"/>
    <w:rsid w:val="00077731"/>
    <w:rsid w:val="000800C4"/>
    <w:rsid w:val="0008034B"/>
    <w:rsid w:val="0008034F"/>
    <w:rsid w:val="00080488"/>
    <w:rsid w:val="000805B7"/>
    <w:rsid w:val="000808D1"/>
    <w:rsid w:val="00080FDB"/>
    <w:rsid w:val="00081523"/>
    <w:rsid w:val="0008154E"/>
    <w:rsid w:val="00081614"/>
    <w:rsid w:val="00081A91"/>
    <w:rsid w:val="00081C5C"/>
    <w:rsid w:val="00081EE6"/>
    <w:rsid w:val="0008200D"/>
    <w:rsid w:val="000824EC"/>
    <w:rsid w:val="000826CD"/>
    <w:rsid w:val="000826E2"/>
    <w:rsid w:val="00082889"/>
    <w:rsid w:val="00082A75"/>
    <w:rsid w:val="00082B1A"/>
    <w:rsid w:val="00082F02"/>
    <w:rsid w:val="00082F4B"/>
    <w:rsid w:val="00082FB2"/>
    <w:rsid w:val="00082FE8"/>
    <w:rsid w:val="000830F0"/>
    <w:rsid w:val="00083520"/>
    <w:rsid w:val="0008356D"/>
    <w:rsid w:val="00083642"/>
    <w:rsid w:val="000838F4"/>
    <w:rsid w:val="00083C41"/>
    <w:rsid w:val="00083CAC"/>
    <w:rsid w:val="00083CF9"/>
    <w:rsid w:val="00083F5F"/>
    <w:rsid w:val="00083FD7"/>
    <w:rsid w:val="0008430C"/>
    <w:rsid w:val="000849B6"/>
    <w:rsid w:val="00084A10"/>
    <w:rsid w:val="00084A6C"/>
    <w:rsid w:val="00084DFE"/>
    <w:rsid w:val="00084E91"/>
    <w:rsid w:val="00084FD8"/>
    <w:rsid w:val="00085117"/>
    <w:rsid w:val="000851FA"/>
    <w:rsid w:val="0008525F"/>
    <w:rsid w:val="0008550C"/>
    <w:rsid w:val="0008553F"/>
    <w:rsid w:val="000855DF"/>
    <w:rsid w:val="000857DE"/>
    <w:rsid w:val="000858DE"/>
    <w:rsid w:val="00085A25"/>
    <w:rsid w:val="000862D3"/>
    <w:rsid w:val="000862FA"/>
    <w:rsid w:val="00086403"/>
    <w:rsid w:val="00086562"/>
    <w:rsid w:val="00086A70"/>
    <w:rsid w:val="00086EC3"/>
    <w:rsid w:val="00086F70"/>
    <w:rsid w:val="00086FD9"/>
    <w:rsid w:val="0008713C"/>
    <w:rsid w:val="000878AD"/>
    <w:rsid w:val="00087B74"/>
    <w:rsid w:val="00087C9A"/>
    <w:rsid w:val="00087E7C"/>
    <w:rsid w:val="00087EED"/>
    <w:rsid w:val="00087FBF"/>
    <w:rsid w:val="0009022D"/>
    <w:rsid w:val="0009055D"/>
    <w:rsid w:val="000909E9"/>
    <w:rsid w:val="00090A2B"/>
    <w:rsid w:val="00090A3A"/>
    <w:rsid w:val="00090A7B"/>
    <w:rsid w:val="00090D39"/>
    <w:rsid w:val="00091098"/>
    <w:rsid w:val="00091340"/>
    <w:rsid w:val="00091770"/>
    <w:rsid w:val="00091A1B"/>
    <w:rsid w:val="00091B81"/>
    <w:rsid w:val="00091C24"/>
    <w:rsid w:val="00091C43"/>
    <w:rsid w:val="00091C71"/>
    <w:rsid w:val="00091D45"/>
    <w:rsid w:val="00091D9A"/>
    <w:rsid w:val="000920BE"/>
    <w:rsid w:val="000921B9"/>
    <w:rsid w:val="000922A4"/>
    <w:rsid w:val="00092379"/>
    <w:rsid w:val="0009341B"/>
    <w:rsid w:val="00093628"/>
    <w:rsid w:val="000936DC"/>
    <w:rsid w:val="0009385C"/>
    <w:rsid w:val="00093CCA"/>
    <w:rsid w:val="00093D9F"/>
    <w:rsid w:val="00093E98"/>
    <w:rsid w:val="000941ED"/>
    <w:rsid w:val="000944B5"/>
    <w:rsid w:val="00094DF1"/>
    <w:rsid w:val="000951EE"/>
    <w:rsid w:val="00095775"/>
    <w:rsid w:val="00095A8C"/>
    <w:rsid w:val="0009601B"/>
    <w:rsid w:val="00096079"/>
    <w:rsid w:val="000960B1"/>
    <w:rsid w:val="00096215"/>
    <w:rsid w:val="0009624E"/>
    <w:rsid w:val="000967BD"/>
    <w:rsid w:val="00096C3E"/>
    <w:rsid w:val="00096CC3"/>
    <w:rsid w:val="00096FCC"/>
    <w:rsid w:val="00097080"/>
    <w:rsid w:val="0009738A"/>
    <w:rsid w:val="0009744D"/>
    <w:rsid w:val="0009756E"/>
    <w:rsid w:val="0009760C"/>
    <w:rsid w:val="0009797B"/>
    <w:rsid w:val="00097A52"/>
    <w:rsid w:val="00097C83"/>
    <w:rsid w:val="00097E19"/>
    <w:rsid w:val="00097E34"/>
    <w:rsid w:val="000A0913"/>
    <w:rsid w:val="000A09C3"/>
    <w:rsid w:val="000A09CA"/>
    <w:rsid w:val="000A0D3A"/>
    <w:rsid w:val="000A0DD4"/>
    <w:rsid w:val="000A0E1F"/>
    <w:rsid w:val="000A0E6E"/>
    <w:rsid w:val="000A0FD0"/>
    <w:rsid w:val="000A152B"/>
    <w:rsid w:val="000A15DC"/>
    <w:rsid w:val="000A1641"/>
    <w:rsid w:val="000A1818"/>
    <w:rsid w:val="000A18CA"/>
    <w:rsid w:val="000A1AC3"/>
    <w:rsid w:val="000A1EA0"/>
    <w:rsid w:val="000A1EF4"/>
    <w:rsid w:val="000A2593"/>
    <w:rsid w:val="000A2743"/>
    <w:rsid w:val="000A284F"/>
    <w:rsid w:val="000A2AAB"/>
    <w:rsid w:val="000A2ABF"/>
    <w:rsid w:val="000A2B19"/>
    <w:rsid w:val="000A2B44"/>
    <w:rsid w:val="000A2E84"/>
    <w:rsid w:val="000A31A1"/>
    <w:rsid w:val="000A325A"/>
    <w:rsid w:val="000A34E7"/>
    <w:rsid w:val="000A38A0"/>
    <w:rsid w:val="000A396A"/>
    <w:rsid w:val="000A3992"/>
    <w:rsid w:val="000A39C1"/>
    <w:rsid w:val="000A3CDB"/>
    <w:rsid w:val="000A3F25"/>
    <w:rsid w:val="000A4150"/>
    <w:rsid w:val="000A418B"/>
    <w:rsid w:val="000A43B8"/>
    <w:rsid w:val="000A4C2D"/>
    <w:rsid w:val="000A4D3D"/>
    <w:rsid w:val="000A606F"/>
    <w:rsid w:val="000A6165"/>
    <w:rsid w:val="000A626E"/>
    <w:rsid w:val="000A6633"/>
    <w:rsid w:val="000A6733"/>
    <w:rsid w:val="000A67A9"/>
    <w:rsid w:val="000A67DC"/>
    <w:rsid w:val="000A6AAC"/>
    <w:rsid w:val="000A6C35"/>
    <w:rsid w:val="000A6C66"/>
    <w:rsid w:val="000A6D60"/>
    <w:rsid w:val="000A6E56"/>
    <w:rsid w:val="000A72E6"/>
    <w:rsid w:val="000A7612"/>
    <w:rsid w:val="000A7697"/>
    <w:rsid w:val="000A78FD"/>
    <w:rsid w:val="000A79BF"/>
    <w:rsid w:val="000A7D0F"/>
    <w:rsid w:val="000A7EE9"/>
    <w:rsid w:val="000B027F"/>
    <w:rsid w:val="000B056E"/>
    <w:rsid w:val="000B076A"/>
    <w:rsid w:val="000B0D1D"/>
    <w:rsid w:val="000B0E74"/>
    <w:rsid w:val="000B0F7A"/>
    <w:rsid w:val="000B1058"/>
    <w:rsid w:val="000B1232"/>
    <w:rsid w:val="000B125D"/>
    <w:rsid w:val="000B151C"/>
    <w:rsid w:val="000B1A31"/>
    <w:rsid w:val="000B1B44"/>
    <w:rsid w:val="000B1B73"/>
    <w:rsid w:val="000B1B79"/>
    <w:rsid w:val="000B1EA7"/>
    <w:rsid w:val="000B1EFB"/>
    <w:rsid w:val="000B1F47"/>
    <w:rsid w:val="000B25DD"/>
    <w:rsid w:val="000B27A1"/>
    <w:rsid w:val="000B287C"/>
    <w:rsid w:val="000B2952"/>
    <w:rsid w:val="000B2BA0"/>
    <w:rsid w:val="000B306D"/>
    <w:rsid w:val="000B307E"/>
    <w:rsid w:val="000B309B"/>
    <w:rsid w:val="000B346C"/>
    <w:rsid w:val="000B36A3"/>
    <w:rsid w:val="000B36E7"/>
    <w:rsid w:val="000B3947"/>
    <w:rsid w:val="000B3AC7"/>
    <w:rsid w:val="000B3CBE"/>
    <w:rsid w:val="000B4072"/>
    <w:rsid w:val="000B497C"/>
    <w:rsid w:val="000B4C09"/>
    <w:rsid w:val="000B4E91"/>
    <w:rsid w:val="000B4ECB"/>
    <w:rsid w:val="000B54E9"/>
    <w:rsid w:val="000B5704"/>
    <w:rsid w:val="000B5980"/>
    <w:rsid w:val="000B59B4"/>
    <w:rsid w:val="000B5A7C"/>
    <w:rsid w:val="000B5ECF"/>
    <w:rsid w:val="000B5EDD"/>
    <w:rsid w:val="000B5F68"/>
    <w:rsid w:val="000B6131"/>
    <w:rsid w:val="000B652A"/>
    <w:rsid w:val="000B67A9"/>
    <w:rsid w:val="000B67C1"/>
    <w:rsid w:val="000B69C2"/>
    <w:rsid w:val="000B6A60"/>
    <w:rsid w:val="000B6AD0"/>
    <w:rsid w:val="000B6C5F"/>
    <w:rsid w:val="000B6D6A"/>
    <w:rsid w:val="000B73B0"/>
    <w:rsid w:val="000B7783"/>
    <w:rsid w:val="000B78AD"/>
    <w:rsid w:val="000B7A60"/>
    <w:rsid w:val="000B7AA2"/>
    <w:rsid w:val="000B7BBF"/>
    <w:rsid w:val="000B7F82"/>
    <w:rsid w:val="000C02BF"/>
    <w:rsid w:val="000C0340"/>
    <w:rsid w:val="000C0559"/>
    <w:rsid w:val="000C08AC"/>
    <w:rsid w:val="000C0946"/>
    <w:rsid w:val="000C0A3C"/>
    <w:rsid w:val="000C0A8C"/>
    <w:rsid w:val="000C0BD1"/>
    <w:rsid w:val="000C0D91"/>
    <w:rsid w:val="000C1592"/>
    <w:rsid w:val="000C17C8"/>
    <w:rsid w:val="000C193A"/>
    <w:rsid w:val="000C1940"/>
    <w:rsid w:val="000C1A3A"/>
    <w:rsid w:val="000C1AF2"/>
    <w:rsid w:val="000C1F9E"/>
    <w:rsid w:val="000C2123"/>
    <w:rsid w:val="000C24A6"/>
    <w:rsid w:val="000C287F"/>
    <w:rsid w:val="000C2D92"/>
    <w:rsid w:val="000C2FA6"/>
    <w:rsid w:val="000C3283"/>
    <w:rsid w:val="000C3292"/>
    <w:rsid w:val="000C330D"/>
    <w:rsid w:val="000C3492"/>
    <w:rsid w:val="000C382B"/>
    <w:rsid w:val="000C3925"/>
    <w:rsid w:val="000C3B78"/>
    <w:rsid w:val="000C400D"/>
    <w:rsid w:val="000C4218"/>
    <w:rsid w:val="000C4275"/>
    <w:rsid w:val="000C43C9"/>
    <w:rsid w:val="000C43E4"/>
    <w:rsid w:val="000C44EC"/>
    <w:rsid w:val="000C4614"/>
    <w:rsid w:val="000C4749"/>
    <w:rsid w:val="000C4D79"/>
    <w:rsid w:val="000C4F26"/>
    <w:rsid w:val="000C5174"/>
    <w:rsid w:val="000C530E"/>
    <w:rsid w:val="000C5502"/>
    <w:rsid w:val="000C5784"/>
    <w:rsid w:val="000C57B7"/>
    <w:rsid w:val="000C587E"/>
    <w:rsid w:val="000C5B66"/>
    <w:rsid w:val="000C60CC"/>
    <w:rsid w:val="000C6193"/>
    <w:rsid w:val="000C64A6"/>
    <w:rsid w:val="000C65C9"/>
    <w:rsid w:val="000C6686"/>
    <w:rsid w:val="000C69C3"/>
    <w:rsid w:val="000C6BD5"/>
    <w:rsid w:val="000C6BDF"/>
    <w:rsid w:val="000C6D34"/>
    <w:rsid w:val="000C6E50"/>
    <w:rsid w:val="000C71BD"/>
    <w:rsid w:val="000C7354"/>
    <w:rsid w:val="000C749C"/>
    <w:rsid w:val="000C75AC"/>
    <w:rsid w:val="000C77D9"/>
    <w:rsid w:val="000C7D5C"/>
    <w:rsid w:val="000C7D91"/>
    <w:rsid w:val="000D0081"/>
    <w:rsid w:val="000D01E3"/>
    <w:rsid w:val="000D0315"/>
    <w:rsid w:val="000D06DA"/>
    <w:rsid w:val="000D1018"/>
    <w:rsid w:val="000D1095"/>
    <w:rsid w:val="000D11C4"/>
    <w:rsid w:val="000D1238"/>
    <w:rsid w:val="000D13BE"/>
    <w:rsid w:val="000D15EF"/>
    <w:rsid w:val="000D16F2"/>
    <w:rsid w:val="000D188B"/>
    <w:rsid w:val="000D196D"/>
    <w:rsid w:val="000D19C1"/>
    <w:rsid w:val="000D1AB9"/>
    <w:rsid w:val="000D1B42"/>
    <w:rsid w:val="000D2122"/>
    <w:rsid w:val="000D2210"/>
    <w:rsid w:val="000D22D6"/>
    <w:rsid w:val="000D25F8"/>
    <w:rsid w:val="000D271D"/>
    <w:rsid w:val="000D2F0E"/>
    <w:rsid w:val="000D2F97"/>
    <w:rsid w:val="000D3081"/>
    <w:rsid w:val="000D3441"/>
    <w:rsid w:val="000D3575"/>
    <w:rsid w:val="000D3880"/>
    <w:rsid w:val="000D38C8"/>
    <w:rsid w:val="000D3C30"/>
    <w:rsid w:val="000D3EBC"/>
    <w:rsid w:val="000D3F51"/>
    <w:rsid w:val="000D4037"/>
    <w:rsid w:val="000D41FB"/>
    <w:rsid w:val="000D4435"/>
    <w:rsid w:val="000D45C0"/>
    <w:rsid w:val="000D465B"/>
    <w:rsid w:val="000D4901"/>
    <w:rsid w:val="000D4B13"/>
    <w:rsid w:val="000D4B1F"/>
    <w:rsid w:val="000D4BE2"/>
    <w:rsid w:val="000D4E45"/>
    <w:rsid w:val="000D4EA6"/>
    <w:rsid w:val="000D5080"/>
    <w:rsid w:val="000D50A5"/>
    <w:rsid w:val="000D53E4"/>
    <w:rsid w:val="000D59E4"/>
    <w:rsid w:val="000D5A92"/>
    <w:rsid w:val="000D5BD3"/>
    <w:rsid w:val="000D5D12"/>
    <w:rsid w:val="000D5DCF"/>
    <w:rsid w:val="000D6750"/>
    <w:rsid w:val="000D695B"/>
    <w:rsid w:val="000D698A"/>
    <w:rsid w:val="000D6A10"/>
    <w:rsid w:val="000D6AD9"/>
    <w:rsid w:val="000D6E3D"/>
    <w:rsid w:val="000D74C1"/>
    <w:rsid w:val="000D758E"/>
    <w:rsid w:val="000D75E3"/>
    <w:rsid w:val="000D793C"/>
    <w:rsid w:val="000D79DC"/>
    <w:rsid w:val="000D7A9C"/>
    <w:rsid w:val="000D7A9D"/>
    <w:rsid w:val="000D7F03"/>
    <w:rsid w:val="000E0228"/>
    <w:rsid w:val="000E0776"/>
    <w:rsid w:val="000E0C85"/>
    <w:rsid w:val="000E193D"/>
    <w:rsid w:val="000E198C"/>
    <w:rsid w:val="000E1A79"/>
    <w:rsid w:val="000E1ADD"/>
    <w:rsid w:val="000E1D1A"/>
    <w:rsid w:val="000E2074"/>
    <w:rsid w:val="000E211F"/>
    <w:rsid w:val="000E2770"/>
    <w:rsid w:val="000E2E60"/>
    <w:rsid w:val="000E31A7"/>
    <w:rsid w:val="000E3312"/>
    <w:rsid w:val="000E36A5"/>
    <w:rsid w:val="000E38A0"/>
    <w:rsid w:val="000E3AF7"/>
    <w:rsid w:val="000E3C62"/>
    <w:rsid w:val="000E3D43"/>
    <w:rsid w:val="000E4022"/>
    <w:rsid w:val="000E42A3"/>
    <w:rsid w:val="000E4336"/>
    <w:rsid w:val="000E50AF"/>
    <w:rsid w:val="000E50F5"/>
    <w:rsid w:val="000E5384"/>
    <w:rsid w:val="000E54E4"/>
    <w:rsid w:val="000E5732"/>
    <w:rsid w:val="000E581F"/>
    <w:rsid w:val="000E5BD9"/>
    <w:rsid w:val="000E5D41"/>
    <w:rsid w:val="000E5EB1"/>
    <w:rsid w:val="000E6126"/>
    <w:rsid w:val="000E61A2"/>
    <w:rsid w:val="000E63EB"/>
    <w:rsid w:val="000E6602"/>
    <w:rsid w:val="000E6674"/>
    <w:rsid w:val="000E67AD"/>
    <w:rsid w:val="000E680C"/>
    <w:rsid w:val="000E6843"/>
    <w:rsid w:val="000E6C97"/>
    <w:rsid w:val="000E6CEA"/>
    <w:rsid w:val="000E72B8"/>
    <w:rsid w:val="000E747F"/>
    <w:rsid w:val="000E74E0"/>
    <w:rsid w:val="000E7728"/>
    <w:rsid w:val="000E78A0"/>
    <w:rsid w:val="000E792B"/>
    <w:rsid w:val="000E7957"/>
    <w:rsid w:val="000E7D16"/>
    <w:rsid w:val="000E7E13"/>
    <w:rsid w:val="000E7E8C"/>
    <w:rsid w:val="000F010B"/>
    <w:rsid w:val="000F026B"/>
    <w:rsid w:val="000F05B4"/>
    <w:rsid w:val="000F09DC"/>
    <w:rsid w:val="000F0E0E"/>
    <w:rsid w:val="000F170F"/>
    <w:rsid w:val="000F18C4"/>
    <w:rsid w:val="000F1977"/>
    <w:rsid w:val="000F1BBE"/>
    <w:rsid w:val="000F1C53"/>
    <w:rsid w:val="000F1D7E"/>
    <w:rsid w:val="000F1F6B"/>
    <w:rsid w:val="000F1F70"/>
    <w:rsid w:val="000F2052"/>
    <w:rsid w:val="000F2115"/>
    <w:rsid w:val="000F23D8"/>
    <w:rsid w:val="000F26C8"/>
    <w:rsid w:val="000F28A2"/>
    <w:rsid w:val="000F2939"/>
    <w:rsid w:val="000F2D64"/>
    <w:rsid w:val="000F2EB1"/>
    <w:rsid w:val="000F3194"/>
    <w:rsid w:val="000F3276"/>
    <w:rsid w:val="000F3536"/>
    <w:rsid w:val="000F354A"/>
    <w:rsid w:val="000F3E52"/>
    <w:rsid w:val="000F3FEA"/>
    <w:rsid w:val="000F4088"/>
    <w:rsid w:val="000F40A1"/>
    <w:rsid w:val="000F419F"/>
    <w:rsid w:val="000F4288"/>
    <w:rsid w:val="000F43AB"/>
    <w:rsid w:val="000F449F"/>
    <w:rsid w:val="000F44C4"/>
    <w:rsid w:val="000F45BD"/>
    <w:rsid w:val="000F46F6"/>
    <w:rsid w:val="000F50AD"/>
    <w:rsid w:val="000F5378"/>
    <w:rsid w:val="000F5607"/>
    <w:rsid w:val="000F59E5"/>
    <w:rsid w:val="000F5AC4"/>
    <w:rsid w:val="000F5AC5"/>
    <w:rsid w:val="000F5D67"/>
    <w:rsid w:val="000F6189"/>
    <w:rsid w:val="000F636D"/>
    <w:rsid w:val="000F659F"/>
    <w:rsid w:val="000F6734"/>
    <w:rsid w:val="000F6A96"/>
    <w:rsid w:val="000F6B7E"/>
    <w:rsid w:val="000F6BA7"/>
    <w:rsid w:val="000F6CA9"/>
    <w:rsid w:val="000F6E10"/>
    <w:rsid w:val="000F6F70"/>
    <w:rsid w:val="000F7412"/>
    <w:rsid w:val="000F7560"/>
    <w:rsid w:val="000F758C"/>
    <w:rsid w:val="000F773B"/>
    <w:rsid w:val="000F7995"/>
    <w:rsid w:val="000F7A66"/>
    <w:rsid w:val="000F7B72"/>
    <w:rsid w:val="001003E5"/>
    <w:rsid w:val="00100598"/>
    <w:rsid w:val="001007A5"/>
    <w:rsid w:val="001008D6"/>
    <w:rsid w:val="00100902"/>
    <w:rsid w:val="00100D2D"/>
    <w:rsid w:val="00100FBC"/>
    <w:rsid w:val="001010C0"/>
    <w:rsid w:val="0010170E"/>
    <w:rsid w:val="001018C8"/>
    <w:rsid w:val="001020EB"/>
    <w:rsid w:val="0010227B"/>
    <w:rsid w:val="001022DF"/>
    <w:rsid w:val="001023B6"/>
    <w:rsid w:val="001025D8"/>
    <w:rsid w:val="001027D8"/>
    <w:rsid w:val="0010289C"/>
    <w:rsid w:val="00102A64"/>
    <w:rsid w:val="00102C53"/>
    <w:rsid w:val="00102DF5"/>
    <w:rsid w:val="00102E8A"/>
    <w:rsid w:val="00102EEF"/>
    <w:rsid w:val="00103276"/>
    <w:rsid w:val="001033D3"/>
    <w:rsid w:val="00103509"/>
    <w:rsid w:val="00103946"/>
    <w:rsid w:val="00103AF0"/>
    <w:rsid w:val="00103B1C"/>
    <w:rsid w:val="00103C9D"/>
    <w:rsid w:val="00103EC1"/>
    <w:rsid w:val="00104384"/>
    <w:rsid w:val="001045FD"/>
    <w:rsid w:val="00104741"/>
    <w:rsid w:val="001047CF"/>
    <w:rsid w:val="00104A00"/>
    <w:rsid w:val="00104F86"/>
    <w:rsid w:val="00105078"/>
    <w:rsid w:val="001050CE"/>
    <w:rsid w:val="00105151"/>
    <w:rsid w:val="001053C7"/>
    <w:rsid w:val="0010541B"/>
    <w:rsid w:val="00105859"/>
    <w:rsid w:val="00105BBD"/>
    <w:rsid w:val="00105CB6"/>
    <w:rsid w:val="001060AC"/>
    <w:rsid w:val="00106113"/>
    <w:rsid w:val="00106224"/>
    <w:rsid w:val="00106477"/>
    <w:rsid w:val="0010651B"/>
    <w:rsid w:val="00106A63"/>
    <w:rsid w:val="00106AC9"/>
    <w:rsid w:val="00107174"/>
    <w:rsid w:val="0010729A"/>
    <w:rsid w:val="00107767"/>
    <w:rsid w:val="001077C4"/>
    <w:rsid w:val="00107AC7"/>
    <w:rsid w:val="0011020B"/>
    <w:rsid w:val="0011025D"/>
    <w:rsid w:val="001104EC"/>
    <w:rsid w:val="00110508"/>
    <w:rsid w:val="001105FD"/>
    <w:rsid w:val="00111376"/>
    <w:rsid w:val="00112125"/>
    <w:rsid w:val="0011238D"/>
    <w:rsid w:val="00112725"/>
    <w:rsid w:val="0011274B"/>
    <w:rsid w:val="001128C4"/>
    <w:rsid w:val="001128EC"/>
    <w:rsid w:val="00112A03"/>
    <w:rsid w:val="00112BD6"/>
    <w:rsid w:val="00112C72"/>
    <w:rsid w:val="00112D53"/>
    <w:rsid w:val="001130A1"/>
    <w:rsid w:val="0011320D"/>
    <w:rsid w:val="0011357F"/>
    <w:rsid w:val="00113A5C"/>
    <w:rsid w:val="00113A63"/>
    <w:rsid w:val="00113B2F"/>
    <w:rsid w:val="00113BC2"/>
    <w:rsid w:val="00113D2B"/>
    <w:rsid w:val="00113F51"/>
    <w:rsid w:val="00114027"/>
    <w:rsid w:val="0011425F"/>
    <w:rsid w:val="0011428E"/>
    <w:rsid w:val="00114492"/>
    <w:rsid w:val="001149A6"/>
    <w:rsid w:val="00114E65"/>
    <w:rsid w:val="00114FEA"/>
    <w:rsid w:val="0011518F"/>
    <w:rsid w:val="001153E5"/>
    <w:rsid w:val="0011595B"/>
    <w:rsid w:val="00115FB0"/>
    <w:rsid w:val="0011621C"/>
    <w:rsid w:val="0011653C"/>
    <w:rsid w:val="00116A5A"/>
    <w:rsid w:val="00116D5F"/>
    <w:rsid w:val="00116D61"/>
    <w:rsid w:val="00116F6B"/>
    <w:rsid w:val="0011715D"/>
    <w:rsid w:val="00117229"/>
    <w:rsid w:val="001173BA"/>
    <w:rsid w:val="00117CAB"/>
    <w:rsid w:val="00117D1D"/>
    <w:rsid w:val="00117D55"/>
    <w:rsid w:val="00117F2A"/>
    <w:rsid w:val="00120270"/>
    <w:rsid w:val="00120302"/>
    <w:rsid w:val="001204DC"/>
    <w:rsid w:val="00120840"/>
    <w:rsid w:val="00120A57"/>
    <w:rsid w:val="00120AB6"/>
    <w:rsid w:val="00120AB7"/>
    <w:rsid w:val="00120B10"/>
    <w:rsid w:val="00120B8B"/>
    <w:rsid w:val="00120BE4"/>
    <w:rsid w:val="00120E64"/>
    <w:rsid w:val="00120F49"/>
    <w:rsid w:val="00121076"/>
    <w:rsid w:val="00121265"/>
    <w:rsid w:val="00121463"/>
    <w:rsid w:val="001215BA"/>
    <w:rsid w:val="0012173F"/>
    <w:rsid w:val="00121F39"/>
    <w:rsid w:val="001223F9"/>
    <w:rsid w:val="0012245D"/>
    <w:rsid w:val="001224D7"/>
    <w:rsid w:val="0012271E"/>
    <w:rsid w:val="001228B2"/>
    <w:rsid w:val="00122997"/>
    <w:rsid w:val="00122C55"/>
    <w:rsid w:val="00122CC9"/>
    <w:rsid w:val="00122DE1"/>
    <w:rsid w:val="00122F97"/>
    <w:rsid w:val="00123057"/>
    <w:rsid w:val="0012320B"/>
    <w:rsid w:val="00123232"/>
    <w:rsid w:val="001239D6"/>
    <w:rsid w:val="00123A58"/>
    <w:rsid w:val="00123AA4"/>
    <w:rsid w:val="0012409F"/>
    <w:rsid w:val="00124267"/>
    <w:rsid w:val="001245F1"/>
    <w:rsid w:val="00124623"/>
    <w:rsid w:val="001247AC"/>
    <w:rsid w:val="00124DA9"/>
    <w:rsid w:val="00124E7A"/>
    <w:rsid w:val="00124E99"/>
    <w:rsid w:val="00124FF7"/>
    <w:rsid w:val="001250DA"/>
    <w:rsid w:val="00125345"/>
    <w:rsid w:val="00125A94"/>
    <w:rsid w:val="00125D7D"/>
    <w:rsid w:val="001261C7"/>
    <w:rsid w:val="0012668E"/>
    <w:rsid w:val="0012672E"/>
    <w:rsid w:val="00126914"/>
    <w:rsid w:val="00126A28"/>
    <w:rsid w:val="00126BBC"/>
    <w:rsid w:val="00126C10"/>
    <w:rsid w:val="00126E70"/>
    <w:rsid w:val="00126EC1"/>
    <w:rsid w:val="00126FF5"/>
    <w:rsid w:val="00127010"/>
    <w:rsid w:val="0012712F"/>
    <w:rsid w:val="00127299"/>
    <w:rsid w:val="00127366"/>
    <w:rsid w:val="0012767A"/>
    <w:rsid w:val="00127AC2"/>
    <w:rsid w:val="00127FEC"/>
    <w:rsid w:val="00130182"/>
    <w:rsid w:val="00130394"/>
    <w:rsid w:val="00130427"/>
    <w:rsid w:val="001304B8"/>
    <w:rsid w:val="00130BAF"/>
    <w:rsid w:val="00131080"/>
    <w:rsid w:val="0013130C"/>
    <w:rsid w:val="001313CC"/>
    <w:rsid w:val="001319FC"/>
    <w:rsid w:val="00131A0F"/>
    <w:rsid w:val="00131F41"/>
    <w:rsid w:val="00132190"/>
    <w:rsid w:val="0013219C"/>
    <w:rsid w:val="001323AA"/>
    <w:rsid w:val="0013253A"/>
    <w:rsid w:val="001325AD"/>
    <w:rsid w:val="001326EB"/>
    <w:rsid w:val="00132A27"/>
    <w:rsid w:val="00132FA9"/>
    <w:rsid w:val="0013335C"/>
    <w:rsid w:val="0013366A"/>
    <w:rsid w:val="00133F7F"/>
    <w:rsid w:val="00134006"/>
    <w:rsid w:val="0013404C"/>
    <w:rsid w:val="00134108"/>
    <w:rsid w:val="00134267"/>
    <w:rsid w:val="0013430C"/>
    <w:rsid w:val="00134334"/>
    <w:rsid w:val="00134573"/>
    <w:rsid w:val="00134647"/>
    <w:rsid w:val="00134794"/>
    <w:rsid w:val="001348B6"/>
    <w:rsid w:val="001349E8"/>
    <w:rsid w:val="00134A19"/>
    <w:rsid w:val="00134CA3"/>
    <w:rsid w:val="00134D8D"/>
    <w:rsid w:val="00134EB9"/>
    <w:rsid w:val="00134FDB"/>
    <w:rsid w:val="00135001"/>
    <w:rsid w:val="001351C4"/>
    <w:rsid w:val="00135455"/>
    <w:rsid w:val="00135545"/>
    <w:rsid w:val="001355C9"/>
    <w:rsid w:val="001358D8"/>
    <w:rsid w:val="00135A98"/>
    <w:rsid w:val="00135D5E"/>
    <w:rsid w:val="00135DD4"/>
    <w:rsid w:val="00136012"/>
    <w:rsid w:val="0013637D"/>
    <w:rsid w:val="00136CBE"/>
    <w:rsid w:val="001370DE"/>
    <w:rsid w:val="001372E4"/>
    <w:rsid w:val="00137718"/>
    <w:rsid w:val="001379D2"/>
    <w:rsid w:val="00137ADA"/>
    <w:rsid w:val="001400D6"/>
    <w:rsid w:val="001402A1"/>
    <w:rsid w:val="0014037A"/>
    <w:rsid w:val="00140BC1"/>
    <w:rsid w:val="00140CFB"/>
    <w:rsid w:val="00140E48"/>
    <w:rsid w:val="00140EA6"/>
    <w:rsid w:val="00140FB7"/>
    <w:rsid w:val="00141086"/>
    <w:rsid w:val="001410D9"/>
    <w:rsid w:val="001411DA"/>
    <w:rsid w:val="00141430"/>
    <w:rsid w:val="0014177D"/>
    <w:rsid w:val="001418B0"/>
    <w:rsid w:val="00141C9A"/>
    <w:rsid w:val="00141D54"/>
    <w:rsid w:val="00142082"/>
    <w:rsid w:val="00142190"/>
    <w:rsid w:val="001422EC"/>
    <w:rsid w:val="001426FB"/>
    <w:rsid w:val="00142711"/>
    <w:rsid w:val="00142939"/>
    <w:rsid w:val="00142B5D"/>
    <w:rsid w:val="00142CCA"/>
    <w:rsid w:val="001433CF"/>
    <w:rsid w:val="00143527"/>
    <w:rsid w:val="001435C0"/>
    <w:rsid w:val="0014367C"/>
    <w:rsid w:val="00143DE2"/>
    <w:rsid w:val="00143EC7"/>
    <w:rsid w:val="0014451D"/>
    <w:rsid w:val="00144554"/>
    <w:rsid w:val="001447A0"/>
    <w:rsid w:val="0014494B"/>
    <w:rsid w:val="00144B26"/>
    <w:rsid w:val="00144DE0"/>
    <w:rsid w:val="00144FB1"/>
    <w:rsid w:val="0014503D"/>
    <w:rsid w:val="00145178"/>
    <w:rsid w:val="001457AF"/>
    <w:rsid w:val="00145CED"/>
    <w:rsid w:val="00145E10"/>
    <w:rsid w:val="00145F56"/>
    <w:rsid w:val="00145FB5"/>
    <w:rsid w:val="0014626B"/>
    <w:rsid w:val="00146329"/>
    <w:rsid w:val="001463D5"/>
    <w:rsid w:val="00146641"/>
    <w:rsid w:val="001467B0"/>
    <w:rsid w:val="0014686C"/>
    <w:rsid w:val="00146EAC"/>
    <w:rsid w:val="0014729E"/>
    <w:rsid w:val="001472BD"/>
    <w:rsid w:val="00147410"/>
    <w:rsid w:val="00147B43"/>
    <w:rsid w:val="00147C58"/>
    <w:rsid w:val="00147C79"/>
    <w:rsid w:val="00147D50"/>
    <w:rsid w:val="00147EE1"/>
    <w:rsid w:val="00150125"/>
    <w:rsid w:val="001502CE"/>
    <w:rsid w:val="001504ED"/>
    <w:rsid w:val="00150504"/>
    <w:rsid w:val="00150549"/>
    <w:rsid w:val="001509C7"/>
    <w:rsid w:val="00150A01"/>
    <w:rsid w:val="00150A2B"/>
    <w:rsid w:val="00150B7A"/>
    <w:rsid w:val="00150C7A"/>
    <w:rsid w:val="001510BB"/>
    <w:rsid w:val="00151131"/>
    <w:rsid w:val="0015124C"/>
    <w:rsid w:val="001512B9"/>
    <w:rsid w:val="001514E3"/>
    <w:rsid w:val="00151A04"/>
    <w:rsid w:val="00151A32"/>
    <w:rsid w:val="00151D9B"/>
    <w:rsid w:val="00151F6D"/>
    <w:rsid w:val="001522F0"/>
    <w:rsid w:val="00152313"/>
    <w:rsid w:val="001524C8"/>
    <w:rsid w:val="00152657"/>
    <w:rsid w:val="001527EC"/>
    <w:rsid w:val="00152A02"/>
    <w:rsid w:val="00152B69"/>
    <w:rsid w:val="00152F65"/>
    <w:rsid w:val="00153030"/>
    <w:rsid w:val="00153208"/>
    <w:rsid w:val="00153418"/>
    <w:rsid w:val="00153464"/>
    <w:rsid w:val="0015381E"/>
    <w:rsid w:val="001538B9"/>
    <w:rsid w:val="00153A10"/>
    <w:rsid w:val="00153BFB"/>
    <w:rsid w:val="00153C0E"/>
    <w:rsid w:val="00153DFC"/>
    <w:rsid w:val="0015411A"/>
    <w:rsid w:val="001541FF"/>
    <w:rsid w:val="00154240"/>
    <w:rsid w:val="001542DE"/>
    <w:rsid w:val="0015448A"/>
    <w:rsid w:val="001545B8"/>
    <w:rsid w:val="001547B2"/>
    <w:rsid w:val="0015480E"/>
    <w:rsid w:val="0015484F"/>
    <w:rsid w:val="001549BF"/>
    <w:rsid w:val="00154A48"/>
    <w:rsid w:val="00154A62"/>
    <w:rsid w:val="00154C25"/>
    <w:rsid w:val="00154D65"/>
    <w:rsid w:val="0015508D"/>
    <w:rsid w:val="001553E1"/>
    <w:rsid w:val="001558AC"/>
    <w:rsid w:val="0015603B"/>
    <w:rsid w:val="0015610C"/>
    <w:rsid w:val="00156509"/>
    <w:rsid w:val="001566F9"/>
    <w:rsid w:val="00156771"/>
    <w:rsid w:val="00156AFA"/>
    <w:rsid w:val="00156B56"/>
    <w:rsid w:val="00156CD5"/>
    <w:rsid w:val="00156CD9"/>
    <w:rsid w:val="0015729C"/>
    <w:rsid w:val="001572CA"/>
    <w:rsid w:val="001573D4"/>
    <w:rsid w:val="001574FA"/>
    <w:rsid w:val="001575F6"/>
    <w:rsid w:val="001576B2"/>
    <w:rsid w:val="001577FA"/>
    <w:rsid w:val="0015799D"/>
    <w:rsid w:val="00157B38"/>
    <w:rsid w:val="00157E40"/>
    <w:rsid w:val="00157FAD"/>
    <w:rsid w:val="00157FFD"/>
    <w:rsid w:val="001601A5"/>
    <w:rsid w:val="00160206"/>
    <w:rsid w:val="0016023D"/>
    <w:rsid w:val="001609FA"/>
    <w:rsid w:val="00160A49"/>
    <w:rsid w:val="00160A97"/>
    <w:rsid w:val="00160F7D"/>
    <w:rsid w:val="00160FCF"/>
    <w:rsid w:val="001610F8"/>
    <w:rsid w:val="00161129"/>
    <w:rsid w:val="00161287"/>
    <w:rsid w:val="0016132A"/>
    <w:rsid w:val="00161671"/>
    <w:rsid w:val="0016173B"/>
    <w:rsid w:val="00161DB6"/>
    <w:rsid w:val="00162000"/>
    <w:rsid w:val="001620C9"/>
    <w:rsid w:val="0016268D"/>
    <w:rsid w:val="0016281A"/>
    <w:rsid w:val="0016286F"/>
    <w:rsid w:val="00162A3F"/>
    <w:rsid w:val="00162C0C"/>
    <w:rsid w:val="00163076"/>
    <w:rsid w:val="001631DA"/>
    <w:rsid w:val="0016369C"/>
    <w:rsid w:val="001636DC"/>
    <w:rsid w:val="0016399B"/>
    <w:rsid w:val="00163BE6"/>
    <w:rsid w:val="001640A8"/>
    <w:rsid w:val="00164768"/>
    <w:rsid w:val="001648E5"/>
    <w:rsid w:val="0016498E"/>
    <w:rsid w:val="00164A04"/>
    <w:rsid w:val="00164BBD"/>
    <w:rsid w:val="00165317"/>
    <w:rsid w:val="00165683"/>
    <w:rsid w:val="0016570E"/>
    <w:rsid w:val="00165710"/>
    <w:rsid w:val="001658F5"/>
    <w:rsid w:val="00165AC3"/>
    <w:rsid w:val="00165CFE"/>
    <w:rsid w:val="00165E56"/>
    <w:rsid w:val="0016617F"/>
    <w:rsid w:val="00166C18"/>
    <w:rsid w:val="00166F2A"/>
    <w:rsid w:val="0016711F"/>
    <w:rsid w:val="00167475"/>
    <w:rsid w:val="00167518"/>
    <w:rsid w:val="0016793C"/>
    <w:rsid w:val="00167A33"/>
    <w:rsid w:val="00167B07"/>
    <w:rsid w:val="00167B35"/>
    <w:rsid w:val="00167B4D"/>
    <w:rsid w:val="00167CEB"/>
    <w:rsid w:val="00167E80"/>
    <w:rsid w:val="00167FD5"/>
    <w:rsid w:val="0017002B"/>
    <w:rsid w:val="00170307"/>
    <w:rsid w:val="00170856"/>
    <w:rsid w:val="0017089F"/>
    <w:rsid w:val="00170916"/>
    <w:rsid w:val="00170B99"/>
    <w:rsid w:val="00170DF6"/>
    <w:rsid w:val="00171602"/>
    <w:rsid w:val="0017168B"/>
    <w:rsid w:val="0017185A"/>
    <w:rsid w:val="00171BD7"/>
    <w:rsid w:val="00171C9A"/>
    <w:rsid w:val="00171D05"/>
    <w:rsid w:val="00171D63"/>
    <w:rsid w:val="00171DA0"/>
    <w:rsid w:val="00171DC0"/>
    <w:rsid w:val="00171ED3"/>
    <w:rsid w:val="0017245F"/>
    <w:rsid w:val="00172496"/>
    <w:rsid w:val="0017260F"/>
    <w:rsid w:val="00172813"/>
    <w:rsid w:val="001729F9"/>
    <w:rsid w:val="00172BC3"/>
    <w:rsid w:val="00172C67"/>
    <w:rsid w:val="00172D2F"/>
    <w:rsid w:val="00172D6D"/>
    <w:rsid w:val="00172DDD"/>
    <w:rsid w:val="001731DF"/>
    <w:rsid w:val="00173A49"/>
    <w:rsid w:val="00173AAE"/>
    <w:rsid w:val="00173B53"/>
    <w:rsid w:val="00173D0D"/>
    <w:rsid w:val="00174272"/>
    <w:rsid w:val="00174458"/>
    <w:rsid w:val="001749F4"/>
    <w:rsid w:val="001749F8"/>
    <w:rsid w:val="00174CCA"/>
    <w:rsid w:val="001753C0"/>
    <w:rsid w:val="00175451"/>
    <w:rsid w:val="001754AE"/>
    <w:rsid w:val="001756F0"/>
    <w:rsid w:val="00175F7A"/>
    <w:rsid w:val="001760BF"/>
    <w:rsid w:val="00176210"/>
    <w:rsid w:val="001762C3"/>
    <w:rsid w:val="001762F1"/>
    <w:rsid w:val="001763D4"/>
    <w:rsid w:val="001768EA"/>
    <w:rsid w:val="00176A23"/>
    <w:rsid w:val="00176AC6"/>
    <w:rsid w:val="00176CD4"/>
    <w:rsid w:val="00177022"/>
    <w:rsid w:val="001771A1"/>
    <w:rsid w:val="00177426"/>
    <w:rsid w:val="00177467"/>
    <w:rsid w:val="00177A2A"/>
    <w:rsid w:val="00177B9A"/>
    <w:rsid w:val="0018011B"/>
    <w:rsid w:val="00180133"/>
    <w:rsid w:val="00180692"/>
    <w:rsid w:val="0018073A"/>
    <w:rsid w:val="001808C6"/>
    <w:rsid w:val="00180A5F"/>
    <w:rsid w:val="00180C49"/>
    <w:rsid w:val="00181014"/>
    <w:rsid w:val="00181026"/>
    <w:rsid w:val="0018141F"/>
    <w:rsid w:val="0018159A"/>
    <w:rsid w:val="001815A0"/>
    <w:rsid w:val="001817CE"/>
    <w:rsid w:val="0018188C"/>
    <w:rsid w:val="001819F8"/>
    <w:rsid w:val="00181BC8"/>
    <w:rsid w:val="00181E6E"/>
    <w:rsid w:val="00181F7B"/>
    <w:rsid w:val="00181F80"/>
    <w:rsid w:val="00182355"/>
    <w:rsid w:val="00182425"/>
    <w:rsid w:val="00182559"/>
    <w:rsid w:val="00182607"/>
    <w:rsid w:val="00182729"/>
    <w:rsid w:val="001829C5"/>
    <w:rsid w:val="00182BBC"/>
    <w:rsid w:val="00182FD7"/>
    <w:rsid w:val="0018309C"/>
    <w:rsid w:val="00183138"/>
    <w:rsid w:val="001833E4"/>
    <w:rsid w:val="001833FC"/>
    <w:rsid w:val="001833FE"/>
    <w:rsid w:val="001834E9"/>
    <w:rsid w:val="00183503"/>
    <w:rsid w:val="00183755"/>
    <w:rsid w:val="0018394D"/>
    <w:rsid w:val="00183A3B"/>
    <w:rsid w:val="00183B92"/>
    <w:rsid w:val="00183D38"/>
    <w:rsid w:val="00184071"/>
    <w:rsid w:val="001846A4"/>
    <w:rsid w:val="00184878"/>
    <w:rsid w:val="00184A37"/>
    <w:rsid w:val="00185189"/>
    <w:rsid w:val="00185194"/>
    <w:rsid w:val="001853F3"/>
    <w:rsid w:val="0018554C"/>
    <w:rsid w:val="00185699"/>
    <w:rsid w:val="001859C3"/>
    <w:rsid w:val="00185A25"/>
    <w:rsid w:val="00185B9E"/>
    <w:rsid w:val="00185D12"/>
    <w:rsid w:val="00186011"/>
    <w:rsid w:val="001860AA"/>
    <w:rsid w:val="001860B9"/>
    <w:rsid w:val="00186311"/>
    <w:rsid w:val="00186627"/>
    <w:rsid w:val="00186691"/>
    <w:rsid w:val="0018677D"/>
    <w:rsid w:val="0018694C"/>
    <w:rsid w:val="00186B9D"/>
    <w:rsid w:val="00186C9E"/>
    <w:rsid w:val="00186D46"/>
    <w:rsid w:val="00186EC8"/>
    <w:rsid w:val="00186EFE"/>
    <w:rsid w:val="001870D9"/>
    <w:rsid w:val="00187108"/>
    <w:rsid w:val="0018741C"/>
    <w:rsid w:val="00187445"/>
    <w:rsid w:val="0018769D"/>
    <w:rsid w:val="001877F4"/>
    <w:rsid w:val="00187B16"/>
    <w:rsid w:val="00187F8A"/>
    <w:rsid w:val="0019012A"/>
    <w:rsid w:val="001903BB"/>
    <w:rsid w:val="001903CC"/>
    <w:rsid w:val="0019071A"/>
    <w:rsid w:val="00190AC8"/>
    <w:rsid w:val="00190AEA"/>
    <w:rsid w:val="00190B12"/>
    <w:rsid w:val="00190B1D"/>
    <w:rsid w:val="00190F8C"/>
    <w:rsid w:val="00191070"/>
    <w:rsid w:val="0019134A"/>
    <w:rsid w:val="00191395"/>
    <w:rsid w:val="001913CE"/>
    <w:rsid w:val="00191593"/>
    <w:rsid w:val="0019169D"/>
    <w:rsid w:val="001917FB"/>
    <w:rsid w:val="00191877"/>
    <w:rsid w:val="001918D8"/>
    <w:rsid w:val="0019198B"/>
    <w:rsid w:val="00191A12"/>
    <w:rsid w:val="00191B63"/>
    <w:rsid w:val="00191D17"/>
    <w:rsid w:val="00191EB4"/>
    <w:rsid w:val="00192018"/>
    <w:rsid w:val="001921F3"/>
    <w:rsid w:val="001924EB"/>
    <w:rsid w:val="00192673"/>
    <w:rsid w:val="00192938"/>
    <w:rsid w:val="00192C05"/>
    <w:rsid w:val="00192ECB"/>
    <w:rsid w:val="00193020"/>
    <w:rsid w:val="00193135"/>
    <w:rsid w:val="001932CB"/>
    <w:rsid w:val="00193529"/>
    <w:rsid w:val="0019361F"/>
    <w:rsid w:val="00193A48"/>
    <w:rsid w:val="00193D18"/>
    <w:rsid w:val="0019429F"/>
    <w:rsid w:val="001945C2"/>
    <w:rsid w:val="001945DC"/>
    <w:rsid w:val="001946A6"/>
    <w:rsid w:val="0019499C"/>
    <w:rsid w:val="00194BD3"/>
    <w:rsid w:val="00194BFF"/>
    <w:rsid w:val="00194EA4"/>
    <w:rsid w:val="00194FEB"/>
    <w:rsid w:val="001950A1"/>
    <w:rsid w:val="001957E3"/>
    <w:rsid w:val="001958B7"/>
    <w:rsid w:val="001959B5"/>
    <w:rsid w:val="00195A8D"/>
    <w:rsid w:val="00195DC8"/>
    <w:rsid w:val="00195EE9"/>
    <w:rsid w:val="001960BB"/>
    <w:rsid w:val="0019622A"/>
    <w:rsid w:val="0019658A"/>
    <w:rsid w:val="00196731"/>
    <w:rsid w:val="001967D1"/>
    <w:rsid w:val="00196A75"/>
    <w:rsid w:val="00196CBB"/>
    <w:rsid w:val="00196D78"/>
    <w:rsid w:val="001971FD"/>
    <w:rsid w:val="0019728F"/>
    <w:rsid w:val="00197477"/>
    <w:rsid w:val="0019753A"/>
    <w:rsid w:val="00197942"/>
    <w:rsid w:val="00197E37"/>
    <w:rsid w:val="00197EC9"/>
    <w:rsid w:val="00197EEF"/>
    <w:rsid w:val="00197F5A"/>
    <w:rsid w:val="001A0061"/>
    <w:rsid w:val="001A012D"/>
    <w:rsid w:val="001A057A"/>
    <w:rsid w:val="001A0F52"/>
    <w:rsid w:val="001A13F4"/>
    <w:rsid w:val="001A1616"/>
    <w:rsid w:val="001A17B3"/>
    <w:rsid w:val="001A1DDE"/>
    <w:rsid w:val="001A237D"/>
    <w:rsid w:val="001A26B1"/>
    <w:rsid w:val="001A28CA"/>
    <w:rsid w:val="001A2918"/>
    <w:rsid w:val="001A2E6A"/>
    <w:rsid w:val="001A310C"/>
    <w:rsid w:val="001A317E"/>
    <w:rsid w:val="001A3606"/>
    <w:rsid w:val="001A36C7"/>
    <w:rsid w:val="001A3777"/>
    <w:rsid w:val="001A38D1"/>
    <w:rsid w:val="001A3AFE"/>
    <w:rsid w:val="001A3C38"/>
    <w:rsid w:val="001A3C89"/>
    <w:rsid w:val="001A3DC5"/>
    <w:rsid w:val="001A3ECA"/>
    <w:rsid w:val="001A3F1C"/>
    <w:rsid w:val="001A413E"/>
    <w:rsid w:val="001A43A7"/>
    <w:rsid w:val="001A43C1"/>
    <w:rsid w:val="001A4535"/>
    <w:rsid w:val="001A45BE"/>
    <w:rsid w:val="001A4603"/>
    <w:rsid w:val="001A4612"/>
    <w:rsid w:val="001A4628"/>
    <w:rsid w:val="001A475E"/>
    <w:rsid w:val="001A47A1"/>
    <w:rsid w:val="001A4BF6"/>
    <w:rsid w:val="001A4F0C"/>
    <w:rsid w:val="001A53B4"/>
    <w:rsid w:val="001A58B9"/>
    <w:rsid w:val="001A58BC"/>
    <w:rsid w:val="001A5AD8"/>
    <w:rsid w:val="001A5C8F"/>
    <w:rsid w:val="001A5CFA"/>
    <w:rsid w:val="001A5DDC"/>
    <w:rsid w:val="001A5E9A"/>
    <w:rsid w:val="001A5FF9"/>
    <w:rsid w:val="001A623D"/>
    <w:rsid w:val="001A6678"/>
    <w:rsid w:val="001A6740"/>
    <w:rsid w:val="001A6759"/>
    <w:rsid w:val="001A67EF"/>
    <w:rsid w:val="001A685C"/>
    <w:rsid w:val="001A6A4A"/>
    <w:rsid w:val="001A735E"/>
    <w:rsid w:val="001A7921"/>
    <w:rsid w:val="001A7A5C"/>
    <w:rsid w:val="001A7A74"/>
    <w:rsid w:val="001A7C0B"/>
    <w:rsid w:val="001A7C7F"/>
    <w:rsid w:val="001A7F06"/>
    <w:rsid w:val="001B08BB"/>
    <w:rsid w:val="001B0C74"/>
    <w:rsid w:val="001B0D50"/>
    <w:rsid w:val="001B0DA8"/>
    <w:rsid w:val="001B0E67"/>
    <w:rsid w:val="001B1054"/>
    <w:rsid w:val="001B1744"/>
    <w:rsid w:val="001B1789"/>
    <w:rsid w:val="001B1ADF"/>
    <w:rsid w:val="001B1AEF"/>
    <w:rsid w:val="001B1C98"/>
    <w:rsid w:val="001B213C"/>
    <w:rsid w:val="001B21B0"/>
    <w:rsid w:val="001B2399"/>
    <w:rsid w:val="001B2566"/>
    <w:rsid w:val="001B25B9"/>
    <w:rsid w:val="001B25EC"/>
    <w:rsid w:val="001B2621"/>
    <w:rsid w:val="001B2786"/>
    <w:rsid w:val="001B2E90"/>
    <w:rsid w:val="001B2EA2"/>
    <w:rsid w:val="001B3356"/>
    <w:rsid w:val="001B35E1"/>
    <w:rsid w:val="001B3995"/>
    <w:rsid w:val="001B39A7"/>
    <w:rsid w:val="001B3B0A"/>
    <w:rsid w:val="001B3C07"/>
    <w:rsid w:val="001B3D1E"/>
    <w:rsid w:val="001B3F16"/>
    <w:rsid w:val="001B4765"/>
    <w:rsid w:val="001B4E3D"/>
    <w:rsid w:val="001B4EB2"/>
    <w:rsid w:val="001B4F27"/>
    <w:rsid w:val="001B4FB5"/>
    <w:rsid w:val="001B5036"/>
    <w:rsid w:val="001B5196"/>
    <w:rsid w:val="001B5288"/>
    <w:rsid w:val="001B55C9"/>
    <w:rsid w:val="001B55F9"/>
    <w:rsid w:val="001B61B7"/>
    <w:rsid w:val="001B6210"/>
    <w:rsid w:val="001B62C3"/>
    <w:rsid w:val="001B6335"/>
    <w:rsid w:val="001B669C"/>
    <w:rsid w:val="001B67F3"/>
    <w:rsid w:val="001B69BE"/>
    <w:rsid w:val="001B69F3"/>
    <w:rsid w:val="001B6CDC"/>
    <w:rsid w:val="001B6DC6"/>
    <w:rsid w:val="001B70EF"/>
    <w:rsid w:val="001B72A7"/>
    <w:rsid w:val="001B7705"/>
    <w:rsid w:val="001B792B"/>
    <w:rsid w:val="001B7A0B"/>
    <w:rsid w:val="001B7A42"/>
    <w:rsid w:val="001B7A64"/>
    <w:rsid w:val="001B7E07"/>
    <w:rsid w:val="001B7EB1"/>
    <w:rsid w:val="001B7F80"/>
    <w:rsid w:val="001C03F3"/>
    <w:rsid w:val="001C07F6"/>
    <w:rsid w:val="001C08D2"/>
    <w:rsid w:val="001C0A87"/>
    <w:rsid w:val="001C0B63"/>
    <w:rsid w:val="001C0FC4"/>
    <w:rsid w:val="001C1226"/>
    <w:rsid w:val="001C132F"/>
    <w:rsid w:val="001C16DA"/>
    <w:rsid w:val="001C170A"/>
    <w:rsid w:val="001C1A22"/>
    <w:rsid w:val="001C1FBA"/>
    <w:rsid w:val="001C264E"/>
    <w:rsid w:val="001C2739"/>
    <w:rsid w:val="001C274A"/>
    <w:rsid w:val="001C2E3A"/>
    <w:rsid w:val="001C3036"/>
    <w:rsid w:val="001C304D"/>
    <w:rsid w:val="001C3455"/>
    <w:rsid w:val="001C3A7C"/>
    <w:rsid w:val="001C3B69"/>
    <w:rsid w:val="001C406E"/>
    <w:rsid w:val="001C4418"/>
    <w:rsid w:val="001C45D3"/>
    <w:rsid w:val="001C469A"/>
    <w:rsid w:val="001C476E"/>
    <w:rsid w:val="001C485D"/>
    <w:rsid w:val="001C4F96"/>
    <w:rsid w:val="001C512C"/>
    <w:rsid w:val="001C5635"/>
    <w:rsid w:val="001C57A7"/>
    <w:rsid w:val="001C587C"/>
    <w:rsid w:val="001C5A27"/>
    <w:rsid w:val="001C62C2"/>
    <w:rsid w:val="001C62F9"/>
    <w:rsid w:val="001C64F6"/>
    <w:rsid w:val="001C669B"/>
    <w:rsid w:val="001C6792"/>
    <w:rsid w:val="001C6BD4"/>
    <w:rsid w:val="001C6F9C"/>
    <w:rsid w:val="001C6FDA"/>
    <w:rsid w:val="001C732E"/>
    <w:rsid w:val="001C790D"/>
    <w:rsid w:val="001C7A11"/>
    <w:rsid w:val="001D014E"/>
    <w:rsid w:val="001D0182"/>
    <w:rsid w:val="001D05D9"/>
    <w:rsid w:val="001D075D"/>
    <w:rsid w:val="001D0AC3"/>
    <w:rsid w:val="001D0E5E"/>
    <w:rsid w:val="001D0FD2"/>
    <w:rsid w:val="001D1124"/>
    <w:rsid w:val="001D13D0"/>
    <w:rsid w:val="001D16A6"/>
    <w:rsid w:val="001D188B"/>
    <w:rsid w:val="001D1BF3"/>
    <w:rsid w:val="001D1C4D"/>
    <w:rsid w:val="001D2261"/>
    <w:rsid w:val="001D23FE"/>
    <w:rsid w:val="001D24E3"/>
    <w:rsid w:val="001D281B"/>
    <w:rsid w:val="001D2A1C"/>
    <w:rsid w:val="001D2B07"/>
    <w:rsid w:val="001D2C62"/>
    <w:rsid w:val="001D2CC6"/>
    <w:rsid w:val="001D2D05"/>
    <w:rsid w:val="001D355D"/>
    <w:rsid w:val="001D3931"/>
    <w:rsid w:val="001D3A87"/>
    <w:rsid w:val="001D3D0E"/>
    <w:rsid w:val="001D41F6"/>
    <w:rsid w:val="001D46BC"/>
    <w:rsid w:val="001D471A"/>
    <w:rsid w:val="001D4A6D"/>
    <w:rsid w:val="001D4BFC"/>
    <w:rsid w:val="001D536E"/>
    <w:rsid w:val="001D569A"/>
    <w:rsid w:val="001D5891"/>
    <w:rsid w:val="001D5D38"/>
    <w:rsid w:val="001D5EB4"/>
    <w:rsid w:val="001D616C"/>
    <w:rsid w:val="001D6262"/>
    <w:rsid w:val="001D6A92"/>
    <w:rsid w:val="001D706C"/>
    <w:rsid w:val="001D707B"/>
    <w:rsid w:val="001D7310"/>
    <w:rsid w:val="001D7346"/>
    <w:rsid w:val="001D7560"/>
    <w:rsid w:val="001D7728"/>
    <w:rsid w:val="001D77A2"/>
    <w:rsid w:val="001D7FE2"/>
    <w:rsid w:val="001E01EE"/>
    <w:rsid w:val="001E061F"/>
    <w:rsid w:val="001E0A29"/>
    <w:rsid w:val="001E0C03"/>
    <w:rsid w:val="001E0C28"/>
    <w:rsid w:val="001E0E06"/>
    <w:rsid w:val="001E0E0E"/>
    <w:rsid w:val="001E1113"/>
    <w:rsid w:val="001E1217"/>
    <w:rsid w:val="001E1726"/>
    <w:rsid w:val="001E1804"/>
    <w:rsid w:val="001E1B34"/>
    <w:rsid w:val="001E1C08"/>
    <w:rsid w:val="001E1C75"/>
    <w:rsid w:val="001E1E91"/>
    <w:rsid w:val="001E2120"/>
    <w:rsid w:val="001E23A5"/>
    <w:rsid w:val="001E24E0"/>
    <w:rsid w:val="001E263C"/>
    <w:rsid w:val="001E2FC9"/>
    <w:rsid w:val="001E3171"/>
    <w:rsid w:val="001E3850"/>
    <w:rsid w:val="001E39D1"/>
    <w:rsid w:val="001E3AB8"/>
    <w:rsid w:val="001E3B1D"/>
    <w:rsid w:val="001E3D8B"/>
    <w:rsid w:val="001E404F"/>
    <w:rsid w:val="001E42ED"/>
    <w:rsid w:val="001E455C"/>
    <w:rsid w:val="001E467B"/>
    <w:rsid w:val="001E4B3A"/>
    <w:rsid w:val="001E4D55"/>
    <w:rsid w:val="001E4F42"/>
    <w:rsid w:val="001E50DA"/>
    <w:rsid w:val="001E5275"/>
    <w:rsid w:val="001E535C"/>
    <w:rsid w:val="001E53C0"/>
    <w:rsid w:val="001E53EE"/>
    <w:rsid w:val="001E54DC"/>
    <w:rsid w:val="001E5BF2"/>
    <w:rsid w:val="001E6013"/>
    <w:rsid w:val="001E61F5"/>
    <w:rsid w:val="001E690F"/>
    <w:rsid w:val="001E6973"/>
    <w:rsid w:val="001E6A5B"/>
    <w:rsid w:val="001E6EA1"/>
    <w:rsid w:val="001E7058"/>
    <w:rsid w:val="001E70AE"/>
    <w:rsid w:val="001E7212"/>
    <w:rsid w:val="001E736A"/>
    <w:rsid w:val="001E7786"/>
    <w:rsid w:val="001E789C"/>
    <w:rsid w:val="001E79B8"/>
    <w:rsid w:val="001E7A25"/>
    <w:rsid w:val="001E7CEB"/>
    <w:rsid w:val="001E7D8D"/>
    <w:rsid w:val="001E7E55"/>
    <w:rsid w:val="001E7EF3"/>
    <w:rsid w:val="001F018B"/>
    <w:rsid w:val="001F04C3"/>
    <w:rsid w:val="001F05AF"/>
    <w:rsid w:val="001F05C8"/>
    <w:rsid w:val="001F07FE"/>
    <w:rsid w:val="001F0B40"/>
    <w:rsid w:val="001F12B2"/>
    <w:rsid w:val="001F12C2"/>
    <w:rsid w:val="001F133D"/>
    <w:rsid w:val="001F14F6"/>
    <w:rsid w:val="001F15CE"/>
    <w:rsid w:val="001F180A"/>
    <w:rsid w:val="001F1934"/>
    <w:rsid w:val="001F1938"/>
    <w:rsid w:val="001F1D58"/>
    <w:rsid w:val="001F2002"/>
    <w:rsid w:val="001F33E3"/>
    <w:rsid w:val="001F3449"/>
    <w:rsid w:val="001F35C9"/>
    <w:rsid w:val="001F375A"/>
    <w:rsid w:val="001F3A07"/>
    <w:rsid w:val="001F3A62"/>
    <w:rsid w:val="001F3BAE"/>
    <w:rsid w:val="001F3CDC"/>
    <w:rsid w:val="001F3DC3"/>
    <w:rsid w:val="001F3FBB"/>
    <w:rsid w:val="001F415C"/>
    <w:rsid w:val="001F4163"/>
    <w:rsid w:val="001F4195"/>
    <w:rsid w:val="001F42B0"/>
    <w:rsid w:val="001F4A6E"/>
    <w:rsid w:val="001F4F88"/>
    <w:rsid w:val="001F50B7"/>
    <w:rsid w:val="001F547E"/>
    <w:rsid w:val="001F55B0"/>
    <w:rsid w:val="001F5687"/>
    <w:rsid w:val="001F58CA"/>
    <w:rsid w:val="001F599C"/>
    <w:rsid w:val="001F5C62"/>
    <w:rsid w:val="001F5F58"/>
    <w:rsid w:val="001F600D"/>
    <w:rsid w:val="001F6285"/>
    <w:rsid w:val="001F697E"/>
    <w:rsid w:val="001F6BC5"/>
    <w:rsid w:val="001F7001"/>
    <w:rsid w:val="001F70C7"/>
    <w:rsid w:val="001F7123"/>
    <w:rsid w:val="001F7309"/>
    <w:rsid w:val="001F732E"/>
    <w:rsid w:val="001F74F5"/>
    <w:rsid w:val="001F7D8D"/>
    <w:rsid w:val="001F7DAA"/>
    <w:rsid w:val="00200366"/>
    <w:rsid w:val="002006A9"/>
    <w:rsid w:val="002006C7"/>
    <w:rsid w:val="00200AA3"/>
    <w:rsid w:val="00200EC6"/>
    <w:rsid w:val="00201328"/>
    <w:rsid w:val="0020178D"/>
    <w:rsid w:val="002019FA"/>
    <w:rsid w:val="00201AC6"/>
    <w:rsid w:val="00201AF4"/>
    <w:rsid w:val="00201F1F"/>
    <w:rsid w:val="0020203A"/>
    <w:rsid w:val="002022C5"/>
    <w:rsid w:val="002027AE"/>
    <w:rsid w:val="00202830"/>
    <w:rsid w:val="00202EBF"/>
    <w:rsid w:val="00203388"/>
    <w:rsid w:val="002034B1"/>
    <w:rsid w:val="002035E8"/>
    <w:rsid w:val="00203E7D"/>
    <w:rsid w:val="00203EA0"/>
    <w:rsid w:val="002045B1"/>
    <w:rsid w:val="00204AC5"/>
    <w:rsid w:val="00204B6D"/>
    <w:rsid w:val="00204D9D"/>
    <w:rsid w:val="00204DBB"/>
    <w:rsid w:val="00204E6A"/>
    <w:rsid w:val="00205339"/>
    <w:rsid w:val="002053A6"/>
    <w:rsid w:val="00205558"/>
    <w:rsid w:val="0020578B"/>
    <w:rsid w:val="00205CF6"/>
    <w:rsid w:val="00205DC2"/>
    <w:rsid w:val="00205E1D"/>
    <w:rsid w:val="00205F0B"/>
    <w:rsid w:val="00205FEA"/>
    <w:rsid w:val="002065CC"/>
    <w:rsid w:val="00206C3F"/>
    <w:rsid w:val="00206D09"/>
    <w:rsid w:val="00206E7C"/>
    <w:rsid w:val="00206E8F"/>
    <w:rsid w:val="002074D5"/>
    <w:rsid w:val="0020752D"/>
    <w:rsid w:val="00207908"/>
    <w:rsid w:val="00207A71"/>
    <w:rsid w:val="00207B96"/>
    <w:rsid w:val="00207BF0"/>
    <w:rsid w:val="00207C5F"/>
    <w:rsid w:val="00207D8D"/>
    <w:rsid w:val="00210174"/>
    <w:rsid w:val="00210314"/>
    <w:rsid w:val="00210457"/>
    <w:rsid w:val="00210524"/>
    <w:rsid w:val="0021056F"/>
    <w:rsid w:val="00210BAF"/>
    <w:rsid w:val="00210D3E"/>
    <w:rsid w:val="00211118"/>
    <w:rsid w:val="00211278"/>
    <w:rsid w:val="002112DE"/>
    <w:rsid w:val="00211981"/>
    <w:rsid w:val="00211C3F"/>
    <w:rsid w:val="002120FA"/>
    <w:rsid w:val="00212891"/>
    <w:rsid w:val="00212E1F"/>
    <w:rsid w:val="0021349D"/>
    <w:rsid w:val="002134D3"/>
    <w:rsid w:val="002136B1"/>
    <w:rsid w:val="002137DD"/>
    <w:rsid w:val="00213E07"/>
    <w:rsid w:val="0021429E"/>
    <w:rsid w:val="0021431B"/>
    <w:rsid w:val="00214517"/>
    <w:rsid w:val="002146F5"/>
    <w:rsid w:val="00215008"/>
    <w:rsid w:val="002150B3"/>
    <w:rsid w:val="00216484"/>
    <w:rsid w:val="002166DB"/>
    <w:rsid w:val="00216AB5"/>
    <w:rsid w:val="00216DA7"/>
    <w:rsid w:val="0021718B"/>
    <w:rsid w:val="00217259"/>
    <w:rsid w:val="002172F1"/>
    <w:rsid w:val="00217546"/>
    <w:rsid w:val="00217695"/>
    <w:rsid w:val="00217716"/>
    <w:rsid w:val="00217915"/>
    <w:rsid w:val="00217A3D"/>
    <w:rsid w:val="00217B42"/>
    <w:rsid w:val="002200D4"/>
    <w:rsid w:val="002204DB"/>
    <w:rsid w:val="00220611"/>
    <w:rsid w:val="00220662"/>
    <w:rsid w:val="00220784"/>
    <w:rsid w:val="00220B79"/>
    <w:rsid w:val="00220E55"/>
    <w:rsid w:val="00220F0F"/>
    <w:rsid w:val="00220F7A"/>
    <w:rsid w:val="0022101F"/>
    <w:rsid w:val="002211C6"/>
    <w:rsid w:val="00221248"/>
    <w:rsid w:val="0022146E"/>
    <w:rsid w:val="00221929"/>
    <w:rsid w:val="0022196A"/>
    <w:rsid w:val="00221975"/>
    <w:rsid w:val="00221CFA"/>
    <w:rsid w:val="00221F09"/>
    <w:rsid w:val="0022203A"/>
    <w:rsid w:val="00222130"/>
    <w:rsid w:val="00222252"/>
    <w:rsid w:val="0022236F"/>
    <w:rsid w:val="00222C5F"/>
    <w:rsid w:val="00222E3B"/>
    <w:rsid w:val="00222F02"/>
    <w:rsid w:val="0022311F"/>
    <w:rsid w:val="00223CE5"/>
    <w:rsid w:val="00223FCB"/>
    <w:rsid w:val="002245CC"/>
    <w:rsid w:val="00224914"/>
    <w:rsid w:val="0022538B"/>
    <w:rsid w:val="002257E1"/>
    <w:rsid w:val="00225879"/>
    <w:rsid w:val="00225EFE"/>
    <w:rsid w:val="0022623F"/>
    <w:rsid w:val="002263B7"/>
    <w:rsid w:val="002264E4"/>
    <w:rsid w:val="002267E3"/>
    <w:rsid w:val="00226ADD"/>
    <w:rsid w:val="00226AE2"/>
    <w:rsid w:val="00226BEB"/>
    <w:rsid w:val="00226C22"/>
    <w:rsid w:val="00226D83"/>
    <w:rsid w:val="00226E92"/>
    <w:rsid w:val="00226FA0"/>
    <w:rsid w:val="00227171"/>
    <w:rsid w:val="00227301"/>
    <w:rsid w:val="002274D8"/>
    <w:rsid w:val="002274E3"/>
    <w:rsid w:val="00227AB8"/>
    <w:rsid w:val="002300A6"/>
    <w:rsid w:val="002303B5"/>
    <w:rsid w:val="0023069C"/>
    <w:rsid w:val="00230825"/>
    <w:rsid w:val="00230928"/>
    <w:rsid w:val="00230983"/>
    <w:rsid w:val="002309DB"/>
    <w:rsid w:val="00230D82"/>
    <w:rsid w:val="00230F67"/>
    <w:rsid w:val="00231191"/>
    <w:rsid w:val="002311CB"/>
    <w:rsid w:val="00231242"/>
    <w:rsid w:val="00231413"/>
    <w:rsid w:val="002315DC"/>
    <w:rsid w:val="002315F9"/>
    <w:rsid w:val="0023161B"/>
    <w:rsid w:val="002317C2"/>
    <w:rsid w:val="00231A1A"/>
    <w:rsid w:val="00231BC6"/>
    <w:rsid w:val="002321F3"/>
    <w:rsid w:val="002322F3"/>
    <w:rsid w:val="00232622"/>
    <w:rsid w:val="00232AB2"/>
    <w:rsid w:val="00232AFD"/>
    <w:rsid w:val="00232F5F"/>
    <w:rsid w:val="002331B7"/>
    <w:rsid w:val="00233C1D"/>
    <w:rsid w:val="00233C56"/>
    <w:rsid w:val="00234200"/>
    <w:rsid w:val="00234894"/>
    <w:rsid w:val="002348E9"/>
    <w:rsid w:val="00234E78"/>
    <w:rsid w:val="00234EEB"/>
    <w:rsid w:val="00235093"/>
    <w:rsid w:val="00235248"/>
    <w:rsid w:val="002354AC"/>
    <w:rsid w:val="0023596A"/>
    <w:rsid w:val="00235A33"/>
    <w:rsid w:val="00235A86"/>
    <w:rsid w:val="00235B2B"/>
    <w:rsid w:val="00235C0B"/>
    <w:rsid w:val="00235CB8"/>
    <w:rsid w:val="00235CE3"/>
    <w:rsid w:val="00235D05"/>
    <w:rsid w:val="00235E2F"/>
    <w:rsid w:val="00235EBA"/>
    <w:rsid w:val="00235ECF"/>
    <w:rsid w:val="00235F2B"/>
    <w:rsid w:val="002360F7"/>
    <w:rsid w:val="00236172"/>
    <w:rsid w:val="00236192"/>
    <w:rsid w:val="002362EF"/>
    <w:rsid w:val="00236377"/>
    <w:rsid w:val="002363B3"/>
    <w:rsid w:val="00236792"/>
    <w:rsid w:val="00236E27"/>
    <w:rsid w:val="00236F9F"/>
    <w:rsid w:val="002370F6"/>
    <w:rsid w:val="00237579"/>
    <w:rsid w:val="002376E5"/>
    <w:rsid w:val="00237991"/>
    <w:rsid w:val="002379D5"/>
    <w:rsid w:val="00237C9C"/>
    <w:rsid w:val="00237D1E"/>
    <w:rsid w:val="00237DD5"/>
    <w:rsid w:val="00237FD8"/>
    <w:rsid w:val="0024004D"/>
    <w:rsid w:val="00240217"/>
    <w:rsid w:val="0024021A"/>
    <w:rsid w:val="0024035E"/>
    <w:rsid w:val="002404B1"/>
    <w:rsid w:val="002407DC"/>
    <w:rsid w:val="00240BC1"/>
    <w:rsid w:val="00240E36"/>
    <w:rsid w:val="00241080"/>
    <w:rsid w:val="00241360"/>
    <w:rsid w:val="00241682"/>
    <w:rsid w:val="002417F3"/>
    <w:rsid w:val="002418A8"/>
    <w:rsid w:val="0024198F"/>
    <w:rsid w:val="002419FD"/>
    <w:rsid w:val="00241A10"/>
    <w:rsid w:val="00241BA0"/>
    <w:rsid w:val="00241E61"/>
    <w:rsid w:val="00241F75"/>
    <w:rsid w:val="0024212E"/>
    <w:rsid w:val="002421C3"/>
    <w:rsid w:val="002424A5"/>
    <w:rsid w:val="002425AA"/>
    <w:rsid w:val="002426D5"/>
    <w:rsid w:val="0024298A"/>
    <w:rsid w:val="002430BB"/>
    <w:rsid w:val="002430FE"/>
    <w:rsid w:val="00243865"/>
    <w:rsid w:val="00243957"/>
    <w:rsid w:val="00243D8D"/>
    <w:rsid w:val="00243EBF"/>
    <w:rsid w:val="00243FE0"/>
    <w:rsid w:val="0024432E"/>
    <w:rsid w:val="00244F39"/>
    <w:rsid w:val="00245036"/>
    <w:rsid w:val="0024517E"/>
    <w:rsid w:val="00245A85"/>
    <w:rsid w:val="00245DEC"/>
    <w:rsid w:val="00245F4D"/>
    <w:rsid w:val="00246368"/>
    <w:rsid w:val="002463A0"/>
    <w:rsid w:val="002468CC"/>
    <w:rsid w:val="00246937"/>
    <w:rsid w:val="00246938"/>
    <w:rsid w:val="00246EF7"/>
    <w:rsid w:val="0024725E"/>
    <w:rsid w:val="002477C8"/>
    <w:rsid w:val="00247949"/>
    <w:rsid w:val="00247A0A"/>
    <w:rsid w:val="00247B4D"/>
    <w:rsid w:val="00247B7A"/>
    <w:rsid w:val="00247C8C"/>
    <w:rsid w:val="00247F3A"/>
    <w:rsid w:val="002500B4"/>
    <w:rsid w:val="00250530"/>
    <w:rsid w:val="002505B8"/>
    <w:rsid w:val="00250672"/>
    <w:rsid w:val="00250736"/>
    <w:rsid w:val="002508DD"/>
    <w:rsid w:val="00250EB8"/>
    <w:rsid w:val="002510DA"/>
    <w:rsid w:val="002512B4"/>
    <w:rsid w:val="002518B1"/>
    <w:rsid w:val="00251C15"/>
    <w:rsid w:val="00251D03"/>
    <w:rsid w:val="00251E94"/>
    <w:rsid w:val="0025219F"/>
    <w:rsid w:val="00252208"/>
    <w:rsid w:val="00252237"/>
    <w:rsid w:val="002525C6"/>
    <w:rsid w:val="00252677"/>
    <w:rsid w:val="00252704"/>
    <w:rsid w:val="00252CD6"/>
    <w:rsid w:val="00252F8F"/>
    <w:rsid w:val="0025347C"/>
    <w:rsid w:val="00253595"/>
    <w:rsid w:val="00253D47"/>
    <w:rsid w:val="002542A7"/>
    <w:rsid w:val="0025451A"/>
    <w:rsid w:val="0025465E"/>
    <w:rsid w:val="0025471E"/>
    <w:rsid w:val="00254E05"/>
    <w:rsid w:val="00254F20"/>
    <w:rsid w:val="00255225"/>
    <w:rsid w:val="002552CB"/>
    <w:rsid w:val="00255399"/>
    <w:rsid w:val="00255AD0"/>
    <w:rsid w:val="00255E17"/>
    <w:rsid w:val="00255EDC"/>
    <w:rsid w:val="00255F15"/>
    <w:rsid w:val="00256224"/>
    <w:rsid w:val="00256272"/>
    <w:rsid w:val="00256643"/>
    <w:rsid w:val="0025688D"/>
    <w:rsid w:val="00256D56"/>
    <w:rsid w:val="00256D58"/>
    <w:rsid w:val="00256ECE"/>
    <w:rsid w:val="00256F2A"/>
    <w:rsid w:val="0025733D"/>
    <w:rsid w:val="00257511"/>
    <w:rsid w:val="002576F4"/>
    <w:rsid w:val="00257866"/>
    <w:rsid w:val="00257BD4"/>
    <w:rsid w:val="00257E2F"/>
    <w:rsid w:val="00257EAE"/>
    <w:rsid w:val="002602C6"/>
    <w:rsid w:val="002607A7"/>
    <w:rsid w:val="002608D9"/>
    <w:rsid w:val="00260B5C"/>
    <w:rsid w:val="00260C4A"/>
    <w:rsid w:val="00260EA6"/>
    <w:rsid w:val="00261096"/>
    <w:rsid w:val="002612AD"/>
    <w:rsid w:val="00261510"/>
    <w:rsid w:val="0026154C"/>
    <w:rsid w:val="0026173B"/>
    <w:rsid w:val="00261C45"/>
    <w:rsid w:val="00261F1B"/>
    <w:rsid w:val="0026201A"/>
    <w:rsid w:val="0026202E"/>
    <w:rsid w:val="002625CF"/>
    <w:rsid w:val="002626FD"/>
    <w:rsid w:val="00262DC2"/>
    <w:rsid w:val="002632DD"/>
    <w:rsid w:val="00263623"/>
    <w:rsid w:val="00263675"/>
    <w:rsid w:val="00263767"/>
    <w:rsid w:val="0026399A"/>
    <w:rsid w:val="00263F81"/>
    <w:rsid w:val="0026438D"/>
    <w:rsid w:val="00264D55"/>
    <w:rsid w:val="00264DAB"/>
    <w:rsid w:val="00264E53"/>
    <w:rsid w:val="00265040"/>
    <w:rsid w:val="00265125"/>
    <w:rsid w:val="0026518C"/>
    <w:rsid w:val="00265323"/>
    <w:rsid w:val="002656A8"/>
    <w:rsid w:val="00265711"/>
    <w:rsid w:val="002657AE"/>
    <w:rsid w:val="002657DC"/>
    <w:rsid w:val="002659F4"/>
    <w:rsid w:val="00265A63"/>
    <w:rsid w:val="00265AF7"/>
    <w:rsid w:val="00265FCD"/>
    <w:rsid w:val="00265FF0"/>
    <w:rsid w:val="00266387"/>
    <w:rsid w:val="0026638E"/>
    <w:rsid w:val="00266493"/>
    <w:rsid w:val="00266583"/>
    <w:rsid w:val="00266B5C"/>
    <w:rsid w:val="00266BBB"/>
    <w:rsid w:val="00267094"/>
    <w:rsid w:val="002670EA"/>
    <w:rsid w:val="00267362"/>
    <w:rsid w:val="002675F8"/>
    <w:rsid w:val="002675FE"/>
    <w:rsid w:val="00267635"/>
    <w:rsid w:val="00267741"/>
    <w:rsid w:val="0026798A"/>
    <w:rsid w:val="00267993"/>
    <w:rsid w:val="00267AC9"/>
    <w:rsid w:val="00270361"/>
    <w:rsid w:val="00270762"/>
    <w:rsid w:val="002707C6"/>
    <w:rsid w:val="00270873"/>
    <w:rsid w:val="00270997"/>
    <w:rsid w:val="00270A77"/>
    <w:rsid w:val="00270E7C"/>
    <w:rsid w:val="00270F11"/>
    <w:rsid w:val="0027101D"/>
    <w:rsid w:val="00271217"/>
    <w:rsid w:val="00271230"/>
    <w:rsid w:val="00271310"/>
    <w:rsid w:val="00271443"/>
    <w:rsid w:val="00271554"/>
    <w:rsid w:val="00271D1B"/>
    <w:rsid w:val="00271E14"/>
    <w:rsid w:val="00271FB1"/>
    <w:rsid w:val="0027202D"/>
    <w:rsid w:val="002720D0"/>
    <w:rsid w:val="002723D4"/>
    <w:rsid w:val="00272542"/>
    <w:rsid w:val="0027274A"/>
    <w:rsid w:val="00272B50"/>
    <w:rsid w:val="00272D00"/>
    <w:rsid w:val="00272F04"/>
    <w:rsid w:val="00272FF8"/>
    <w:rsid w:val="00273006"/>
    <w:rsid w:val="00273331"/>
    <w:rsid w:val="00273434"/>
    <w:rsid w:val="00273B78"/>
    <w:rsid w:val="00273CB1"/>
    <w:rsid w:val="00273EAB"/>
    <w:rsid w:val="00274003"/>
    <w:rsid w:val="0027446F"/>
    <w:rsid w:val="002744F4"/>
    <w:rsid w:val="00274516"/>
    <w:rsid w:val="00274771"/>
    <w:rsid w:val="00274888"/>
    <w:rsid w:val="00274D80"/>
    <w:rsid w:val="00275011"/>
    <w:rsid w:val="00275047"/>
    <w:rsid w:val="002751CF"/>
    <w:rsid w:val="002751DC"/>
    <w:rsid w:val="002751F8"/>
    <w:rsid w:val="0027531D"/>
    <w:rsid w:val="00275322"/>
    <w:rsid w:val="002753AC"/>
    <w:rsid w:val="002754FC"/>
    <w:rsid w:val="0027562F"/>
    <w:rsid w:val="00275680"/>
    <w:rsid w:val="00275917"/>
    <w:rsid w:val="00275ADF"/>
    <w:rsid w:val="00275F65"/>
    <w:rsid w:val="002761ED"/>
    <w:rsid w:val="002763EF"/>
    <w:rsid w:val="0027640B"/>
    <w:rsid w:val="0027642F"/>
    <w:rsid w:val="0027656E"/>
    <w:rsid w:val="00276739"/>
    <w:rsid w:val="002769EF"/>
    <w:rsid w:val="00276C31"/>
    <w:rsid w:val="00276C85"/>
    <w:rsid w:val="00276F49"/>
    <w:rsid w:val="0027723A"/>
    <w:rsid w:val="002772D9"/>
    <w:rsid w:val="0027735F"/>
    <w:rsid w:val="0027798E"/>
    <w:rsid w:val="00277CC0"/>
    <w:rsid w:val="00277DC9"/>
    <w:rsid w:val="00277E00"/>
    <w:rsid w:val="00277EF7"/>
    <w:rsid w:val="002803D1"/>
    <w:rsid w:val="002803D5"/>
    <w:rsid w:val="00280655"/>
    <w:rsid w:val="00280D7B"/>
    <w:rsid w:val="00280DDE"/>
    <w:rsid w:val="002812CD"/>
    <w:rsid w:val="00281405"/>
    <w:rsid w:val="002814EF"/>
    <w:rsid w:val="002818A6"/>
    <w:rsid w:val="002818D0"/>
    <w:rsid w:val="00281914"/>
    <w:rsid w:val="00281975"/>
    <w:rsid w:val="002819EB"/>
    <w:rsid w:val="00281E38"/>
    <w:rsid w:val="0028203F"/>
    <w:rsid w:val="00282397"/>
    <w:rsid w:val="0028244F"/>
    <w:rsid w:val="002828D7"/>
    <w:rsid w:val="00282A55"/>
    <w:rsid w:val="00282B03"/>
    <w:rsid w:val="00282BD3"/>
    <w:rsid w:val="00282F47"/>
    <w:rsid w:val="00282FC0"/>
    <w:rsid w:val="002830C8"/>
    <w:rsid w:val="0028334C"/>
    <w:rsid w:val="002833F4"/>
    <w:rsid w:val="0028367B"/>
    <w:rsid w:val="00283A0B"/>
    <w:rsid w:val="00283BF3"/>
    <w:rsid w:val="00283CD2"/>
    <w:rsid w:val="00283FC5"/>
    <w:rsid w:val="00284111"/>
    <w:rsid w:val="00284267"/>
    <w:rsid w:val="00284374"/>
    <w:rsid w:val="00284811"/>
    <w:rsid w:val="00284818"/>
    <w:rsid w:val="00284B5F"/>
    <w:rsid w:val="00284E00"/>
    <w:rsid w:val="00284E38"/>
    <w:rsid w:val="00284EB6"/>
    <w:rsid w:val="00285584"/>
    <w:rsid w:val="002855D7"/>
    <w:rsid w:val="00285609"/>
    <w:rsid w:val="00285613"/>
    <w:rsid w:val="00285BFD"/>
    <w:rsid w:val="0028619A"/>
    <w:rsid w:val="00286587"/>
    <w:rsid w:val="0028663C"/>
    <w:rsid w:val="00286853"/>
    <w:rsid w:val="00286BBA"/>
    <w:rsid w:val="00287010"/>
    <w:rsid w:val="002876AF"/>
    <w:rsid w:val="002876C9"/>
    <w:rsid w:val="00287863"/>
    <w:rsid w:val="00287875"/>
    <w:rsid w:val="00287D30"/>
    <w:rsid w:val="00290225"/>
    <w:rsid w:val="0029043F"/>
    <w:rsid w:val="00290686"/>
    <w:rsid w:val="00290AB1"/>
    <w:rsid w:val="00290C7B"/>
    <w:rsid w:val="00290EEE"/>
    <w:rsid w:val="00291586"/>
    <w:rsid w:val="002915AE"/>
    <w:rsid w:val="00291F4A"/>
    <w:rsid w:val="00291FD7"/>
    <w:rsid w:val="00291FF6"/>
    <w:rsid w:val="002920B8"/>
    <w:rsid w:val="0029223E"/>
    <w:rsid w:val="002922E6"/>
    <w:rsid w:val="002924B0"/>
    <w:rsid w:val="00292690"/>
    <w:rsid w:val="002928AE"/>
    <w:rsid w:val="00292C39"/>
    <w:rsid w:val="00292CC0"/>
    <w:rsid w:val="00292D2E"/>
    <w:rsid w:val="00292E38"/>
    <w:rsid w:val="00292E9E"/>
    <w:rsid w:val="0029317B"/>
    <w:rsid w:val="002933B2"/>
    <w:rsid w:val="002934BD"/>
    <w:rsid w:val="0029390F"/>
    <w:rsid w:val="00293A1D"/>
    <w:rsid w:val="00293BA3"/>
    <w:rsid w:val="00293BBA"/>
    <w:rsid w:val="00293BE8"/>
    <w:rsid w:val="00293D47"/>
    <w:rsid w:val="0029442E"/>
    <w:rsid w:val="0029452A"/>
    <w:rsid w:val="0029456A"/>
    <w:rsid w:val="002945FC"/>
    <w:rsid w:val="00294652"/>
    <w:rsid w:val="002947FF"/>
    <w:rsid w:val="002949CC"/>
    <w:rsid w:val="00294B72"/>
    <w:rsid w:val="00294BB1"/>
    <w:rsid w:val="00294BE7"/>
    <w:rsid w:val="00294DE2"/>
    <w:rsid w:val="00294E7E"/>
    <w:rsid w:val="00295299"/>
    <w:rsid w:val="00295B79"/>
    <w:rsid w:val="00295E16"/>
    <w:rsid w:val="002961E3"/>
    <w:rsid w:val="00296F1F"/>
    <w:rsid w:val="0029700C"/>
    <w:rsid w:val="002974F0"/>
    <w:rsid w:val="002976EE"/>
    <w:rsid w:val="00297E81"/>
    <w:rsid w:val="002A03DA"/>
    <w:rsid w:val="002A0491"/>
    <w:rsid w:val="002A04BB"/>
    <w:rsid w:val="002A057C"/>
    <w:rsid w:val="002A0B0E"/>
    <w:rsid w:val="002A0CA6"/>
    <w:rsid w:val="002A0FE1"/>
    <w:rsid w:val="002A10AE"/>
    <w:rsid w:val="002A1124"/>
    <w:rsid w:val="002A1162"/>
    <w:rsid w:val="002A14F4"/>
    <w:rsid w:val="002A17D3"/>
    <w:rsid w:val="002A1C04"/>
    <w:rsid w:val="002A1F83"/>
    <w:rsid w:val="002A22BD"/>
    <w:rsid w:val="002A23A5"/>
    <w:rsid w:val="002A2493"/>
    <w:rsid w:val="002A2792"/>
    <w:rsid w:val="002A28FB"/>
    <w:rsid w:val="002A2B6E"/>
    <w:rsid w:val="002A2D47"/>
    <w:rsid w:val="002A321A"/>
    <w:rsid w:val="002A32CF"/>
    <w:rsid w:val="002A37F2"/>
    <w:rsid w:val="002A38E4"/>
    <w:rsid w:val="002A3D75"/>
    <w:rsid w:val="002A3DF0"/>
    <w:rsid w:val="002A402D"/>
    <w:rsid w:val="002A4462"/>
    <w:rsid w:val="002A45DD"/>
    <w:rsid w:val="002A488D"/>
    <w:rsid w:val="002A4CEC"/>
    <w:rsid w:val="002A4D48"/>
    <w:rsid w:val="002A4FB8"/>
    <w:rsid w:val="002A5332"/>
    <w:rsid w:val="002A54C0"/>
    <w:rsid w:val="002A5531"/>
    <w:rsid w:val="002A5562"/>
    <w:rsid w:val="002A5584"/>
    <w:rsid w:val="002A5748"/>
    <w:rsid w:val="002A5AF5"/>
    <w:rsid w:val="002A5B6D"/>
    <w:rsid w:val="002A5CA7"/>
    <w:rsid w:val="002A65C4"/>
    <w:rsid w:val="002A6BF1"/>
    <w:rsid w:val="002A6F8F"/>
    <w:rsid w:val="002A73AF"/>
    <w:rsid w:val="002A759C"/>
    <w:rsid w:val="002A7BA5"/>
    <w:rsid w:val="002B0062"/>
    <w:rsid w:val="002B0131"/>
    <w:rsid w:val="002B036F"/>
    <w:rsid w:val="002B03C3"/>
    <w:rsid w:val="002B062A"/>
    <w:rsid w:val="002B0883"/>
    <w:rsid w:val="002B0A0C"/>
    <w:rsid w:val="002B0A84"/>
    <w:rsid w:val="002B0B51"/>
    <w:rsid w:val="002B0BBD"/>
    <w:rsid w:val="002B0C58"/>
    <w:rsid w:val="002B0CC7"/>
    <w:rsid w:val="002B0DCF"/>
    <w:rsid w:val="002B115E"/>
    <w:rsid w:val="002B11DC"/>
    <w:rsid w:val="002B130F"/>
    <w:rsid w:val="002B15A3"/>
    <w:rsid w:val="002B1623"/>
    <w:rsid w:val="002B1663"/>
    <w:rsid w:val="002B176D"/>
    <w:rsid w:val="002B18BE"/>
    <w:rsid w:val="002B1989"/>
    <w:rsid w:val="002B1A37"/>
    <w:rsid w:val="002B2128"/>
    <w:rsid w:val="002B22E0"/>
    <w:rsid w:val="002B242C"/>
    <w:rsid w:val="002B25A7"/>
    <w:rsid w:val="002B2735"/>
    <w:rsid w:val="002B2A94"/>
    <w:rsid w:val="002B2EC5"/>
    <w:rsid w:val="002B3207"/>
    <w:rsid w:val="002B33AC"/>
    <w:rsid w:val="002B3424"/>
    <w:rsid w:val="002B3457"/>
    <w:rsid w:val="002B3977"/>
    <w:rsid w:val="002B3E7A"/>
    <w:rsid w:val="002B4307"/>
    <w:rsid w:val="002B432C"/>
    <w:rsid w:val="002B4561"/>
    <w:rsid w:val="002B45A3"/>
    <w:rsid w:val="002B4902"/>
    <w:rsid w:val="002B4A1C"/>
    <w:rsid w:val="002B4F7D"/>
    <w:rsid w:val="002B5003"/>
    <w:rsid w:val="002B5019"/>
    <w:rsid w:val="002B5407"/>
    <w:rsid w:val="002B5488"/>
    <w:rsid w:val="002B5534"/>
    <w:rsid w:val="002B5566"/>
    <w:rsid w:val="002B5612"/>
    <w:rsid w:val="002B56F7"/>
    <w:rsid w:val="002B5796"/>
    <w:rsid w:val="002B57A5"/>
    <w:rsid w:val="002B57C1"/>
    <w:rsid w:val="002B5B84"/>
    <w:rsid w:val="002B5FBC"/>
    <w:rsid w:val="002B610E"/>
    <w:rsid w:val="002B6428"/>
    <w:rsid w:val="002B64C3"/>
    <w:rsid w:val="002B68C2"/>
    <w:rsid w:val="002B69D8"/>
    <w:rsid w:val="002B6A01"/>
    <w:rsid w:val="002B6A68"/>
    <w:rsid w:val="002B6ACD"/>
    <w:rsid w:val="002B6C6D"/>
    <w:rsid w:val="002B6CF3"/>
    <w:rsid w:val="002B71B8"/>
    <w:rsid w:val="002B7276"/>
    <w:rsid w:val="002B749B"/>
    <w:rsid w:val="002B7554"/>
    <w:rsid w:val="002B775D"/>
    <w:rsid w:val="002B78F2"/>
    <w:rsid w:val="002B7DC6"/>
    <w:rsid w:val="002B7EE6"/>
    <w:rsid w:val="002C06E2"/>
    <w:rsid w:val="002C0777"/>
    <w:rsid w:val="002C08A4"/>
    <w:rsid w:val="002C0B51"/>
    <w:rsid w:val="002C0CCE"/>
    <w:rsid w:val="002C0EA9"/>
    <w:rsid w:val="002C1100"/>
    <w:rsid w:val="002C1357"/>
    <w:rsid w:val="002C13BE"/>
    <w:rsid w:val="002C1A78"/>
    <w:rsid w:val="002C1D4F"/>
    <w:rsid w:val="002C1EAA"/>
    <w:rsid w:val="002C1EDB"/>
    <w:rsid w:val="002C22CD"/>
    <w:rsid w:val="002C24E4"/>
    <w:rsid w:val="002C2511"/>
    <w:rsid w:val="002C2692"/>
    <w:rsid w:val="002C2BE1"/>
    <w:rsid w:val="002C2CA1"/>
    <w:rsid w:val="002C2F26"/>
    <w:rsid w:val="002C30F0"/>
    <w:rsid w:val="002C321E"/>
    <w:rsid w:val="002C348A"/>
    <w:rsid w:val="002C34B5"/>
    <w:rsid w:val="002C3C3A"/>
    <w:rsid w:val="002C3D3C"/>
    <w:rsid w:val="002C3D5C"/>
    <w:rsid w:val="002C3DB9"/>
    <w:rsid w:val="002C3EE9"/>
    <w:rsid w:val="002C3FC4"/>
    <w:rsid w:val="002C40ED"/>
    <w:rsid w:val="002C452A"/>
    <w:rsid w:val="002C45A1"/>
    <w:rsid w:val="002C47D0"/>
    <w:rsid w:val="002C4A44"/>
    <w:rsid w:val="002C4AA5"/>
    <w:rsid w:val="002C4B90"/>
    <w:rsid w:val="002C4FA4"/>
    <w:rsid w:val="002C512E"/>
    <w:rsid w:val="002C5142"/>
    <w:rsid w:val="002C5171"/>
    <w:rsid w:val="002C544C"/>
    <w:rsid w:val="002C5537"/>
    <w:rsid w:val="002C5B78"/>
    <w:rsid w:val="002C5C17"/>
    <w:rsid w:val="002C5D61"/>
    <w:rsid w:val="002C6341"/>
    <w:rsid w:val="002C6739"/>
    <w:rsid w:val="002C6963"/>
    <w:rsid w:val="002C6A44"/>
    <w:rsid w:val="002C6C4F"/>
    <w:rsid w:val="002C6EB1"/>
    <w:rsid w:val="002C700A"/>
    <w:rsid w:val="002C74C6"/>
    <w:rsid w:val="002C755C"/>
    <w:rsid w:val="002C7687"/>
    <w:rsid w:val="002C796E"/>
    <w:rsid w:val="002D002B"/>
    <w:rsid w:val="002D00E4"/>
    <w:rsid w:val="002D02FE"/>
    <w:rsid w:val="002D0775"/>
    <w:rsid w:val="002D08E1"/>
    <w:rsid w:val="002D096E"/>
    <w:rsid w:val="002D0FC3"/>
    <w:rsid w:val="002D1188"/>
    <w:rsid w:val="002D11BD"/>
    <w:rsid w:val="002D1204"/>
    <w:rsid w:val="002D12C3"/>
    <w:rsid w:val="002D16E9"/>
    <w:rsid w:val="002D1745"/>
    <w:rsid w:val="002D18E3"/>
    <w:rsid w:val="002D1927"/>
    <w:rsid w:val="002D19E7"/>
    <w:rsid w:val="002D1A34"/>
    <w:rsid w:val="002D1D9A"/>
    <w:rsid w:val="002D206E"/>
    <w:rsid w:val="002D22B0"/>
    <w:rsid w:val="002D2965"/>
    <w:rsid w:val="002D2F0E"/>
    <w:rsid w:val="002D2F51"/>
    <w:rsid w:val="002D2FEE"/>
    <w:rsid w:val="002D30A8"/>
    <w:rsid w:val="002D317E"/>
    <w:rsid w:val="002D3623"/>
    <w:rsid w:val="002D39BC"/>
    <w:rsid w:val="002D3A4F"/>
    <w:rsid w:val="002D3C42"/>
    <w:rsid w:val="002D3D6C"/>
    <w:rsid w:val="002D3F93"/>
    <w:rsid w:val="002D3F94"/>
    <w:rsid w:val="002D458D"/>
    <w:rsid w:val="002D46A3"/>
    <w:rsid w:val="002D4706"/>
    <w:rsid w:val="002D4784"/>
    <w:rsid w:val="002D49A5"/>
    <w:rsid w:val="002D4B1A"/>
    <w:rsid w:val="002D4E37"/>
    <w:rsid w:val="002D51B3"/>
    <w:rsid w:val="002D536B"/>
    <w:rsid w:val="002D58B8"/>
    <w:rsid w:val="002D599F"/>
    <w:rsid w:val="002D5D8A"/>
    <w:rsid w:val="002D5DD6"/>
    <w:rsid w:val="002D5E57"/>
    <w:rsid w:val="002D5F26"/>
    <w:rsid w:val="002D5FAC"/>
    <w:rsid w:val="002D62BF"/>
    <w:rsid w:val="002D6428"/>
    <w:rsid w:val="002D642B"/>
    <w:rsid w:val="002D642F"/>
    <w:rsid w:val="002D690D"/>
    <w:rsid w:val="002D6AD2"/>
    <w:rsid w:val="002D6BDF"/>
    <w:rsid w:val="002D6D0D"/>
    <w:rsid w:val="002D6E79"/>
    <w:rsid w:val="002D7388"/>
    <w:rsid w:val="002D7453"/>
    <w:rsid w:val="002D7623"/>
    <w:rsid w:val="002D7900"/>
    <w:rsid w:val="002D7AF3"/>
    <w:rsid w:val="002D7EA5"/>
    <w:rsid w:val="002D7F27"/>
    <w:rsid w:val="002E01AE"/>
    <w:rsid w:val="002E01D9"/>
    <w:rsid w:val="002E0385"/>
    <w:rsid w:val="002E07CF"/>
    <w:rsid w:val="002E0890"/>
    <w:rsid w:val="002E0940"/>
    <w:rsid w:val="002E0B7D"/>
    <w:rsid w:val="002E0C79"/>
    <w:rsid w:val="002E0D2C"/>
    <w:rsid w:val="002E0E2E"/>
    <w:rsid w:val="002E10D2"/>
    <w:rsid w:val="002E123A"/>
    <w:rsid w:val="002E1506"/>
    <w:rsid w:val="002E1815"/>
    <w:rsid w:val="002E190A"/>
    <w:rsid w:val="002E1B39"/>
    <w:rsid w:val="002E1C01"/>
    <w:rsid w:val="002E225E"/>
    <w:rsid w:val="002E2301"/>
    <w:rsid w:val="002E2313"/>
    <w:rsid w:val="002E24A6"/>
    <w:rsid w:val="002E260D"/>
    <w:rsid w:val="002E2783"/>
    <w:rsid w:val="002E2C53"/>
    <w:rsid w:val="002E2CF0"/>
    <w:rsid w:val="002E2D47"/>
    <w:rsid w:val="002E2F73"/>
    <w:rsid w:val="002E30E6"/>
    <w:rsid w:val="002E34AC"/>
    <w:rsid w:val="002E3500"/>
    <w:rsid w:val="002E3B4A"/>
    <w:rsid w:val="002E3C85"/>
    <w:rsid w:val="002E3F27"/>
    <w:rsid w:val="002E4016"/>
    <w:rsid w:val="002E4509"/>
    <w:rsid w:val="002E46EB"/>
    <w:rsid w:val="002E4BB0"/>
    <w:rsid w:val="002E4BBC"/>
    <w:rsid w:val="002E4D7A"/>
    <w:rsid w:val="002E4FD0"/>
    <w:rsid w:val="002E50D6"/>
    <w:rsid w:val="002E50F4"/>
    <w:rsid w:val="002E51FB"/>
    <w:rsid w:val="002E52F0"/>
    <w:rsid w:val="002E55C3"/>
    <w:rsid w:val="002E58BE"/>
    <w:rsid w:val="002E595B"/>
    <w:rsid w:val="002E5BF6"/>
    <w:rsid w:val="002E5C2B"/>
    <w:rsid w:val="002E5C51"/>
    <w:rsid w:val="002E5E04"/>
    <w:rsid w:val="002E5EDE"/>
    <w:rsid w:val="002E5FFD"/>
    <w:rsid w:val="002E6CBD"/>
    <w:rsid w:val="002E7026"/>
    <w:rsid w:val="002E743A"/>
    <w:rsid w:val="002E765B"/>
    <w:rsid w:val="002E768E"/>
    <w:rsid w:val="002E78ED"/>
    <w:rsid w:val="002F008E"/>
    <w:rsid w:val="002F07BA"/>
    <w:rsid w:val="002F086A"/>
    <w:rsid w:val="002F0978"/>
    <w:rsid w:val="002F097F"/>
    <w:rsid w:val="002F099E"/>
    <w:rsid w:val="002F09AB"/>
    <w:rsid w:val="002F0ABB"/>
    <w:rsid w:val="002F0B11"/>
    <w:rsid w:val="002F0B9A"/>
    <w:rsid w:val="002F0C53"/>
    <w:rsid w:val="002F0C55"/>
    <w:rsid w:val="002F0E0A"/>
    <w:rsid w:val="002F0F21"/>
    <w:rsid w:val="002F0F2C"/>
    <w:rsid w:val="002F1069"/>
    <w:rsid w:val="002F111E"/>
    <w:rsid w:val="002F1A50"/>
    <w:rsid w:val="002F1C5B"/>
    <w:rsid w:val="002F1CD1"/>
    <w:rsid w:val="002F1E19"/>
    <w:rsid w:val="002F1FC5"/>
    <w:rsid w:val="002F2272"/>
    <w:rsid w:val="002F2982"/>
    <w:rsid w:val="002F29FF"/>
    <w:rsid w:val="002F2A63"/>
    <w:rsid w:val="002F2B65"/>
    <w:rsid w:val="002F2CF8"/>
    <w:rsid w:val="002F2E82"/>
    <w:rsid w:val="002F315A"/>
    <w:rsid w:val="002F3454"/>
    <w:rsid w:val="002F3690"/>
    <w:rsid w:val="002F36B9"/>
    <w:rsid w:val="002F431A"/>
    <w:rsid w:val="002F44BC"/>
    <w:rsid w:val="002F45A3"/>
    <w:rsid w:val="002F4A0A"/>
    <w:rsid w:val="002F4B3F"/>
    <w:rsid w:val="002F4F93"/>
    <w:rsid w:val="002F505A"/>
    <w:rsid w:val="002F53BB"/>
    <w:rsid w:val="002F5682"/>
    <w:rsid w:val="002F5D3E"/>
    <w:rsid w:val="002F6095"/>
    <w:rsid w:val="002F63AC"/>
    <w:rsid w:val="002F6774"/>
    <w:rsid w:val="002F6795"/>
    <w:rsid w:val="002F682E"/>
    <w:rsid w:val="002F6F25"/>
    <w:rsid w:val="002F706E"/>
    <w:rsid w:val="002F7270"/>
    <w:rsid w:val="002F74BA"/>
    <w:rsid w:val="002F782B"/>
    <w:rsid w:val="002F7AA8"/>
    <w:rsid w:val="002F7AB4"/>
    <w:rsid w:val="002F7B8F"/>
    <w:rsid w:val="00300121"/>
    <w:rsid w:val="0030012C"/>
    <w:rsid w:val="003007EC"/>
    <w:rsid w:val="00300ECF"/>
    <w:rsid w:val="00301516"/>
    <w:rsid w:val="00301620"/>
    <w:rsid w:val="0030169F"/>
    <w:rsid w:val="00301BA6"/>
    <w:rsid w:val="00301C3D"/>
    <w:rsid w:val="00301D1C"/>
    <w:rsid w:val="00302038"/>
    <w:rsid w:val="0030208F"/>
    <w:rsid w:val="003024F3"/>
    <w:rsid w:val="0030297D"/>
    <w:rsid w:val="00302EE3"/>
    <w:rsid w:val="003031AE"/>
    <w:rsid w:val="0030348A"/>
    <w:rsid w:val="003034DB"/>
    <w:rsid w:val="003036DA"/>
    <w:rsid w:val="00303700"/>
    <w:rsid w:val="00303883"/>
    <w:rsid w:val="00303886"/>
    <w:rsid w:val="00303E16"/>
    <w:rsid w:val="003040E7"/>
    <w:rsid w:val="003040FD"/>
    <w:rsid w:val="00304260"/>
    <w:rsid w:val="0030453A"/>
    <w:rsid w:val="00304A15"/>
    <w:rsid w:val="00304AD5"/>
    <w:rsid w:val="00304C1E"/>
    <w:rsid w:val="00305033"/>
    <w:rsid w:val="00305217"/>
    <w:rsid w:val="00305276"/>
    <w:rsid w:val="00305483"/>
    <w:rsid w:val="003055C6"/>
    <w:rsid w:val="003057D6"/>
    <w:rsid w:val="00305961"/>
    <w:rsid w:val="00305BC8"/>
    <w:rsid w:val="00305D34"/>
    <w:rsid w:val="003068AB"/>
    <w:rsid w:val="00306CFA"/>
    <w:rsid w:val="00306D9B"/>
    <w:rsid w:val="00306DD8"/>
    <w:rsid w:val="00306DE4"/>
    <w:rsid w:val="00306E3F"/>
    <w:rsid w:val="00306E88"/>
    <w:rsid w:val="00306EB6"/>
    <w:rsid w:val="00306EC5"/>
    <w:rsid w:val="00307309"/>
    <w:rsid w:val="00307317"/>
    <w:rsid w:val="00307550"/>
    <w:rsid w:val="00307581"/>
    <w:rsid w:val="0030767D"/>
    <w:rsid w:val="00307A7A"/>
    <w:rsid w:val="00307D50"/>
    <w:rsid w:val="00310196"/>
    <w:rsid w:val="003104A9"/>
    <w:rsid w:val="0031099C"/>
    <w:rsid w:val="00310BA7"/>
    <w:rsid w:val="00310C6D"/>
    <w:rsid w:val="00311573"/>
    <w:rsid w:val="0031175E"/>
    <w:rsid w:val="00311870"/>
    <w:rsid w:val="003118AD"/>
    <w:rsid w:val="003118CA"/>
    <w:rsid w:val="00311BB4"/>
    <w:rsid w:val="00311F05"/>
    <w:rsid w:val="00311F65"/>
    <w:rsid w:val="00312227"/>
    <w:rsid w:val="003124B7"/>
    <w:rsid w:val="0031255F"/>
    <w:rsid w:val="0031258D"/>
    <w:rsid w:val="00312981"/>
    <w:rsid w:val="00313146"/>
    <w:rsid w:val="003136E0"/>
    <w:rsid w:val="003137AE"/>
    <w:rsid w:val="00313835"/>
    <w:rsid w:val="0031384B"/>
    <w:rsid w:val="00313B17"/>
    <w:rsid w:val="00313E25"/>
    <w:rsid w:val="00313FB5"/>
    <w:rsid w:val="00314364"/>
    <w:rsid w:val="003143C7"/>
    <w:rsid w:val="003145E7"/>
    <w:rsid w:val="003147CF"/>
    <w:rsid w:val="003147D5"/>
    <w:rsid w:val="00314A7B"/>
    <w:rsid w:val="00314CA5"/>
    <w:rsid w:val="00315003"/>
    <w:rsid w:val="003153BE"/>
    <w:rsid w:val="00315711"/>
    <w:rsid w:val="00315999"/>
    <w:rsid w:val="00315E32"/>
    <w:rsid w:val="00316221"/>
    <w:rsid w:val="0031651B"/>
    <w:rsid w:val="0031655D"/>
    <w:rsid w:val="0031665C"/>
    <w:rsid w:val="003167B7"/>
    <w:rsid w:val="00316879"/>
    <w:rsid w:val="003168B2"/>
    <w:rsid w:val="00316AF0"/>
    <w:rsid w:val="00316F6A"/>
    <w:rsid w:val="00316FE4"/>
    <w:rsid w:val="003173E2"/>
    <w:rsid w:val="00317668"/>
    <w:rsid w:val="003179C8"/>
    <w:rsid w:val="00317E03"/>
    <w:rsid w:val="00317EE7"/>
    <w:rsid w:val="00317EF6"/>
    <w:rsid w:val="00320178"/>
    <w:rsid w:val="00320347"/>
    <w:rsid w:val="003203B9"/>
    <w:rsid w:val="0032041B"/>
    <w:rsid w:val="0032051B"/>
    <w:rsid w:val="0032055D"/>
    <w:rsid w:val="00320766"/>
    <w:rsid w:val="00320D94"/>
    <w:rsid w:val="00320F5F"/>
    <w:rsid w:val="00321037"/>
    <w:rsid w:val="00321181"/>
    <w:rsid w:val="0032166E"/>
    <w:rsid w:val="0032168C"/>
    <w:rsid w:val="003217BE"/>
    <w:rsid w:val="003218AC"/>
    <w:rsid w:val="00321975"/>
    <w:rsid w:val="00321A71"/>
    <w:rsid w:val="00321CBA"/>
    <w:rsid w:val="00321DC8"/>
    <w:rsid w:val="00321EAA"/>
    <w:rsid w:val="00321EB2"/>
    <w:rsid w:val="00321FD5"/>
    <w:rsid w:val="003220BE"/>
    <w:rsid w:val="003221CC"/>
    <w:rsid w:val="003221FA"/>
    <w:rsid w:val="00322416"/>
    <w:rsid w:val="00322DC5"/>
    <w:rsid w:val="00322DFA"/>
    <w:rsid w:val="00323969"/>
    <w:rsid w:val="003239F3"/>
    <w:rsid w:val="00323AFB"/>
    <w:rsid w:val="00323BEC"/>
    <w:rsid w:val="00323D01"/>
    <w:rsid w:val="00323F28"/>
    <w:rsid w:val="00323F2D"/>
    <w:rsid w:val="00324249"/>
    <w:rsid w:val="003244B9"/>
    <w:rsid w:val="003245AF"/>
    <w:rsid w:val="0032480C"/>
    <w:rsid w:val="00324CFE"/>
    <w:rsid w:val="00324D93"/>
    <w:rsid w:val="00324E60"/>
    <w:rsid w:val="00324FAB"/>
    <w:rsid w:val="0032512C"/>
    <w:rsid w:val="0032529B"/>
    <w:rsid w:val="003252BE"/>
    <w:rsid w:val="00325654"/>
    <w:rsid w:val="00325765"/>
    <w:rsid w:val="0032596D"/>
    <w:rsid w:val="00325D6B"/>
    <w:rsid w:val="00325EB4"/>
    <w:rsid w:val="003264DB"/>
    <w:rsid w:val="0032651E"/>
    <w:rsid w:val="00326554"/>
    <w:rsid w:val="003265DC"/>
    <w:rsid w:val="0032679C"/>
    <w:rsid w:val="003267BC"/>
    <w:rsid w:val="003269EB"/>
    <w:rsid w:val="00326C0E"/>
    <w:rsid w:val="003271AC"/>
    <w:rsid w:val="003271F2"/>
    <w:rsid w:val="00327573"/>
    <w:rsid w:val="003277E2"/>
    <w:rsid w:val="003278E8"/>
    <w:rsid w:val="003278FB"/>
    <w:rsid w:val="00327905"/>
    <w:rsid w:val="00327A11"/>
    <w:rsid w:val="00327A88"/>
    <w:rsid w:val="00330073"/>
    <w:rsid w:val="00330233"/>
    <w:rsid w:val="0033055E"/>
    <w:rsid w:val="00330844"/>
    <w:rsid w:val="00330934"/>
    <w:rsid w:val="00330B4B"/>
    <w:rsid w:val="00330BE3"/>
    <w:rsid w:val="0033165E"/>
    <w:rsid w:val="00331C21"/>
    <w:rsid w:val="00331E14"/>
    <w:rsid w:val="00331E38"/>
    <w:rsid w:val="00331FAC"/>
    <w:rsid w:val="00332144"/>
    <w:rsid w:val="00332334"/>
    <w:rsid w:val="00332509"/>
    <w:rsid w:val="00332C58"/>
    <w:rsid w:val="00332EEB"/>
    <w:rsid w:val="00332F0C"/>
    <w:rsid w:val="00333211"/>
    <w:rsid w:val="00333217"/>
    <w:rsid w:val="003332CF"/>
    <w:rsid w:val="00333362"/>
    <w:rsid w:val="00333B89"/>
    <w:rsid w:val="00333D73"/>
    <w:rsid w:val="003349E6"/>
    <w:rsid w:val="00334EAB"/>
    <w:rsid w:val="00334FB7"/>
    <w:rsid w:val="00335251"/>
    <w:rsid w:val="003353B6"/>
    <w:rsid w:val="00335820"/>
    <w:rsid w:val="00335845"/>
    <w:rsid w:val="0033587B"/>
    <w:rsid w:val="003359B9"/>
    <w:rsid w:val="00335BAA"/>
    <w:rsid w:val="003361B1"/>
    <w:rsid w:val="00336815"/>
    <w:rsid w:val="00336884"/>
    <w:rsid w:val="003368FD"/>
    <w:rsid w:val="00336969"/>
    <w:rsid w:val="00336BCA"/>
    <w:rsid w:val="00336E1C"/>
    <w:rsid w:val="00337038"/>
    <w:rsid w:val="00337129"/>
    <w:rsid w:val="00337639"/>
    <w:rsid w:val="00337BEC"/>
    <w:rsid w:val="00337D32"/>
    <w:rsid w:val="00337DF4"/>
    <w:rsid w:val="00337F7E"/>
    <w:rsid w:val="00340196"/>
    <w:rsid w:val="00340443"/>
    <w:rsid w:val="003405E9"/>
    <w:rsid w:val="0034086E"/>
    <w:rsid w:val="00340ACA"/>
    <w:rsid w:val="00340BE9"/>
    <w:rsid w:val="00340FE1"/>
    <w:rsid w:val="003410E9"/>
    <w:rsid w:val="0034134E"/>
    <w:rsid w:val="003419C6"/>
    <w:rsid w:val="003419F7"/>
    <w:rsid w:val="00341A23"/>
    <w:rsid w:val="00341CEF"/>
    <w:rsid w:val="003420BB"/>
    <w:rsid w:val="0034225B"/>
    <w:rsid w:val="00342321"/>
    <w:rsid w:val="003423A0"/>
    <w:rsid w:val="003424EF"/>
    <w:rsid w:val="003424FD"/>
    <w:rsid w:val="0034250B"/>
    <w:rsid w:val="00342806"/>
    <w:rsid w:val="0034297C"/>
    <w:rsid w:val="00342ABD"/>
    <w:rsid w:val="00342D69"/>
    <w:rsid w:val="00343041"/>
    <w:rsid w:val="0034321B"/>
    <w:rsid w:val="0034362F"/>
    <w:rsid w:val="003436FA"/>
    <w:rsid w:val="0034373D"/>
    <w:rsid w:val="003437AD"/>
    <w:rsid w:val="00343A21"/>
    <w:rsid w:val="00343C0D"/>
    <w:rsid w:val="00343C4C"/>
    <w:rsid w:val="00343D88"/>
    <w:rsid w:val="00344294"/>
    <w:rsid w:val="0034431D"/>
    <w:rsid w:val="00344459"/>
    <w:rsid w:val="00344551"/>
    <w:rsid w:val="00344677"/>
    <w:rsid w:val="00344735"/>
    <w:rsid w:val="00344843"/>
    <w:rsid w:val="00344D77"/>
    <w:rsid w:val="00345359"/>
    <w:rsid w:val="00345511"/>
    <w:rsid w:val="0034604D"/>
    <w:rsid w:val="00346176"/>
    <w:rsid w:val="003463C1"/>
    <w:rsid w:val="00346416"/>
    <w:rsid w:val="00346478"/>
    <w:rsid w:val="00346857"/>
    <w:rsid w:val="0034687F"/>
    <w:rsid w:val="00346B15"/>
    <w:rsid w:val="00346B45"/>
    <w:rsid w:val="00346F27"/>
    <w:rsid w:val="00346FF6"/>
    <w:rsid w:val="0034724D"/>
    <w:rsid w:val="00347447"/>
    <w:rsid w:val="00347828"/>
    <w:rsid w:val="0035014A"/>
    <w:rsid w:val="003503C1"/>
    <w:rsid w:val="003505DF"/>
    <w:rsid w:val="0035099E"/>
    <w:rsid w:val="003509A8"/>
    <w:rsid w:val="00350C81"/>
    <w:rsid w:val="00350E48"/>
    <w:rsid w:val="003516E4"/>
    <w:rsid w:val="003517B6"/>
    <w:rsid w:val="00351ACA"/>
    <w:rsid w:val="00351BAF"/>
    <w:rsid w:val="00351C30"/>
    <w:rsid w:val="00351E52"/>
    <w:rsid w:val="00351FB6"/>
    <w:rsid w:val="0035200C"/>
    <w:rsid w:val="003523D0"/>
    <w:rsid w:val="0035265C"/>
    <w:rsid w:val="00352936"/>
    <w:rsid w:val="00352ACB"/>
    <w:rsid w:val="00352AE3"/>
    <w:rsid w:val="00352D9F"/>
    <w:rsid w:val="00352F60"/>
    <w:rsid w:val="003532FB"/>
    <w:rsid w:val="00353627"/>
    <w:rsid w:val="00353704"/>
    <w:rsid w:val="003539F8"/>
    <w:rsid w:val="00353AE1"/>
    <w:rsid w:val="00353D00"/>
    <w:rsid w:val="00353D8C"/>
    <w:rsid w:val="00353FC4"/>
    <w:rsid w:val="003542BE"/>
    <w:rsid w:val="00354528"/>
    <w:rsid w:val="0035498B"/>
    <w:rsid w:val="00354B6C"/>
    <w:rsid w:val="00354C2E"/>
    <w:rsid w:val="00354C9A"/>
    <w:rsid w:val="003550A8"/>
    <w:rsid w:val="00355CE3"/>
    <w:rsid w:val="00355DA8"/>
    <w:rsid w:val="003560A1"/>
    <w:rsid w:val="003560A5"/>
    <w:rsid w:val="00356420"/>
    <w:rsid w:val="00356457"/>
    <w:rsid w:val="003564CC"/>
    <w:rsid w:val="00356A46"/>
    <w:rsid w:val="00356BC6"/>
    <w:rsid w:val="00356C57"/>
    <w:rsid w:val="00356FE8"/>
    <w:rsid w:val="00357007"/>
    <w:rsid w:val="00357C07"/>
    <w:rsid w:val="00357D18"/>
    <w:rsid w:val="00357D26"/>
    <w:rsid w:val="00357E75"/>
    <w:rsid w:val="00357FC9"/>
    <w:rsid w:val="003601B9"/>
    <w:rsid w:val="00360270"/>
    <w:rsid w:val="003603FD"/>
    <w:rsid w:val="0036069D"/>
    <w:rsid w:val="00360958"/>
    <w:rsid w:val="00360A6A"/>
    <w:rsid w:val="00360A9E"/>
    <w:rsid w:val="00361103"/>
    <w:rsid w:val="0036116A"/>
    <w:rsid w:val="003612F7"/>
    <w:rsid w:val="003613DC"/>
    <w:rsid w:val="00361A9C"/>
    <w:rsid w:val="00361C12"/>
    <w:rsid w:val="00361D02"/>
    <w:rsid w:val="00361E22"/>
    <w:rsid w:val="00361FA1"/>
    <w:rsid w:val="0036211A"/>
    <w:rsid w:val="0036231B"/>
    <w:rsid w:val="003627A3"/>
    <w:rsid w:val="003629EF"/>
    <w:rsid w:val="00362C51"/>
    <w:rsid w:val="00362CC9"/>
    <w:rsid w:val="00362D17"/>
    <w:rsid w:val="00363080"/>
    <w:rsid w:val="003632F5"/>
    <w:rsid w:val="00363466"/>
    <w:rsid w:val="0036375A"/>
    <w:rsid w:val="0036375E"/>
    <w:rsid w:val="00363828"/>
    <w:rsid w:val="003639F7"/>
    <w:rsid w:val="00363F4D"/>
    <w:rsid w:val="003642CD"/>
    <w:rsid w:val="003643DE"/>
    <w:rsid w:val="003643F6"/>
    <w:rsid w:val="003644AC"/>
    <w:rsid w:val="003646B7"/>
    <w:rsid w:val="0036486D"/>
    <w:rsid w:val="00364CBB"/>
    <w:rsid w:val="00364DFB"/>
    <w:rsid w:val="00364ED8"/>
    <w:rsid w:val="00365677"/>
    <w:rsid w:val="003656A2"/>
    <w:rsid w:val="00365E36"/>
    <w:rsid w:val="00366031"/>
    <w:rsid w:val="00366264"/>
    <w:rsid w:val="0036635F"/>
    <w:rsid w:val="003664BA"/>
    <w:rsid w:val="003669DB"/>
    <w:rsid w:val="00366C0C"/>
    <w:rsid w:val="00366D7F"/>
    <w:rsid w:val="0036704B"/>
    <w:rsid w:val="00367689"/>
    <w:rsid w:val="0036783A"/>
    <w:rsid w:val="00367A9B"/>
    <w:rsid w:val="00367C4E"/>
    <w:rsid w:val="00367EBD"/>
    <w:rsid w:val="00367F81"/>
    <w:rsid w:val="00370546"/>
    <w:rsid w:val="00370557"/>
    <w:rsid w:val="003707C7"/>
    <w:rsid w:val="0037097F"/>
    <w:rsid w:val="003709A3"/>
    <w:rsid w:val="00370A98"/>
    <w:rsid w:val="00370AE7"/>
    <w:rsid w:val="00370B06"/>
    <w:rsid w:val="00370E3D"/>
    <w:rsid w:val="00370F2B"/>
    <w:rsid w:val="00371103"/>
    <w:rsid w:val="00371257"/>
    <w:rsid w:val="00371362"/>
    <w:rsid w:val="00371572"/>
    <w:rsid w:val="0037158B"/>
    <w:rsid w:val="003715C8"/>
    <w:rsid w:val="00371C93"/>
    <w:rsid w:val="00371DE7"/>
    <w:rsid w:val="003722EE"/>
    <w:rsid w:val="00372446"/>
    <w:rsid w:val="00372B60"/>
    <w:rsid w:val="00372D30"/>
    <w:rsid w:val="003734E3"/>
    <w:rsid w:val="00373659"/>
    <w:rsid w:val="003736C2"/>
    <w:rsid w:val="003736CD"/>
    <w:rsid w:val="003739D2"/>
    <w:rsid w:val="00373B65"/>
    <w:rsid w:val="00373DDC"/>
    <w:rsid w:val="00374166"/>
    <w:rsid w:val="003744C9"/>
    <w:rsid w:val="003744F3"/>
    <w:rsid w:val="003745F3"/>
    <w:rsid w:val="00374A94"/>
    <w:rsid w:val="0037571B"/>
    <w:rsid w:val="00375E5F"/>
    <w:rsid w:val="00375F5C"/>
    <w:rsid w:val="00375FFC"/>
    <w:rsid w:val="00376065"/>
    <w:rsid w:val="0037642A"/>
    <w:rsid w:val="00376D68"/>
    <w:rsid w:val="00376EB7"/>
    <w:rsid w:val="00377043"/>
    <w:rsid w:val="003771E5"/>
    <w:rsid w:val="00377559"/>
    <w:rsid w:val="00377757"/>
    <w:rsid w:val="00377800"/>
    <w:rsid w:val="0037795B"/>
    <w:rsid w:val="00377CE7"/>
    <w:rsid w:val="00377EAF"/>
    <w:rsid w:val="0038030A"/>
    <w:rsid w:val="00380C20"/>
    <w:rsid w:val="003811C2"/>
    <w:rsid w:val="003815AA"/>
    <w:rsid w:val="0038168C"/>
    <w:rsid w:val="00381763"/>
    <w:rsid w:val="003821BA"/>
    <w:rsid w:val="003821D3"/>
    <w:rsid w:val="003821D5"/>
    <w:rsid w:val="00382406"/>
    <w:rsid w:val="003825BA"/>
    <w:rsid w:val="0038274D"/>
    <w:rsid w:val="00382A75"/>
    <w:rsid w:val="00382E32"/>
    <w:rsid w:val="003830FA"/>
    <w:rsid w:val="0038313B"/>
    <w:rsid w:val="003834AC"/>
    <w:rsid w:val="0038354D"/>
    <w:rsid w:val="003837D6"/>
    <w:rsid w:val="00383993"/>
    <w:rsid w:val="00383C23"/>
    <w:rsid w:val="00383DF4"/>
    <w:rsid w:val="00383F8B"/>
    <w:rsid w:val="00384013"/>
    <w:rsid w:val="00384057"/>
    <w:rsid w:val="00384394"/>
    <w:rsid w:val="00384453"/>
    <w:rsid w:val="003844C0"/>
    <w:rsid w:val="00384AD7"/>
    <w:rsid w:val="00384FD8"/>
    <w:rsid w:val="00385144"/>
    <w:rsid w:val="00385627"/>
    <w:rsid w:val="003858E0"/>
    <w:rsid w:val="00385A8C"/>
    <w:rsid w:val="00385BC3"/>
    <w:rsid w:val="00385F93"/>
    <w:rsid w:val="00386127"/>
    <w:rsid w:val="00386342"/>
    <w:rsid w:val="0038647E"/>
    <w:rsid w:val="0038686A"/>
    <w:rsid w:val="00386ADE"/>
    <w:rsid w:val="00387040"/>
    <w:rsid w:val="00387148"/>
    <w:rsid w:val="003872B2"/>
    <w:rsid w:val="00387845"/>
    <w:rsid w:val="00387AF6"/>
    <w:rsid w:val="00387B1C"/>
    <w:rsid w:val="00387CB5"/>
    <w:rsid w:val="00387DC0"/>
    <w:rsid w:val="00387E30"/>
    <w:rsid w:val="003900E5"/>
    <w:rsid w:val="00390159"/>
    <w:rsid w:val="0039015C"/>
    <w:rsid w:val="00390327"/>
    <w:rsid w:val="00390AAC"/>
    <w:rsid w:val="00390CB4"/>
    <w:rsid w:val="00390FF1"/>
    <w:rsid w:val="003913FA"/>
    <w:rsid w:val="00391693"/>
    <w:rsid w:val="0039186D"/>
    <w:rsid w:val="00391A79"/>
    <w:rsid w:val="00391D53"/>
    <w:rsid w:val="00391D76"/>
    <w:rsid w:val="00391E62"/>
    <w:rsid w:val="00391FA3"/>
    <w:rsid w:val="00392035"/>
    <w:rsid w:val="003920FD"/>
    <w:rsid w:val="003923B0"/>
    <w:rsid w:val="003925C2"/>
    <w:rsid w:val="003926D4"/>
    <w:rsid w:val="00392962"/>
    <w:rsid w:val="00392999"/>
    <w:rsid w:val="003929CC"/>
    <w:rsid w:val="00392AEE"/>
    <w:rsid w:val="00392F08"/>
    <w:rsid w:val="0039323E"/>
    <w:rsid w:val="0039331A"/>
    <w:rsid w:val="003933A2"/>
    <w:rsid w:val="003933B1"/>
    <w:rsid w:val="00393A6C"/>
    <w:rsid w:val="00393DD8"/>
    <w:rsid w:val="0039406E"/>
    <w:rsid w:val="0039422F"/>
    <w:rsid w:val="0039431F"/>
    <w:rsid w:val="0039433A"/>
    <w:rsid w:val="0039437E"/>
    <w:rsid w:val="0039444B"/>
    <w:rsid w:val="00394477"/>
    <w:rsid w:val="00394946"/>
    <w:rsid w:val="00394A5F"/>
    <w:rsid w:val="00394B71"/>
    <w:rsid w:val="00394DEC"/>
    <w:rsid w:val="00394E34"/>
    <w:rsid w:val="00394EDB"/>
    <w:rsid w:val="0039506D"/>
    <w:rsid w:val="003950D6"/>
    <w:rsid w:val="00395848"/>
    <w:rsid w:val="00395949"/>
    <w:rsid w:val="00395C41"/>
    <w:rsid w:val="00395EC7"/>
    <w:rsid w:val="00395F7F"/>
    <w:rsid w:val="00395F9F"/>
    <w:rsid w:val="00396130"/>
    <w:rsid w:val="00396676"/>
    <w:rsid w:val="00396A75"/>
    <w:rsid w:val="00396D55"/>
    <w:rsid w:val="00396F41"/>
    <w:rsid w:val="00397207"/>
    <w:rsid w:val="00397466"/>
    <w:rsid w:val="003974D1"/>
    <w:rsid w:val="003974F5"/>
    <w:rsid w:val="0039779D"/>
    <w:rsid w:val="003978CE"/>
    <w:rsid w:val="00397955"/>
    <w:rsid w:val="003979D5"/>
    <w:rsid w:val="00397A3C"/>
    <w:rsid w:val="00397F36"/>
    <w:rsid w:val="00397F91"/>
    <w:rsid w:val="003A04C7"/>
    <w:rsid w:val="003A07CC"/>
    <w:rsid w:val="003A0989"/>
    <w:rsid w:val="003A0C90"/>
    <w:rsid w:val="003A1364"/>
    <w:rsid w:val="003A13E2"/>
    <w:rsid w:val="003A154E"/>
    <w:rsid w:val="003A17A1"/>
    <w:rsid w:val="003A17A7"/>
    <w:rsid w:val="003A1835"/>
    <w:rsid w:val="003A190F"/>
    <w:rsid w:val="003A2417"/>
    <w:rsid w:val="003A25AC"/>
    <w:rsid w:val="003A2686"/>
    <w:rsid w:val="003A2812"/>
    <w:rsid w:val="003A293E"/>
    <w:rsid w:val="003A2F0B"/>
    <w:rsid w:val="003A30E3"/>
    <w:rsid w:val="003A33FF"/>
    <w:rsid w:val="003A3769"/>
    <w:rsid w:val="003A38D1"/>
    <w:rsid w:val="003A39B5"/>
    <w:rsid w:val="003A3A71"/>
    <w:rsid w:val="003A3B93"/>
    <w:rsid w:val="003A3CFD"/>
    <w:rsid w:val="003A3F86"/>
    <w:rsid w:val="003A442E"/>
    <w:rsid w:val="003A4509"/>
    <w:rsid w:val="003A4B6F"/>
    <w:rsid w:val="003A4BB4"/>
    <w:rsid w:val="003A4C86"/>
    <w:rsid w:val="003A4D9C"/>
    <w:rsid w:val="003A4E37"/>
    <w:rsid w:val="003A5107"/>
    <w:rsid w:val="003A516E"/>
    <w:rsid w:val="003A53B2"/>
    <w:rsid w:val="003A5469"/>
    <w:rsid w:val="003A5545"/>
    <w:rsid w:val="003A5C93"/>
    <w:rsid w:val="003A5DA1"/>
    <w:rsid w:val="003A5EDA"/>
    <w:rsid w:val="003A6329"/>
    <w:rsid w:val="003A6470"/>
    <w:rsid w:val="003A6507"/>
    <w:rsid w:val="003A69A7"/>
    <w:rsid w:val="003A69BB"/>
    <w:rsid w:val="003A6D05"/>
    <w:rsid w:val="003A6EDE"/>
    <w:rsid w:val="003A6F2E"/>
    <w:rsid w:val="003A7034"/>
    <w:rsid w:val="003A7168"/>
    <w:rsid w:val="003A737B"/>
    <w:rsid w:val="003A79C8"/>
    <w:rsid w:val="003A7ADD"/>
    <w:rsid w:val="003A7B7E"/>
    <w:rsid w:val="003A7CEA"/>
    <w:rsid w:val="003A7D40"/>
    <w:rsid w:val="003A7D8C"/>
    <w:rsid w:val="003A7D8F"/>
    <w:rsid w:val="003B0666"/>
    <w:rsid w:val="003B0823"/>
    <w:rsid w:val="003B08E3"/>
    <w:rsid w:val="003B09AC"/>
    <w:rsid w:val="003B0BAD"/>
    <w:rsid w:val="003B0D55"/>
    <w:rsid w:val="003B0EF4"/>
    <w:rsid w:val="003B0FAA"/>
    <w:rsid w:val="003B107F"/>
    <w:rsid w:val="003B1352"/>
    <w:rsid w:val="003B17BB"/>
    <w:rsid w:val="003B1BAE"/>
    <w:rsid w:val="003B1D8C"/>
    <w:rsid w:val="003B2019"/>
    <w:rsid w:val="003B22FF"/>
    <w:rsid w:val="003B2317"/>
    <w:rsid w:val="003B24B9"/>
    <w:rsid w:val="003B2575"/>
    <w:rsid w:val="003B277B"/>
    <w:rsid w:val="003B2914"/>
    <w:rsid w:val="003B29D3"/>
    <w:rsid w:val="003B2C5A"/>
    <w:rsid w:val="003B2EAA"/>
    <w:rsid w:val="003B3050"/>
    <w:rsid w:val="003B3757"/>
    <w:rsid w:val="003B375C"/>
    <w:rsid w:val="003B39C9"/>
    <w:rsid w:val="003B3F46"/>
    <w:rsid w:val="003B40E8"/>
    <w:rsid w:val="003B41A0"/>
    <w:rsid w:val="003B43DD"/>
    <w:rsid w:val="003B4417"/>
    <w:rsid w:val="003B44B7"/>
    <w:rsid w:val="003B48B3"/>
    <w:rsid w:val="003B4A87"/>
    <w:rsid w:val="003B4BD0"/>
    <w:rsid w:val="003B4C8C"/>
    <w:rsid w:val="003B4D36"/>
    <w:rsid w:val="003B4DFA"/>
    <w:rsid w:val="003B4E4B"/>
    <w:rsid w:val="003B4E8C"/>
    <w:rsid w:val="003B567D"/>
    <w:rsid w:val="003B56A3"/>
    <w:rsid w:val="003B58E2"/>
    <w:rsid w:val="003B5D86"/>
    <w:rsid w:val="003B6CD6"/>
    <w:rsid w:val="003B74DD"/>
    <w:rsid w:val="003B7764"/>
    <w:rsid w:val="003B7B0C"/>
    <w:rsid w:val="003C0062"/>
    <w:rsid w:val="003C0297"/>
    <w:rsid w:val="003C03CA"/>
    <w:rsid w:val="003C047C"/>
    <w:rsid w:val="003C0B1F"/>
    <w:rsid w:val="003C0C74"/>
    <w:rsid w:val="003C1648"/>
    <w:rsid w:val="003C1876"/>
    <w:rsid w:val="003C1CF7"/>
    <w:rsid w:val="003C1FFE"/>
    <w:rsid w:val="003C281E"/>
    <w:rsid w:val="003C2AB7"/>
    <w:rsid w:val="003C2B63"/>
    <w:rsid w:val="003C3423"/>
    <w:rsid w:val="003C3592"/>
    <w:rsid w:val="003C3650"/>
    <w:rsid w:val="003C3ACC"/>
    <w:rsid w:val="003C3AE7"/>
    <w:rsid w:val="003C3BB7"/>
    <w:rsid w:val="003C3BB8"/>
    <w:rsid w:val="003C3C92"/>
    <w:rsid w:val="003C3D5B"/>
    <w:rsid w:val="003C3E58"/>
    <w:rsid w:val="003C4CD3"/>
    <w:rsid w:val="003C4E96"/>
    <w:rsid w:val="003C4F59"/>
    <w:rsid w:val="003C5082"/>
    <w:rsid w:val="003C50B0"/>
    <w:rsid w:val="003C50DD"/>
    <w:rsid w:val="003C56D1"/>
    <w:rsid w:val="003C5C28"/>
    <w:rsid w:val="003C5D3E"/>
    <w:rsid w:val="003C5DAF"/>
    <w:rsid w:val="003C5E29"/>
    <w:rsid w:val="003C6193"/>
    <w:rsid w:val="003C72A0"/>
    <w:rsid w:val="003C7542"/>
    <w:rsid w:val="003C763B"/>
    <w:rsid w:val="003C7651"/>
    <w:rsid w:val="003C7698"/>
    <w:rsid w:val="003C799B"/>
    <w:rsid w:val="003C7BF9"/>
    <w:rsid w:val="003C7DF0"/>
    <w:rsid w:val="003C7F23"/>
    <w:rsid w:val="003D00D0"/>
    <w:rsid w:val="003D0364"/>
    <w:rsid w:val="003D05AE"/>
    <w:rsid w:val="003D09E2"/>
    <w:rsid w:val="003D0B28"/>
    <w:rsid w:val="003D0E29"/>
    <w:rsid w:val="003D0E56"/>
    <w:rsid w:val="003D1141"/>
    <w:rsid w:val="003D11B5"/>
    <w:rsid w:val="003D135A"/>
    <w:rsid w:val="003D156B"/>
    <w:rsid w:val="003D1862"/>
    <w:rsid w:val="003D1B65"/>
    <w:rsid w:val="003D1CD6"/>
    <w:rsid w:val="003D1D56"/>
    <w:rsid w:val="003D1DB5"/>
    <w:rsid w:val="003D1E15"/>
    <w:rsid w:val="003D2024"/>
    <w:rsid w:val="003D2064"/>
    <w:rsid w:val="003D267A"/>
    <w:rsid w:val="003D2969"/>
    <w:rsid w:val="003D2992"/>
    <w:rsid w:val="003D2996"/>
    <w:rsid w:val="003D2B35"/>
    <w:rsid w:val="003D2EAC"/>
    <w:rsid w:val="003D2F5F"/>
    <w:rsid w:val="003D3414"/>
    <w:rsid w:val="003D34D6"/>
    <w:rsid w:val="003D35C4"/>
    <w:rsid w:val="003D36A4"/>
    <w:rsid w:val="003D396D"/>
    <w:rsid w:val="003D3B9B"/>
    <w:rsid w:val="003D3C32"/>
    <w:rsid w:val="003D3D0F"/>
    <w:rsid w:val="003D41EC"/>
    <w:rsid w:val="003D4201"/>
    <w:rsid w:val="003D454C"/>
    <w:rsid w:val="003D47B5"/>
    <w:rsid w:val="003D494C"/>
    <w:rsid w:val="003D4CB2"/>
    <w:rsid w:val="003D50D0"/>
    <w:rsid w:val="003D5419"/>
    <w:rsid w:val="003D55C3"/>
    <w:rsid w:val="003D5882"/>
    <w:rsid w:val="003D59D6"/>
    <w:rsid w:val="003D59E4"/>
    <w:rsid w:val="003D5A4A"/>
    <w:rsid w:val="003D5A89"/>
    <w:rsid w:val="003D6057"/>
    <w:rsid w:val="003D6082"/>
    <w:rsid w:val="003D6176"/>
    <w:rsid w:val="003D63BE"/>
    <w:rsid w:val="003D640A"/>
    <w:rsid w:val="003D651E"/>
    <w:rsid w:val="003D704C"/>
    <w:rsid w:val="003D7191"/>
    <w:rsid w:val="003D7474"/>
    <w:rsid w:val="003D76A5"/>
    <w:rsid w:val="003D78E6"/>
    <w:rsid w:val="003D7AA9"/>
    <w:rsid w:val="003D7CD6"/>
    <w:rsid w:val="003D7D4A"/>
    <w:rsid w:val="003E045E"/>
    <w:rsid w:val="003E061E"/>
    <w:rsid w:val="003E08AA"/>
    <w:rsid w:val="003E0B8C"/>
    <w:rsid w:val="003E10AC"/>
    <w:rsid w:val="003E10FB"/>
    <w:rsid w:val="003E1313"/>
    <w:rsid w:val="003E16B0"/>
    <w:rsid w:val="003E1743"/>
    <w:rsid w:val="003E18F4"/>
    <w:rsid w:val="003E1B37"/>
    <w:rsid w:val="003E1E7F"/>
    <w:rsid w:val="003E1EA4"/>
    <w:rsid w:val="003E2274"/>
    <w:rsid w:val="003E2473"/>
    <w:rsid w:val="003E254A"/>
    <w:rsid w:val="003E285F"/>
    <w:rsid w:val="003E2C43"/>
    <w:rsid w:val="003E2C6B"/>
    <w:rsid w:val="003E2E17"/>
    <w:rsid w:val="003E2FAA"/>
    <w:rsid w:val="003E319A"/>
    <w:rsid w:val="003E31C7"/>
    <w:rsid w:val="003E329C"/>
    <w:rsid w:val="003E338D"/>
    <w:rsid w:val="003E3501"/>
    <w:rsid w:val="003E3E97"/>
    <w:rsid w:val="003E4068"/>
    <w:rsid w:val="003E44CC"/>
    <w:rsid w:val="003E456A"/>
    <w:rsid w:val="003E45F5"/>
    <w:rsid w:val="003E472F"/>
    <w:rsid w:val="003E49A4"/>
    <w:rsid w:val="003E4AE0"/>
    <w:rsid w:val="003E51C4"/>
    <w:rsid w:val="003E52EB"/>
    <w:rsid w:val="003E548F"/>
    <w:rsid w:val="003E55DF"/>
    <w:rsid w:val="003E594C"/>
    <w:rsid w:val="003E5A8C"/>
    <w:rsid w:val="003E5C5B"/>
    <w:rsid w:val="003E5E55"/>
    <w:rsid w:val="003E62E7"/>
    <w:rsid w:val="003E67EE"/>
    <w:rsid w:val="003E6806"/>
    <w:rsid w:val="003E6A1C"/>
    <w:rsid w:val="003E6B0F"/>
    <w:rsid w:val="003E6BAB"/>
    <w:rsid w:val="003E6BC0"/>
    <w:rsid w:val="003E6D6E"/>
    <w:rsid w:val="003E71E5"/>
    <w:rsid w:val="003E7220"/>
    <w:rsid w:val="003E724E"/>
    <w:rsid w:val="003E7485"/>
    <w:rsid w:val="003E7541"/>
    <w:rsid w:val="003E7622"/>
    <w:rsid w:val="003E7AD7"/>
    <w:rsid w:val="003E7D6A"/>
    <w:rsid w:val="003F01B7"/>
    <w:rsid w:val="003F0341"/>
    <w:rsid w:val="003F038D"/>
    <w:rsid w:val="003F0591"/>
    <w:rsid w:val="003F05FA"/>
    <w:rsid w:val="003F06CC"/>
    <w:rsid w:val="003F0740"/>
    <w:rsid w:val="003F0BA7"/>
    <w:rsid w:val="003F0F55"/>
    <w:rsid w:val="003F124F"/>
    <w:rsid w:val="003F1945"/>
    <w:rsid w:val="003F1B19"/>
    <w:rsid w:val="003F1C68"/>
    <w:rsid w:val="003F1E85"/>
    <w:rsid w:val="003F1EAE"/>
    <w:rsid w:val="003F2371"/>
    <w:rsid w:val="003F288C"/>
    <w:rsid w:val="003F28B3"/>
    <w:rsid w:val="003F2A40"/>
    <w:rsid w:val="003F318A"/>
    <w:rsid w:val="003F365D"/>
    <w:rsid w:val="003F36D1"/>
    <w:rsid w:val="003F3740"/>
    <w:rsid w:val="003F37B9"/>
    <w:rsid w:val="003F38E3"/>
    <w:rsid w:val="003F39CA"/>
    <w:rsid w:val="003F3AC4"/>
    <w:rsid w:val="003F4031"/>
    <w:rsid w:val="003F40D9"/>
    <w:rsid w:val="003F414A"/>
    <w:rsid w:val="003F41B8"/>
    <w:rsid w:val="003F44DA"/>
    <w:rsid w:val="003F4900"/>
    <w:rsid w:val="003F4926"/>
    <w:rsid w:val="003F4BB7"/>
    <w:rsid w:val="003F4E15"/>
    <w:rsid w:val="003F53E1"/>
    <w:rsid w:val="003F545A"/>
    <w:rsid w:val="003F5777"/>
    <w:rsid w:val="003F5922"/>
    <w:rsid w:val="003F59B4"/>
    <w:rsid w:val="003F59E5"/>
    <w:rsid w:val="003F5CEE"/>
    <w:rsid w:val="003F5D1A"/>
    <w:rsid w:val="003F5F83"/>
    <w:rsid w:val="003F6047"/>
    <w:rsid w:val="003F60FC"/>
    <w:rsid w:val="003F6189"/>
    <w:rsid w:val="003F6221"/>
    <w:rsid w:val="003F6914"/>
    <w:rsid w:val="003F705F"/>
    <w:rsid w:val="003F747D"/>
    <w:rsid w:val="003F7B79"/>
    <w:rsid w:val="003F7C82"/>
    <w:rsid w:val="003F7F14"/>
    <w:rsid w:val="003F7F17"/>
    <w:rsid w:val="003F7F6A"/>
    <w:rsid w:val="004002A5"/>
    <w:rsid w:val="00400331"/>
    <w:rsid w:val="004006FD"/>
    <w:rsid w:val="0040094F"/>
    <w:rsid w:val="00400C89"/>
    <w:rsid w:val="00400E10"/>
    <w:rsid w:val="00400EAF"/>
    <w:rsid w:val="00400F22"/>
    <w:rsid w:val="004010F3"/>
    <w:rsid w:val="00401185"/>
    <w:rsid w:val="004014EB"/>
    <w:rsid w:val="004014FA"/>
    <w:rsid w:val="00401741"/>
    <w:rsid w:val="004017F6"/>
    <w:rsid w:val="0040186D"/>
    <w:rsid w:val="00401B50"/>
    <w:rsid w:val="00401EE8"/>
    <w:rsid w:val="00401F84"/>
    <w:rsid w:val="00401FCB"/>
    <w:rsid w:val="00402085"/>
    <w:rsid w:val="00402240"/>
    <w:rsid w:val="00402302"/>
    <w:rsid w:val="004023B1"/>
    <w:rsid w:val="00402562"/>
    <w:rsid w:val="004025A3"/>
    <w:rsid w:val="0040261F"/>
    <w:rsid w:val="004026FA"/>
    <w:rsid w:val="004028A3"/>
    <w:rsid w:val="0040314F"/>
    <w:rsid w:val="00403290"/>
    <w:rsid w:val="004032CA"/>
    <w:rsid w:val="0040343A"/>
    <w:rsid w:val="0040353F"/>
    <w:rsid w:val="0040355C"/>
    <w:rsid w:val="00403604"/>
    <w:rsid w:val="00403607"/>
    <w:rsid w:val="00403956"/>
    <w:rsid w:val="00403980"/>
    <w:rsid w:val="004039E6"/>
    <w:rsid w:val="00403A33"/>
    <w:rsid w:val="00404333"/>
    <w:rsid w:val="00404417"/>
    <w:rsid w:val="004044CF"/>
    <w:rsid w:val="0040481F"/>
    <w:rsid w:val="00404BBF"/>
    <w:rsid w:val="00404E44"/>
    <w:rsid w:val="00404F5F"/>
    <w:rsid w:val="00405B54"/>
    <w:rsid w:val="00405EA5"/>
    <w:rsid w:val="00406243"/>
    <w:rsid w:val="004063E6"/>
    <w:rsid w:val="004064BD"/>
    <w:rsid w:val="00406854"/>
    <w:rsid w:val="00406C23"/>
    <w:rsid w:val="00406D49"/>
    <w:rsid w:val="00407445"/>
    <w:rsid w:val="0040757F"/>
    <w:rsid w:val="004079AE"/>
    <w:rsid w:val="004079F3"/>
    <w:rsid w:val="00407B6A"/>
    <w:rsid w:val="00407DFC"/>
    <w:rsid w:val="00407E9F"/>
    <w:rsid w:val="00407ED0"/>
    <w:rsid w:val="00410052"/>
    <w:rsid w:val="004101BA"/>
    <w:rsid w:val="0041026B"/>
    <w:rsid w:val="00410328"/>
    <w:rsid w:val="004104B1"/>
    <w:rsid w:val="00410645"/>
    <w:rsid w:val="00410693"/>
    <w:rsid w:val="004109B3"/>
    <w:rsid w:val="00410A60"/>
    <w:rsid w:val="00410D7F"/>
    <w:rsid w:val="00410FB1"/>
    <w:rsid w:val="00411181"/>
    <w:rsid w:val="0041121F"/>
    <w:rsid w:val="00411728"/>
    <w:rsid w:val="004118CE"/>
    <w:rsid w:val="004118F1"/>
    <w:rsid w:val="00411C11"/>
    <w:rsid w:val="00411F82"/>
    <w:rsid w:val="00411FD3"/>
    <w:rsid w:val="004121B2"/>
    <w:rsid w:val="00412671"/>
    <w:rsid w:val="004126DA"/>
    <w:rsid w:val="0041298E"/>
    <w:rsid w:val="00412AE2"/>
    <w:rsid w:val="00412B0F"/>
    <w:rsid w:val="00412B1A"/>
    <w:rsid w:val="00412B7F"/>
    <w:rsid w:val="00412B8F"/>
    <w:rsid w:val="00412E72"/>
    <w:rsid w:val="004130C9"/>
    <w:rsid w:val="004133E8"/>
    <w:rsid w:val="004135AF"/>
    <w:rsid w:val="004136E5"/>
    <w:rsid w:val="00414116"/>
    <w:rsid w:val="00414946"/>
    <w:rsid w:val="00414EDE"/>
    <w:rsid w:val="00415229"/>
    <w:rsid w:val="004152F2"/>
    <w:rsid w:val="00415348"/>
    <w:rsid w:val="0041558A"/>
    <w:rsid w:val="004159D5"/>
    <w:rsid w:val="00415B61"/>
    <w:rsid w:val="00415CC6"/>
    <w:rsid w:val="00416056"/>
    <w:rsid w:val="004160D1"/>
    <w:rsid w:val="004166A0"/>
    <w:rsid w:val="00416F04"/>
    <w:rsid w:val="00416F32"/>
    <w:rsid w:val="004171FD"/>
    <w:rsid w:val="00417456"/>
    <w:rsid w:val="004174B0"/>
    <w:rsid w:val="00417527"/>
    <w:rsid w:val="00417573"/>
    <w:rsid w:val="00417AA5"/>
    <w:rsid w:val="0042009E"/>
    <w:rsid w:val="0042011B"/>
    <w:rsid w:val="004201BB"/>
    <w:rsid w:val="004202D1"/>
    <w:rsid w:val="0042090F"/>
    <w:rsid w:val="00420BBB"/>
    <w:rsid w:val="00420C85"/>
    <w:rsid w:val="00420D06"/>
    <w:rsid w:val="00420D10"/>
    <w:rsid w:val="00420D45"/>
    <w:rsid w:val="00420DAF"/>
    <w:rsid w:val="00420EDC"/>
    <w:rsid w:val="0042106E"/>
    <w:rsid w:val="00421079"/>
    <w:rsid w:val="004211B6"/>
    <w:rsid w:val="00421524"/>
    <w:rsid w:val="004218BB"/>
    <w:rsid w:val="004219F2"/>
    <w:rsid w:val="00421A9D"/>
    <w:rsid w:val="00421BF6"/>
    <w:rsid w:val="00421D1E"/>
    <w:rsid w:val="00421F02"/>
    <w:rsid w:val="00421F30"/>
    <w:rsid w:val="00421F5E"/>
    <w:rsid w:val="00422140"/>
    <w:rsid w:val="00422191"/>
    <w:rsid w:val="00422494"/>
    <w:rsid w:val="004225AB"/>
    <w:rsid w:val="00422E3A"/>
    <w:rsid w:val="00422EC6"/>
    <w:rsid w:val="00423133"/>
    <w:rsid w:val="00423280"/>
    <w:rsid w:val="004233A2"/>
    <w:rsid w:val="0042343D"/>
    <w:rsid w:val="00423A5F"/>
    <w:rsid w:val="00423AE7"/>
    <w:rsid w:val="00423C40"/>
    <w:rsid w:val="00423EF9"/>
    <w:rsid w:val="00423F9A"/>
    <w:rsid w:val="004241B8"/>
    <w:rsid w:val="00424464"/>
    <w:rsid w:val="00424477"/>
    <w:rsid w:val="004245C6"/>
    <w:rsid w:val="00424985"/>
    <w:rsid w:val="00424A00"/>
    <w:rsid w:val="00424C91"/>
    <w:rsid w:val="00424CAD"/>
    <w:rsid w:val="00424CDC"/>
    <w:rsid w:val="00425077"/>
    <w:rsid w:val="00425086"/>
    <w:rsid w:val="0042518A"/>
    <w:rsid w:val="0042546F"/>
    <w:rsid w:val="004254EB"/>
    <w:rsid w:val="0042551B"/>
    <w:rsid w:val="004256A3"/>
    <w:rsid w:val="004257F3"/>
    <w:rsid w:val="0042587A"/>
    <w:rsid w:val="0042595D"/>
    <w:rsid w:val="00425A62"/>
    <w:rsid w:val="00425D44"/>
    <w:rsid w:val="00426052"/>
    <w:rsid w:val="00426B82"/>
    <w:rsid w:val="00426C7A"/>
    <w:rsid w:val="00426F43"/>
    <w:rsid w:val="00427095"/>
    <w:rsid w:val="00427139"/>
    <w:rsid w:val="00427718"/>
    <w:rsid w:val="004302CC"/>
    <w:rsid w:val="004305CF"/>
    <w:rsid w:val="0043063F"/>
    <w:rsid w:val="00430691"/>
    <w:rsid w:val="0043079B"/>
    <w:rsid w:val="00430818"/>
    <w:rsid w:val="004308D5"/>
    <w:rsid w:val="00430979"/>
    <w:rsid w:val="00430A9B"/>
    <w:rsid w:val="00430AA6"/>
    <w:rsid w:val="00430BC2"/>
    <w:rsid w:val="004310F3"/>
    <w:rsid w:val="0043117C"/>
    <w:rsid w:val="00431185"/>
    <w:rsid w:val="0043172C"/>
    <w:rsid w:val="004319D3"/>
    <w:rsid w:val="00431B52"/>
    <w:rsid w:val="004320C1"/>
    <w:rsid w:val="00432392"/>
    <w:rsid w:val="0043275F"/>
    <w:rsid w:val="004328BB"/>
    <w:rsid w:val="00432924"/>
    <w:rsid w:val="00432BA6"/>
    <w:rsid w:val="00432F95"/>
    <w:rsid w:val="0043345A"/>
    <w:rsid w:val="00433552"/>
    <w:rsid w:val="004336CB"/>
    <w:rsid w:val="00433BA0"/>
    <w:rsid w:val="00433ECA"/>
    <w:rsid w:val="00433ED3"/>
    <w:rsid w:val="00433F2D"/>
    <w:rsid w:val="004341AD"/>
    <w:rsid w:val="0043432F"/>
    <w:rsid w:val="00434A07"/>
    <w:rsid w:val="00434D02"/>
    <w:rsid w:val="00434D4A"/>
    <w:rsid w:val="00435088"/>
    <w:rsid w:val="00435155"/>
    <w:rsid w:val="004354CF"/>
    <w:rsid w:val="00435582"/>
    <w:rsid w:val="00435638"/>
    <w:rsid w:val="00435975"/>
    <w:rsid w:val="0043610A"/>
    <w:rsid w:val="00436161"/>
    <w:rsid w:val="00436240"/>
    <w:rsid w:val="00436944"/>
    <w:rsid w:val="00436E2D"/>
    <w:rsid w:val="00436EFA"/>
    <w:rsid w:val="00436F16"/>
    <w:rsid w:val="00437113"/>
    <w:rsid w:val="0043762F"/>
    <w:rsid w:val="00437716"/>
    <w:rsid w:val="00437A7E"/>
    <w:rsid w:val="00437B65"/>
    <w:rsid w:val="00437D4F"/>
    <w:rsid w:val="00437D86"/>
    <w:rsid w:val="00437EB8"/>
    <w:rsid w:val="00440131"/>
    <w:rsid w:val="0044026B"/>
    <w:rsid w:val="004407D8"/>
    <w:rsid w:val="0044081C"/>
    <w:rsid w:val="00440B0E"/>
    <w:rsid w:val="00440BF5"/>
    <w:rsid w:val="00440D26"/>
    <w:rsid w:val="0044131E"/>
    <w:rsid w:val="00441407"/>
    <w:rsid w:val="0044148A"/>
    <w:rsid w:val="0044162F"/>
    <w:rsid w:val="0044166D"/>
    <w:rsid w:val="00441871"/>
    <w:rsid w:val="00441A7D"/>
    <w:rsid w:val="00441ACD"/>
    <w:rsid w:val="00441F19"/>
    <w:rsid w:val="004420E6"/>
    <w:rsid w:val="0044215E"/>
    <w:rsid w:val="00442187"/>
    <w:rsid w:val="00442484"/>
    <w:rsid w:val="00442568"/>
    <w:rsid w:val="00442651"/>
    <w:rsid w:val="00442A34"/>
    <w:rsid w:val="00442BBE"/>
    <w:rsid w:val="00442C2C"/>
    <w:rsid w:val="00442E6B"/>
    <w:rsid w:val="004430B6"/>
    <w:rsid w:val="004431A1"/>
    <w:rsid w:val="0044323F"/>
    <w:rsid w:val="0044344F"/>
    <w:rsid w:val="004434B0"/>
    <w:rsid w:val="004436CC"/>
    <w:rsid w:val="00443815"/>
    <w:rsid w:val="00443A44"/>
    <w:rsid w:val="00443BB9"/>
    <w:rsid w:val="00443CE2"/>
    <w:rsid w:val="00443CE9"/>
    <w:rsid w:val="00444068"/>
    <w:rsid w:val="004441E5"/>
    <w:rsid w:val="004442D1"/>
    <w:rsid w:val="0044433B"/>
    <w:rsid w:val="004444F0"/>
    <w:rsid w:val="00444A9C"/>
    <w:rsid w:val="00444D0D"/>
    <w:rsid w:val="00444ECA"/>
    <w:rsid w:val="00444FB8"/>
    <w:rsid w:val="00445605"/>
    <w:rsid w:val="00445F9F"/>
    <w:rsid w:val="00446288"/>
    <w:rsid w:val="0044629F"/>
    <w:rsid w:val="00446619"/>
    <w:rsid w:val="00446726"/>
    <w:rsid w:val="0044681C"/>
    <w:rsid w:val="00446866"/>
    <w:rsid w:val="00446ED4"/>
    <w:rsid w:val="00446FAC"/>
    <w:rsid w:val="00447004"/>
    <w:rsid w:val="00447B1F"/>
    <w:rsid w:val="00450223"/>
    <w:rsid w:val="004504D6"/>
    <w:rsid w:val="00450597"/>
    <w:rsid w:val="004509CD"/>
    <w:rsid w:val="00450A4A"/>
    <w:rsid w:val="00450ADF"/>
    <w:rsid w:val="00450E00"/>
    <w:rsid w:val="00450E8B"/>
    <w:rsid w:val="00450EBE"/>
    <w:rsid w:val="00451314"/>
    <w:rsid w:val="00451357"/>
    <w:rsid w:val="004514E1"/>
    <w:rsid w:val="0045158B"/>
    <w:rsid w:val="00451900"/>
    <w:rsid w:val="00451990"/>
    <w:rsid w:val="004519D0"/>
    <w:rsid w:val="004519DF"/>
    <w:rsid w:val="00451AE5"/>
    <w:rsid w:val="00451CB0"/>
    <w:rsid w:val="00452522"/>
    <w:rsid w:val="0045255D"/>
    <w:rsid w:val="0045259B"/>
    <w:rsid w:val="00452909"/>
    <w:rsid w:val="00452FB3"/>
    <w:rsid w:val="00453080"/>
    <w:rsid w:val="00453341"/>
    <w:rsid w:val="004535AF"/>
    <w:rsid w:val="00453626"/>
    <w:rsid w:val="00453DA8"/>
    <w:rsid w:val="00453E73"/>
    <w:rsid w:val="00453F9D"/>
    <w:rsid w:val="00453FB4"/>
    <w:rsid w:val="00454F94"/>
    <w:rsid w:val="004550B2"/>
    <w:rsid w:val="0045533A"/>
    <w:rsid w:val="0045536C"/>
    <w:rsid w:val="004554CE"/>
    <w:rsid w:val="004555A8"/>
    <w:rsid w:val="0045576A"/>
    <w:rsid w:val="00455D3A"/>
    <w:rsid w:val="00455D69"/>
    <w:rsid w:val="00455F3D"/>
    <w:rsid w:val="00455F9D"/>
    <w:rsid w:val="00456077"/>
    <w:rsid w:val="00456126"/>
    <w:rsid w:val="00456355"/>
    <w:rsid w:val="004567B5"/>
    <w:rsid w:val="00456894"/>
    <w:rsid w:val="00456B8F"/>
    <w:rsid w:val="00456C64"/>
    <w:rsid w:val="00456C7E"/>
    <w:rsid w:val="00456E59"/>
    <w:rsid w:val="00457403"/>
    <w:rsid w:val="004575C8"/>
    <w:rsid w:val="004575D7"/>
    <w:rsid w:val="004578DB"/>
    <w:rsid w:val="00457C4E"/>
    <w:rsid w:val="00457CA0"/>
    <w:rsid w:val="00460068"/>
    <w:rsid w:val="0046019C"/>
    <w:rsid w:val="004608AD"/>
    <w:rsid w:val="00460907"/>
    <w:rsid w:val="00461119"/>
    <w:rsid w:val="004613D4"/>
    <w:rsid w:val="0046144C"/>
    <w:rsid w:val="004614AB"/>
    <w:rsid w:val="00461558"/>
    <w:rsid w:val="004618A7"/>
    <w:rsid w:val="00461C07"/>
    <w:rsid w:val="00461DCF"/>
    <w:rsid w:val="00461EF1"/>
    <w:rsid w:val="0046204F"/>
    <w:rsid w:val="0046220B"/>
    <w:rsid w:val="00462282"/>
    <w:rsid w:val="004622A0"/>
    <w:rsid w:val="0046239E"/>
    <w:rsid w:val="0046247D"/>
    <w:rsid w:val="004625AC"/>
    <w:rsid w:val="00462740"/>
    <w:rsid w:val="004633B2"/>
    <w:rsid w:val="004634C3"/>
    <w:rsid w:val="0046375B"/>
    <w:rsid w:val="004638DD"/>
    <w:rsid w:val="00463FA0"/>
    <w:rsid w:val="004640ED"/>
    <w:rsid w:val="004642F9"/>
    <w:rsid w:val="00464519"/>
    <w:rsid w:val="0046495A"/>
    <w:rsid w:val="004649F8"/>
    <w:rsid w:val="00464FB2"/>
    <w:rsid w:val="00465258"/>
    <w:rsid w:val="0046539B"/>
    <w:rsid w:val="004654B5"/>
    <w:rsid w:val="0046554C"/>
    <w:rsid w:val="004657F8"/>
    <w:rsid w:val="00465C4C"/>
    <w:rsid w:val="00465CAF"/>
    <w:rsid w:val="004661FB"/>
    <w:rsid w:val="0046627B"/>
    <w:rsid w:val="00466935"/>
    <w:rsid w:val="00466A18"/>
    <w:rsid w:val="00466A4A"/>
    <w:rsid w:val="00466A5B"/>
    <w:rsid w:val="00466A81"/>
    <w:rsid w:val="00466B28"/>
    <w:rsid w:val="00466F34"/>
    <w:rsid w:val="00467270"/>
    <w:rsid w:val="00467AFD"/>
    <w:rsid w:val="00467BB8"/>
    <w:rsid w:val="004700DA"/>
    <w:rsid w:val="00470196"/>
    <w:rsid w:val="00470233"/>
    <w:rsid w:val="0047034F"/>
    <w:rsid w:val="0047051D"/>
    <w:rsid w:val="0047066D"/>
    <w:rsid w:val="004709F1"/>
    <w:rsid w:val="00470AE8"/>
    <w:rsid w:val="00470AF8"/>
    <w:rsid w:val="00470C13"/>
    <w:rsid w:val="0047110D"/>
    <w:rsid w:val="00471309"/>
    <w:rsid w:val="004718A7"/>
    <w:rsid w:val="00471A55"/>
    <w:rsid w:val="00471F18"/>
    <w:rsid w:val="00472196"/>
    <w:rsid w:val="00472333"/>
    <w:rsid w:val="0047276F"/>
    <w:rsid w:val="004727F1"/>
    <w:rsid w:val="00472932"/>
    <w:rsid w:val="00472E30"/>
    <w:rsid w:val="004736A8"/>
    <w:rsid w:val="004738DB"/>
    <w:rsid w:val="00473BFE"/>
    <w:rsid w:val="00473D1C"/>
    <w:rsid w:val="00473D29"/>
    <w:rsid w:val="00474578"/>
    <w:rsid w:val="00474A7A"/>
    <w:rsid w:val="00474B09"/>
    <w:rsid w:val="00474B36"/>
    <w:rsid w:val="00474D4D"/>
    <w:rsid w:val="00474FA2"/>
    <w:rsid w:val="00475122"/>
    <w:rsid w:val="00475252"/>
    <w:rsid w:val="0047536D"/>
    <w:rsid w:val="00475A78"/>
    <w:rsid w:val="00475B69"/>
    <w:rsid w:val="00475C96"/>
    <w:rsid w:val="00476058"/>
    <w:rsid w:val="004770FD"/>
    <w:rsid w:val="004771D9"/>
    <w:rsid w:val="004773B6"/>
    <w:rsid w:val="004776C6"/>
    <w:rsid w:val="00477745"/>
    <w:rsid w:val="00477BAD"/>
    <w:rsid w:val="00480246"/>
    <w:rsid w:val="0048027C"/>
    <w:rsid w:val="004802B7"/>
    <w:rsid w:val="004802FF"/>
    <w:rsid w:val="00480545"/>
    <w:rsid w:val="0048069E"/>
    <w:rsid w:val="00480D6F"/>
    <w:rsid w:val="00480E51"/>
    <w:rsid w:val="00480E5B"/>
    <w:rsid w:val="0048153F"/>
    <w:rsid w:val="004815B1"/>
    <w:rsid w:val="0048161C"/>
    <w:rsid w:val="004817CE"/>
    <w:rsid w:val="004818B2"/>
    <w:rsid w:val="00481ECB"/>
    <w:rsid w:val="00481F01"/>
    <w:rsid w:val="00482092"/>
    <w:rsid w:val="00482155"/>
    <w:rsid w:val="004821E2"/>
    <w:rsid w:val="004822D8"/>
    <w:rsid w:val="004822DB"/>
    <w:rsid w:val="0048235C"/>
    <w:rsid w:val="004825E3"/>
    <w:rsid w:val="00482815"/>
    <w:rsid w:val="00482A5F"/>
    <w:rsid w:val="00482D28"/>
    <w:rsid w:val="00482DDA"/>
    <w:rsid w:val="00482F18"/>
    <w:rsid w:val="00483178"/>
    <w:rsid w:val="0048333C"/>
    <w:rsid w:val="0048345B"/>
    <w:rsid w:val="00483472"/>
    <w:rsid w:val="004836E1"/>
    <w:rsid w:val="004838D3"/>
    <w:rsid w:val="00483A7F"/>
    <w:rsid w:val="00483DC6"/>
    <w:rsid w:val="00483EC2"/>
    <w:rsid w:val="00484060"/>
    <w:rsid w:val="004843D0"/>
    <w:rsid w:val="004844B0"/>
    <w:rsid w:val="00484705"/>
    <w:rsid w:val="004847A0"/>
    <w:rsid w:val="00484876"/>
    <w:rsid w:val="004848E6"/>
    <w:rsid w:val="00484CCD"/>
    <w:rsid w:val="00484F7F"/>
    <w:rsid w:val="00484FB9"/>
    <w:rsid w:val="00485160"/>
    <w:rsid w:val="0048516F"/>
    <w:rsid w:val="004852CF"/>
    <w:rsid w:val="00485AB2"/>
    <w:rsid w:val="00485C8E"/>
    <w:rsid w:val="00485DF6"/>
    <w:rsid w:val="004860C8"/>
    <w:rsid w:val="00486171"/>
    <w:rsid w:val="0048622F"/>
    <w:rsid w:val="004862D3"/>
    <w:rsid w:val="00486357"/>
    <w:rsid w:val="004864AE"/>
    <w:rsid w:val="00486B0A"/>
    <w:rsid w:val="00486B11"/>
    <w:rsid w:val="00486C7A"/>
    <w:rsid w:val="00486E4E"/>
    <w:rsid w:val="00486E7D"/>
    <w:rsid w:val="00486F50"/>
    <w:rsid w:val="004870F9"/>
    <w:rsid w:val="004873C7"/>
    <w:rsid w:val="00487684"/>
    <w:rsid w:val="004878E2"/>
    <w:rsid w:val="004879F5"/>
    <w:rsid w:val="00487ACE"/>
    <w:rsid w:val="00490020"/>
    <w:rsid w:val="004900AB"/>
    <w:rsid w:val="00490149"/>
    <w:rsid w:val="0049031D"/>
    <w:rsid w:val="00490367"/>
    <w:rsid w:val="00490581"/>
    <w:rsid w:val="004906F0"/>
    <w:rsid w:val="00490A27"/>
    <w:rsid w:val="00490BCB"/>
    <w:rsid w:val="00490DF3"/>
    <w:rsid w:val="00490E64"/>
    <w:rsid w:val="00490F19"/>
    <w:rsid w:val="0049115E"/>
    <w:rsid w:val="004911F8"/>
    <w:rsid w:val="004912F2"/>
    <w:rsid w:val="004914DB"/>
    <w:rsid w:val="00491544"/>
    <w:rsid w:val="0049200C"/>
    <w:rsid w:val="00492635"/>
    <w:rsid w:val="004926EA"/>
    <w:rsid w:val="00492977"/>
    <w:rsid w:val="00492B83"/>
    <w:rsid w:val="00492BF1"/>
    <w:rsid w:val="00492E71"/>
    <w:rsid w:val="00492EEC"/>
    <w:rsid w:val="0049319A"/>
    <w:rsid w:val="0049342E"/>
    <w:rsid w:val="0049357E"/>
    <w:rsid w:val="0049370C"/>
    <w:rsid w:val="004938E7"/>
    <w:rsid w:val="0049396C"/>
    <w:rsid w:val="00493ADF"/>
    <w:rsid w:val="00493C89"/>
    <w:rsid w:val="00493E23"/>
    <w:rsid w:val="00493F02"/>
    <w:rsid w:val="0049413A"/>
    <w:rsid w:val="00494150"/>
    <w:rsid w:val="0049419E"/>
    <w:rsid w:val="004943E9"/>
    <w:rsid w:val="0049457E"/>
    <w:rsid w:val="00494637"/>
    <w:rsid w:val="004946F7"/>
    <w:rsid w:val="004947DF"/>
    <w:rsid w:val="0049480C"/>
    <w:rsid w:val="00494D72"/>
    <w:rsid w:val="004952F5"/>
    <w:rsid w:val="00495524"/>
    <w:rsid w:val="004956B4"/>
    <w:rsid w:val="00495FA2"/>
    <w:rsid w:val="00496103"/>
    <w:rsid w:val="00496193"/>
    <w:rsid w:val="00496320"/>
    <w:rsid w:val="004967A1"/>
    <w:rsid w:val="00496830"/>
    <w:rsid w:val="00496C14"/>
    <w:rsid w:val="004971FE"/>
    <w:rsid w:val="0049743D"/>
    <w:rsid w:val="00497451"/>
    <w:rsid w:val="00497556"/>
    <w:rsid w:val="004975CB"/>
    <w:rsid w:val="00497CDB"/>
    <w:rsid w:val="00497DEC"/>
    <w:rsid w:val="00497E5D"/>
    <w:rsid w:val="004A0228"/>
    <w:rsid w:val="004A0503"/>
    <w:rsid w:val="004A068E"/>
    <w:rsid w:val="004A07AF"/>
    <w:rsid w:val="004A0C25"/>
    <w:rsid w:val="004A0C43"/>
    <w:rsid w:val="004A1324"/>
    <w:rsid w:val="004A133E"/>
    <w:rsid w:val="004A1559"/>
    <w:rsid w:val="004A1D49"/>
    <w:rsid w:val="004A2281"/>
    <w:rsid w:val="004A25CE"/>
    <w:rsid w:val="004A2AA7"/>
    <w:rsid w:val="004A2EC0"/>
    <w:rsid w:val="004A2F58"/>
    <w:rsid w:val="004A303A"/>
    <w:rsid w:val="004A3066"/>
    <w:rsid w:val="004A30A1"/>
    <w:rsid w:val="004A324A"/>
    <w:rsid w:val="004A32D1"/>
    <w:rsid w:val="004A3527"/>
    <w:rsid w:val="004A372F"/>
    <w:rsid w:val="004A3A08"/>
    <w:rsid w:val="004A3B8B"/>
    <w:rsid w:val="004A3E71"/>
    <w:rsid w:val="004A3FA3"/>
    <w:rsid w:val="004A4188"/>
    <w:rsid w:val="004A45FC"/>
    <w:rsid w:val="004A4635"/>
    <w:rsid w:val="004A4701"/>
    <w:rsid w:val="004A4EFD"/>
    <w:rsid w:val="004A5375"/>
    <w:rsid w:val="004A5735"/>
    <w:rsid w:val="004A6100"/>
    <w:rsid w:val="004A646C"/>
    <w:rsid w:val="004A6573"/>
    <w:rsid w:val="004A6816"/>
    <w:rsid w:val="004A68A6"/>
    <w:rsid w:val="004A6A7D"/>
    <w:rsid w:val="004A7652"/>
    <w:rsid w:val="004A7677"/>
    <w:rsid w:val="004A7845"/>
    <w:rsid w:val="004A7997"/>
    <w:rsid w:val="004A7B0B"/>
    <w:rsid w:val="004A7C8C"/>
    <w:rsid w:val="004A7DBA"/>
    <w:rsid w:val="004A7EE1"/>
    <w:rsid w:val="004B0078"/>
    <w:rsid w:val="004B0927"/>
    <w:rsid w:val="004B0C1E"/>
    <w:rsid w:val="004B0CED"/>
    <w:rsid w:val="004B0E1B"/>
    <w:rsid w:val="004B0EAC"/>
    <w:rsid w:val="004B0FBB"/>
    <w:rsid w:val="004B11CF"/>
    <w:rsid w:val="004B13C3"/>
    <w:rsid w:val="004B15E2"/>
    <w:rsid w:val="004B1750"/>
    <w:rsid w:val="004B1920"/>
    <w:rsid w:val="004B1EBE"/>
    <w:rsid w:val="004B244A"/>
    <w:rsid w:val="004B28B1"/>
    <w:rsid w:val="004B2919"/>
    <w:rsid w:val="004B292C"/>
    <w:rsid w:val="004B3326"/>
    <w:rsid w:val="004B3372"/>
    <w:rsid w:val="004B34CE"/>
    <w:rsid w:val="004B3AB3"/>
    <w:rsid w:val="004B3B6F"/>
    <w:rsid w:val="004B42DD"/>
    <w:rsid w:val="004B439F"/>
    <w:rsid w:val="004B45DC"/>
    <w:rsid w:val="004B497C"/>
    <w:rsid w:val="004B4EA8"/>
    <w:rsid w:val="004B5180"/>
    <w:rsid w:val="004B5223"/>
    <w:rsid w:val="004B5260"/>
    <w:rsid w:val="004B5604"/>
    <w:rsid w:val="004B591B"/>
    <w:rsid w:val="004B5E5F"/>
    <w:rsid w:val="004B5F17"/>
    <w:rsid w:val="004B6101"/>
    <w:rsid w:val="004B6422"/>
    <w:rsid w:val="004B64FB"/>
    <w:rsid w:val="004B661E"/>
    <w:rsid w:val="004B6897"/>
    <w:rsid w:val="004B6B0C"/>
    <w:rsid w:val="004B6C28"/>
    <w:rsid w:val="004B6F7F"/>
    <w:rsid w:val="004B707B"/>
    <w:rsid w:val="004B719C"/>
    <w:rsid w:val="004B735C"/>
    <w:rsid w:val="004B78A1"/>
    <w:rsid w:val="004B794F"/>
    <w:rsid w:val="004B7B35"/>
    <w:rsid w:val="004B7F19"/>
    <w:rsid w:val="004C000D"/>
    <w:rsid w:val="004C0021"/>
    <w:rsid w:val="004C0160"/>
    <w:rsid w:val="004C0294"/>
    <w:rsid w:val="004C04A0"/>
    <w:rsid w:val="004C0ADF"/>
    <w:rsid w:val="004C11D0"/>
    <w:rsid w:val="004C11EE"/>
    <w:rsid w:val="004C1A25"/>
    <w:rsid w:val="004C1BFA"/>
    <w:rsid w:val="004C1D02"/>
    <w:rsid w:val="004C1EDC"/>
    <w:rsid w:val="004C206B"/>
    <w:rsid w:val="004C208D"/>
    <w:rsid w:val="004C2440"/>
    <w:rsid w:val="004C2457"/>
    <w:rsid w:val="004C2A74"/>
    <w:rsid w:val="004C3003"/>
    <w:rsid w:val="004C304A"/>
    <w:rsid w:val="004C3125"/>
    <w:rsid w:val="004C3285"/>
    <w:rsid w:val="004C33D1"/>
    <w:rsid w:val="004C36B4"/>
    <w:rsid w:val="004C3729"/>
    <w:rsid w:val="004C37AF"/>
    <w:rsid w:val="004C38A7"/>
    <w:rsid w:val="004C38A8"/>
    <w:rsid w:val="004C3A19"/>
    <w:rsid w:val="004C3EE2"/>
    <w:rsid w:val="004C40A4"/>
    <w:rsid w:val="004C4265"/>
    <w:rsid w:val="004C42BD"/>
    <w:rsid w:val="004C442C"/>
    <w:rsid w:val="004C4627"/>
    <w:rsid w:val="004C4D77"/>
    <w:rsid w:val="004C5519"/>
    <w:rsid w:val="004C58BD"/>
    <w:rsid w:val="004C591C"/>
    <w:rsid w:val="004C592D"/>
    <w:rsid w:val="004C5ABA"/>
    <w:rsid w:val="004C6399"/>
    <w:rsid w:val="004C6772"/>
    <w:rsid w:val="004C68B2"/>
    <w:rsid w:val="004C69B7"/>
    <w:rsid w:val="004C6A63"/>
    <w:rsid w:val="004C6F0A"/>
    <w:rsid w:val="004C6F97"/>
    <w:rsid w:val="004C6FA2"/>
    <w:rsid w:val="004C731A"/>
    <w:rsid w:val="004C739F"/>
    <w:rsid w:val="004C7691"/>
    <w:rsid w:val="004C7794"/>
    <w:rsid w:val="004C77F7"/>
    <w:rsid w:val="004C7D70"/>
    <w:rsid w:val="004D0C53"/>
    <w:rsid w:val="004D0CA5"/>
    <w:rsid w:val="004D0D1F"/>
    <w:rsid w:val="004D1439"/>
    <w:rsid w:val="004D14F0"/>
    <w:rsid w:val="004D1501"/>
    <w:rsid w:val="004D1624"/>
    <w:rsid w:val="004D1745"/>
    <w:rsid w:val="004D19CC"/>
    <w:rsid w:val="004D1B58"/>
    <w:rsid w:val="004D1D63"/>
    <w:rsid w:val="004D1D90"/>
    <w:rsid w:val="004D1DA4"/>
    <w:rsid w:val="004D1EB6"/>
    <w:rsid w:val="004D1ED3"/>
    <w:rsid w:val="004D22FB"/>
    <w:rsid w:val="004D2346"/>
    <w:rsid w:val="004D23E2"/>
    <w:rsid w:val="004D2561"/>
    <w:rsid w:val="004D274C"/>
    <w:rsid w:val="004D2925"/>
    <w:rsid w:val="004D2934"/>
    <w:rsid w:val="004D2AAF"/>
    <w:rsid w:val="004D2B1F"/>
    <w:rsid w:val="004D2B44"/>
    <w:rsid w:val="004D2CA3"/>
    <w:rsid w:val="004D2CDA"/>
    <w:rsid w:val="004D2E8A"/>
    <w:rsid w:val="004D2F53"/>
    <w:rsid w:val="004D3072"/>
    <w:rsid w:val="004D367C"/>
    <w:rsid w:val="004D36B6"/>
    <w:rsid w:val="004D39B5"/>
    <w:rsid w:val="004D39CF"/>
    <w:rsid w:val="004D39F7"/>
    <w:rsid w:val="004D3A50"/>
    <w:rsid w:val="004D3B30"/>
    <w:rsid w:val="004D3C1B"/>
    <w:rsid w:val="004D3C4E"/>
    <w:rsid w:val="004D4242"/>
    <w:rsid w:val="004D444A"/>
    <w:rsid w:val="004D47AB"/>
    <w:rsid w:val="004D512A"/>
    <w:rsid w:val="004D5169"/>
    <w:rsid w:val="004D55C5"/>
    <w:rsid w:val="004D5788"/>
    <w:rsid w:val="004D5A90"/>
    <w:rsid w:val="004D5B0D"/>
    <w:rsid w:val="004D5B3A"/>
    <w:rsid w:val="004D5EA6"/>
    <w:rsid w:val="004D614D"/>
    <w:rsid w:val="004D61E1"/>
    <w:rsid w:val="004D625B"/>
    <w:rsid w:val="004D6569"/>
    <w:rsid w:val="004D6733"/>
    <w:rsid w:val="004D6A80"/>
    <w:rsid w:val="004D6A99"/>
    <w:rsid w:val="004D6AA1"/>
    <w:rsid w:val="004D6E24"/>
    <w:rsid w:val="004D6E28"/>
    <w:rsid w:val="004D6F95"/>
    <w:rsid w:val="004D71B7"/>
    <w:rsid w:val="004D7228"/>
    <w:rsid w:val="004D73B3"/>
    <w:rsid w:val="004D7654"/>
    <w:rsid w:val="004D7697"/>
    <w:rsid w:val="004D78DD"/>
    <w:rsid w:val="004D797C"/>
    <w:rsid w:val="004D7B92"/>
    <w:rsid w:val="004D7C18"/>
    <w:rsid w:val="004D7C2C"/>
    <w:rsid w:val="004D7D7B"/>
    <w:rsid w:val="004D7E2D"/>
    <w:rsid w:val="004E0085"/>
    <w:rsid w:val="004E0222"/>
    <w:rsid w:val="004E02A1"/>
    <w:rsid w:val="004E02A3"/>
    <w:rsid w:val="004E03DC"/>
    <w:rsid w:val="004E0538"/>
    <w:rsid w:val="004E08FC"/>
    <w:rsid w:val="004E0B12"/>
    <w:rsid w:val="004E12B4"/>
    <w:rsid w:val="004E131B"/>
    <w:rsid w:val="004E16B7"/>
    <w:rsid w:val="004E1C1D"/>
    <w:rsid w:val="004E1E2E"/>
    <w:rsid w:val="004E1EBD"/>
    <w:rsid w:val="004E1EE7"/>
    <w:rsid w:val="004E27FA"/>
    <w:rsid w:val="004E2B11"/>
    <w:rsid w:val="004E2BD2"/>
    <w:rsid w:val="004E2BF8"/>
    <w:rsid w:val="004E325D"/>
    <w:rsid w:val="004E35F7"/>
    <w:rsid w:val="004E35FA"/>
    <w:rsid w:val="004E3765"/>
    <w:rsid w:val="004E3931"/>
    <w:rsid w:val="004E3CB1"/>
    <w:rsid w:val="004E3D6A"/>
    <w:rsid w:val="004E4113"/>
    <w:rsid w:val="004E4678"/>
    <w:rsid w:val="004E4AE8"/>
    <w:rsid w:val="004E4CA4"/>
    <w:rsid w:val="004E4EB9"/>
    <w:rsid w:val="004E4F58"/>
    <w:rsid w:val="004E516F"/>
    <w:rsid w:val="004E5451"/>
    <w:rsid w:val="004E54E0"/>
    <w:rsid w:val="004E5622"/>
    <w:rsid w:val="004E57D7"/>
    <w:rsid w:val="004E5807"/>
    <w:rsid w:val="004E5950"/>
    <w:rsid w:val="004E5A4A"/>
    <w:rsid w:val="004E5B16"/>
    <w:rsid w:val="004E5B2C"/>
    <w:rsid w:val="004E5BE9"/>
    <w:rsid w:val="004E602F"/>
    <w:rsid w:val="004E6258"/>
    <w:rsid w:val="004E6498"/>
    <w:rsid w:val="004E64C4"/>
    <w:rsid w:val="004E6755"/>
    <w:rsid w:val="004E67FE"/>
    <w:rsid w:val="004E6858"/>
    <w:rsid w:val="004E6E77"/>
    <w:rsid w:val="004E734D"/>
    <w:rsid w:val="004E77F9"/>
    <w:rsid w:val="004E7999"/>
    <w:rsid w:val="004E79AB"/>
    <w:rsid w:val="004E79B2"/>
    <w:rsid w:val="004E7BFA"/>
    <w:rsid w:val="004E7DE2"/>
    <w:rsid w:val="004E7E5D"/>
    <w:rsid w:val="004E7FBD"/>
    <w:rsid w:val="004F0040"/>
    <w:rsid w:val="004F00DD"/>
    <w:rsid w:val="004F035C"/>
    <w:rsid w:val="004F042F"/>
    <w:rsid w:val="004F08E1"/>
    <w:rsid w:val="004F134B"/>
    <w:rsid w:val="004F139C"/>
    <w:rsid w:val="004F162B"/>
    <w:rsid w:val="004F178F"/>
    <w:rsid w:val="004F1A3B"/>
    <w:rsid w:val="004F1B7A"/>
    <w:rsid w:val="004F1B9B"/>
    <w:rsid w:val="004F1EB0"/>
    <w:rsid w:val="004F1F24"/>
    <w:rsid w:val="004F1F38"/>
    <w:rsid w:val="004F2279"/>
    <w:rsid w:val="004F23EC"/>
    <w:rsid w:val="004F24B9"/>
    <w:rsid w:val="004F25AB"/>
    <w:rsid w:val="004F266A"/>
    <w:rsid w:val="004F26F9"/>
    <w:rsid w:val="004F2C54"/>
    <w:rsid w:val="004F2DAB"/>
    <w:rsid w:val="004F2F30"/>
    <w:rsid w:val="004F33AE"/>
    <w:rsid w:val="004F38DC"/>
    <w:rsid w:val="004F39DC"/>
    <w:rsid w:val="004F39E8"/>
    <w:rsid w:val="004F3A98"/>
    <w:rsid w:val="004F3C4A"/>
    <w:rsid w:val="004F3C4F"/>
    <w:rsid w:val="004F3E88"/>
    <w:rsid w:val="004F3FF7"/>
    <w:rsid w:val="004F4106"/>
    <w:rsid w:val="004F42CC"/>
    <w:rsid w:val="004F4656"/>
    <w:rsid w:val="004F46FC"/>
    <w:rsid w:val="004F484D"/>
    <w:rsid w:val="004F4978"/>
    <w:rsid w:val="004F49C4"/>
    <w:rsid w:val="004F4BB5"/>
    <w:rsid w:val="004F4E86"/>
    <w:rsid w:val="004F5085"/>
    <w:rsid w:val="004F53B1"/>
    <w:rsid w:val="004F546A"/>
    <w:rsid w:val="004F5955"/>
    <w:rsid w:val="004F60D5"/>
    <w:rsid w:val="004F63C7"/>
    <w:rsid w:val="004F65BA"/>
    <w:rsid w:val="004F6609"/>
    <w:rsid w:val="004F691F"/>
    <w:rsid w:val="004F6C55"/>
    <w:rsid w:val="004F6FDD"/>
    <w:rsid w:val="004F722E"/>
    <w:rsid w:val="004F7421"/>
    <w:rsid w:val="004F76A4"/>
    <w:rsid w:val="004F77C6"/>
    <w:rsid w:val="004F782B"/>
    <w:rsid w:val="004F791F"/>
    <w:rsid w:val="004F7CF1"/>
    <w:rsid w:val="004F7D22"/>
    <w:rsid w:val="004F7F25"/>
    <w:rsid w:val="0050034A"/>
    <w:rsid w:val="00500454"/>
    <w:rsid w:val="00500DD8"/>
    <w:rsid w:val="005012DD"/>
    <w:rsid w:val="00501780"/>
    <w:rsid w:val="005018AE"/>
    <w:rsid w:val="00502685"/>
    <w:rsid w:val="005026BA"/>
    <w:rsid w:val="005027DD"/>
    <w:rsid w:val="00502942"/>
    <w:rsid w:val="00502DA2"/>
    <w:rsid w:val="00502DFC"/>
    <w:rsid w:val="0050306D"/>
    <w:rsid w:val="00503318"/>
    <w:rsid w:val="00503643"/>
    <w:rsid w:val="00503C4D"/>
    <w:rsid w:val="00504084"/>
    <w:rsid w:val="0050439A"/>
    <w:rsid w:val="00504F28"/>
    <w:rsid w:val="00505087"/>
    <w:rsid w:val="0050510F"/>
    <w:rsid w:val="0050524B"/>
    <w:rsid w:val="00505452"/>
    <w:rsid w:val="005054F5"/>
    <w:rsid w:val="0050562E"/>
    <w:rsid w:val="0050580C"/>
    <w:rsid w:val="0050583B"/>
    <w:rsid w:val="005058BC"/>
    <w:rsid w:val="005058F2"/>
    <w:rsid w:val="0050601C"/>
    <w:rsid w:val="005060EA"/>
    <w:rsid w:val="0050649C"/>
    <w:rsid w:val="005067B2"/>
    <w:rsid w:val="00506843"/>
    <w:rsid w:val="00506858"/>
    <w:rsid w:val="005068F6"/>
    <w:rsid w:val="00506972"/>
    <w:rsid w:val="00506C5C"/>
    <w:rsid w:val="00506E01"/>
    <w:rsid w:val="00506E17"/>
    <w:rsid w:val="00506EB7"/>
    <w:rsid w:val="005072B0"/>
    <w:rsid w:val="00507421"/>
    <w:rsid w:val="005077FB"/>
    <w:rsid w:val="00507A03"/>
    <w:rsid w:val="00507A3D"/>
    <w:rsid w:val="00507AB5"/>
    <w:rsid w:val="00507DFF"/>
    <w:rsid w:val="0051009F"/>
    <w:rsid w:val="005102D5"/>
    <w:rsid w:val="0051055D"/>
    <w:rsid w:val="0051077C"/>
    <w:rsid w:val="005107D9"/>
    <w:rsid w:val="005110E5"/>
    <w:rsid w:val="005111E7"/>
    <w:rsid w:val="00511225"/>
    <w:rsid w:val="00511351"/>
    <w:rsid w:val="005113D1"/>
    <w:rsid w:val="005116F8"/>
    <w:rsid w:val="00511E1F"/>
    <w:rsid w:val="0051217A"/>
    <w:rsid w:val="00512884"/>
    <w:rsid w:val="00512A3B"/>
    <w:rsid w:val="00512E8C"/>
    <w:rsid w:val="0051335B"/>
    <w:rsid w:val="00513579"/>
    <w:rsid w:val="005135C9"/>
    <w:rsid w:val="00513C1D"/>
    <w:rsid w:val="00513EE9"/>
    <w:rsid w:val="00514235"/>
    <w:rsid w:val="00514776"/>
    <w:rsid w:val="00514911"/>
    <w:rsid w:val="00514AE4"/>
    <w:rsid w:val="00514BE9"/>
    <w:rsid w:val="00514FD1"/>
    <w:rsid w:val="005153E8"/>
    <w:rsid w:val="00515556"/>
    <w:rsid w:val="0051576E"/>
    <w:rsid w:val="00515B94"/>
    <w:rsid w:val="00515DB0"/>
    <w:rsid w:val="00516208"/>
    <w:rsid w:val="00516733"/>
    <w:rsid w:val="00516833"/>
    <w:rsid w:val="00516BF5"/>
    <w:rsid w:val="00516C6C"/>
    <w:rsid w:val="00516DFE"/>
    <w:rsid w:val="005170CE"/>
    <w:rsid w:val="0051712B"/>
    <w:rsid w:val="005179A5"/>
    <w:rsid w:val="00517B2E"/>
    <w:rsid w:val="005200F5"/>
    <w:rsid w:val="00520466"/>
    <w:rsid w:val="005204E3"/>
    <w:rsid w:val="00520616"/>
    <w:rsid w:val="0052088E"/>
    <w:rsid w:val="00520B93"/>
    <w:rsid w:val="005212BF"/>
    <w:rsid w:val="0052147F"/>
    <w:rsid w:val="005214BC"/>
    <w:rsid w:val="00521909"/>
    <w:rsid w:val="00521AA2"/>
    <w:rsid w:val="00521AC4"/>
    <w:rsid w:val="00521DE8"/>
    <w:rsid w:val="00521FF2"/>
    <w:rsid w:val="005221FC"/>
    <w:rsid w:val="0052221E"/>
    <w:rsid w:val="005223D2"/>
    <w:rsid w:val="00522FA9"/>
    <w:rsid w:val="005230B3"/>
    <w:rsid w:val="00523265"/>
    <w:rsid w:val="005233A1"/>
    <w:rsid w:val="00523489"/>
    <w:rsid w:val="005238E1"/>
    <w:rsid w:val="00523FA6"/>
    <w:rsid w:val="00524A7C"/>
    <w:rsid w:val="00524B5F"/>
    <w:rsid w:val="00524C83"/>
    <w:rsid w:val="00524E47"/>
    <w:rsid w:val="005250EA"/>
    <w:rsid w:val="0052526C"/>
    <w:rsid w:val="00525454"/>
    <w:rsid w:val="005257AD"/>
    <w:rsid w:val="00525A8D"/>
    <w:rsid w:val="00525AF2"/>
    <w:rsid w:val="00525B7C"/>
    <w:rsid w:val="00525D80"/>
    <w:rsid w:val="00525EB1"/>
    <w:rsid w:val="00526070"/>
    <w:rsid w:val="00526105"/>
    <w:rsid w:val="005267C2"/>
    <w:rsid w:val="005270D0"/>
    <w:rsid w:val="0052734B"/>
    <w:rsid w:val="00527407"/>
    <w:rsid w:val="0052771D"/>
    <w:rsid w:val="005279B0"/>
    <w:rsid w:val="00527DC8"/>
    <w:rsid w:val="00527EAF"/>
    <w:rsid w:val="00527F51"/>
    <w:rsid w:val="00530388"/>
    <w:rsid w:val="0053065F"/>
    <w:rsid w:val="00530ADB"/>
    <w:rsid w:val="00530EBD"/>
    <w:rsid w:val="00531088"/>
    <w:rsid w:val="0053136E"/>
    <w:rsid w:val="00531421"/>
    <w:rsid w:val="00531523"/>
    <w:rsid w:val="00531994"/>
    <w:rsid w:val="00531B43"/>
    <w:rsid w:val="005321C9"/>
    <w:rsid w:val="005322D6"/>
    <w:rsid w:val="00532367"/>
    <w:rsid w:val="00532373"/>
    <w:rsid w:val="00532428"/>
    <w:rsid w:val="00532637"/>
    <w:rsid w:val="00532917"/>
    <w:rsid w:val="0053298F"/>
    <w:rsid w:val="005329C5"/>
    <w:rsid w:val="00532E46"/>
    <w:rsid w:val="00532F3E"/>
    <w:rsid w:val="005330FA"/>
    <w:rsid w:val="00533179"/>
    <w:rsid w:val="00533275"/>
    <w:rsid w:val="00533291"/>
    <w:rsid w:val="005336C4"/>
    <w:rsid w:val="00533991"/>
    <w:rsid w:val="00533A13"/>
    <w:rsid w:val="00533A9E"/>
    <w:rsid w:val="00533BCE"/>
    <w:rsid w:val="0053471E"/>
    <w:rsid w:val="00534972"/>
    <w:rsid w:val="00534C84"/>
    <w:rsid w:val="00534E1D"/>
    <w:rsid w:val="00534F9F"/>
    <w:rsid w:val="00535060"/>
    <w:rsid w:val="00535301"/>
    <w:rsid w:val="005353F8"/>
    <w:rsid w:val="005355C6"/>
    <w:rsid w:val="0053597E"/>
    <w:rsid w:val="00535F56"/>
    <w:rsid w:val="005363F6"/>
    <w:rsid w:val="0053640B"/>
    <w:rsid w:val="005367F2"/>
    <w:rsid w:val="00536F4C"/>
    <w:rsid w:val="00536FE0"/>
    <w:rsid w:val="00537458"/>
    <w:rsid w:val="005375B9"/>
    <w:rsid w:val="0053794E"/>
    <w:rsid w:val="00537CC8"/>
    <w:rsid w:val="00537F4B"/>
    <w:rsid w:val="00537F5F"/>
    <w:rsid w:val="00540138"/>
    <w:rsid w:val="00540500"/>
    <w:rsid w:val="00540AD8"/>
    <w:rsid w:val="00540BCB"/>
    <w:rsid w:val="00540DE8"/>
    <w:rsid w:val="00540EC3"/>
    <w:rsid w:val="00540FBC"/>
    <w:rsid w:val="005411C9"/>
    <w:rsid w:val="005414C4"/>
    <w:rsid w:val="005418C6"/>
    <w:rsid w:val="0054198E"/>
    <w:rsid w:val="00541B23"/>
    <w:rsid w:val="005421DD"/>
    <w:rsid w:val="005422EE"/>
    <w:rsid w:val="0054235E"/>
    <w:rsid w:val="0054238D"/>
    <w:rsid w:val="005425F9"/>
    <w:rsid w:val="005427DB"/>
    <w:rsid w:val="00542929"/>
    <w:rsid w:val="00542A78"/>
    <w:rsid w:val="00542BBE"/>
    <w:rsid w:val="00542CAB"/>
    <w:rsid w:val="00542CDF"/>
    <w:rsid w:val="00543BA3"/>
    <w:rsid w:val="00543C06"/>
    <w:rsid w:val="00543DA6"/>
    <w:rsid w:val="00543EA7"/>
    <w:rsid w:val="005440B5"/>
    <w:rsid w:val="0054425E"/>
    <w:rsid w:val="005442F5"/>
    <w:rsid w:val="0054452F"/>
    <w:rsid w:val="0054478C"/>
    <w:rsid w:val="00544DC9"/>
    <w:rsid w:val="00545255"/>
    <w:rsid w:val="00545315"/>
    <w:rsid w:val="0054564C"/>
    <w:rsid w:val="005457CD"/>
    <w:rsid w:val="00545C23"/>
    <w:rsid w:val="005460FB"/>
    <w:rsid w:val="005462A2"/>
    <w:rsid w:val="00546322"/>
    <w:rsid w:val="00546410"/>
    <w:rsid w:val="005466D5"/>
    <w:rsid w:val="005466DA"/>
    <w:rsid w:val="00546706"/>
    <w:rsid w:val="00546AEE"/>
    <w:rsid w:val="00546ECA"/>
    <w:rsid w:val="00546F31"/>
    <w:rsid w:val="00547038"/>
    <w:rsid w:val="0054713D"/>
    <w:rsid w:val="005471D4"/>
    <w:rsid w:val="00547B11"/>
    <w:rsid w:val="00547B47"/>
    <w:rsid w:val="00547E1B"/>
    <w:rsid w:val="005501FE"/>
    <w:rsid w:val="0055032F"/>
    <w:rsid w:val="005505C1"/>
    <w:rsid w:val="005507C3"/>
    <w:rsid w:val="005509B4"/>
    <w:rsid w:val="005509C8"/>
    <w:rsid w:val="00551254"/>
    <w:rsid w:val="005512B8"/>
    <w:rsid w:val="00551319"/>
    <w:rsid w:val="0055138F"/>
    <w:rsid w:val="00551391"/>
    <w:rsid w:val="0055148A"/>
    <w:rsid w:val="0055159C"/>
    <w:rsid w:val="00551A69"/>
    <w:rsid w:val="00551AA1"/>
    <w:rsid w:val="005521A2"/>
    <w:rsid w:val="005521DF"/>
    <w:rsid w:val="005525BD"/>
    <w:rsid w:val="005526C6"/>
    <w:rsid w:val="005526FF"/>
    <w:rsid w:val="005528A5"/>
    <w:rsid w:val="005528F9"/>
    <w:rsid w:val="00552A13"/>
    <w:rsid w:val="00552F03"/>
    <w:rsid w:val="00552FD8"/>
    <w:rsid w:val="005531F0"/>
    <w:rsid w:val="0055324A"/>
    <w:rsid w:val="00553389"/>
    <w:rsid w:val="0055344B"/>
    <w:rsid w:val="005535B9"/>
    <w:rsid w:val="005537F8"/>
    <w:rsid w:val="005537FD"/>
    <w:rsid w:val="005538CD"/>
    <w:rsid w:val="00553B34"/>
    <w:rsid w:val="00553D54"/>
    <w:rsid w:val="00553D79"/>
    <w:rsid w:val="00553FFC"/>
    <w:rsid w:val="005542B5"/>
    <w:rsid w:val="005543BF"/>
    <w:rsid w:val="00554441"/>
    <w:rsid w:val="005544D8"/>
    <w:rsid w:val="005546EE"/>
    <w:rsid w:val="00554779"/>
    <w:rsid w:val="0055483D"/>
    <w:rsid w:val="0055488A"/>
    <w:rsid w:val="00554C82"/>
    <w:rsid w:val="00554D44"/>
    <w:rsid w:val="00555553"/>
    <w:rsid w:val="0055584E"/>
    <w:rsid w:val="00555F3F"/>
    <w:rsid w:val="00556380"/>
    <w:rsid w:val="005563BE"/>
    <w:rsid w:val="0055645C"/>
    <w:rsid w:val="00556DC0"/>
    <w:rsid w:val="00556F09"/>
    <w:rsid w:val="00556F35"/>
    <w:rsid w:val="00557073"/>
    <w:rsid w:val="00557075"/>
    <w:rsid w:val="00560162"/>
    <w:rsid w:val="0056019F"/>
    <w:rsid w:val="005609B8"/>
    <w:rsid w:val="00560A5D"/>
    <w:rsid w:val="00560D29"/>
    <w:rsid w:val="00561187"/>
    <w:rsid w:val="005612D7"/>
    <w:rsid w:val="005613A5"/>
    <w:rsid w:val="005614D8"/>
    <w:rsid w:val="00561653"/>
    <w:rsid w:val="005616F6"/>
    <w:rsid w:val="00561BF7"/>
    <w:rsid w:val="00561CA4"/>
    <w:rsid w:val="00562062"/>
    <w:rsid w:val="0056210A"/>
    <w:rsid w:val="00562120"/>
    <w:rsid w:val="0056218E"/>
    <w:rsid w:val="0056229A"/>
    <w:rsid w:val="0056235B"/>
    <w:rsid w:val="005624DD"/>
    <w:rsid w:val="005624E3"/>
    <w:rsid w:val="0056268F"/>
    <w:rsid w:val="005628B0"/>
    <w:rsid w:val="0056293C"/>
    <w:rsid w:val="005629C4"/>
    <w:rsid w:val="00562C4D"/>
    <w:rsid w:val="00562CFC"/>
    <w:rsid w:val="0056307C"/>
    <w:rsid w:val="00563092"/>
    <w:rsid w:val="005632B0"/>
    <w:rsid w:val="005634E2"/>
    <w:rsid w:val="0056392D"/>
    <w:rsid w:val="00563A8C"/>
    <w:rsid w:val="00563DF3"/>
    <w:rsid w:val="00563EAE"/>
    <w:rsid w:val="005644D1"/>
    <w:rsid w:val="00564E42"/>
    <w:rsid w:val="005653F7"/>
    <w:rsid w:val="00565711"/>
    <w:rsid w:val="005657E2"/>
    <w:rsid w:val="00565816"/>
    <w:rsid w:val="00566077"/>
    <w:rsid w:val="005661F9"/>
    <w:rsid w:val="0056623E"/>
    <w:rsid w:val="00566479"/>
    <w:rsid w:val="00566592"/>
    <w:rsid w:val="00566B84"/>
    <w:rsid w:val="00566BD7"/>
    <w:rsid w:val="00566C79"/>
    <w:rsid w:val="00566F4D"/>
    <w:rsid w:val="00566FF1"/>
    <w:rsid w:val="00567026"/>
    <w:rsid w:val="00567100"/>
    <w:rsid w:val="005673D4"/>
    <w:rsid w:val="00567409"/>
    <w:rsid w:val="00567561"/>
    <w:rsid w:val="00567830"/>
    <w:rsid w:val="00567874"/>
    <w:rsid w:val="0056791D"/>
    <w:rsid w:val="00567BD2"/>
    <w:rsid w:val="00567C13"/>
    <w:rsid w:val="00570270"/>
    <w:rsid w:val="00570325"/>
    <w:rsid w:val="0057050E"/>
    <w:rsid w:val="005705BE"/>
    <w:rsid w:val="00570836"/>
    <w:rsid w:val="00570ABE"/>
    <w:rsid w:val="00570E37"/>
    <w:rsid w:val="00570F88"/>
    <w:rsid w:val="00570F97"/>
    <w:rsid w:val="005718E3"/>
    <w:rsid w:val="00571C3D"/>
    <w:rsid w:val="00571DB1"/>
    <w:rsid w:val="00571FA7"/>
    <w:rsid w:val="005720B5"/>
    <w:rsid w:val="0057212F"/>
    <w:rsid w:val="005721FC"/>
    <w:rsid w:val="00572253"/>
    <w:rsid w:val="0057233A"/>
    <w:rsid w:val="005724B3"/>
    <w:rsid w:val="00572B08"/>
    <w:rsid w:val="00572C0D"/>
    <w:rsid w:val="00572D10"/>
    <w:rsid w:val="00572D53"/>
    <w:rsid w:val="00572DD9"/>
    <w:rsid w:val="00572E11"/>
    <w:rsid w:val="00572FC7"/>
    <w:rsid w:val="00573082"/>
    <w:rsid w:val="005733E0"/>
    <w:rsid w:val="005735A8"/>
    <w:rsid w:val="00573A5F"/>
    <w:rsid w:val="00573C55"/>
    <w:rsid w:val="00573D58"/>
    <w:rsid w:val="00573FFE"/>
    <w:rsid w:val="00574020"/>
    <w:rsid w:val="005741CF"/>
    <w:rsid w:val="0057420B"/>
    <w:rsid w:val="00574711"/>
    <w:rsid w:val="005749D9"/>
    <w:rsid w:val="00574DEF"/>
    <w:rsid w:val="00574F68"/>
    <w:rsid w:val="00575003"/>
    <w:rsid w:val="00575143"/>
    <w:rsid w:val="005756DA"/>
    <w:rsid w:val="00575793"/>
    <w:rsid w:val="005759E9"/>
    <w:rsid w:val="005760A2"/>
    <w:rsid w:val="005760AA"/>
    <w:rsid w:val="005760EB"/>
    <w:rsid w:val="005761A2"/>
    <w:rsid w:val="00576418"/>
    <w:rsid w:val="0057644C"/>
    <w:rsid w:val="00576731"/>
    <w:rsid w:val="00576915"/>
    <w:rsid w:val="00576B39"/>
    <w:rsid w:val="00576CD8"/>
    <w:rsid w:val="00576F1F"/>
    <w:rsid w:val="005774B7"/>
    <w:rsid w:val="005775D5"/>
    <w:rsid w:val="0057772C"/>
    <w:rsid w:val="00577734"/>
    <w:rsid w:val="005779AF"/>
    <w:rsid w:val="0058000D"/>
    <w:rsid w:val="005802E7"/>
    <w:rsid w:val="00580552"/>
    <w:rsid w:val="0058055A"/>
    <w:rsid w:val="005807B0"/>
    <w:rsid w:val="00580897"/>
    <w:rsid w:val="00580A39"/>
    <w:rsid w:val="00580A9A"/>
    <w:rsid w:val="00580B86"/>
    <w:rsid w:val="00580F65"/>
    <w:rsid w:val="00581040"/>
    <w:rsid w:val="005810E1"/>
    <w:rsid w:val="00581399"/>
    <w:rsid w:val="00581665"/>
    <w:rsid w:val="0058187C"/>
    <w:rsid w:val="005818AA"/>
    <w:rsid w:val="00581AEA"/>
    <w:rsid w:val="00582124"/>
    <w:rsid w:val="005821F2"/>
    <w:rsid w:val="00582332"/>
    <w:rsid w:val="0058250C"/>
    <w:rsid w:val="00582514"/>
    <w:rsid w:val="00582A69"/>
    <w:rsid w:val="00582F2B"/>
    <w:rsid w:val="00582F73"/>
    <w:rsid w:val="0058311F"/>
    <w:rsid w:val="0058312F"/>
    <w:rsid w:val="00583251"/>
    <w:rsid w:val="0058361B"/>
    <w:rsid w:val="00583806"/>
    <w:rsid w:val="005838F9"/>
    <w:rsid w:val="00583B29"/>
    <w:rsid w:val="00583BE9"/>
    <w:rsid w:val="005841DF"/>
    <w:rsid w:val="00584362"/>
    <w:rsid w:val="00584416"/>
    <w:rsid w:val="005844E3"/>
    <w:rsid w:val="00584B45"/>
    <w:rsid w:val="00584CB0"/>
    <w:rsid w:val="00584CB5"/>
    <w:rsid w:val="00584D3A"/>
    <w:rsid w:val="005856E4"/>
    <w:rsid w:val="00585A80"/>
    <w:rsid w:val="00585D0C"/>
    <w:rsid w:val="00585DF1"/>
    <w:rsid w:val="00586496"/>
    <w:rsid w:val="005865A2"/>
    <w:rsid w:val="00586748"/>
    <w:rsid w:val="00586B19"/>
    <w:rsid w:val="00586DA9"/>
    <w:rsid w:val="00587044"/>
    <w:rsid w:val="00587263"/>
    <w:rsid w:val="0058728E"/>
    <w:rsid w:val="00587385"/>
    <w:rsid w:val="0058744A"/>
    <w:rsid w:val="0058757D"/>
    <w:rsid w:val="00587591"/>
    <w:rsid w:val="005875BA"/>
    <w:rsid w:val="005876E4"/>
    <w:rsid w:val="00587768"/>
    <w:rsid w:val="00587B86"/>
    <w:rsid w:val="00590203"/>
    <w:rsid w:val="0059118C"/>
    <w:rsid w:val="00591294"/>
    <w:rsid w:val="00591354"/>
    <w:rsid w:val="00591359"/>
    <w:rsid w:val="00591803"/>
    <w:rsid w:val="00591B85"/>
    <w:rsid w:val="00591C58"/>
    <w:rsid w:val="0059202A"/>
    <w:rsid w:val="00592094"/>
    <w:rsid w:val="005922F4"/>
    <w:rsid w:val="0059235F"/>
    <w:rsid w:val="005925D9"/>
    <w:rsid w:val="0059265B"/>
    <w:rsid w:val="00592697"/>
    <w:rsid w:val="0059279E"/>
    <w:rsid w:val="00592879"/>
    <w:rsid w:val="005928AF"/>
    <w:rsid w:val="00592B47"/>
    <w:rsid w:val="00592BAC"/>
    <w:rsid w:val="0059310F"/>
    <w:rsid w:val="005931F8"/>
    <w:rsid w:val="005932A1"/>
    <w:rsid w:val="00593380"/>
    <w:rsid w:val="005935A4"/>
    <w:rsid w:val="005935A7"/>
    <w:rsid w:val="005937DC"/>
    <w:rsid w:val="0059380A"/>
    <w:rsid w:val="0059381D"/>
    <w:rsid w:val="00593872"/>
    <w:rsid w:val="00594265"/>
    <w:rsid w:val="00594371"/>
    <w:rsid w:val="0059468B"/>
    <w:rsid w:val="00594982"/>
    <w:rsid w:val="00595988"/>
    <w:rsid w:val="00595E8E"/>
    <w:rsid w:val="00595F08"/>
    <w:rsid w:val="00596224"/>
    <w:rsid w:val="00596986"/>
    <w:rsid w:val="00596BF5"/>
    <w:rsid w:val="00596D5C"/>
    <w:rsid w:val="00596E4A"/>
    <w:rsid w:val="0059703F"/>
    <w:rsid w:val="005971B1"/>
    <w:rsid w:val="0059723C"/>
    <w:rsid w:val="0059726A"/>
    <w:rsid w:val="005974A5"/>
    <w:rsid w:val="00597B6B"/>
    <w:rsid w:val="00597B94"/>
    <w:rsid w:val="00597C74"/>
    <w:rsid w:val="005A0152"/>
    <w:rsid w:val="005A051C"/>
    <w:rsid w:val="005A0CE1"/>
    <w:rsid w:val="005A0F0C"/>
    <w:rsid w:val="005A125A"/>
    <w:rsid w:val="005A13C4"/>
    <w:rsid w:val="005A145A"/>
    <w:rsid w:val="005A172D"/>
    <w:rsid w:val="005A191D"/>
    <w:rsid w:val="005A1B6E"/>
    <w:rsid w:val="005A1BE9"/>
    <w:rsid w:val="005A1C26"/>
    <w:rsid w:val="005A1F16"/>
    <w:rsid w:val="005A21E7"/>
    <w:rsid w:val="005A21F1"/>
    <w:rsid w:val="005A2486"/>
    <w:rsid w:val="005A28A9"/>
    <w:rsid w:val="005A2EB1"/>
    <w:rsid w:val="005A3373"/>
    <w:rsid w:val="005A3870"/>
    <w:rsid w:val="005A3AF9"/>
    <w:rsid w:val="005A3E19"/>
    <w:rsid w:val="005A3EDF"/>
    <w:rsid w:val="005A3F46"/>
    <w:rsid w:val="005A44A6"/>
    <w:rsid w:val="005A45A4"/>
    <w:rsid w:val="005A482A"/>
    <w:rsid w:val="005A48AA"/>
    <w:rsid w:val="005A4A55"/>
    <w:rsid w:val="005A4D42"/>
    <w:rsid w:val="005A4E4E"/>
    <w:rsid w:val="005A4EC6"/>
    <w:rsid w:val="005A4F22"/>
    <w:rsid w:val="005A535D"/>
    <w:rsid w:val="005A53C7"/>
    <w:rsid w:val="005A5402"/>
    <w:rsid w:val="005A543A"/>
    <w:rsid w:val="005A557A"/>
    <w:rsid w:val="005A5987"/>
    <w:rsid w:val="005A5AF9"/>
    <w:rsid w:val="005A5ECD"/>
    <w:rsid w:val="005A6637"/>
    <w:rsid w:val="005A6853"/>
    <w:rsid w:val="005A6A8F"/>
    <w:rsid w:val="005A6D2A"/>
    <w:rsid w:val="005A6D89"/>
    <w:rsid w:val="005A6FC5"/>
    <w:rsid w:val="005A700D"/>
    <w:rsid w:val="005A73EB"/>
    <w:rsid w:val="005A75E9"/>
    <w:rsid w:val="005A76F5"/>
    <w:rsid w:val="005A77B7"/>
    <w:rsid w:val="005A7C5A"/>
    <w:rsid w:val="005A7CC6"/>
    <w:rsid w:val="005B0072"/>
    <w:rsid w:val="005B02E6"/>
    <w:rsid w:val="005B09B7"/>
    <w:rsid w:val="005B0E3C"/>
    <w:rsid w:val="005B0ECD"/>
    <w:rsid w:val="005B10FF"/>
    <w:rsid w:val="005B12C7"/>
    <w:rsid w:val="005B13D1"/>
    <w:rsid w:val="005B1730"/>
    <w:rsid w:val="005B17E1"/>
    <w:rsid w:val="005B18A1"/>
    <w:rsid w:val="005B18AD"/>
    <w:rsid w:val="005B1B55"/>
    <w:rsid w:val="005B1E30"/>
    <w:rsid w:val="005B204B"/>
    <w:rsid w:val="005B2261"/>
    <w:rsid w:val="005B26F4"/>
    <w:rsid w:val="005B2A43"/>
    <w:rsid w:val="005B2BF1"/>
    <w:rsid w:val="005B2E16"/>
    <w:rsid w:val="005B3012"/>
    <w:rsid w:val="005B3049"/>
    <w:rsid w:val="005B3D7D"/>
    <w:rsid w:val="005B3EB7"/>
    <w:rsid w:val="005B40D7"/>
    <w:rsid w:val="005B4164"/>
    <w:rsid w:val="005B41D7"/>
    <w:rsid w:val="005B4578"/>
    <w:rsid w:val="005B47DF"/>
    <w:rsid w:val="005B4869"/>
    <w:rsid w:val="005B4892"/>
    <w:rsid w:val="005B4EA9"/>
    <w:rsid w:val="005B4F73"/>
    <w:rsid w:val="005B5118"/>
    <w:rsid w:val="005B52AA"/>
    <w:rsid w:val="005B533E"/>
    <w:rsid w:val="005B53B1"/>
    <w:rsid w:val="005B5A20"/>
    <w:rsid w:val="005B5ADE"/>
    <w:rsid w:val="005B5C6F"/>
    <w:rsid w:val="005B5DC5"/>
    <w:rsid w:val="005B5F42"/>
    <w:rsid w:val="005B627C"/>
    <w:rsid w:val="005B6368"/>
    <w:rsid w:val="005B672D"/>
    <w:rsid w:val="005B67B0"/>
    <w:rsid w:val="005B70B2"/>
    <w:rsid w:val="005B7175"/>
    <w:rsid w:val="005B76BF"/>
    <w:rsid w:val="005B77F7"/>
    <w:rsid w:val="005B78BF"/>
    <w:rsid w:val="005B7EB7"/>
    <w:rsid w:val="005B7FD7"/>
    <w:rsid w:val="005C03D9"/>
    <w:rsid w:val="005C07ED"/>
    <w:rsid w:val="005C08AC"/>
    <w:rsid w:val="005C08E3"/>
    <w:rsid w:val="005C1270"/>
    <w:rsid w:val="005C12F0"/>
    <w:rsid w:val="005C13F3"/>
    <w:rsid w:val="005C15FC"/>
    <w:rsid w:val="005C1689"/>
    <w:rsid w:val="005C16E8"/>
    <w:rsid w:val="005C1751"/>
    <w:rsid w:val="005C1DBF"/>
    <w:rsid w:val="005C1EAB"/>
    <w:rsid w:val="005C1F0F"/>
    <w:rsid w:val="005C2000"/>
    <w:rsid w:val="005C201F"/>
    <w:rsid w:val="005C215A"/>
    <w:rsid w:val="005C21AE"/>
    <w:rsid w:val="005C24D9"/>
    <w:rsid w:val="005C266E"/>
    <w:rsid w:val="005C28DB"/>
    <w:rsid w:val="005C2B50"/>
    <w:rsid w:val="005C2BAD"/>
    <w:rsid w:val="005C2F1F"/>
    <w:rsid w:val="005C31B6"/>
    <w:rsid w:val="005C3313"/>
    <w:rsid w:val="005C33BC"/>
    <w:rsid w:val="005C3435"/>
    <w:rsid w:val="005C38AE"/>
    <w:rsid w:val="005C38B6"/>
    <w:rsid w:val="005C3A2E"/>
    <w:rsid w:val="005C3C03"/>
    <w:rsid w:val="005C3E12"/>
    <w:rsid w:val="005C40A9"/>
    <w:rsid w:val="005C4483"/>
    <w:rsid w:val="005C4590"/>
    <w:rsid w:val="005C471F"/>
    <w:rsid w:val="005C4E49"/>
    <w:rsid w:val="005C4EAC"/>
    <w:rsid w:val="005C5192"/>
    <w:rsid w:val="005C5295"/>
    <w:rsid w:val="005C5490"/>
    <w:rsid w:val="005C55CD"/>
    <w:rsid w:val="005C56A9"/>
    <w:rsid w:val="005C5920"/>
    <w:rsid w:val="005C5BF2"/>
    <w:rsid w:val="005C5BFE"/>
    <w:rsid w:val="005C5FB6"/>
    <w:rsid w:val="005C60A6"/>
    <w:rsid w:val="005C6AA1"/>
    <w:rsid w:val="005C6ADC"/>
    <w:rsid w:val="005C6CA9"/>
    <w:rsid w:val="005C6F14"/>
    <w:rsid w:val="005C7344"/>
    <w:rsid w:val="005C77E2"/>
    <w:rsid w:val="005C7861"/>
    <w:rsid w:val="005C7ADA"/>
    <w:rsid w:val="005C7D43"/>
    <w:rsid w:val="005C7D60"/>
    <w:rsid w:val="005C7E37"/>
    <w:rsid w:val="005C7F9A"/>
    <w:rsid w:val="005C7FF0"/>
    <w:rsid w:val="005D0243"/>
    <w:rsid w:val="005D081A"/>
    <w:rsid w:val="005D0B44"/>
    <w:rsid w:val="005D0E39"/>
    <w:rsid w:val="005D0EDA"/>
    <w:rsid w:val="005D0F5C"/>
    <w:rsid w:val="005D1000"/>
    <w:rsid w:val="005D1070"/>
    <w:rsid w:val="005D1156"/>
    <w:rsid w:val="005D1218"/>
    <w:rsid w:val="005D15EA"/>
    <w:rsid w:val="005D189D"/>
    <w:rsid w:val="005D191C"/>
    <w:rsid w:val="005D1C96"/>
    <w:rsid w:val="005D20F5"/>
    <w:rsid w:val="005D224D"/>
    <w:rsid w:val="005D2349"/>
    <w:rsid w:val="005D27B9"/>
    <w:rsid w:val="005D315C"/>
    <w:rsid w:val="005D3689"/>
    <w:rsid w:val="005D37C9"/>
    <w:rsid w:val="005D3816"/>
    <w:rsid w:val="005D387E"/>
    <w:rsid w:val="005D3FD1"/>
    <w:rsid w:val="005D4249"/>
    <w:rsid w:val="005D442A"/>
    <w:rsid w:val="005D444C"/>
    <w:rsid w:val="005D4846"/>
    <w:rsid w:val="005D4A35"/>
    <w:rsid w:val="005D4DFF"/>
    <w:rsid w:val="005D528C"/>
    <w:rsid w:val="005D5A4F"/>
    <w:rsid w:val="005D5AAD"/>
    <w:rsid w:val="005D5FAC"/>
    <w:rsid w:val="005D6127"/>
    <w:rsid w:val="005D6466"/>
    <w:rsid w:val="005D66CA"/>
    <w:rsid w:val="005D68EE"/>
    <w:rsid w:val="005D69D9"/>
    <w:rsid w:val="005D6AB6"/>
    <w:rsid w:val="005D6B2A"/>
    <w:rsid w:val="005D6CBC"/>
    <w:rsid w:val="005D6CD9"/>
    <w:rsid w:val="005D6E90"/>
    <w:rsid w:val="005D6F76"/>
    <w:rsid w:val="005D7036"/>
    <w:rsid w:val="005D70E7"/>
    <w:rsid w:val="005D71DE"/>
    <w:rsid w:val="005D7F31"/>
    <w:rsid w:val="005E01AB"/>
    <w:rsid w:val="005E09BC"/>
    <w:rsid w:val="005E0C49"/>
    <w:rsid w:val="005E0D73"/>
    <w:rsid w:val="005E105A"/>
    <w:rsid w:val="005E1273"/>
    <w:rsid w:val="005E127A"/>
    <w:rsid w:val="005E12A7"/>
    <w:rsid w:val="005E12F7"/>
    <w:rsid w:val="005E133C"/>
    <w:rsid w:val="005E1531"/>
    <w:rsid w:val="005E15F2"/>
    <w:rsid w:val="005E1665"/>
    <w:rsid w:val="005E19FC"/>
    <w:rsid w:val="005E1FAD"/>
    <w:rsid w:val="005E204A"/>
    <w:rsid w:val="005E206F"/>
    <w:rsid w:val="005E214D"/>
    <w:rsid w:val="005E21CF"/>
    <w:rsid w:val="005E22D4"/>
    <w:rsid w:val="005E245E"/>
    <w:rsid w:val="005E2804"/>
    <w:rsid w:val="005E2B97"/>
    <w:rsid w:val="005E2F87"/>
    <w:rsid w:val="005E3748"/>
    <w:rsid w:val="005E3750"/>
    <w:rsid w:val="005E38C8"/>
    <w:rsid w:val="005E3974"/>
    <w:rsid w:val="005E3B8C"/>
    <w:rsid w:val="005E3C57"/>
    <w:rsid w:val="005E3E25"/>
    <w:rsid w:val="005E41DE"/>
    <w:rsid w:val="005E4206"/>
    <w:rsid w:val="005E42F7"/>
    <w:rsid w:val="005E436B"/>
    <w:rsid w:val="005E449F"/>
    <w:rsid w:val="005E4764"/>
    <w:rsid w:val="005E477B"/>
    <w:rsid w:val="005E49E2"/>
    <w:rsid w:val="005E4A35"/>
    <w:rsid w:val="005E4ADB"/>
    <w:rsid w:val="005E4E48"/>
    <w:rsid w:val="005E5156"/>
    <w:rsid w:val="005E51D3"/>
    <w:rsid w:val="005E528B"/>
    <w:rsid w:val="005E5323"/>
    <w:rsid w:val="005E55ED"/>
    <w:rsid w:val="005E5C03"/>
    <w:rsid w:val="005E5DE8"/>
    <w:rsid w:val="005E5FDA"/>
    <w:rsid w:val="005E62E1"/>
    <w:rsid w:val="005E63CE"/>
    <w:rsid w:val="005E63D9"/>
    <w:rsid w:val="005E63F4"/>
    <w:rsid w:val="005E674A"/>
    <w:rsid w:val="005E69C7"/>
    <w:rsid w:val="005E6C75"/>
    <w:rsid w:val="005E6D21"/>
    <w:rsid w:val="005E7252"/>
    <w:rsid w:val="005E72B3"/>
    <w:rsid w:val="005E753E"/>
    <w:rsid w:val="005E77C6"/>
    <w:rsid w:val="005E7C1D"/>
    <w:rsid w:val="005E7C4F"/>
    <w:rsid w:val="005E7F1B"/>
    <w:rsid w:val="005F025E"/>
    <w:rsid w:val="005F033A"/>
    <w:rsid w:val="005F09CD"/>
    <w:rsid w:val="005F0CD9"/>
    <w:rsid w:val="005F0EBD"/>
    <w:rsid w:val="005F10E0"/>
    <w:rsid w:val="005F131E"/>
    <w:rsid w:val="005F1583"/>
    <w:rsid w:val="005F1696"/>
    <w:rsid w:val="005F1C83"/>
    <w:rsid w:val="005F1C86"/>
    <w:rsid w:val="005F1EA7"/>
    <w:rsid w:val="005F1F54"/>
    <w:rsid w:val="005F217B"/>
    <w:rsid w:val="005F2241"/>
    <w:rsid w:val="005F246C"/>
    <w:rsid w:val="005F24B0"/>
    <w:rsid w:val="005F298A"/>
    <w:rsid w:val="005F2B61"/>
    <w:rsid w:val="005F300E"/>
    <w:rsid w:val="005F3214"/>
    <w:rsid w:val="005F3387"/>
    <w:rsid w:val="005F34BA"/>
    <w:rsid w:val="005F34FF"/>
    <w:rsid w:val="005F35ED"/>
    <w:rsid w:val="005F36C2"/>
    <w:rsid w:val="005F376F"/>
    <w:rsid w:val="005F394E"/>
    <w:rsid w:val="005F3AFE"/>
    <w:rsid w:val="005F3BBC"/>
    <w:rsid w:val="005F3D06"/>
    <w:rsid w:val="005F3E92"/>
    <w:rsid w:val="005F3EE9"/>
    <w:rsid w:val="005F4211"/>
    <w:rsid w:val="005F4247"/>
    <w:rsid w:val="005F4389"/>
    <w:rsid w:val="005F43D4"/>
    <w:rsid w:val="005F4A08"/>
    <w:rsid w:val="005F4B3B"/>
    <w:rsid w:val="005F4E4E"/>
    <w:rsid w:val="005F4F77"/>
    <w:rsid w:val="005F502B"/>
    <w:rsid w:val="005F5715"/>
    <w:rsid w:val="005F5736"/>
    <w:rsid w:val="005F5A3E"/>
    <w:rsid w:val="005F5B63"/>
    <w:rsid w:val="005F5BF6"/>
    <w:rsid w:val="005F5F41"/>
    <w:rsid w:val="005F6191"/>
    <w:rsid w:val="005F61B4"/>
    <w:rsid w:val="005F625A"/>
    <w:rsid w:val="005F6334"/>
    <w:rsid w:val="005F63EA"/>
    <w:rsid w:val="005F6438"/>
    <w:rsid w:val="005F6554"/>
    <w:rsid w:val="005F68CA"/>
    <w:rsid w:val="005F6AD9"/>
    <w:rsid w:val="005F6CDD"/>
    <w:rsid w:val="005F6F43"/>
    <w:rsid w:val="005F75B2"/>
    <w:rsid w:val="005F78E7"/>
    <w:rsid w:val="005F7FC6"/>
    <w:rsid w:val="006000A7"/>
    <w:rsid w:val="00600195"/>
    <w:rsid w:val="00600225"/>
    <w:rsid w:val="0060045B"/>
    <w:rsid w:val="006007AD"/>
    <w:rsid w:val="006007E7"/>
    <w:rsid w:val="0060084E"/>
    <w:rsid w:val="00600BAA"/>
    <w:rsid w:val="00600C54"/>
    <w:rsid w:val="00600CBA"/>
    <w:rsid w:val="00600DA7"/>
    <w:rsid w:val="00600DBD"/>
    <w:rsid w:val="00600E67"/>
    <w:rsid w:val="00601220"/>
    <w:rsid w:val="006012E1"/>
    <w:rsid w:val="0060154F"/>
    <w:rsid w:val="00601B11"/>
    <w:rsid w:val="00601DB3"/>
    <w:rsid w:val="00601F47"/>
    <w:rsid w:val="00601FB4"/>
    <w:rsid w:val="006021E4"/>
    <w:rsid w:val="006026DD"/>
    <w:rsid w:val="00602879"/>
    <w:rsid w:val="00602CB5"/>
    <w:rsid w:val="00602D54"/>
    <w:rsid w:val="00602F58"/>
    <w:rsid w:val="006030D0"/>
    <w:rsid w:val="006033E0"/>
    <w:rsid w:val="00603ACE"/>
    <w:rsid w:val="006041CB"/>
    <w:rsid w:val="006043CE"/>
    <w:rsid w:val="006047F9"/>
    <w:rsid w:val="0060485F"/>
    <w:rsid w:val="0060498B"/>
    <w:rsid w:val="00604E09"/>
    <w:rsid w:val="00604F74"/>
    <w:rsid w:val="0060537C"/>
    <w:rsid w:val="006057F4"/>
    <w:rsid w:val="006058DD"/>
    <w:rsid w:val="006058FE"/>
    <w:rsid w:val="00605CE5"/>
    <w:rsid w:val="00605D2D"/>
    <w:rsid w:val="00605EF0"/>
    <w:rsid w:val="00606143"/>
    <w:rsid w:val="006064ED"/>
    <w:rsid w:val="0060658A"/>
    <w:rsid w:val="00606714"/>
    <w:rsid w:val="00606744"/>
    <w:rsid w:val="006067D1"/>
    <w:rsid w:val="006068A8"/>
    <w:rsid w:val="00606D92"/>
    <w:rsid w:val="00606E84"/>
    <w:rsid w:val="00606F63"/>
    <w:rsid w:val="006075A1"/>
    <w:rsid w:val="006077ED"/>
    <w:rsid w:val="006078FB"/>
    <w:rsid w:val="0060798E"/>
    <w:rsid w:val="00607ADE"/>
    <w:rsid w:val="006100A4"/>
    <w:rsid w:val="0061028A"/>
    <w:rsid w:val="006106F9"/>
    <w:rsid w:val="006107CA"/>
    <w:rsid w:val="00610B80"/>
    <w:rsid w:val="00610B8B"/>
    <w:rsid w:val="00610C50"/>
    <w:rsid w:val="00611413"/>
    <w:rsid w:val="00611661"/>
    <w:rsid w:val="00611990"/>
    <w:rsid w:val="00611BF9"/>
    <w:rsid w:val="00612008"/>
    <w:rsid w:val="0061227E"/>
    <w:rsid w:val="006123D4"/>
    <w:rsid w:val="006125E1"/>
    <w:rsid w:val="0061265C"/>
    <w:rsid w:val="00612677"/>
    <w:rsid w:val="00612938"/>
    <w:rsid w:val="00612AE1"/>
    <w:rsid w:val="00612D3D"/>
    <w:rsid w:val="00612F01"/>
    <w:rsid w:val="006136A2"/>
    <w:rsid w:val="006136A7"/>
    <w:rsid w:val="006136AF"/>
    <w:rsid w:val="00613CB3"/>
    <w:rsid w:val="00613D8F"/>
    <w:rsid w:val="00613F67"/>
    <w:rsid w:val="00614362"/>
    <w:rsid w:val="006144D8"/>
    <w:rsid w:val="006148A9"/>
    <w:rsid w:val="00614B00"/>
    <w:rsid w:val="00614E3E"/>
    <w:rsid w:val="00614F92"/>
    <w:rsid w:val="00614FF8"/>
    <w:rsid w:val="00615483"/>
    <w:rsid w:val="006157D7"/>
    <w:rsid w:val="00615E3F"/>
    <w:rsid w:val="00615F88"/>
    <w:rsid w:val="00615FE0"/>
    <w:rsid w:val="006168B6"/>
    <w:rsid w:val="00616BF2"/>
    <w:rsid w:val="00616ECA"/>
    <w:rsid w:val="00616ED4"/>
    <w:rsid w:val="0061728F"/>
    <w:rsid w:val="00617302"/>
    <w:rsid w:val="00617532"/>
    <w:rsid w:val="00617569"/>
    <w:rsid w:val="00617594"/>
    <w:rsid w:val="006175E6"/>
    <w:rsid w:val="0061773C"/>
    <w:rsid w:val="00617885"/>
    <w:rsid w:val="00617AD7"/>
    <w:rsid w:val="00617E5F"/>
    <w:rsid w:val="00620195"/>
    <w:rsid w:val="0062062B"/>
    <w:rsid w:val="006206B9"/>
    <w:rsid w:val="0062083C"/>
    <w:rsid w:val="0062084B"/>
    <w:rsid w:val="00620A0D"/>
    <w:rsid w:val="00620D5B"/>
    <w:rsid w:val="0062110C"/>
    <w:rsid w:val="006212F5"/>
    <w:rsid w:val="00621572"/>
    <w:rsid w:val="006219F9"/>
    <w:rsid w:val="00621D23"/>
    <w:rsid w:val="00621E3D"/>
    <w:rsid w:val="00621E8D"/>
    <w:rsid w:val="00622163"/>
    <w:rsid w:val="006222C7"/>
    <w:rsid w:val="00622304"/>
    <w:rsid w:val="0062230C"/>
    <w:rsid w:val="0062261B"/>
    <w:rsid w:val="0062271B"/>
    <w:rsid w:val="006229C1"/>
    <w:rsid w:val="00622E6A"/>
    <w:rsid w:val="00622FDC"/>
    <w:rsid w:val="00623253"/>
    <w:rsid w:val="0062345B"/>
    <w:rsid w:val="00623466"/>
    <w:rsid w:val="00623A3B"/>
    <w:rsid w:val="00623FA4"/>
    <w:rsid w:val="00624374"/>
    <w:rsid w:val="0062450A"/>
    <w:rsid w:val="0062465B"/>
    <w:rsid w:val="00624A49"/>
    <w:rsid w:val="00624B8A"/>
    <w:rsid w:val="00624D31"/>
    <w:rsid w:val="00624DC7"/>
    <w:rsid w:val="00624EA0"/>
    <w:rsid w:val="00624F57"/>
    <w:rsid w:val="006253C0"/>
    <w:rsid w:val="00625774"/>
    <w:rsid w:val="00625853"/>
    <w:rsid w:val="00625858"/>
    <w:rsid w:val="006258EC"/>
    <w:rsid w:val="00625A07"/>
    <w:rsid w:val="006260A6"/>
    <w:rsid w:val="00626146"/>
    <w:rsid w:val="00626549"/>
    <w:rsid w:val="006265F7"/>
    <w:rsid w:val="00626A7A"/>
    <w:rsid w:val="00626AEE"/>
    <w:rsid w:val="00626D9D"/>
    <w:rsid w:val="006270C9"/>
    <w:rsid w:val="0062736B"/>
    <w:rsid w:val="006275EB"/>
    <w:rsid w:val="0062777A"/>
    <w:rsid w:val="00627A29"/>
    <w:rsid w:val="00627BB1"/>
    <w:rsid w:val="00627FE6"/>
    <w:rsid w:val="0063004D"/>
    <w:rsid w:val="0063008C"/>
    <w:rsid w:val="006300AF"/>
    <w:rsid w:val="00630475"/>
    <w:rsid w:val="0063059A"/>
    <w:rsid w:val="00630608"/>
    <w:rsid w:val="00630C79"/>
    <w:rsid w:val="00630D4C"/>
    <w:rsid w:val="00630F30"/>
    <w:rsid w:val="00630F58"/>
    <w:rsid w:val="00630F7F"/>
    <w:rsid w:val="006312D6"/>
    <w:rsid w:val="00631343"/>
    <w:rsid w:val="006313A1"/>
    <w:rsid w:val="00631422"/>
    <w:rsid w:val="006314CB"/>
    <w:rsid w:val="006315F4"/>
    <w:rsid w:val="00631699"/>
    <w:rsid w:val="00631EF8"/>
    <w:rsid w:val="00632220"/>
    <w:rsid w:val="00632260"/>
    <w:rsid w:val="00632A3F"/>
    <w:rsid w:val="00632CB5"/>
    <w:rsid w:val="00632CF1"/>
    <w:rsid w:val="006331CB"/>
    <w:rsid w:val="006345F1"/>
    <w:rsid w:val="00634B42"/>
    <w:rsid w:val="00634CEF"/>
    <w:rsid w:val="00634F46"/>
    <w:rsid w:val="00635077"/>
    <w:rsid w:val="006354AC"/>
    <w:rsid w:val="006355B0"/>
    <w:rsid w:val="006357DB"/>
    <w:rsid w:val="00635853"/>
    <w:rsid w:val="006359B4"/>
    <w:rsid w:val="00635ACB"/>
    <w:rsid w:val="00635F68"/>
    <w:rsid w:val="0063605C"/>
    <w:rsid w:val="0063611B"/>
    <w:rsid w:val="006361ED"/>
    <w:rsid w:val="0063623A"/>
    <w:rsid w:val="006366CF"/>
    <w:rsid w:val="00636947"/>
    <w:rsid w:val="006369F7"/>
    <w:rsid w:val="0063707F"/>
    <w:rsid w:val="00637245"/>
    <w:rsid w:val="00637521"/>
    <w:rsid w:val="0063762D"/>
    <w:rsid w:val="00637897"/>
    <w:rsid w:val="006378B9"/>
    <w:rsid w:val="00637DA6"/>
    <w:rsid w:val="006401BA"/>
    <w:rsid w:val="006403CB"/>
    <w:rsid w:val="00640692"/>
    <w:rsid w:val="0064096C"/>
    <w:rsid w:val="00640F59"/>
    <w:rsid w:val="0064112D"/>
    <w:rsid w:val="006412EC"/>
    <w:rsid w:val="006413DD"/>
    <w:rsid w:val="006414D5"/>
    <w:rsid w:val="00641626"/>
    <w:rsid w:val="00641A0F"/>
    <w:rsid w:val="00641A1E"/>
    <w:rsid w:val="00641AB3"/>
    <w:rsid w:val="00641D33"/>
    <w:rsid w:val="00641EF1"/>
    <w:rsid w:val="00641FAD"/>
    <w:rsid w:val="00642354"/>
    <w:rsid w:val="006425FA"/>
    <w:rsid w:val="0064263A"/>
    <w:rsid w:val="00642935"/>
    <w:rsid w:val="00642BE2"/>
    <w:rsid w:val="006430A2"/>
    <w:rsid w:val="006432AD"/>
    <w:rsid w:val="006433A3"/>
    <w:rsid w:val="006436FF"/>
    <w:rsid w:val="006437AE"/>
    <w:rsid w:val="006438F9"/>
    <w:rsid w:val="00643B5C"/>
    <w:rsid w:val="00643BE5"/>
    <w:rsid w:val="00643BE9"/>
    <w:rsid w:val="00643E65"/>
    <w:rsid w:val="00643EEF"/>
    <w:rsid w:val="00644015"/>
    <w:rsid w:val="0064406D"/>
    <w:rsid w:val="00644CA2"/>
    <w:rsid w:val="00644D30"/>
    <w:rsid w:val="00645229"/>
    <w:rsid w:val="006452BD"/>
    <w:rsid w:val="0064544F"/>
    <w:rsid w:val="00645582"/>
    <w:rsid w:val="006455D5"/>
    <w:rsid w:val="00645618"/>
    <w:rsid w:val="00645725"/>
    <w:rsid w:val="00645731"/>
    <w:rsid w:val="0064603A"/>
    <w:rsid w:val="006461D4"/>
    <w:rsid w:val="0064625B"/>
    <w:rsid w:val="00646A58"/>
    <w:rsid w:val="00646C3A"/>
    <w:rsid w:val="00646EBF"/>
    <w:rsid w:val="00646F6A"/>
    <w:rsid w:val="00647055"/>
    <w:rsid w:val="00647471"/>
    <w:rsid w:val="0064754D"/>
    <w:rsid w:val="0064765E"/>
    <w:rsid w:val="006476A1"/>
    <w:rsid w:val="00647704"/>
    <w:rsid w:val="00647E79"/>
    <w:rsid w:val="00650519"/>
    <w:rsid w:val="0065077C"/>
    <w:rsid w:val="00650940"/>
    <w:rsid w:val="00650D0D"/>
    <w:rsid w:val="00651B57"/>
    <w:rsid w:val="00651D1A"/>
    <w:rsid w:val="00651D44"/>
    <w:rsid w:val="00651E1E"/>
    <w:rsid w:val="00651EBD"/>
    <w:rsid w:val="00652270"/>
    <w:rsid w:val="0065236E"/>
    <w:rsid w:val="00652446"/>
    <w:rsid w:val="00652637"/>
    <w:rsid w:val="00652956"/>
    <w:rsid w:val="00652ABA"/>
    <w:rsid w:val="00652F75"/>
    <w:rsid w:val="00652F86"/>
    <w:rsid w:val="006534B1"/>
    <w:rsid w:val="0065354E"/>
    <w:rsid w:val="006536A5"/>
    <w:rsid w:val="006536F3"/>
    <w:rsid w:val="006536FD"/>
    <w:rsid w:val="00653967"/>
    <w:rsid w:val="00653AA6"/>
    <w:rsid w:val="00653DF4"/>
    <w:rsid w:val="00653EE9"/>
    <w:rsid w:val="00654338"/>
    <w:rsid w:val="00654372"/>
    <w:rsid w:val="00654374"/>
    <w:rsid w:val="00654653"/>
    <w:rsid w:val="00654BF1"/>
    <w:rsid w:val="00654DF7"/>
    <w:rsid w:val="0065514B"/>
    <w:rsid w:val="00655162"/>
    <w:rsid w:val="006553FA"/>
    <w:rsid w:val="00655443"/>
    <w:rsid w:val="00655615"/>
    <w:rsid w:val="006557B0"/>
    <w:rsid w:val="0065586F"/>
    <w:rsid w:val="0065590A"/>
    <w:rsid w:val="00655AEA"/>
    <w:rsid w:val="00655B1B"/>
    <w:rsid w:val="006561FE"/>
    <w:rsid w:val="00656497"/>
    <w:rsid w:val="006564C8"/>
    <w:rsid w:val="00656592"/>
    <w:rsid w:val="006565FB"/>
    <w:rsid w:val="006569E7"/>
    <w:rsid w:val="00656A93"/>
    <w:rsid w:val="00656D51"/>
    <w:rsid w:val="006570F9"/>
    <w:rsid w:val="006572AB"/>
    <w:rsid w:val="006572FF"/>
    <w:rsid w:val="006575A6"/>
    <w:rsid w:val="0065780B"/>
    <w:rsid w:val="0065787F"/>
    <w:rsid w:val="00657884"/>
    <w:rsid w:val="0065790A"/>
    <w:rsid w:val="00657982"/>
    <w:rsid w:val="00657AF7"/>
    <w:rsid w:val="00657B88"/>
    <w:rsid w:val="00657C42"/>
    <w:rsid w:val="00657F7F"/>
    <w:rsid w:val="006600D4"/>
    <w:rsid w:val="00660298"/>
    <w:rsid w:val="006602EC"/>
    <w:rsid w:val="0066034B"/>
    <w:rsid w:val="00660555"/>
    <w:rsid w:val="00660878"/>
    <w:rsid w:val="00660A6D"/>
    <w:rsid w:val="00660B8A"/>
    <w:rsid w:val="00660C4B"/>
    <w:rsid w:val="00660D74"/>
    <w:rsid w:val="00660E6B"/>
    <w:rsid w:val="00660F4E"/>
    <w:rsid w:val="0066111C"/>
    <w:rsid w:val="0066151E"/>
    <w:rsid w:val="00661960"/>
    <w:rsid w:val="00661CAB"/>
    <w:rsid w:val="0066209D"/>
    <w:rsid w:val="0066215E"/>
    <w:rsid w:val="006625DE"/>
    <w:rsid w:val="00662A2B"/>
    <w:rsid w:val="00662A87"/>
    <w:rsid w:val="00662AF9"/>
    <w:rsid w:val="006631CF"/>
    <w:rsid w:val="006631D6"/>
    <w:rsid w:val="006632AA"/>
    <w:rsid w:val="006632C4"/>
    <w:rsid w:val="006639CA"/>
    <w:rsid w:val="00663A32"/>
    <w:rsid w:val="00663B9F"/>
    <w:rsid w:val="00663EED"/>
    <w:rsid w:val="00664079"/>
    <w:rsid w:val="0066407C"/>
    <w:rsid w:val="0066420C"/>
    <w:rsid w:val="006642F8"/>
    <w:rsid w:val="00664508"/>
    <w:rsid w:val="006647AC"/>
    <w:rsid w:val="00664999"/>
    <w:rsid w:val="00664C4D"/>
    <w:rsid w:val="00664EFC"/>
    <w:rsid w:val="006654B2"/>
    <w:rsid w:val="006654C1"/>
    <w:rsid w:val="00665507"/>
    <w:rsid w:val="006655FE"/>
    <w:rsid w:val="0066586E"/>
    <w:rsid w:val="00665A48"/>
    <w:rsid w:val="00665CCC"/>
    <w:rsid w:val="00666197"/>
    <w:rsid w:val="006664C3"/>
    <w:rsid w:val="00666652"/>
    <w:rsid w:val="0066666A"/>
    <w:rsid w:val="00666848"/>
    <w:rsid w:val="00666D6B"/>
    <w:rsid w:val="00666D96"/>
    <w:rsid w:val="00666F28"/>
    <w:rsid w:val="006670FC"/>
    <w:rsid w:val="00667331"/>
    <w:rsid w:val="0066750F"/>
    <w:rsid w:val="00667950"/>
    <w:rsid w:val="00667B29"/>
    <w:rsid w:val="00667B72"/>
    <w:rsid w:val="0067017A"/>
    <w:rsid w:val="00670304"/>
    <w:rsid w:val="006703BF"/>
    <w:rsid w:val="006704E3"/>
    <w:rsid w:val="00670557"/>
    <w:rsid w:val="0067078D"/>
    <w:rsid w:val="00670793"/>
    <w:rsid w:val="00670AB9"/>
    <w:rsid w:val="00670B11"/>
    <w:rsid w:val="00671066"/>
    <w:rsid w:val="006716B8"/>
    <w:rsid w:val="00671864"/>
    <w:rsid w:val="006719CD"/>
    <w:rsid w:val="00671F26"/>
    <w:rsid w:val="0067229B"/>
    <w:rsid w:val="00672486"/>
    <w:rsid w:val="00673406"/>
    <w:rsid w:val="006736FF"/>
    <w:rsid w:val="00673803"/>
    <w:rsid w:val="00673915"/>
    <w:rsid w:val="0067391D"/>
    <w:rsid w:val="006739A9"/>
    <w:rsid w:val="006739EE"/>
    <w:rsid w:val="00673A1F"/>
    <w:rsid w:val="00673B09"/>
    <w:rsid w:val="00673B73"/>
    <w:rsid w:val="00673BED"/>
    <w:rsid w:val="00673F29"/>
    <w:rsid w:val="0067404A"/>
    <w:rsid w:val="006742D4"/>
    <w:rsid w:val="006743E5"/>
    <w:rsid w:val="00674749"/>
    <w:rsid w:val="00674B97"/>
    <w:rsid w:val="00674BC7"/>
    <w:rsid w:val="00674C40"/>
    <w:rsid w:val="00674D69"/>
    <w:rsid w:val="00674E05"/>
    <w:rsid w:val="0067520F"/>
    <w:rsid w:val="00675231"/>
    <w:rsid w:val="00675597"/>
    <w:rsid w:val="006757C7"/>
    <w:rsid w:val="0067598B"/>
    <w:rsid w:val="00675C72"/>
    <w:rsid w:val="00675C93"/>
    <w:rsid w:val="006762E1"/>
    <w:rsid w:val="006766B7"/>
    <w:rsid w:val="006766FA"/>
    <w:rsid w:val="0067684B"/>
    <w:rsid w:val="00676860"/>
    <w:rsid w:val="00676D87"/>
    <w:rsid w:val="00676D9D"/>
    <w:rsid w:val="00676FCE"/>
    <w:rsid w:val="00677287"/>
    <w:rsid w:val="0067737E"/>
    <w:rsid w:val="006774E1"/>
    <w:rsid w:val="006777D2"/>
    <w:rsid w:val="0067793E"/>
    <w:rsid w:val="00677A33"/>
    <w:rsid w:val="00677A4A"/>
    <w:rsid w:val="00677A92"/>
    <w:rsid w:val="00677B97"/>
    <w:rsid w:val="00677E5F"/>
    <w:rsid w:val="00677EA8"/>
    <w:rsid w:val="0068001B"/>
    <w:rsid w:val="00680A35"/>
    <w:rsid w:val="00680CC2"/>
    <w:rsid w:val="00680E47"/>
    <w:rsid w:val="0068127F"/>
    <w:rsid w:val="00681462"/>
    <w:rsid w:val="00681678"/>
    <w:rsid w:val="00681906"/>
    <w:rsid w:val="00681A91"/>
    <w:rsid w:val="00681F9D"/>
    <w:rsid w:val="00681FA7"/>
    <w:rsid w:val="00681FB4"/>
    <w:rsid w:val="0068224E"/>
    <w:rsid w:val="00682619"/>
    <w:rsid w:val="0068266C"/>
    <w:rsid w:val="006827FA"/>
    <w:rsid w:val="00682C48"/>
    <w:rsid w:val="00682DB8"/>
    <w:rsid w:val="00682E58"/>
    <w:rsid w:val="00682EA7"/>
    <w:rsid w:val="006831B8"/>
    <w:rsid w:val="00683325"/>
    <w:rsid w:val="00683562"/>
    <w:rsid w:val="00683AA4"/>
    <w:rsid w:val="00683CEC"/>
    <w:rsid w:val="00683E25"/>
    <w:rsid w:val="00683FFD"/>
    <w:rsid w:val="00684111"/>
    <w:rsid w:val="006844EB"/>
    <w:rsid w:val="00684561"/>
    <w:rsid w:val="00684648"/>
    <w:rsid w:val="006847BB"/>
    <w:rsid w:val="0068482E"/>
    <w:rsid w:val="00684916"/>
    <w:rsid w:val="006849EC"/>
    <w:rsid w:val="00684B3A"/>
    <w:rsid w:val="00684E18"/>
    <w:rsid w:val="00684EDA"/>
    <w:rsid w:val="00684FE4"/>
    <w:rsid w:val="00685236"/>
    <w:rsid w:val="0068533C"/>
    <w:rsid w:val="00685444"/>
    <w:rsid w:val="0068584A"/>
    <w:rsid w:val="00685C4D"/>
    <w:rsid w:val="00685C99"/>
    <w:rsid w:val="00686089"/>
    <w:rsid w:val="006864EF"/>
    <w:rsid w:val="0068666E"/>
    <w:rsid w:val="00686811"/>
    <w:rsid w:val="006868EA"/>
    <w:rsid w:val="00686F1A"/>
    <w:rsid w:val="006873F4"/>
    <w:rsid w:val="0068747D"/>
    <w:rsid w:val="006877B9"/>
    <w:rsid w:val="00687E49"/>
    <w:rsid w:val="0069039D"/>
    <w:rsid w:val="0069054A"/>
    <w:rsid w:val="00690F37"/>
    <w:rsid w:val="00690FA4"/>
    <w:rsid w:val="00691099"/>
    <w:rsid w:val="0069112A"/>
    <w:rsid w:val="006912CE"/>
    <w:rsid w:val="00691340"/>
    <w:rsid w:val="00691470"/>
    <w:rsid w:val="00691769"/>
    <w:rsid w:val="0069195E"/>
    <w:rsid w:val="006925A1"/>
    <w:rsid w:val="006925C8"/>
    <w:rsid w:val="0069268F"/>
    <w:rsid w:val="006926DC"/>
    <w:rsid w:val="006929BC"/>
    <w:rsid w:val="00692A7E"/>
    <w:rsid w:val="00692EEF"/>
    <w:rsid w:val="006930A9"/>
    <w:rsid w:val="006930FD"/>
    <w:rsid w:val="00693201"/>
    <w:rsid w:val="00693548"/>
    <w:rsid w:val="006937D6"/>
    <w:rsid w:val="00693950"/>
    <w:rsid w:val="00693FB7"/>
    <w:rsid w:val="0069408F"/>
    <w:rsid w:val="006940E7"/>
    <w:rsid w:val="006945CA"/>
    <w:rsid w:val="006946BE"/>
    <w:rsid w:val="00694ABA"/>
    <w:rsid w:val="00694ACA"/>
    <w:rsid w:val="00694B5D"/>
    <w:rsid w:val="00694B76"/>
    <w:rsid w:val="00694BD1"/>
    <w:rsid w:val="00695002"/>
    <w:rsid w:val="00695311"/>
    <w:rsid w:val="00695529"/>
    <w:rsid w:val="00695779"/>
    <w:rsid w:val="0069598F"/>
    <w:rsid w:val="006959F9"/>
    <w:rsid w:val="00695A0B"/>
    <w:rsid w:val="00695BA6"/>
    <w:rsid w:val="00695D41"/>
    <w:rsid w:val="006960CA"/>
    <w:rsid w:val="0069615D"/>
    <w:rsid w:val="00696169"/>
    <w:rsid w:val="006961B8"/>
    <w:rsid w:val="0069621E"/>
    <w:rsid w:val="00696241"/>
    <w:rsid w:val="00696455"/>
    <w:rsid w:val="00696527"/>
    <w:rsid w:val="00696895"/>
    <w:rsid w:val="006968DE"/>
    <w:rsid w:val="006969E7"/>
    <w:rsid w:val="00696AE0"/>
    <w:rsid w:val="00696AEE"/>
    <w:rsid w:val="00696BB4"/>
    <w:rsid w:val="00696EB4"/>
    <w:rsid w:val="00696F94"/>
    <w:rsid w:val="00696FDD"/>
    <w:rsid w:val="006972A9"/>
    <w:rsid w:val="00697D1C"/>
    <w:rsid w:val="006A0308"/>
    <w:rsid w:val="006A03CF"/>
    <w:rsid w:val="006A0556"/>
    <w:rsid w:val="006A0C57"/>
    <w:rsid w:val="006A0CE8"/>
    <w:rsid w:val="006A0F1E"/>
    <w:rsid w:val="006A1021"/>
    <w:rsid w:val="006A10AE"/>
    <w:rsid w:val="006A1142"/>
    <w:rsid w:val="006A12C4"/>
    <w:rsid w:val="006A155E"/>
    <w:rsid w:val="006A1921"/>
    <w:rsid w:val="006A1D28"/>
    <w:rsid w:val="006A20E1"/>
    <w:rsid w:val="006A21E4"/>
    <w:rsid w:val="006A22A6"/>
    <w:rsid w:val="006A22BF"/>
    <w:rsid w:val="006A2336"/>
    <w:rsid w:val="006A25EA"/>
    <w:rsid w:val="006A2626"/>
    <w:rsid w:val="006A26E4"/>
    <w:rsid w:val="006A28CD"/>
    <w:rsid w:val="006A2969"/>
    <w:rsid w:val="006A2BB4"/>
    <w:rsid w:val="006A34C4"/>
    <w:rsid w:val="006A3531"/>
    <w:rsid w:val="006A3C93"/>
    <w:rsid w:val="006A41FB"/>
    <w:rsid w:val="006A4753"/>
    <w:rsid w:val="006A487E"/>
    <w:rsid w:val="006A487F"/>
    <w:rsid w:val="006A494C"/>
    <w:rsid w:val="006A4AD7"/>
    <w:rsid w:val="006A4B4A"/>
    <w:rsid w:val="006A4D10"/>
    <w:rsid w:val="006A4DB9"/>
    <w:rsid w:val="006A5023"/>
    <w:rsid w:val="006A5076"/>
    <w:rsid w:val="006A50F2"/>
    <w:rsid w:val="006A51EF"/>
    <w:rsid w:val="006A5591"/>
    <w:rsid w:val="006A5B61"/>
    <w:rsid w:val="006A5C8E"/>
    <w:rsid w:val="006A5F0B"/>
    <w:rsid w:val="006A5FB7"/>
    <w:rsid w:val="006A6316"/>
    <w:rsid w:val="006A65DA"/>
    <w:rsid w:val="006A66B0"/>
    <w:rsid w:val="006A66B6"/>
    <w:rsid w:val="006A6999"/>
    <w:rsid w:val="006A6A8A"/>
    <w:rsid w:val="006A6C57"/>
    <w:rsid w:val="006A6E1B"/>
    <w:rsid w:val="006A7099"/>
    <w:rsid w:val="006A7210"/>
    <w:rsid w:val="006A73E9"/>
    <w:rsid w:val="006A74E0"/>
    <w:rsid w:val="006A7577"/>
    <w:rsid w:val="006A770F"/>
    <w:rsid w:val="006A7C53"/>
    <w:rsid w:val="006A7DF0"/>
    <w:rsid w:val="006A7E97"/>
    <w:rsid w:val="006A7EA7"/>
    <w:rsid w:val="006B0565"/>
    <w:rsid w:val="006B0582"/>
    <w:rsid w:val="006B05B1"/>
    <w:rsid w:val="006B05BB"/>
    <w:rsid w:val="006B065F"/>
    <w:rsid w:val="006B0897"/>
    <w:rsid w:val="006B08CD"/>
    <w:rsid w:val="006B0991"/>
    <w:rsid w:val="006B11CC"/>
    <w:rsid w:val="006B11EF"/>
    <w:rsid w:val="006B1361"/>
    <w:rsid w:val="006B169D"/>
    <w:rsid w:val="006B19B5"/>
    <w:rsid w:val="006B1AC9"/>
    <w:rsid w:val="006B1F58"/>
    <w:rsid w:val="006B2043"/>
    <w:rsid w:val="006B229A"/>
    <w:rsid w:val="006B2438"/>
    <w:rsid w:val="006B2B83"/>
    <w:rsid w:val="006B2F00"/>
    <w:rsid w:val="006B2F5B"/>
    <w:rsid w:val="006B31FF"/>
    <w:rsid w:val="006B3265"/>
    <w:rsid w:val="006B3703"/>
    <w:rsid w:val="006B37EF"/>
    <w:rsid w:val="006B3A8A"/>
    <w:rsid w:val="006B3AFB"/>
    <w:rsid w:val="006B3CD2"/>
    <w:rsid w:val="006B3DCC"/>
    <w:rsid w:val="006B3E11"/>
    <w:rsid w:val="006B440F"/>
    <w:rsid w:val="006B4654"/>
    <w:rsid w:val="006B4E97"/>
    <w:rsid w:val="006B5114"/>
    <w:rsid w:val="006B52A3"/>
    <w:rsid w:val="006B5351"/>
    <w:rsid w:val="006B5590"/>
    <w:rsid w:val="006B5878"/>
    <w:rsid w:val="006B5AD8"/>
    <w:rsid w:val="006B5B15"/>
    <w:rsid w:val="006B5E9B"/>
    <w:rsid w:val="006B5FE3"/>
    <w:rsid w:val="006B61B2"/>
    <w:rsid w:val="006B6F32"/>
    <w:rsid w:val="006B7249"/>
    <w:rsid w:val="006B74FD"/>
    <w:rsid w:val="006B7CDF"/>
    <w:rsid w:val="006B7CE5"/>
    <w:rsid w:val="006B7D47"/>
    <w:rsid w:val="006C05D2"/>
    <w:rsid w:val="006C0878"/>
    <w:rsid w:val="006C0969"/>
    <w:rsid w:val="006C0A23"/>
    <w:rsid w:val="006C0D53"/>
    <w:rsid w:val="006C0D5F"/>
    <w:rsid w:val="006C0D6A"/>
    <w:rsid w:val="006C0DD3"/>
    <w:rsid w:val="006C10EF"/>
    <w:rsid w:val="006C113D"/>
    <w:rsid w:val="006C1730"/>
    <w:rsid w:val="006C1B2A"/>
    <w:rsid w:val="006C1CC2"/>
    <w:rsid w:val="006C24D9"/>
    <w:rsid w:val="006C289B"/>
    <w:rsid w:val="006C289F"/>
    <w:rsid w:val="006C2947"/>
    <w:rsid w:val="006C2B5A"/>
    <w:rsid w:val="006C2B7B"/>
    <w:rsid w:val="006C30E3"/>
    <w:rsid w:val="006C3152"/>
    <w:rsid w:val="006C34A2"/>
    <w:rsid w:val="006C3589"/>
    <w:rsid w:val="006C3734"/>
    <w:rsid w:val="006C3833"/>
    <w:rsid w:val="006C3B5D"/>
    <w:rsid w:val="006C3C43"/>
    <w:rsid w:val="006C3E44"/>
    <w:rsid w:val="006C435D"/>
    <w:rsid w:val="006C43D2"/>
    <w:rsid w:val="006C47FC"/>
    <w:rsid w:val="006C4AE2"/>
    <w:rsid w:val="006C4F35"/>
    <w:rsid w:val="006C5680"/>
    <w:rsid w:val="006C5A61"/>
    <w:rsid w:val="006C5F94"/>
    <w:rsid w:val="006C65F7"/>
    <w:rsid w:val="006C6889"/>
    <w:rsid w:val="006C6966"/>
    <w:rsid w:val="006C69C6"/>
    <w:rsid w:val="006C6D3C"/>
    <w:rsid w:val="006C6DDD"/>
    <w:rsid w:val="006C73CA"/>
    <w:rsid w:val="006C76DE"/>
    <w:rsid w:val="006C790B"/>
    <w:rsid w:val="006C7A4D"/>
    <w:rsid w:val="006C7B2A"/>
    <w:rsid w:val="006C7B61"/>
    <w:rsid w:val="006C7C85"/>
    <w:rsid w:val="006C7D72"/>
    <w:rsid w:val="006D010B"/>
    <w:rsid w:val="006D0237"/>
    <w:rsid w:val="006D02DE"/>
    <w:rsid w:val="006D035C"/>
    <w:rsid w:val="006D0380"/>
    <w:rsid w:val="006D06F3"/>
    <w:rsid w:val="006D0AB4"/>
    <w:rsid w:val="006D0AF8"/>
    <w:rsid w:val="006D0CB2"/>
    <w:rsid w:val="006D0CE2"/>
    <w:rsid w:val="006D0EA9"/>
    <w:rsid w:val="006D0FAD"/>
    <w:rsid w:val="006D1076"/>
    <w:rsid w:val="006D10CE"/>
    <w:rsid w:val="006D169C"/>
    <w:rsid w:val="006D2218"/>
    <w:rsid w:val="006D2457"/>
    <w:rsid w:val="006D2535"/>
    <w:rsid w:val="006D25A1"/>
    <w:rsid w:val="006D2785"/>
    <w:rsid w:val="006D288F"/>
    <w:rsid w:val="006D292C"/>
    <w:rsid w:val="006D2A1B"/>
    <w:rsid w:val="006D2D7B"/>
    <w:rsid w:val="006D2F3D"/>
    <w:rsid w:val="006D32CD"/>
    <w:rsid w:val="006D32E8"/>
    <w:rsid w:val="006D36D3"/>
    <w:rsid w:val="006D39AB"/>
    <w:rsid w:val="006D3D67"/>
    <w:rsid w:val="006D4299"/>
    <w:rsid w:val="006D46B8"/>
    <w:rsid w:val="006D4854"/>
    <w:rsid w:val="006D4921"/>
    <w:rsid w:val="006D49D8"/>
    <w:rsid w:val="006D4BEC"/>
    <w:rsid w:val="006D4C7D"/>
    <w:rsid w:val="006D4F30"/>
    <w:rsid w:val="006D4FDB"/>
    <w:rsid w:val="006D5172"/>
    <w:rsid w:val="006D5220"/>
    <w:rsid w:val="006D53BD"/>
    <w:rsid w:val="006D5678"/>
    <w:rsid w:val="006D5A13"/>
    <w:rsid w:val="006D6143"/>
    <w:rsid w:val="006D624C"/>
    <w:rsid w:val="006D6273"/>
    <w:rsid w:val="006D6294"/>
    <w:rsid w:val="006D66AD"/>
    <w:rsid w:val="006D6D97"/>
    <w:rsid w:val="006D7262"/>
    <w:rsid w:val="006D7316"/>
    <w:rsid w:val="006D75E3"/>
    <w:rsid w:val="006D7796"/>
    <w:rsid w:val="006D782B"/>
    <w:rsid w:val="006D7852"/>
    <w:rsid w:val="006D78AE"/>
    <w:rsid w:val="006D7A38"/>
    <w:rsid w:val="006D7DC8"/>
    <w:rsid w:val="006D7FE7"/>
    <w:rsid w:val="006E0011"/>
    <w:rsid w:val="006E08A1"/>
    <w:rsid w:val="006E0AEB"/>
    <w:rsid w:val="006E0F24"/>
    <w:rsid w:val="006E1107"/>
    <w:rsid w:val="006E1121"/>
    <w:rsid w:val="006E115E"/>
    <w:rsid w:val="006E174B"/>
    <w:rsid w:val="006E191F"/>
    <w:rsid w:val="006E1E81"/>
    <w:rsid w:val="006E1ED0"/>
    <w:rsid w:val="006E252E"/>
    <w:rsid w:val="006E25F4"/>
    <w:rsid w:val="006E25FA"/>
    <w:rsid w:val="006E26C5"/>
    <w:rsid w:val="006E2AAE"/>
    <w:rsid w:val="006E2BEB"/>
    <w:rsid w:val="006E30AB"/>
    <w:rsid w:val="006E319A"/>
    <w:rsid w:val="006E335C"/>
    <w:rsid w:val="006E366F"/>
    <w:rsid w:val="006E3914"/>
    <w:rsid w:val="006E3A32"/>
    <w:rsid w:val="006E3A99"/>
    <w:rsid w:val="006E3C59"/>
    <w:rsid w:val="006E3D95"/>
    <w:rsid w:val="006E44DB"/>
    <w:rsid w:val="006E4591"/>
    <w:rsid w:val="006E463F"/>
    <w:rsid w:val="006E4759"/>
    <w:rsid w:val="006E47B4"/>
    <w:rsid w:val="006E48DB"/>
    <w:rsid w:val="006E4F3A"/>
    <w:rsid w:val="006E4F45"/>
    <w:rsid w:val="006E5051"/>
    <w:rsid w:val="006E5056"/>
    <w:rsid w:val="006E518F"/>
    <w:rsid w:val="006E51D9"/>
    <w:rsid w:val="006E5E23"/>
    <w:rsid w:val="006E5E60"/>
    <w:rsid w:val="006E5EF8"/>
    <w:rsid w:val="006E6B4C"/>
    <w:rsid w:val="006E6C88"/>
    <w:rsid w:val="006E6F8A"/>
    <w:rsid w:val="006E7434"/>
    <w:rsid w:val="006E7534"/>
    <w:rsid w:val="006E756F"/>
    <w:rsid w:val="006E78F3"/>
    <w:rsid w:val="006F011E"/>
    <w:rsid w:val="006F0186"/>
    <w:rsid w:val="006F02CF"/>
    <w:rsid w:val="006F054E"/>
    <w:rsid w:val="006F0692"/>
    <w:rsid w:val="006F08A9"/>
    <w:rsid w:val="006F08DF"/>
    <w:rsid w:val="006F0B19"/>
    <w:rsid w:val="006F10A8"/>
    <w:rsid w:val="006F17DB"/>
    <w:rsid w:val="006F1A9B"/>
    <w:rsid w:val="006F1AC1"/>
    <w:rsid w:val="006F1C72"/>
    <w:rsid w:val="006F2654"/>
    <w:rsid w:val="006F2DA6"/>
    <w:rsid w:val="006F320C"/>
    <w:rsid w:val="006F3552"/>
    <w:rsid w:val="006F3E8A"/>
    <w:rsid w:val="006F4375"/>
    <w:rsid w:val="006F438E"/>
    <w:rsid w:val="006F43BD"/>
    <w:rsid w:val="006F45AA"/>
    <w:rsid w:val="006F4A79"/>
    <w:rsid w:val="006F51BC"/>
    <w:rsid w:val="006F525F"/>
    <w:rsid w:val="006F5297"/>
    <w:rsid w:val="006F554B"/>
    <w:rsid w:val="006F57E5"/>
    <w:rsid w:val="006F5A69"/>
    <w:rsid w:val="006F6071"/>
    <w:rsid w:val="006F6206"/>
    <w:rsid w:val="006F6272"/>
    <w:rsid w:val="006F641E"/>
    <w:rsid w:val="006F66D7"/>
    <w:rsid w:val="006F6885"/>
    <w:rsid w:val="006F6AB3"/>
    <w:rsid w:val="006F6EE9"/>
    <w:rsid w:val="006F7475"/>
    <w:rsid w:val="006F74BF"/>
    <w:rsid w:val="006F74C9"/>
    <w:rsid w:val="006F76A5"/>
    <w:rsid w:val="006F7745"/>
    <w:rsid w:val="006F7AA7"/>
    <w:rsid w:val="006F7B02"/>
    <w:rsid w:val="006F7B62"/>
    <w:rsid w:val="006F7B82"/>
    <w:rsid w:val="006F7BFF"/>
    <w:rsid w:val="006F7DBA"/>
    <w:rsid w:val="006F7DEF"/>
    <w:rsid w:val="006F7E19"/>
    <w:rsid w:val="0070019C"/>
    <w:rsid w:val="00700684"/>
    <w:rsid w:val="007007DF"/>
    <w:rsid w:val="007009CA"/>
    <w:rsid w:val="00700BB7"/>
    <w:rsid w:val="00700E69"/>
    <w:rsid w:val="00701498"/>
    <w:rsid w:val="00701B9C"/>
    <w:rsid w:val="00702140"/>
    <w:rsid w:val="007021FD"/>
    <w:rsid w:val="007022E6"/>
    <w:rsid w:val="007023DF"/>
    <w:rsid w:val="007024E1"/>
    <w:rsid w:val="00702875"/>
    <w:rsid w:val="0070295C"/>
    <w:rsid w:val="00702A20"/>
    <w:rsid w:val="00702AD8"/>
    <w:rsid w:val="00702BCC"/>
    <w:rsid w:val="00702E3B"/>
    <w:rsid w:val="00702EEF"/>
    <w:rsid w:val="007030FC"/>
    <w:rsid w:val="0070328B"/>
    <w:rsid w:val="0070330A"/>
    <w:rsid w:val="00703372"/>
    <w:rsid w:val="007033EC"/>
    <w:rsid w:val="00703856"/>
    <w:rsid w:val="00703B1A"/>
    <w:rsid w:val="00704011"/>
    <w:rsid w:val="007042CF"/>
    <w:rsid w:val="00704BBB"/>
    <w:rsid w:val="00704CE4"/>
    <w:rsid w:val="00704D4F"/>
    <w:rsid w:val="00704DA6"/>
    <w:rsid w:val="0070510D"/>
    <w:rsid w:val="00705965"/>
    <w:rsid w:val="00705B81"/>
    <w:rsid w:val="00706053"/>
    <w:rsid w:val="007061D8"/>
    <w:rsid w:val="00706336"/>
    <w:rsid w:val="0070657B"/>
    <w:rsid w:val="007066E0"/>
    <w:rsid w:val="007067B3"/>
    <w:rsid w:val="007067E0"/>
    <w:rsid w:val="007069F8"/>
    <w:rsid w:val="0070704C"/>
    <w:rsid w:val="007074E0"/>
    <w:rsid w:val="007078A8"/>
    <w:rsid w:val="00707A35"/>
    <w:rsid w:val="00707CB5"/>
    <w:rsid w:val="00707F9F"/>
    <w:rsid w:val="007100A8"/>
    <w:rsid w:val="00710842"/>
    <w:rsid w:val="0071092C"/>
    <w:rsid w:val="00710A29"/>
    <w:rsid w:val="00710AFE"/>
    <w:rsid w:val="00710EAC"/>
    <w:rsid w:val="00710F26"/>
    <w:rsid w:val="00710F5E"/>
    <w:rsid w:val="007116CE"/>
    <w:rsid w:val="00711A18"/>
    <w:rsid w:val="00711C8D"/>
    <w:rsid w:val="00711D04"/>
    <w:rsid w:val="00711E06"/>
    <w:rsid w:val="0071223E"/>
    <w:rsid w:val="00712341"/>
    <w:rsid w:val="007123CC"/>
    <w:rsid w:val="00712692"/>
    <w:rsid w:val="007127E2"/>
    <w:rsid w:val="00712C0D"/>
    <w:rsid w:val="00712C32"/>
    <w:rsid w:val="007131AA"/>
    <w:rsid w:val="00713BAC"/>
    <w:rsid w:val="00713BFA"/>
    <w:rsid w:val="00713E87"/>
    <w:rsid w:val="00713FC0"/>
    <w:rsid w:val="00713FC2"/>
    <w:rsid w:val="00714215"/>
    <w:rsid w:val="007142C7"/>
    <w:rsid w:val="007145C8"/>
    <w:rsid w:val="007149D0"/>
    <w:rsid w:val="007149EE"/>
    <w:rsid w:val="0071561D"/>
    <w:rsid w:val="0071576E"/>
    <w:rsid w:val="00715852"/>
    <w:rsid w:val="007159DE"/>
    <w:rsid w:val="00715B78"/>
    <w:rsid w:val="00715B81"/>
    <w:rsid w:val="00715E55"/>
    <w:rsid w:val="0071602E"/>
    <w:rsid w:val="007164D6"/>
    <w:rsid w:val="007165F1"/>
    <w:rsid w:val="00716B0C"/>
    <w:rsid w:val="00716CBF"/>
    <w:rsid w:val="00717023"/>
    <w:rsid w:val="007174D9"/>
    <w:rsid w:val="00717920"/>
    <w:rsid w:val="00717E27"/>
    <w:rsid w:val="00717E2A"/>
    <w:rsid w:val="00717EEF"/>
    <w:rsid w:val="007201D6"/>
    <w:rsid w:val="007202A3"/>
    <w:rsid w:val="007204A5"/>
    <w:rsid w:val="0072070E"/>
    <w:rsid w:val="00721200"/>
    <w:rsid w:val="0072122D"/>
    <w:rsid w:val="00721585"/>
    <w:rsid w:val="0072187B"/>
    <w:rsid w:val="00721A2D"/>
    <w:rsid w:val="00721FF4"/>
    <w:rsid w:val="007221AC"/>
    <w:rsid w:val="00722307"/>
    <w:rsid w:val="00722B42"/>
    <w:rsid w:val="00722B53"/>
    <w:rsid w:val="00722BD5"/>
    <w:rsid w:val="00722E40"/>
    <w:rsid w:val="007230CA"/>
    <w:rsid w:val="007232AF"/>
    <w:rsid w:val="00723439"/>
    <w:rsid w:val="007235B4"/>
    <w:rsid w:val="007235BE"/>
    <w:rsid w:val="0072363E"/>
    <w:rsid w:val="00723B21"/>
    <w:rsid w:val="00724119"/>
    <w:rsid w:val="00724179"/>
    <w:rsid w:val="0072448A"/>
    <w:rsid w:val="00724969"/>
    <w:rsid w:val="007249A5"/>
    <w:rsid w:val="00724A38"/>
    <w:rsid w:val="00724B89"/>
    <w:rsid w:val="00724C9D"/>
    <w:rsid w:val="00724E68"/>
    <w:rsid w:val="00724EBB"/>
    <w:rsid w:val="00725258"/>
    <w:rsid w:val="007257FC"/>
    <w:rsid w:val="007258E5"/>
    <w:rsid w:val="00725E86"/>
    <w:rsid w:val="00726074"/>
    <w:rsid w:val="00726190"/>
    <w:rsid w:val="007267CA"/>
    <w:rsid w:val="00726E42"/>
    <w:rsid w:val="00726EAA"/>
    <w:rsid w:val="00727188"/>
    <w:rsid w:val="0072726F"/>
    <w:rsid w:val="007273DF"/>
    <w:rsid w:val="007275EE"/>
    <w:rsid w:val="00727640"/>
    <w:rsid w:val="00727CAF"/>
    <w:rsid w:val="00727FED"/>
    <w:rsid w:val="00730064"/>
    <w:rsid w:val="007300D6"/>
    <w:rsid w:val="0073023A"/>
    <w:rsid w:val="007302DF"/>
    <w:rsid w:val="0073068F"/>
    <w:rsid w:val="00730720"/>
    <w:rsid w:val="00730838"/>
    <w:rsid w:val="0073094C"/>
    <w:rsid w:val="00730B3D"/>
    <w:rsid w:val="00730B60"/>
    <w:rsid w:val="00730B6F"/>
    <w:rsid w:val="00731018"/>
    <w:rsid w:val="0073102D"/>
    <w:rsid w:val="0073104A"/>
    <w:rsid w:val="007310B7"/>
    <w:rsid w:val="007312D6"/>
    <w:rsid w:val="00731543"/>
    <w:rsid w:val="00731671"/>
    <w:rsid w:val="00731820"/>
    <w:rsid w:val="0073187F"/>
    <w:rsid w:val="00731D02"/>
    <w:rsid w:val="00731F50"/>
    <w:rsid w:val="00732607"/>
    <w:rsid w:val="00732916"/>
    <w:rsid w:val="00732D04"/>
    <w:rsid w:val="0073308A"/>
    <w:rsid w:val="007331DB"/>
    <w:rsid w:val="0073323C"/>
    <w:rsid w:val="00733292"/>
    <w:rsid w:val="007332E9"/>
    <w:rsid w:val="0073341E"/>
    <w:rsid w:val="007338D5"/>
    <w:rsid w:val="00733B4A"/>
    <w:rsid w:val="00733DCF"/>
    <w:rsid w:val="00733ED3"/>
    <w:rsid w:val="00733F9E"/>
    <w:rsid w:val="00734047"/>
    <w:rsid w:val="007340FA"/>
    <w:rsid w:val="00734168"/>
    <w:rsid w:val="0073416A"/>
    <w:rsid w:val="0073429B"/>
    <w:rsid w:val="00734441"/>
    <w:rsid w:val="00734564"/>
    <w:rsid w:val="00734636"/>
    <w:rsid w:val="00734708"/>
    <w:rsid w:val="00734818"/>
    <w:rsid w:val="00734983"/>
    <w:rsid w:val="00734E79"/>
    <w:rsid w:val="007350ED"/>
    <w:rsid w:val="00735636"/>
    <w:rsid w:val="00735743"/>
    <w:rsid w:val="00735875"/>
    <w:rsid w:val="007359AD"/>
    <w:rsid w:val="00735A8B"/>
    <w:rsid w:val="00735B4B"/>
    <w:rsid w:val="00735B60"/>
    <w:rsid w:val="00736576"/>
    <w:rsid w:val="007369E8"/>
    <w:rsid w:val="00736BC3"/>
    <w:rsid w:val="00736D21"/>
    <w:rsid w:val="00736DC5"/>
    <w:rsid w:val="00737028"/>
    <w:rsid w:val="00737209"/>
    <w:rsid w:val="007373A2"/>
    <w:rsid w:val="007374B4"/>
    <w:rsid w:val="00737626"/>
    <w:rsid w:val="0073767F"/>
    <w:rsid w:val="007377DA"/>
    <w:rsid w:val="00737F64"/>
    <w:rsid w:val="00737FB7"/>
    <w:rsid w:val="007407A9"/>
    <w:rsid w:val="00740A6F"/>
    <w:rsid w:val="00740BEB"/>
    <w:rsid w:val="00740C76"/>
    <w:rsid w:val="00740D12"/>
    <w:rsid w:val="00740E4E"/>
    <w:rsid w:val="00741219"/>
    <w:rsid w:val="0074166C"/>
    <w:rsid w:val="007416C4"/>
    <w:rsid w:val="00741735"/>
    <w:rsid w:val="00741D3E"/>
    <w:rsid w:val="0074266F"/>
    <w:rsid w:val="00742AE4"/>
    <w:rsid w:val="00742CD2"/>
    <w:rsid w:val="00742EC6"/>
    <w:rsid w:val="00742FF8"/>
    <w:rsid w:val="0074305A"/>
    <w:rsid w:val="00743545"/>
    <w:rsid w:val="00743727"/>
    <w:rsid w:val="0074388E"/>
    <w:rsid w:val="007438BA"/>
    <w:rsid w:val="00743900"/>
    <w:rsid w:val="00743967"/>
    <w:rsid w:val="00743A2A"/>
    <w:rsid w:val="00743C96"/>
    <w:rsid w:val="00743DE0"/>
    <w:rsid w:val="00743E7F"/>
    <w:rsid w:val="00743F57"/>
    <w:rsid w:val="00744089"/>
    <w:rsid w:val="00744D3F"/>
    <w:rsid w:val="0074512A"/>
    <w:rsid w:val="00745225"/>
    <w:rsid w:val="007455B6"/>
    <w:rsid w:val="0074562B"/>
    <w:rsid w:val="00745654"/>
    <w:rsid w:val="007458D0"/>
    <w:rsid w:val="00745D39"/>
    <w:rsid w:val="00745F90"/>
    <w:rsid w:val="00746D75"/>
    <w:rsid w:val="00747369"/>
    <w:rsid w:val="0074748C"/>
    <w:rsid w:val="0074757E"/>
    <w:rsid w:val="00747660"/>
    <w:rsid w:val="00747CBA"/>
    <w:rsid w:val="00747D6F"/>
    <w:rsid w:val="007503A2"/>
    <w:rsid w:val="007507AB"/>
    <w:rsid w:val="00750B5B"/>
    <w:rsid w:val="00750F55"/>
    <w:rsid w:val="00750F5A"/>
    <w:rsid w:val="00751066"/>
    <w:rsid w:val="0075106C"/>
    <w:rsid w:val="00751100"/>
    <w:rsid w:val="00751135"/>
    <w:rsid w:val="00751534"/>
    <w:rsid w:val="00751635"/>
    <w:rsid w:val="007516FC"/>
    <w:rsid w:val="00751936"/>
    <w:rsid w:val="00751A07"/>
    <w:rsid w:val="00751B13"/>
    <w:rsid w:val="00751C83"/>
    <w:rsid w:val="00751D2D"/>
    <w:rsid w:val="00751DF6"/>
    <w:rsid w:val="007520B1"/>
    <w:rsid w:val="007521E2"/>
    <w:rsid w:val="007522B0"/>
    <w:rsid w:val="007524EA"/>
    <w:rsid w:val="007528D9"/>
    <w:rsid w:val="00753361"/>
    <w:rsid w:val="00753488"/>
    <w:rsid w:val="007534FB"/>
    <w:rsid w:val="0075364A"/>
    <w:rsid w:val="00753770"/>
    <w:rsid w:val="007537D7"/>
    <w:rsid w:val="00753A58"/>
    <w:rsid w:val="00753A71"/>
    <w:rsid w:val="00753B1A"/>
    <w:rsid w:val="00753CB2"/>
    <w:rsid w:val="00753D46"/>
    <w:rsid w:val="0075418C"/>
    <w:rsid w:val="007541CA"/>
    <w:rsid w:val="00754202"/>
    <w:rsid w:val="007543F7"/>
    <w:rsid w:val="00754449"/>
    <w:rsid w:val="0075450D"/>
    <w:rsid w:val="00754758"/>
    <w:rsid w:val="0075480D"/>
    <w:rsid w:val="00754854"/>
    <w:rsid w:val="00754A27"/>
    <w:rsid w:val="00754C8B"/>
    <w:rsid w:val="0075556D"/>
    <w:rsid w:val="007556E8"/>
    <w:rsid w:val="00755746"/>
    <w:rsid w:val="00755838"/>
    <w:rsid w:val="00755A7C"/>
    <w:rsid w:val="00755BC6"/>
    <w:rsid w:val="00755E1F"/>
    <w:rsid w:val="00755E75"/>
    <w:rsid w:val="00755EAA"/>
    <w:rsid w:val="00755FCB"/>
    <w:rsid w:val="00756074"/>
    <w:rsid w:val="00756099"/>
    <w:rsid w:val="00756339"/>
    <w:rsid w:val="007565B3"/>
    <w:rsid w:val="00756646"/>
    <w:rsid w:val="0075691E"/>
    <w:rsid w:val="00756C86"/>
    <w:rsid w:val="00756E9A"/>
    <w:rsid w:val="00757244"/>
    <w:rsid w:val="007574B8"/>
    <w:rsid w:val="007575BC"/>
    <w:rsid w:val="007575C7"/>
    <w:rsid w:val="007575DF"/>
    <w:rsid w:val="00757624"/>
    <w:rsid w:val="00757696"/>
    <w:rsid w:val="00757A71"/>
    <w:rsid w:val="00757B4A"/>
    <w:rsid w:val="00757E23"/>
    <w:rsid w:val="00757F30"/>
    <w:rsid w:val="00757F8A"/>
    <w:rsid w:val="007606BE"/>
    <w:rsid w:val="00760766"/>
    <w:rsid w:val="0076088C"/>
    <w:rsid w:val="0076111A"/>
    <w:rsid w:val="0076166F"/>
    <w:rsid w:val="00761692"/>
    <w:rsid w:val="007618FE"/>
    <w:rsid w:val="00761991"/>
    <w:rsid w:val="00761AE4"/>
    <w:rsid w:val="00761B23"/>
    <w:rsid w:val="007622CF"/>
    <w:rsid w:val="0076273F"/>
    <w:rsid w:val="00762948"/>
    <w:rsid w:val="00762E66"/>
    <w:rsid w:val="00763161"/>
    <w:rsid w:val="00763524"/>
    <w:rsid w:val="0076364B"/>
    <w:rsid w:val="0076376E"/>
    <w:rsid w:val="00763935"/>
    <w:rsid w:val="00763B5A"/>
    <w:rsid w:val="00763F6B"/>
    <w:rsid w:val="00764478"/>
    <w:rsid w:val="00764598"/>
    <w:rsid w:val="00764AF4"/>
    <w:rsid w:val="00764BF0"/>
    <w:rsid w:val="00764F71"/>
    <w:rsid w:val="0076535A"/>
    <w:rsid w:val="007656EF"/>
    <w:rsid w:val="007656FD"/>
    <w:rsid w:val="00765B34"/>
    <w:rsid w:val="00765BF7"/>
    <w:rsid w:val="00765FAA"/>
    <w:rsid w:val="007663FF"/>
    <w:rsid w:val="00766531"/>
    <w:rsid w:val="007665DB"/>
    <w:rsid w:val="00766954"/>
    <w:rsid w:val="00766972"/>
    <w:rsid w:val="007669C9"/>
    <w:rsid w:val="00766BE5"/>
    <w:rsid w:val="00766C55"/>
    <w:rsid w:val="007676D6"/>
    <w:rsid w:val="007677A3"/>
    <w:rsid w:val="00767C09"/>
    <w:rsid w:val="00767D1A"/>
    <w:rsid w:val="0077008B"/>
    <w:rsid w:val="00770265"/>
    <w:rsid w:val="00770422"/>
    <w:rsid w:val="007707EE"/>
    <w:rsid w:val="00770F01"/>
    <w:rsid w:val="00770F08"/>
    <w:rsid w:val="0077103D"/>
    <w:rsid w:val="0077122A"/>
    <w:rsid w:val="00771329"/>
    <w:rsid w:val="0077145B"/>
    <w:rsid w:val="00771919"/>
    <w:rsid w:val="007719C1"/>
    <w:rsid w:val="00771B67"/>
    <w:rsid w:val="00771D3D"/>
    <w:rsid w:val="00771D4B"/>
    <w:rsid w:val="00771E57"/>
    <w:rsid w:val="00771F17"/>
    <w:rsid w:val="00771F81"/>
    <w:rsid w:val="0077207D"/>
    <w:rsid w:val="00772125"/>
    <w:rsid w:val="007721C0"/>
    <w:rsid w:val="0077222F"/>
    <w:rsid w:val="007722CB"/>
    <w:rsid w:val="00772405"/>
    <w:rsid w:val="0077257F"/>
    <w:rsid w:val="007726DC"/>
    <w:rsid w:val="007727B8"/>
    <w:rsid w:val="00772A0D"/>
    <w:rsid w:val="00772A5B"/>
    <w:rsid w:val="00772CAB"/>
    <w:rsid w:val="00772D6E"/>
    <w:rsid w:val="00772F97"/>
    <w:rsid w:val="0077306D"/>
    <w:rsid w:val="00773116"/>
    <w:rsid w:val="00773137"/>
    <w:rsid w:val="007732AB"/>
    <w:rsid w:val="00773331"/>
    <w:rsid w:val="00773469"/>
    <w:rsid w:val="00773574"/>
    <w:rsid w:val="00773AE5"/>
    <w:rsid w:val="00773D92"/>
    <w:rsid w:val="00773F07"/>
    <w:rsid w:val="00773FF4"/>
    <w:rsid w:val="00774028"/>
    <w:rsid w:val="007741E1"/>
    <w:rsid w:val="00774400"/>
    <w:rsid w:val="007744F0"/>
    <w:rsid w:val="007745E4"/>
    <w:rsid w:val="007746F5"/>
    <w:rsid w:val="007747FE"/>
    <w:rsid w:val="00774E95"/>
    <w:rsid w:val="007751B0"/>
    <w:rsid w:val="007753F4"/>
    <w:rsid w:val="00775675"/>
    <w:rsid w:val="00775844"/>
    <w:rsid w:val="00775B4B"/>
    <w:rsid w:val="00775BA3"/>
    <w:rsid w:val="00775D95"/>
    <w:rsid w:val="00775F0C"/>
    <w:rsid w:val="0077600E"/>
    <w:rsid w:val="007768EB"/>
    <w:rsid w:val="00776DBC"/>
    <w:rsid w:val="00777005"/>
    <w:rsid w:val="00777437"/>
    <w:rsid w:val="00777638"/>
    <w:rsid w:val="007777E9"/>
    <w:rsid w:val="00777EC5"/>
    <w:rsid w:val="00780135"/>
    <w:rsid w:val="0078013E"/>
    <w:rsid w:val="007802F5"/>
    <w:rsid w:val="00780340"/>
    <w:rsid w:val="00780515"/>
    <w:rsid w:val="00780543"/>
    <w:rsid w:val="0078073B"/>
    <w:rsid w:val="00780796"/>
    <w:rsid w:val="00780914"/>
    <w:rsid w:val="00780CCC"/>
    <w:rsid w:val="00781010"/>
    <w:rsid w:val="00781114"/>
    <w:rsid w:val="007817F1"/>
    <w:rsid w:val="00781C5E"/>
    <w:rsid w:val="00781C70"/>
    <w:rsid w:val="00781D88"/>
    <w:rsid w:val="00781F68"/>
    <w:rsid w:val="00781FC1"/>
    <w:rsid w:val="00782281"/>
    <w:rsid w:val="00782560"/>
    <w:rsid w:val="0078267E"/>
    <w:rsid w:val="007826A6"/>
    <w:rsid w:val="0078293D"/>
    <w:rsid w:val="007829E4"/>
    <w:rsid w:val="00782C2F"/>
    <w:rsid w:val="00782C5B"/>
    <w:rsid w:val="00782DAB"/>
    <w:rsid w:val="00782F94"/>
    <w:rsid w:val="007832E7"/>
    <w:rsid w:val="00783482"/>
    <w:rsid w:val="00783D06"/>
    <w:rsid w:val="00783F03"/>
    <w:rsid w:val="00784A07"/>
    <w:rsid w:val="00784E3F"/>
    <w:rsid w:val="00784E70"/>
    <w:rsid w:val="0078517E"/>
    <w:rsid w:val="00785284"/>
    <w:rsid w:val="00785678"/>
    <w:rsid w:val="00785680"/>
    <w:rsid w:val="00785732"/>
    <w:rsid w:val="007857B1"/>
    <w:rsid w:val="007858AB"/>
    <w:rsid w:val="0078594B"/>
    <w:rsid w:val="007859AB"/>
    <w:rsid w:val="00785B73"/>
    <w:rsid w:val="00785BF2"/>
    <w:rsid w:val="00785BF8"/>
    <w:rsid w:val="00785D60"/>
    <w:rsid w:val="00785EFC"/>
    <w:rsid w:val="007862A6"/>
    <w:rsid w:val="007871F7"/>
    <w:rsid w:val="007872ED"/>
    <w:rsid w:val="00787648"/>
    <w:rsid w:val="00787A77"/>
    <w:rsid w:val="00787ACC"/>
    <w:rsid w:val="00787C76"/>
    <w:rsid w:val="00787D1F"/>
    <w:rsid w:val="0079013F"/>
    <w:rsid w:val="0079015F"/>
    <w:rsid w:val="0079022E"/>
    <w:rsid w:val="00790559"/>
    <w:rsid w:val="00790A4A"/>
    <w:rsid w:val="00790AAF"/>
    <w:rsid w:val="00790DBF"/>
    <w:rsid w:val="0079107F"/>
    <w:rsid w:val="00791221"/>
    <w:rsid w:val="00791372"/>
    <w:rsid w:val="007915C9"/>
    <w:rsid w:val="00791B11"/>
    <w:rsid w:val="00791EB0"/>
    <w:rsid w:val="0079220E"/>
    <w:rsid w:val="007922D2"/>
    <w:rsid w:val="00792598"/>
    <w:rsid w:val="00792658"/>
    <w:rsid w:val="007926CB"/>
    <w:rsid w:val="007927B0"/>
    <w:rsid w:val="00792A30"/>
    <w:rsid w:val="00792B6E"/>
    <w:rsid w:val="00792CBC"/>
    <w:rsid w:val="00792CE3"/>
    <w:rsid w:val="00793119"/>
    <w:rsid w:val="0079325D"/>
    <w:rsid w:val="0079336C"/>
    <w:rsid w:val="007935A1"/>
    <w:rsid w:val="007939FB"/>
    <w:rsid w:val="00793A15"/>
    <w:rsid w:val="00793A70"/>
    <w:rsid w:val="00793CC9"/>
    <w:rsid w:val="00793DC2"/>
    <w:rsid w:val="00793E63"/>
    <w:rsid w:val="00793FDC"/>
    <w:rsid w:val="0079415A"/>
    <w:rsid w:val="00794528"/>
    <w:rsid w:val="007946F9"/>
    <w:rsid w:val="00794A26"/>
    <w:rsid w:val="00794D6C"/>
    <w:rsid w:val="00794FD3"/>
    <w:rsid w:val="0079507B"/>
    <w:rsid w:val="007953CC"/>
    <w:rsid w:val="007956A5"/>
    <w:rsid w:val="007956AB"/>
    <w:rsid w:val="00795722"/>
    <w:rsid w:val="00795926"/>
    <w:rsid w:val="00795CBE"/>
    <w:rsid w:val="00795D3E"/>
    <w:rsid w:val="00795DD4"/>
    <w:rsid w:val="00795F9F"/>
    <w:rsid w:val="00796372"/>
    <w:rsid w:val="00796425"/>
    <w:rsid w:val="007969A2"/>
    <w:rsid w:val="00796FA5"/>
    <w:rsid w:val="007973A7"/>
    <w:rsid w:val="0079755C"/>
    <w:rsid w:val="00797AD6"/>
    <w:rsid w:val="00797D0E"/>
    <w:rsid w:val="00797F5D"/>
    <w:rsid w:val="007A00E7"/>
    <w:rsid w:val="007A0260"/>
    <w:rsid w:val="007A0291"/>
    <w:rsid w:val="007A04CD"/>
    <w:rsid w:val="007A0A3C"/>
    <w:rsid w:val="007A0BAC"/>
    <w:rsid w:val="007A0D2A"/>
    <w:rsid w:val="007A0E7C"/>
    <w:rsid w:val="007A1037"/>
    <w:rsid w:val="007A10D8"/>
    <w:rsid w:val="007A12DE"/>
    <w:rsid w:val="007A15A5"/>
    <w:rsid w:val="007A15C0"/>
    <w:rsid w:val="007A1A19"/>
    <w:rsid w:val="007A1EC5"/>
    <w:rsid w:val="007A216F"/>
    <w:rsid w:val="007A244D"/>
    <w:rsid w:val="007A299D"/>
    <w:rsid w:val="007A2B74"/>
    <w:rsid w:val="007A2BB4"/>
    <w:rsid w:val="007A2E21"/>
    <w:rsid w:val="007A2EAD"/>
    <w:rsid w:val="007A3238"/>
    <w:rsid w:val="007A3341"/>
    <w:rsid w:val="007A34B3"/>
    <w:rsid w:val="007A34F8"/>
    <w:rsid w:val="007A377A"/>
    <w:rsid w:val="007A3C27"/>
    <w:rsid w:val="007A3C3B"/>
    <w:rsid w:val="007A3CB3"/>
    <w:rsid w:val="007A3CB6"/>
    <w:rsid w:val="007A40E3"/>
    <w:rsid w:val="007A4AEA"/>
    <w:rsid w:val="007A4B77"/>
    <w:rsid w:val="007A4C4F"/>
    <w:rsid w:val="007A4D1C"/>
    <w:rsid w:val="007A4F3C"/>
    <w:rsid w:val="007A5219"/>
    <w:rsid w:val="007A5254"/>
    <w:rsid w:val="007A55ED"/>
    <w:rsid w:val="007A5675"/>
    <w:rsid w:val="007A5731"/>
    <w:rsid w:val="007A57C7"/>
    <w:rsid w:val="007A58B7"/>
    <w:rsid w:val="007A596E"/>
    <w:rsid w:val="007A5C47"/>
    <w:rsid w:val="007A5DB8"/>
    <w:rsid w:val="007A5FA7"/>
    <w:rsid w:val="007A6004"/>
    <w:rsid w:val="007A6179"/>
    <w:rsid w:val="007A63B1"/>
    <w:rsid w:val="007A6572"/>
    <w:rsid w:val="007A6660"/>
    <w:rsid w:val="007A6807"/>
    <w:rsid w:val="007A6917"/>
    <w:rsid w:val="007A6A55"/>
    <w:rsid w:val="007A6DC3"/>
    <w:rsid w:val="007A6E61"/>
    <w:rsid w:val="007A72EE"/>
    <w:rsid w:val="007A741B"/>
    <w:rsid w:val="007A74B5"/>
    <w:rsid w:val="007A7828"/>
    <w:rsid w:val="007A787B"/>
    <w:rsid w:val="007A7980"/>
    <w:rsid w:val="007A7AD6"/>
    <w:rsid w:val="007A7CA8"/>
    <w:rsid w:val="007A7E4D"/>
    <w:rsid w:val="007A7FAF"/>
    <w:rsid w:val="007B00AF"/>
    <w:rsid w:val="007B00BB"/>
    <w:rsid w:val="007B0434"/>
    <w:rsid w:val="007B09EE"/>
    <w:rsid w:val="007B09FA"/>
    <w:rsid w:val="007B0A04"/>
    <w:rsid w:val="007B0DDD"/>
    <w:rsid w:val="007B0E1A"/>
    <w:rsid w:val="007B0EE0"/>
    <w:rsid w:val="007B106E"/>
    <w:rsid w:val="007B14ED"/>
    <w:rsid w:val="007B150A"/>
    <w:rsid w:val="007B1693"/>
    <w:rsid w:val="007B1B3C"/>
    <w:rsid w:val="007B1CE4"/>
    <w:rsid w:val="007B1D16"/>
    <w:rsid w:val="007B21BE"/>
    <w:rsid w:val="007B2314"/>
    <w:rsid w:val="007B2315"/>
    <w:rsid w:val="007B2BCA"/>
    <w:rsid w:val="007B2D53"/>
    <w:rsid w:val="007B3077"/>
    <w:rsid w:val="007B32FE"/>
    <w:rsid w:val="007B3403"/>
    <w:rsid w:val="007B353E"/>
    <w:rsid w:val="007B377F"/>
    <w:rsid w:val="007B38E0"/>
    <w:rsid w:val="007B391F"/>
    <w:rsid w:val="007B3B51"/>
    <w:rsid w:val="007B3ED4"/>
    <w:rsid w:val="007B40C3"/>
    <w:rsid w:val="007B4356"/>
    <w:rsid w:val="007B4769"/>
    <w:rsid w:val="007B4F09"/>
    <w:rsid w:val="007B536C"/>
    <w:rsid w:val="007B57B0"/>
    <w:rsid w:val="007B5944"/>
    <w:rsid w:val="007B5A7B"/>
    <w:rsid w:val="007B61C0"/>
    <w:rsid w:val="007B61F0"/>
    <w:rsid w:val="007B6258"/>
    <w:rsid w:val="007B67B5"/>
    <w:rsid w:val="007B6F62"/>
    <w:rsid w:val="007B721E"/>
    <w:rsid w:val="007B76AB"/>
    <w:rsid w:val="007B76D4"/>
    <w:rsid w:val="007B7BB5"/>
    <w:rsid w:val="007B7CC8"/>
    <w:rsid w:val="007B7CD0"/>
    <w:rsid w:val="007B7CF6"/>
    <w:rsid w:val="007C0088"/>
    <w:rsid w:val="007C07EE"/>
    <w:rsid w:val="007C089C"/>
    <w:rsid w:val="007C08AC"/>
    <w:rsid w:val="007C09D9"/>
    <w:rsid w:val="007C0CB4"/>
    <w:rsid w:val="007C0D9A"/>
    <w:rsid w:val="007C0E5A"/>
    <w:rsid w:val="007C0E5F"/>
    <w:rsid w:val="007C0F2B"/>
    <w:rsid w:val="007C10F1"/>
    <w:rsid w:val="007C1300"/>
    <w:rsid w:val="007C1388"/>
    <w:rsid w:val="007C17E8"/>
    <w:rsid w:val="007C17F9"/>
    <w:rsid w:val="007C18B3"/>
    <w:rsid w:val="007C1B0D"/>
    <w:rsid w:val="007C1DCA"/>
    <w:rsid w:val="007C1EEB"/>
    <w:rsid w:val="007C25D7"/>
    <w:rsid w:val="007C28DC"/>
    <w:rsid w:val="007C2AA3"/>
    <w:rsid w:val="007C2AB1"/>
    <w:rsid w:val="007C2AC1"/>
    <w:rsid w:val="007C2C0B"/>
    <w:rsid w:val="007C2D4C"/>
    <w:rsid w:val="007C2EBA"/>
    <w:rsid w:val="007C3017"/>
    <w:rsid w:val="007C304D"/>
    <w:rsid w:val="007C316D"/>
    <w:rsid w:val="007C3471"/>
    <w:rsid w:val="007C3532"/>
    <w:rsid w:val="007C3753"/>
    <w:rsid w:val="007C37A9"/>
    <w:rsid w:val="007C3889"/>
    <w:rsid w:val="007C3A14"/>
    <w:rsid w:val="007C3AD7"/>
    <w:rsid w:val="007C3D14"/>
    <w:rsid w:val="007C3D39"/>
    <w:rsid w:val="007C3FB6"/>
    <w:rsid w:val="007C418B"/>
    <w:rsid w:val="007C4B97"/>
    <w:rsid w:val="007C4C62"/>
    <w:rsid w:val="007C4DC2"/>
    <w:rsid w:val="007C4EAF"/>
    <w:rsid w:val="007C4FB9"/>
    <w:rsid w:val="007C5110"/>
    <w:rsid w:val="007C511D"/>
    <w:rsid w:val="007C536A"/>
    <w:rsid w:val="007C5671"/>
    <w:rsid w:val="007C572D"/>
    <w:rsid w:val="007C5806"/>
    <w:rsid w:val="007C5B60"/>
    <w:rsid w:val="007C5D0E"/>
    <w:rsid w:val="007C640D"/>
    <w:rsid w:val="007C6C0F"/>
    <w:rsid w:val="007C7105"/>
    <w:rsid w:val="007C7144"/>
    <w:rsid w:val="007C75B6"/>
    <w:rsid w:val="007C7D72"/>
    <w:rsid w:val="007C7DD1"/>
    <w:rsid w:val="007C7F15"/>
    <w:rsid w:val="007D00E7"/>
    <w:rsid w:val="007D0A3C"/>
    <w:rsid w:val="007D100D"/>
    <w:rsid w:val="007D1098"/>
    <w:rsid w:val="007D1330"/>
    <w:rsid w:val="007D1371"/>
    <w:rsid w:val="007D16DF"/>
    <w:rsid w:val="007D17A2"/>
    <w:rsid w:val="007D186B"/>
    <w:rsid w:val="007D1AB6"/>
    <w:rsid w:val="007D1DF6"/>
    <w:rsid w:val="007D2384"/>
    <w:rsid w:val="007D24E2"/>
    <w:rsid w:val="007D273A"/>
    <w:rsid w:val="007D2C2D"/>
    <w:rsid w:val="007D3126"/>
    <w:rsid w:val="007D32C3"/>
    <w:rsid w:val="007D337B"/>
    <w:rsid w:val="007D349E"/>
    <w:rsid w:val="007D3522"/>
    <w:rsid w:val="007D3F50"/>
    <w:rsid w:val="007D44FE"/>
    <w:rsid w:val="007D44FF"/>
    <w:rsid w:val="007D476B"/>
    <w:rsid w:val="007D4962"/>
    <w:rsid w:val="007D4A5D"/>
    <w:rsid w:val="007D4DFE"/>
    <w:rsid w:val="007D4E8D"/>
    <w:rsid w:val="007D5243"/>
    <w:rsid w:val="007D53F4"/>
    <w:rsid w:val="007D5845"/>
    <w:rsid w:val="007D5A64"/>
    <w:rsid w:val="007D5B74"/>
    <w:rsid w:val="007D5E83"/>
    <w:rsid w:val="007D641B"/>
    <w:rsid w:val="007D641D"/>
    <w:rsid w:val="007D6518"/>
    <w:rsid w:val="007D6738"/>
    <w:rsid w:val="007D6A23"/>
    <w:rsid w:val="007D6B2F"/>
    <w:rsid w:val="007D6C10"/>
    <w:rsid w:val="007D6D51"/>
    <w:rsid w:val="007D70C1"/>
    <w:rsid w:val="007D70D1"/>
    <w:rsid w:val="007D7463"/>
    <w:rsid w:val="007D7643"/>
    <w:rsid w:val="007D768A"/>
    <w:rsid w:val="007D7A40"/>
    <w:rsid w:val="007D7B6F"/>
    <w:rsid w:val="007D7DD9"/>
    <w:rsid w:val="007D7E1C"/>
    <w:rsid w:val="007D7EFA"/>
    <w:rsid w:val="007E009F"/>
    <w:rsid w:val="007E0111"/>
    <w:rsid w:val="007E0331"/>
    <w:rsid w:val="007E0336"/>
    <w:rsid w:val="007E0691"/>
    <w:rsid w:val="007E084A"/>
    <w:rsid w:val="007E087A"/>
    <w:rsid w:val="007E0A25"/>
    <w:rsid w:val="007E0B2C"/>
    <w:rsid w:val="007E0C7E"/>
    <w:rsid w:val="007E0D0B"/>
    <w:rsid w:val="007E1218"/>
    <w:rsid w:val="007E123E"/>
    <w:rsid w:val="007E1454"/>
    <w:rsid w:val="007E14C2"/>
    <w:rsid w:val="007E17AF"/>
    <w:rsid w:val="007E1D68"/>
    <w:rsid w:val="007E1D7E"/>
    <w:rsid w:val="007E1FA8"/>
    <w:rsid w:val="007E2156"/>
    <w:rsid w:val="007E26F2"/>
    <w:rsid w:val="007E2798"/>
    <w:rsid w:val="007E29B4"/>
    <w:rsid w:val="007E29DC"/>
    <w:rsid w:val="007E2A34"/>
    <w:rsid w:val="007E2B12"/>
    <w:rsid w:val="007E2B49"/>
    <w:rsid w:val="007E3023"/>
    <w:rsid w:val="007E3043"/>
    <w:rsid w:val="007E3405"/>
    <w:rsid w:val="007E3493"/>
    <w:rsid w:val="007E3616"/>
    <w:rsid w:val="007E3B91"/>
    <w:rsid w:val="007E3E0A"/>
    <w:rsid w:val="007E4085"/>
    <w:rsid w:val="007E4233"/>
    <w:rsid w:val="007E4452"/>
    <w:rsid w:val="007E44BC"/>
    <w:rsid w:val="007E48BA"/>
    <w:rsid w:val="007E4969"/>
    <w:rsid w:val="007E4B50"/>
    <w:rsid w:val="007E5226"/>
    <w:rsid w:val="007E57C2"/>
    <w:rsid w:val="007E5965"/>
    <w:rsid w:val="007E5A91"/>
    <w:rsid w:val="007E5D25"/>
    <w:rsid w:val="007E5D5E"/>
    <w:rsid w:val="007E5DE9"/>
    <w:rsid w:val="007E5E3D"/>
    <w:rsid w:val="007E60B1"/>
    <w:rsid w:val="007E6271"/>
    <w:rsid w:val="007E64C8"/>
    <w:rsid w:val="007E64C9"/>
    <w:rsid w:val="007E65C2"/>
    <w:rsid w:val="007E65EC"/>
    <w:rsid w:val="007E6687"/>
    <w:rsid w:val="007E66A1"/>
    <w:rsid w:val="007E675C"/>
    <w:rsid w:val="007E6940"/>
    <w:rsid w:val="007E6B8D"/>
    <w:rsid w:val="007E6BB0"/>
    <w:rsid w:val="007E71DE"/>
    <w:rsid w:val="007E723C"/>
    <w:rsid w:val="007E76BE"/>
    <w:rsid w:val="007E78A9"/>
    <w:rsid w:val="007E7E87"/>
    <w:rsid w:val="007F0042"/>
    <w:rsid w:val="007F093B"/>
    <w:rsid w:val="007F0B1C"/>
    <w:rsid w:val="007F1786"/>
    <w:rsid w:val="007F1871"/>
    <w:rsid w:val="007F19A3"/>
    <w:rsid w:val="007F1DB6"/>
    <w:rsid w:val="007F1EC4"/>
    <w:rsid w:val="007F2946"/>
    <w:rsid w:val="007F2A08"/>
    <w:rsid w:val="007F2B93"/>
    <w:rsid w:val="007F2DCA"/>
    <w:rsid w:val="007F2DD2"/>
    <w:rsid w:val="007F2DD7"/>
    <w:rsid w:val="007F2E32"/>
    <w:rsid w:val="007F3085"/>
    <w:rsid w:val="007F3171"/>
    <w:rsid w:val="007F3317"/>
    <w:rsid w:val="007F33E6"/>
    <w:rsid w:val="007F3615"/>
    <w:rsid w:val="007F363E"/>
    <w:rsid w:val="007F36AB"/>
    <w:rsid w:val="007F399D"/>
    <w:rsid w:val="007F3D4D"/>
    <w:rsid w:val="007F3DA2"/>
    <w:rsid w:val="007F4255"/>
    <w:rsid w:val="007F425F"/>
    <w:rsid w:val="007F4362"/>
    <w:rsid w:val="007F4733"/>
    <w:rsid w:val="007F49D2"/>
    <w:rsid w:val="007F4A96"/>
    <w:rsid w:val="007F4AF9"/>
    <w:rsid w:val="007F4FE9"/>
    <w:rsid w:val="007F5153"/>
    <w:rsid w:val="007F5297"/>
    <w:rsid w:val="007F58A8"/>
    <w:rsid w:val="007F58D9"/>
    <w:rsid w:val="007F58F7"/>
    <w:rsid w:val="007F611E"/>
    <w:rsid w:val="007F63D7"/>
    <w:rsid w:val="007F65C9"/>
    <w:rsid w:val="007F65E6"/>
    <w:rsid w:val="007F66BF"/>
    <w:rsid w:val="007F67FA"/>
    <w:rsid w:val="007F6B87"/>
    <w:rsid w:val="007F6D4A"/>
    <w:rsid w:val="007F6E0C"/>
    <w:rsid w:val="007F70F9"/>
    <w:rsid w:val="007F752A"/>
    <w:rsid w:val="007F7977"/>
    <w:rsid w:val="007F7B03"/>
    <w:rsid w:val="0080026A"/>
    <w:rsid w:val="008008C5"/>
    <w:rsid w:val="00800BE1"/>
    <w:rsid w:val="00800D5F"/>
    <w:rsid w:val="0080154C"/>
    <w:rsid w:val="0080167E"/>
    <w:rsid w:val="008018CB"/>
    <w:rsid w:val="00801AC1"/>
    <w:rsid w:val="008020BB"/>
    <w:rsid w:val="008022A5"/>
    <w:rsid w:val="008022A9"/>
    <w:rsid w:val="00802433"/>
    <w:rsid w:val="008025CF"/>
    <w:rsid w:val="008025D9"/>
    <w:rsid w:val="00802BA8"/>
    <w:rsid w:val="00802DA1"/>
    <w:rsid w:val="00802DF7"/>
    <w:rsid w:val="00802EEF"/>
    <w:rsid w:val="0080307C"/>
    <w:rsid w:val="008031B4"/>
    <w:rsid w:val="00803489"/>
    <w:rsid w:val="00803654"/>
    <w:rsid w:val="00803689"/>
    <w:rsid w:val="00803832"/>
    <w:rsid w:val="0080386F"/>
    <w:rsid w:val="00803C51"/>
    <w:rsid w:val="00803C79"/>
    <w:rsid w:val="008040A0"/>
    <w:rsid w:val="008041F4"/>
    <w:rsid w:val="00804386"/>
    <w:rsid w:val="008043AF"/>
    <w:rsid w:val="008044CA"/>
    <w:rsid w:val="00804BC3"/>
    <w:rsid w:val="00804E0F"/>
    <w:rsid w:val="00805090"/>
    <w:rsid w:val="0080522B"/>
    <w:rsid w:val="0080539C"/>
    <w:rsid w:val="00805641"/>
    <w:rsid w:val="0080598A"/>
    <w:rsid w:val="00805AC2"/>
    <w:rsid w:val="00805DE3"/>
    <w:rsid w:val="00805F52"/>
    <w:rsid w:val="008061D3"/>
    <w:rsid w:val="008063A2"/>
    <w:rsid w:val="0080655A"/>
    <w:rsid w:val="008070F9"/>
    <w:rsid w:val="00807181"/>
    <w:rsid w:val="00807425"/>
    <w:rsid w:val="0080747B"/>
    <w:rsid w:val="00807610"/>
    <w:rsid w:val="0080764A"/>
    <w:rsid w:val="00807DAC"/>
    <w:rsid w:val="0081063A"/>
    <w:rsid w:val="0081066F"/>
    <w:rsid w:val="00810777"/>
    <w:rsid w:val="008108C7"/>
    <w:rsid w:val="008109D1"/>
    <w:rsid w:val="00810A38"/>
    <w:rsid w:val="00811B0B"/>
    <w:rsid w:val="00811B7E"/>
    <w:rsid w:val="00811C5E"/>
    <w:rsid w:val="00811DD5"/>
    <w:rsid w:val="00811E3D"/>
    <w:rsid w:val="00811F90"/>
    <w:rsid w:val="008120E8"/>
    <w:rsid w:val="00812130"/>
    <w:rsid w:val="00812323"/>
    <w:rsid w:val="00812810"/>
    <w:rsid w:val="008133BB"/>
    <w:rsid w:val="00813701"/>
    <w:rsid w:val="00813ADD"/>
    <w:rsid w:val="00813BDC"/>
    <w:rsid w:val="00813C85"/>
    <w:rsid w:val="008140CD"/>
    <w:rsid w:val="00814105"/>
    <w:rsid w:val="00814154"/>
    <w:rsid w:val="00814408"/>
    <w:rsid w:val="0081453E"/>
    <w:rsid w:val="00814881"/>
    <w:rsid w:val="00814AAB"/>
    <w:rsid w:val="00814F01"/>
    <w:rsid w:val="008150D3"/>
    <w:rsid w:val="00815383"/>
    <w:rsid w:val="008153CC"/>
    <w:rsid w:val="008153D5"/>
    <w:rsid w:val="00815543"/>
    <w:rsid w:val="00815805"/>
    <w:rsid w:val="00815E2E"/>
    <w:rsid w:val="00815EEB"/>
    <w:rsid w:val="00815F89"/>
    <w:rsid w:val="00816012"/>
    <w:rsid w:val="00816095"/>
    <w:rsid w:val="00816374"/>
    <w:rsid w:val="00816613"/>
    <w:rsid w:val="00816639"/>
    <w:rsid w:val="008168B8"/>
    <w:rsid w:val="00816A61"/>
    <w:rsid w:val="00816B28"/>
    <w:rsid w:val="00816FC0"/>
    <w:rsid w:val="0081705C"/>
    <w:rsid w:val="00817103"/>
    <w:rsid w:val="0081710F"/>
    <w:rsid w:val="008178AF"/>
    <w:rsid w:val="008178FE"/>
    <w:rsid w:val="00817DC7"/>
    <w:rsid w:val="00817E8D"/>
    <w:rsid w:val="008205BE"/>
    <w:rsid w:val="0082092C"/>
    <w:rsid w:val="00820B77"/>
    <w:rsid w:val="00820BED"/>
    <w:rsid w:val="00820CDE"/>
    <w:rsid w:val="00820E6A"/>
    <w:rsid w:val="00820F5A"/>
    <w:rsid w:val="00820FBE"/>
    <w:rsid w:val="0082120F"/>
    <w:rsid w:val="008212F0"/>
    <w:rsid w:val="00821325"/>
    <w:rsid w:val="00821699"/>
    <w:rsid w:val="008218EA"/>
    <w:rsid w:val="00821B62"/>
    <w:rsid w:val="008226FE"/>
    <w:rsid w:val="00822903"/>
    <w:rsid w:val="00822957"/>
    <w:rsid w:val="00822970"/>
    <w:rsid w:val="008229B3"/>
    <w:rsid w:val="00822DF0"/>
    <w:rsid w:val="00822F24"/>
    <w:rsid w:val="00822FF4"/>
    <w:rsid w:val="0082307D"/>
    <w:rsid w:val="008230A5"/>
    <w:rsid w:val="008232CF"/>
    <w:rsid w:val="008232D8"/>
    <w:rsid w:val="0082342B"/>
    <w:rsid w:val="00823503"/>
    <w:rsid w:val="00823575"/>
    <w:rsid w:val="0082360D"/>
    <w:rsid w:val="00823B1D"/>
    <w:rsid w:val="00823B38"/>
    <w:rsid w:val="00823E74"/>
    <w:rsid w:val="008240BC"/>
    <w:rsid w:val="0082433B"/>
    <w:rsid w:val="00824DB5"/>
    <w:rsid w:val="00824DFB"/>
    <w:rsid w:val="00825213"/>
    <w:rsid w:val="00825572"/>
    <w:rsid w:val="00825972"/>
    <w:rsid w:val="008259B2"/>
    <w:rsid w:val="00825AB5"/>
    <w:rsid w:val="00825B8E"/>
    <w:rsid w:val="00825CD2"/>
    <w:rsid w:val="00825F2D"/>
    <w:rsid w:val="008265C0"/>
    <w:rsid w:val="00826617"/>
    <w:rsid w:val="00826A55"/>
    <w:rsid w:val="00826CC7"/>
    <w:rsid w:val="00826EDA"/>
    <w:rsid w:val="00826F1D"/>
    <w:rsid w:val="0082713C"/>
    <w:rsid w:val="00827345"/>
    <w:rsid w:val="00827575"/>
    <w:rsid w:val="00827902"/>
    <w:rsid w:val="00827CE2"/>
    <w:rsid w:val="00827D05"/>
    <w:rsid w:val="00827E63"/>
    <w:rsid w:val="00827EBE"/>
    <w:rsid w:val="00830018"/>
    <w:rsid w:val="008300A4"/>
    <w:rsid w:val="008300AA"/>
    <w:rsid w:val="00830818"/>
    <w:rsid w:val="00830CF6"/>
    <w:rsid w:val="00830EEE"/>
    <w:rsid w:val="00830FF3"/>
    <w:rsid w:val="0083103B"/>
    <w:rsid w:val="008310C1"/>
    <w:rsid w:val="0083116D"/>
    <w:rsid w:val="008312BA"/>
    <w:rsid w:val="008312EE"/>
    <w:rsid w:val="00831787"/>
    <w:rsid w:val="008317D3"/>
    <w:rsid w:val="00831851"/>
    <w:rsid w:val="0083190E"/>
    <w:rsid w:val="00831994"/>
    <w:rsid w:val="00831C61"/>
    <w:rsid w:val="00831C93"/>
    <w:rsid w:val="00831CC2"/>
    <w:rsid w:val="00831CD3"/>
    <w:rsid w:val="00831D75"/>
    <w:rsid w:val="00831DC6"/>
    <w:rsid w:val="008320AD"/>
    <w:rsid w:val="008320AE"/>
    <w:rsid w:val="008321C6"/>
    <w:rsid w:val="00832524"/>
    <w:rsid w:val="00832649"/>
    <w:rsid w:val="0083302D"/>
    <w:rsid w:val="00833055"/>
    <w:rsid w:val="00833520"/>
    <w:rsid w:val="00833576"/>
    <w:rsid w:val="0083366D"/>
    <w:rsid w:val="00833801"/>
    <w:rsid w:val="008338BB"/>
    <w:rsid w:val="00833C38"/>
    <w:rsid w:val="00833DDA"/>
    <w:rsid w:val="00833FEC"/>
    <w:rsid w:val="008340C9"/>
    <w:rsid w:val="00834205"/>
    <w:rsid w:val="0083461B"/>
    <w:rsid w:val="0083471F"/>
    <w:rsid w:val="008348EE"/>
    <w:rsid w:val="00834909"/>
    <w:rsid w:val="008349FC"/>
    <w:rsid w:val="00834AB8"/>
    <w:rsid w:val="00834E0B"/>
    <w:rsid w:val="008353AB"/>
    <w:rsid w:val="008353B4"/>
    <w:rsid w:val="008355DF"/>
    <w:rsid w:val="008355F3"/>
    <w:rsid w:val="00835763"/>
    <w:rsid w:val="00835ACB"/>
    <w:rsid w:val="00835CCE"/>
    <w:rsid w:val="008367F4"/>
    <w:rsid w:val="008368B0"/>
    <w:rsid w:val="008368C2"/>
    <w:rsid w:val="00836D8B"/>
    <w:rsid w:val="00837000"/>
    <w:rsid w:val="00837177"/>
    <w:rsid w:val="00837445"/>
    <w:rsid w:val="0083767A"/>
    <w:rsid w:val="008377D4"/>
    <w:rsid w:val="00837DB6"/>
    <w:rsid w:val="00837E39"/>
    <w:rsid w:val="00837F20"/>
    <w:rsid w:val="0084011C"/>
    <w:rsid w:val="008401BF"/>
    <w:rsid w:val="00840839"/>
    <w:rsid w:val="00840C45"/>
    <w:rsid w:val="00841239"/>
    <w:rsid w:val="008419FD"/>
    <w:rsid w:val="00841B43"/>
    <w:rsid w:val="00841E30"/>
    <w:rsid w:val="00842413"/>
    <w:rsid w:val="00842439"/>
    <w:rsid w:val="0084259A"/>
    <w:rsid w:val="008425D8"/>
    <w:rsid w:val="00842677"/>
    <w:rsid w:val="00842B11"/>
    <w:rsid w:val="00842B99"/>
    <w:rsid w:val="00842E56"/>
    <w:rsid w:val="00843208"/>
    <w:rsid w:val="0084331F"/>
    <w:rsid w:val="008433B8"/>
    <w:rsid w:val="008434BC"/>
    <w:rsid w:val="00843724"/>
    <w:rsid w:val="00843754"/>
    <w:rsid w:val="00843C11"/>
    <w:rsid w:val="00843E6E"/>
    <w:rsid w:val="0084406C"/>
    <w:rsid w:val="008444A6"/>
    <w:rsid w:val="00844768"/>
    <w:rsid w:val="00844805"/>
    <w:rsid w:val="00844811"/>
    <w:rsid w:val="0084483B"/>
    <w:rsid w:val="00844A41"/>
    <w:rsid w:val="00844AFA"/>
    <w:rsid w:val="00844EF8"/>
    <w:rsid w:val="00844FF9"/>
    <w:rsid w:val="00845687"/>
    <w:rsid w:val="008457DE"/>
    <w:rsid w:val="00845B0F"/>
    <w:rsid w:val="00845C31"/>
    <w:rsid w:val="00845CE7"/>
    <w:rsid w:val="00845EB6"/>
    <w:rsid w:val="00845F70"/>
    <w:rsid w:val="0084614F"/>
    <w:rsid w:val="008464F5"/>
    <w:rsid w:val="00846696"/>
    <w:rsid w:val="008466C5"/>
    <w:rsid w:val="00846703"/>
    <w:rsid w:val="008467A9"/>
    <w:rsid w:val="008468AA"/>
    <w:rsid w:val="00846E3B"/>
    <w:rsid w:val="00846EF9"/>
    <w:rsid w:val="00846F48"/>
    <w:rsid w:val="00846FE8"/>
    <w:rsid w:val="00847172"/>
    <w:rsid w:val="008473F2"/>
    <w:rsid w:val="00847486"/>
    <w:rsid w:val="0084776A"/>
    <w:rsid w:val="00847D85"/>
    <w:rsid w:val="00850324"/>
    <w:rsid w:val="00850761"/>
    <w:rsid w:val="00850D01"/>
    <w:rsid w:val="00850DB6"/>
    <w:rsid w:val="00850EB8"/>
    <w:rsid w:val="00851850"/>
    <w:rsid w:val="00851885"/>
    <w:rsid w:val="00851B94"/>
    <w:rsid w:val="00851BA0"/>
    <w:rsid w:val="00851BC9"/>
    <w:rsid w:val="00851CD0"/>
    <w:rsid w:val="00851E5E"/>
    <w:rsid w:val="008527EA"/>
    <w:rsid w:val="0085293E"/>
    <w:rsid w:val="00852A96"/>
    <w:rsid w:val="00852C7E"/>
    <w:rsid w:val="00852CAF"/>
    <w:rsid w:val="00852D6E"/>
    <w:rsid w:val="008530DC"/>
    <w:rsid w:val="008532FA"/>
    <w:rsid w:val="008533AB"/>
    <w:rsid w:val="00853624"/>
    <w:rsid w:val="008539ED"/>
    <w:rsid w:val="00853A8F"/>
    <w:rsid w:val="00853BF0"/>
    <w:rsid w:val="00853DEA"/>
    <w:rsid w:val="00853E42"/>
    <w:rsid w:val="008542F2"/>
    <w:rsid w:val="00854543"/>
    <w:rsid w:val="008545C3"/>
    <w:rsid w:val="0085460D"/>
    <w:rsid w:val="00854CD1"/>
    <w:rsid w:val="00854D9A"/>
    <w:rsid w:val="0085502C"/>
    <w:rsid w:val="008555CF"/>
    <w:rsid w:val="00855C7E"/>
    <w:rsid w:val="00855ECE"/>
    <w:rsid w:val="00855ED6"/>
    <w:rsid w:val="0085623E"/>
    <w:rsid w:val="00856327"/>
    <w:rsid w:val="00856440"/>
    <w:rsid w:val="00856A62"/>
    <w:rsid w:val="00856C0A"/>
    <w:rsid w:val="00856F53"/>
    <w:rsid w:val="008570FA"/>
    <w:rsid w:val="00857176"/>
    <w:rsid w:val="008571A0"/>
    <w:rsid w:val="008574D8"/>
    <w:rsid w:val="008574F2"/>
    <w:rsid w:val="00857790"/>
    <w:rsid w:val="0085786A"/>
    <w:rsid w:val="00857B9E"/>
    <w:rsid w:val="00857D4F"/>
    <w:rsid w:val="00857E68"/>
    <w:rsid w:val="0086023C"/>
    <w:rsid w:val="00860445"/>
    <w:rsid w:val="00860AE7"/>
    <w:rsid w:val="00860CFB"/>
    <w:rsid w:val="0086105F"/>
    <w:rsid w:val="008611C6"/>
    <w:rsid w:val="008612C9"/>
    <w:rsid w:val="008613FE"/>
    <w:rsid w:val="00861553"/>
    <w:rsid w:val="00861609"/>
    <w:rsid w:val="0086166A"/>
    <w:rsid w:val="00861AB1"/>
    <w:rsid w:val="00861DD4"/>
    <w:rsid w:val="00862227"/>
    <w:rsid w:val="008622F2"/>
    <w:rsid w:val="00862840"/>
    <w:rsid w:val="008628A6"/>
    <w:rsid w:val="00862A62"/>
    <w:rsid w:val="00862BD2"/>
    <w:rsid w:val="00862C33"/>
    <w:rsid w:val="00862D92"/>
    <w:rsid w:val="00862E37"/>
    <w:rsid w:val="0086320B"/>
    <w:rsid w:val="0086344F"/>
    <w:rsid w:val="008637D4"/>
    <w:rsid w:val="00864102"/>
    <w:rsid w:val="00864130"/>
    <w:rsid w:val="00864171"/>
    <w:rsid w:val="00864187"/>
    <w:rsid w:val="008646A9"/>
    <w:rsid w:val="008648BA"/>
    <w:rsid w:val="00864AD8"/>
    <w:rsid w:val="00864D1C"/>
    <w:rsid w:val="00864E77"/>
    <w:rsid w:val="00864FA3"/>
    <w:rsid w:val="0086530C"/>
    <w:rsid w:val="00865351"/>
    <w:rsid w:val="00865352"/>
    <w:rsid w:val="00865418"/>
    <w:rsid w:val="00865589"/>
    <w:rsid w:val="008656A7"/>
    <w:rsid w:val="00865B30"/>
    <w:rsid w:val="00865C2B"/>
    <w:rsid w:val="00865CF5"/>
    <w:rsid w:val="00865DF8"/>
    <w:rsid w:val="008664EA"/>
    <w:rsid w:val="00866549"/>
    <w:rsid w:val="00866747"/>
    <w:rsid w:val="00866ABF"/>
    <w:rsid w:val="00866F4D"/>
    <w:rsid w:val="0086730B"/>
    <w:rsid w:val="00867384"/>
    <w:rsid w:val="00867729"/>
    <w:rsid w:val="00867B87"/>
    <w:rsid w:val="00870011"/>
    <w:rsid w:val="00870086"/>
    <w:rsid w:val="008700D5"/>
    <w:rsid w:val="00870562"/>
    <w:rsid w:val="008705B3"/>
    <w:rsid w:val="00870649"/>
    <w:rsid w:val="0087066A"/>
    <w:rsid w:val="00870718"/>
    <w:rsid w:val="008707EA"/>
    <w:rsid w:val="00870CC4"/>
    <w:rsid w:val="00870F7B"/>
    <w:rsid w:val="0087116F"/>
    <w:rsid w:val="0087126C"/>
    <w:rsid w:val="00871792"/>
    <w:rsid w:val="00871EDE"/>
    <w:rsid w:val="00871F01"/>
    <w:rsid w:val="00871F9D"/>
    <w:rsid w:val="008723F1"/>
    <w:rsid w:val="0087258C"/>
    <w:rsid w:val="008728BD"/>
    <w:rsid w:val="00872911"/>
    <w:rsid w:val="00872A70"/>
    <w:rsid w:val="00872A83"/>
    <w:rsid w:val="00872B8C"/>
    <w:rsid w:val="00872E8D"/>
    <w:rsid w:val="00873459"/>
    <w:rsid w:val="00873462"/>
    <w:rsid w:val="00873592"/>
    <w:rsid w:val="008735B0"/>
    <w:rsid w:val="0087378E"/>
    <w:rsid w:val="008737DA"/>
    <w:rsid w:val="008737DF"/>
    <w:rsid w:val="00873956"/>
    <w:rsid w:val="00873E1A"/>
    <w:rsid w:val="0087429D"/>
    <w:rsid w:val="00874498"/>
    <w:rsid w:val="008744A8"/>
    <w:rsid w:val="0087478E"/>
    <w:rsid w:val="008748BE"/>
    <w:rsid w:val="00874E3F"/>
    <w:rsid w:val="00875132"/>
    <w:rsid w:val="00875229"/>
    <w:rsid w:val="00875842"/>
    <w:rsid w:val="00875981"/>
    <w:rsid w:val="00875B3E"/>
    <w:rsid w:val="00875CA1"/>
    <w:rsid w:val="00875FCC"/>
    <w:rsid w:val="0087601E"/>
    <w:rsid w:val="0087644E"/>
    <w:rsid w:val="00876690"/>
    <w:rsid w:val="00877158"/>
    <w:rsid w:val="0087725E"/>
    <w:rsid w:val="008772F0"/>
    <w:rsid w:val="008772F4"/>
    <w:rsid w:val="00877591"/>
    <w:rsid w:val="00877612"/>
    <w:rsid w:val="00877D11"/>
    <w:rsid w:val="00877D7B"/>
    <w:rsid w:val="00877F27"/>
    <w:rsid w:val="0088037C"/>
    <w:rsid w:val="00880556"/>
    <w:rsid w:val="00880FB7"/>
    <w:rsid w:val="0088109B"/>
    <w:rsid w:val="008810E6"/>
    <w:rsid w:val="00881176"/>
    <w:rsid w:val="008812D2"/>
    <w:rsid w:val="0088138B"/>
    <w:rsid w:val="008818A3"/>
    <w:rsid w:val="0088191A"/>
    <w:rsid w:val="00881B14"/>
    <w:rsid w:val="00881B55"/>
    <w:rsid w:val="00881B8D"/>
    <w:rsid w:val="00881CEC"/>
    <w:rsid w:val="00881F09"/>
    <w:rsid w:val="008823AC"/>
    <w:rsid w:val="008823B3"/>
    <w:rsid w:val="0088245B"/>
    <w:rsid w:val="008824A9"/>
    <w:rsid w:val="0088287F"/>
    <w:rsid w:val="008833B1"/>
    <w:rsid w:val="0088355D"/>
    <w:rsid w:val="008838EB"/>
    <w:rsid w:val="00883945"/>
    <w:rsid w:val="00883BE4"/>
    <w:rsid w:val="0088437C"/>
    <w:rsid w:val="0088499E"/>
    <w:rsid w:val="00884A5B"/>
    <w:rsid w:val="00884B19"/>
    <w:rsid w:val="00885063"/>
    <w:rsid w:val="008851EB"/>
    <w:rsid w:val="00885294"/>
    <w:rsid w:val="008853C4"/>
    <w:rsid w:val="008856AB"/>
    <w:rsid w:val="008859FF"/>
    <w:rsid w:val="00885EB6"/>
    <w:rsid w:val="0088603D"/>
    <w:rsid w:val="00886791"/>
    <w:rsid w:val="008867FC"/>
    <w:rsid w:val="00886982"/>
    <w:rsid w:val="00886AE4"/>
    <w:rsid w:val="00886D0C"/>
    <w:rsid w:val="00886D99"/>
    <w:rsid w:val="00886F47"/>
    <w:rsid w:val="008872CB"/>
    <w:rsid w:val="0088748E"/>
    <w:rsid w:val="008877B9"/>
    <w:rsid w:val="008879AA"/>
    <w:rsid w:val="00887AFD"/>
    <w:rsid w:val="00887F0E"/>
    <w:rsid w:val="0089002F"/>
    <w:rsid w:val="00890275"/>
    <w:rsid w:val="008908E1"/>
    <w:rsid w:val="00890BC4"/>
    <w:rsid w:val="00890BF8"/>
    <w:rsid w:val="00890CD6"/>
    <w:rsid w:val="00890EED"/>
    <w:rsid w:val="00891099"/>
    <w:rsid w:val="0089129A"/>
    <w:rsid w:val="00891BCD"/>
    <w:rsid w:val="00891E3F"/>
    <w:rsid w:val="00892096"/>
    <w:rsid w:val="0089219E"/>
    <w:rsid w:val="00892454"/>
    <w:rsid w:val="00892600"/>
    <w:rsid w:val="00892609"/>
    <w:rsid w:val="008926EA"/>
    <w:rsid w:val="00892CD3"/>
    <w:rsid w:val="0089300A"/>
    <w:rsid w:val="008935B4"/>
    <w:rsid w:val="008939A4"/>
    <w:rsid w:val="00893D12"/>
    <w:rsid w:val="00893E1B"/>
    <w:rsid w:val="00893F40"/>
    <w:rsid w:val="00893FB0"/>
    <w:rsid w:val="008940A2"/>
    <w:rsid w:val="008940F3"/>
    <w:rsid w:val="008942AE"/>
    <w:rsid w:val="00894382"/>
    <w:rsid w:val="00894504"/>
    <w:rsid w:val="008946EE"/>
    <w:rsid w:val="00895038"/>
    <w:rsid w:val="008954D3"/>
    <w:rsid w:val="0089568A"/>
    <w:rsid w:val="00895AB2"/>
    <w:rsid w:val="00895B2F"/>
    <w:rsid w:val="00895DBA"/>
    <w:rsid w:val="00896379"/>
    <w:rsid w:val="00896B84"/>
    <w:rsid w:val="008970AE"/>
    <w:rsid w:val="008970D5"/>
    <w:rsid w:val="00897113"/>
    <w:rsid w:val="008975EF"/>
    <w:rsid w:val="00897722"/>
    <w:rsid w:val="00897810"/>
    <w:rsid w:val="008979C6"/>
    <w:rsid w:val="00897A42"/>
    <w:rsid w:val="00897ADA"/>
    <w:rsid w:val="00897B39"/>
    <w:rsid w:val="00897C4C"/>
    <w:rsid w:val="00897CC9"/>
    <w:rsid w:val="00897D92"/>
    <w:rsid w:val="00897F08"/>
    <w:rsid w:val="00897F22"/>
    <w:rsid w:val="008A03D6"/>
    <w:rsid w:val="008A04D4"/>
    <w:rsid w:val="008A06C6"/>
    <w:rsid w:val="008A070A"/>
    <w:rsid w:val="008A08BE"/>
    <w:rsid w:val="008A095A"/>
    <w:rsid w:val="008A0AA8"/>
    <w:rsid w:val="008A0B6B"/>
    <w:rsid w:val="008A0B71"/>
    <w:rsid w:val="008A0C50"/>
    <w:rsid w:val="008A0E16"/>
    <w:rsid w:val="008A0EF8"/>
    <w:rsid w:val="008A1134"/>
    <w:rsid w:val="008A1419"/>
    <w:rsid w:val="008A1464"/>
    <w:rsid w:val="008A20AA"/>
    <w:rsid w:val="008A2499"/>
    <w:rsid w:val="008A2832"/>
    <w:rsid w:val="008A299F"/>
    <w:rsid w:val="008A2A8A"/>
    <w:rsid w:val="008A2C52"/>
    <w:rsid w:val="008A2D87"/>
    <w:rsid w:val="008A2F7A"/>
    <w:rsid w:val="008A33E4"/>
    <w:rsid w:val="008A381C"/>
    <w:rsid w:val="008A3DE9"/>
    <w:rsid w:val="008A404A"/>
    <w:rsid w:val="008A491B"/>
    <w:rsid w:val="008A4ACC"/>
    <w:rsid w:val="008A4C6A"/>
    <w:rsid w:val="008A4CE2"/>
    <w:rsid w:val="008A4E63"/>
    <w:rsid w:val="008A5038"/>
    <w:rsid w:val="008A5135"/>
    <w:rsid w:val="008A516C"/>
    <w:rsid w:val="008A549D"/>
    <w:rsid w:val="008A56CC"/>
    <w:rsid w:val="008A584C"/>
    <w:rsid w:val="008A5962"/>
    <w:rsid w:val="008A5B7F"/>
    <w:rsid w:val="008A5C39"/>
    <w:rsid w:val="008A6088"/>
    <w:rsid w:val="008A61B2"/>
    <w:rsid w:val="008A62D8"/>
    <w:rsid w:val="008A646A"/>
    <w:rsid w:val="008A65A9"/>
    <w:rsid w:val="008A6610"/>
    <w:rsid w:val="008A6682"/>
    <w:rsid w:val="008A66E0"/>
    <w:rsid w:val="008A677D"/>
    <w:rsid w:val="008A67CD"/>
    <w:rsid w:val="008A68BC"/>
    <w:rsid w:val="008A6BF0"/>
    <w:rsid w:val="008A6DCF"/>
    <w:rsid w:val="008A71F7"/>
    <w:rsid w:val="008A74B9"/>
    <w:rsid w:val="008A74CF"/>
    <w:rsid w:val="008A7752"/>
    <w:rsid w:val="008A7969"/>
    <w:rsid w:val="008A7A9D"/>
    <w:rsid w:val="008A7C8B"/>
    <w:rsid w:val="008B02A5"/>
    <w:rsid w:val="008B0508"/>
    <w:rsid w:val="008B0DF7"/>
    <w:rsid w:val="008B0F37"/>
    <w:rsid w:val="008B1351"/>
    <w:rsid w:val="008B1368"/>
    <w:rsid w:val="008B13BA"/>
    <w:rsid w:val="008B1572"/>
    <w:rsid w:val="008B186E"/>
    <w:rsid w:val="008B1C6C"/>
    <w:rsid w:val="008B1CB3"/>
    <w:rsid w:val="008B1DEF"/>
    <w:rsid w:val="008B1E18"/>
    <w:rsid w:val="008B1FBB"/>
    <w:rsid w:val="008B20B6"/>
    <w:rsid w:val="008B226D"/>
    <w:rsid w:val="008B22EE"/>
    <w:rsid w:val="008B2889"/>
    <w:rsid w:val="008B2969"/>
    <w:rsid w:val="008B2BE7"/>
    <w:rsid w:val="008B2C65"/>
    <w:rsid w:val="008B2CBA"/>
    <w:rsid w:val="008B2DD4"/>
    <w:rsid w:val="008B2E42"/>
    <w:rsid w:val="008B2EDE"/>
    <w:rsid w:val="008B3051"/>
    <w:rsid w:val="008B30E3"/>
    <w:rsid w:val="008B3236"/>
    <w:rsid w:val="008B361E"/>
    <w:rsid w:val="008B3D0B"/>
    <w:rsid w:val="008B3D64"/>
    <w:rsid w:val="008B3EDD"/>
    <w:rsid w:val="008B41ED"/>
    <w:rsid w:val="008B4557"/>
    <w:rsid w:val="008B4A09"/>
    <w:rsid w:val="008B4CA5"/>
    <w:rsid w:val="008B4D2A"/>
    <w:rsid w:val="008B5131"/>
    <w:rsid w:val="008B5204"/>
    <w:rsid w:val="008B525B"/>
    <w:rsid w:val="008B533A"/>
    <w:rsid w:val="008B578E"/>
    <w:rsid w:val="008B57A7"/>
    <w:rsid w:val="008B58EB"/>
    <w:rsid w:val="008B59AC"/>
    <w:rsid w:val="008B5B06"/>
    <w:rsid w:val="008B5D75"/>
    <w:rsid w:val="008B616E"/>
    <w:rsid w:val="008B640B"/>
    <w:rsid w:val="008B65F2"/>
    <w:rsid w:val="008B6919"/>
    <w:rsid w:val="008B6AFB"/>
    <w:rsid w:val="008B6B56"/>
    <w:rsid w:val="008B6B6D"/>
    <w:rsid w:val="008B6BEC"/>
    <w:rsid w:val="008B6D29"/>
    <w:rsid w:val="008B6DC0"/>
    <w:rsid w:val="008B6E4E"/>
    <w:rsid w:val="008B6E8A"/>
    <w:rsid w:val="008B6E98"/>
    <w:rsid w:val="008B6F12"/>
    <w:rsid w:val="008B7356"/>
    <w:rsid w:val="008B75D8"/>
    <w:rsid w:val="008B7D7A"/>
    <w:rsid w:val="008B7E2C"/>
    <w:rsid w:val="008B7FB9"/>
    <w:rsid w:val="008C0049"/>
    <w:rsid w:val="008C01D9"/>
    <w:rsid w:val="008C01F0"/>
    <w:rsid w:val="008C08F8"/>
    <w:rsid w:val="008C0B0B"/>
    <w:rsid w:val="008C0DCC"/>
    <w:rsid w:val="008C0F92"/>
    <w:rsid w:val="008C1271"/>
    <w:rsid w:val="008C1887"/>
    <w:rsid w:val="008C1956"/>
    <w:rsid w:val="008C1A83"/>
    <w:rsid w:val="008C1BBE"/>
    <w:rsid w:val="008C269E"/>
    <w:rsid w:val="008C26DF"/>
    <w:rsid w:val="008C281D"/>
    <w:rsid w:val="008C284E"/>
    <w:rsid w:val="008C2AAA"/>
    <w:rsid w:val="008C2D52"/>
    <w:rsid w:val="008C31F5"/>
    <w:rsid w:val="008C3B5F"/>
    <w:rsid w:val="008C3F29"/>
    <w:rsid w:val="008C423E"/>
    <w:rsid w:val="008C4803"/>
    <w:rsid w:val="008C4838"/>
    <w:rsid w:val="008C49BA"/>
    <w:rsid w:val="008C4E98"/>
    <w:rsid w:val="008C51BF"/>
    <w:rsid w:val="008C51FD"/>
    <w:rsid w:val="008C54D0"/>
    <w:rsid w:val="008C56F1"/>
    <w:rsid w:val="008C5883"/>
    <w:rsid w:val="008C58FD"/>
    <w:rsid w:val="008C5D53"/>
    <w:rsid w:val="008C6045"/>
    <w:rsid w:val="008C63E7"/>
    <w:rsid w:val="008C64E4"/>
    <w:rsid w:val="008C6834"/>
    <w:rsid w:val="008C69AA"/>
    <w:rsid w:val="008C69C0"/>
    <w:rsid w:val="008C6A94"/>
    <w:rsid w:val="008C6AFD"/>
    <w:rsid w:val="008C6C1B"/>
    <w:rsid w:val="008C6C6F"/>
    <w:rsid w:val="008C6DF0"/>
    <w:rsid w:val="008C6E0C"/>
    <w:rsid w:val="008C6EC5"/>
    <w:rsid w:val="008C700D"/>
    <w:rsid w:val="008C752B"/>
    <w:rsid w:val="008C772A"/>
    <w:rsid w:val="008C78BD"/>
    <w:rsid w:val="008C79CE"/>
    <w:rsid w:val="008C7AA0"/>
    <w:rsid w:val="008C7B6D"/>
    <w:rsid w:val="008C7C14"/>
    <w:rsid w:val="008C7D41"/>
    <w:rsid w:val="008C7D96"/>
    <w:rsid w:val="008C7DE5"/>
    <w:rsid w:val="008C7DEB"/>
    <w:rsid w:val="008D00D6"/>
    <w:rsid w:val="008D038D"/>
    <w:rsid w:val="008D07F9"/>
    <w:rsid w:val="008D08EC"/>
    <w:rsid w:val="008D12F9"/>
    <w:rsid w:val="008D13E6"/>
    <w:rsid w:val="008D14C5"/>
    <w:rsid w:val="008D17DB"/>
    <w:rsid w:val="008D1BB0"/>
    <w:rsid w:val="008D2223"/>
    <w:rsid w:val="008D224E"/>
    <w:rsid w:val="008D2613"/>
    <w:rsid w:val="008D26B0"/>
    <w:rsid w:val="008D2907"/>
    <w:rsid w:val="008D29B0"/>
    <w:rsid w:val="008D2D9D"/>
    <w:rsid w:val="008D30C3"/>
    <w:rsid w:val="008D30E0"/>
    <w:rsid w:val="008D329A"/>
    <w:rsid w:val="008D3449"/>
    <w:rsid w:val="008D362E"/>
    <w:rsid w:val="008D3692"/>
    <w:rsid w:val="008D3BB8"/>
    <w:rsid w:val="008D42DD"/>
    <w:rsid w:val="008D43D7"/>
    <w:rsid w:val="008D4569"/>
    <w:rsid w:val="008D4605"/>
    <w:rsid w:val="008D46F6"/>
    <w:rsid w:val="008D486E"/>
    <w:rsid w:val="008D4CDA"/>
    <w:rsid w:val="008D516F"/>
    <w:rsid w:val="008D52C5"/>
    <w:rsid w:val="008D52E3"/>
    <w:rsid w:val="008D53F7"/>
    <w:rsid w:val="008D56FD"/>
    <w:rsid w:val="008D5C7F"/>
    <w:rsid w:val="008D5F30"/>
    <w:rsid w:val="008D5F59"/>
    <w:rsid w:val="008D62D6"/>
    <w:rsid w:val="008D62DD"/>
    <w:rsid w:val="008D630C"/>
    <w:rsid w:val="008D63C6"/>
    <w:rsid w:val="008D64BE"/>
    <w:rsid w:val="008D6708"/>
    <w:rsid w:val="008D6717"/>
    <w:rsid w:val="008D6AC2"/>
    <w:rsid w:val="008D6EC9"/>
    <w:rsid w:val="008D709F"/>
    <w:rsid w:val="008D75C4"/>
    <w:rsid w:val="008D7878"/>
    <w:rsid w:val="008D78E9"/>
    <w:rsid w:val="008D7A3B"/>
    <w:rsid w:val="008E0123"/>
    <w:rsid w:val="008E02B0"/>
    <w:rsid w:val="008E0493"/>
    <w:rsid w:val="008E05B5"/>
    <w:rsid w:val="008E08C5"/>
    <w:rsid w:val="008E097C"/>
    <w:rsid w:val="008E0A8F"/>
    <w:rsid w:val="008E0C0B"/>
    <w:rsid w:val="008E0E36"/>
    <w:rsid w:val="008E0EC4"/>
    <w:rsid w:val="008E119D"/>
    <w:rsid w:val="008E13A4"/>
    <w:rsid w:val="008E15A6"/>
    <w:rsid w:val="008E16CF"/>
    <w:rsid w:val="008E18D0"/>
    <w:rsid w:val="008E1BA6"/>
    <w:rsid w:val="008E24E9"/>
    <w:rsid w:val="008E2644"/>
    <w:rsid w:val="008E2840"/>
    <w:rsid w:val="008E2F00"/>
    <w:rsid w:val="008E3542"/>
    <w:rsid w:val="008E387F"/>
    <w:rsid w:val="008E3932"/>
    <w:rsid w:val="008E3AF0"/>
    <w:rsid w:val="008E3D27"/>
    <w:rsid w:val="008E3F15"/>
    <w:rsid w:val="008E3FD9"/>
    <w:rsid w:val="008E485B"/>
    <w:rsid w:val="008E536A"/>
    <w:rsid w:val="008E5C17"/>
    <w:rsid w:val="008E5D89"/>
    <w:rsid w:val="008E5ECA"/>
    <w:rsid w:val="008E5ECD"/>
    <w:rsid w:val="008E671B"/>
    <w:rsid w:val="008E68A2"/>
    <w:rsid w:val="008E741B"/>
    <w:rsid w:val="008E7659"/>
    <w:rsid w:val="008E7666"/>
    <w:rsid w:val="008E7759"/>
    <w:rsid w:val="008E77D7"/>
    <w:rsid w:val="008E788B"/>
    <w:rsid w:val="008E7B00"/>
    <w:rsid w:val="008E7BF7"/>
    <w:rsid w:val="008E7D42"/>
    <w:rsid w:val="008F00BC"/>
    <w:rsid w:val="008F0360"/>
    <w:rsid w:val="008F049A"/>
    <w:rsid w:val="008F05FD"/>
    <w:rsid w:val="008F06B8"/>
    <w:rsid w:val="008F07A2"/>
    <w:rsid w:val="008F089E"/>
    <w:rsid w:val="008F0A7C"/>
    <w:rsid w:val="008F0B0E"/>
    <w:rsid w:val="008F0DE9"/>
    <w:rsid w:val="008F0F8E"/>
    <w:rsid w:val="008F0FB5"/>
    <w:rsid w:val="008F1215"/>
    <w:rsid w:val="008F16AF"/>
    <w:rsid w:val="008F1857"/>
    <w:rsid w:val="008F18E4"/>
    <w:rsid w:val="008F1942"/>
    <w:rsid w:val="008F19C5"/>
    <w:rsid w:val="008F1C9E"/>
    <w:rsid w:val="008F1C9F"/>
    <w:rsid w:val="008F1CA9"/>
    <w:rsid w:val="008F24F2"/>
    <w:rsid w:val="008F26FA"/>
    <w:rsid w:val="008F2AB5"/>
    <w:rsid w:val="008F2AD7"/>
    <w:rsid w:val="008F2BF1"/>
    <w:rsid w:val="008F2F40"/>
    <w:rsid w:val="008F3192"/>
    <w:rsid w:val="008F328B"/>
    <w:rsid w:val="008F3335"/>
    <w:rsid w:val="008F3351"/>
    <w:rsid w:val="008F402C"/>
    <w:rsid w:val="008F403A"/>
    <w:rsid w:val="008F4BF9"/>
    <w:rsid w:val="008F4E7D"/>
    <w:rsid w:val="008F5573"/>
    <w:rsid w:val="008F5B42"/>
    <w:rsid w:val="008F5B4A"/>
    <w:rsid w:val="008F5B76"/>
    <w:rsid w:val="008F616A"/>
    <w:rsid w:val="008F626F"/>
    <w:rsid w:val="008F6291"/>
    <w:rsid w:val="008F62F8"/>
    <w:rsid w:val="008F67F9"/>
    <w:rsid w:val="008F6E0A"/>
    <w:rsid w:val="008F7194"/>
    <w:rsid w:val="008F731A"/>
    <w:rsid w:val="008F7497"/>
    <w:rsid w:val="008F749E"/>
    <w:rsid w:val="008F74B5"/>
    <w:rsid w:val="009000C3"/>
    <w:rsid w:val="00900202"/>
    <w:rsid w:val="009002F8"/>
    <w:rsid w:val="00900617"/>
    <w:rsid w:val="00900C81"/>
    <w:rsid w:val="00900E8C"/>
    <w:rsid w:val="00901A98"/>
    <w:rsid w:val="00901DD3"/>
    <w:rsid w:val="00901EC5"/>
    <w:rsid w:val="00902483"/>
    <w:rsid w:val="00902588"/>
    <w:rsid w:val="00902B22"/>
    <w:rsid w:val="0090307C"/>
    <w:rsid w:val="00903836"/>
    <w:rsid w:val="009039A5"/>
    <w:rsid w:val="00903A28"/>
    <w:rsid w:val="00903B15"/>
    <w:rsid w:val="00903F1D"/>
    <w:rsid w:val="009040E2"/>
    <w:rsid w:val="00904134"/>
    <w:rsid w:val="0090451E"/>
    <w:rsid w:val="00904546"/>
    <w:rsid w:val="009045D3"/>
    <w:rsid w:val="009048CE"/>
    <w:rsid w:val="00904A0B"/>
    <w:rsid w:val="00904BBE"/>
    <w:rsid w:val="00904DCC"/>
    <w:rsid w:val="009051E8"/>
    <w:rsid w:val="00905357"/>
    <w:rsid w:val="009053CB"/>
    <w:rsid w:val="009054D8"/>
    <w:rsid w:val="009059AA"/>
    <w:rsid w:val="00905FD7"/>
    <w:rsid w:val="00906086"/>
    <w:rsid w:val="0090669B"/>
    <w:rsid w:val="0090690C"/>
    <w:rsid w:val="00906971"/>
    <w:rsid w:val="00906BEF"/>
    <w:rsid w:val="00906BF8"/>
    <w:rsid w:val="00906C57"/>
    <w:rsid w:val="00906C91"/>
    <w:rsid w:val="00906E2D"/>
    <w:rsid w:val="009072FA"/>
    <w:rsid w:val="009074E8"/>
    <w:rsid w:val="00907577"/>
    <w:rsid w:val="00907620"/>
    <w:rsid w:val="0090762F"/>
    <w:rsid w:val="00907638"/>
    <w:rsid w:val="00907C00"/>
    <w:rsid w:val="00907DFF"/>
    <w:rsid w:val="00907E3D"/>
    <w:rsid w:val="009100F8"/>
    <w:rsid w:val="009101C9"/>
    <w:rsid w:val="00910513"/>
    <w:rsid w:val="00910744"/>
    <w:rsid w:val="0091099B"/>
    <w:rsid w:val="00910E4D"/>
    <w:rsid w:val="00910E7E"/>
    <w:rsid w:val="00911214"/>
    <w:rsid w:val="00911270"/>
    <w:rsid w:val="0091163B"/>
    <w:rsid w:val="00911799"/>
    <w:rsid w:val="00911950"/>
    <w:rsid w:val="00911B69"/>
    <w:rsid w:val="00911D04"/>
    <w:rsid w:val="00911E98"/>
    <w:rsid w:val="0091206A"/>
    <w:rsid w:val="00912207"/>
    <w:rsid w:val="00912818"/>
    <w:rsid w:val="00912B08"/>
    <w:rsid w:val="009131D1"/>
    <w:rsid w:val="00913589"/>
    <w:rsid w:val="009136ED"/>
    <w:rsid w:val="0091390D"/>
    <w:rsid w:val="00913B2C"/>
    <w:rsid w:val="00913E45"/>
    <w:rsid w:val="0091408D"/>
    <w:rsid w:val="00914BDF"/>
    <w:rsid w:val="00914E59"/>
    <w:rsid w:val="00914FFF"/>
    <w:rsid w:val="009150E4"/>
    <w:rsid w:val="00915210"/>
    <w:rsid w:val="00915770"/>
    <w:rsid w:val="009158E2"/>
    <w:rsid w:val="00915AF7"/>
    <w:rsid w:val="00915C24"/>
    <w:rsid w:val="00915C9F"/>
    <w:rsid w:val="00915D8B"/>
    <w:rsid w:val="00915DDA"/>
    <w:rsid w:val="00915E63"/>
    <w:rsid w:val="00915F5E"/>
    <w:rsid w:val="00915FF5"/>
    <w:rsid w:val="00916071"/>
    <w:rsid w:val="0091631C"/>
    <w:rsid w:val="009166BF"/>
    <w:rsid w:val="0091685F"/>
    <w:rsid w:val="00916924"/>
    <w:rsid w:val="00916BC3"/>
    <w:rsid w:val="00916E73"/>
    <w:rsid w:val="0091720A"/>
    <w:rsid w:val="00917237"/>
    <w:rsid w:val="00917299"/>
    <w:rsid w:val="0091741D"/>
    <w:rsid w:val="009174B5"/>
    <w:rsid w:val="0091780A"/>
    <w:rsid w:val="00917AE4"/>
    <w:rsid w:val="00917ED6"/>
    <w:rsid w:val="00917F2D"/>
    <w:rsid w:val="00917F35"/>
    <w:rsid w:val="00917F76"/>
    <w:rsid w:val="0092002B"/>
    <w:rsid w:val="009207BA"/>
    <w:rsid w:val="00920B0C"/>
    <w:rsid w:val="00920CA1"/>
    <w:rsid w:val="0092110F"/>
    <w:rsid w:val="009211F6"/>
    <w:rsid w:val="0092129F"/>
    <w:rsid w:val="009212CE"/>
    <w:rsid w:val="00921485"/>
    <w:rsid w:val="009214AE"/>
    <w:rsid w:val="00921B60"/>
    <w:rsid w:val="00922242"/>
    <w:rsid w:val="0092227B"/>
    <w:rsid w:val="009223A9"/>
    <w:rsid w:val="0092282A"/>
    <w:rsid w:val="00922DC2"/>
    <w:rsid w:val="0092302C"/>
    <w:rsid w:val="00923452"/>
    <w:rsid w:val="00923661"/>
    <w:rsid w:val="00923668"/>
    <w:rsid w:val="00924284"/>
    <w:rsid w:val="0092446A"/>
    <w:rsid w:val="0092481B"/>
    <w:rsid w:val="00924A4F"/>
    <w:rsid w:val="00924AFB"/>
    <w:rsid w:val="009250F0"/>
    <w:rsid w:val="00925512"/>
    <w:rsid w:val="00925774"/>
    <w:rsid w:val="00925A04"/>
    <w:rsid w:val="00925A65"/>
    <w:rsid w:val="00925B2E"/>
    <w:rsid w:val="00925BC5"/>
    <w:rsid w:val="00925F80"/>
    <w:rsid w:val="00926173"/>
    <w:rsid w:val="009261D4"/>
    <w:rsid w:val="009266D8"/>
    <w:rsid w:val="009266F1"/>
    <w:rsid w:val="00926DFC"/>
    <w:rsid w:val="0092734B"/>
    <w:rsid w:val="009273DA"/>
    <w:rsid w:val="009275EC"/>
    <w:rsid w:val="00927626"/>
    <w:rsid w:val="009276CE"/>
    <w:rsid w:val="00927712"/>
    <w:rsid w:val="0093024B"/>
    <w:rsid w:val="009303C1"/>
    <w:rsid w:val="00930622"/>
    <w:rsid w:val="00930693"/>
    <w:rsid w:val="009306F9"/>
    <w:rsid w:val="009309BB"/>
    <w:rsid w:val="00930A36"/>
    <w:rsid w:val="00930A3A"/>
    <w:rsid w:val="00930A84"/>
    <w:rsid w:val="00930AB6"/>
    <w:rsid w:val="00930E8D"/>
    <w:rsid w:val="00930FA5"/>
    <w:rsid w:val="0093100D"/>
    <w:rsid w:val="00931076"/>
    <w:rsid w:val="009311F2"/>
    <w:rsid w:val="009312EE"/>
    <w:rsid w:val="009313AD"/>
    <w:rsid w:val="00931411"/>
    <w:rsid w:val="0093174F"/>
    <w:rsid w:val="0093176D"/>
    <w:rsid w:val="00931899"/>
    <w:rsid w:val="00931906"/>
    <w:rsid w:val="00931C34"/>
    <w:rsid w:val="00931DCA"/>
    <w:rsid w:val="009322D0"/>
    <w:rsid w:val="0093251E"/>
    <w:rsid w:val="009326DB"/>
    <w:rsid w:val="00932761"/>
    <w:rsid w:val="009328B6"/>
    <w:rsid w:val="009329A5"/>
    <w:rsid w:val="00932ED1"/>
    <w:rsid w:val="009331B4"/>
    <w:rsid w:val="009332EC"/>
    <w:rsid w:val="0093342B"/>
    <w:rsid w:val="009337EC"/>
    <w:rsid w:val="00933821"/>
    <w:rsid w:val="009340C8"/>
    <w:rsid w:val="0093410B"/>
    <w:rsid w:val="009341E5"/>
    <w:rsid w:val="0093450B"/>
    <w:rsid w:val="00934728"/>
    <w:rsid w:val="00934982"/>
    <w:rsid w:val="00934B2D"/>
    <w:rsid w:val="00934B7D"/>
    <w:rsid w:val="0093519D"/>
    <w:rsid w:val="0093548F"/>
    <w:rsid w:val="009355A5"/>
    <w:rsid w:val="0093563F"/>
    <w:rsid w:val="00935680"/>
    <w:rsid w:val="009357AE"/>
    <w:rsid w:val="0093594E"/>
    <w:rsid w:val="00935B2D"/>
    <w:rsid w:val="00936196"/>
    <w:rsid w:val="0093644B"/>
    <w:rsid w:val="009364A5"/>
    <w:rsid w:val="009364B8"/>
    <w:rsid w:val="0093677C"/>
    <w:rsid w:val="00937377"/>
    <w:rsid w:val="00937437"/>
    <w:rsid w:val="0093745A"/>
    <w:rsid w:val="0093745D"/>
    <w:rsid w:val="0093753C"/>
    <w:rsid w:val="00937583"/>
    <w:rsid w:val="00937643"/>
    <w:rsid w:val="00937A3D"/>
    <w:rsid w:val="00937B58"/>
    <w:rsid w:val="00937C19"/>
    <w:rsid w:val="00937D9E"/>
    <w:rsid w:val="00937E05"/>
    <w:rsid w:val="00937F02"/>
    <w:rsid w:val="00937F94"/>
    <w:rsid w:val="00940032"/>
    <w:rsid w:val="0094017E"/>
    <w:rsid w:val="00940369"/>
    <w:rsid w:val="00940BAE"/>
    <w:rsid w:val="00940CC2"/>
    <w:rsid w:val="00940F47"/>
    <w:rsid w:val="009414F0"/>
    <w:rsid w:val="009415EB"/>
    <w:rsid w:val="00941710"/>
    <w:rsid w:val="00941948"/>
    <w:rsid w:val="00941A88"/>
    <w:rsid w:val="00941ACE"/>
    <w:rsid w:val="009421E1"/>
    <w:rsid w:val="009426DB"/>
    <w:rsid w:val="009428D1"/>
    <w:rsid w:val="00942B1B"/>
    <w:rsid w:val="00942DC2"/>
    <w:rsid w:val="0094306B"/>
    <w:rsid w:val="00943308"/>
    <w:rsid w:val="009437B6"/>
    <w:rsid w:val="00943848"/>
    <w:rsid w:val="00943906"/>
    <w:rsid w:val="00943907"/>
    <w:rsid w:val="009439E3"/>
    <w:rsid w:val="00943A72"/>
    <w:rsid w:val="009442A7"/>
    <w:rsid w:val="00944428"/>
    <w:rsid w:val="009445E2"/>
    <w:rsid w:val="009446A4"/>
    <w:rsid w:val="00944ACF"/>
    <w:rsid w:val="00944C69"/>
    <w:rsid w:val="00944D3B"/>
    <w:rsid w:val="00944DC7"/>
    <w:rsid w:val="00944EE7"/>
    <w:rsid w:val="00944F7E"/>
    <w:rsid w:val="009451B4"/>
    <w:rsid w:val="00945229"/>
    <w:rsid w:val="0094536D"/>
    <w:rsid w:val="00945A29"/>
    <w:rsid w:val="00945DB9"/>
    <w:rsid w:val="0094637E"/>
    <w:rsid w:val="0094643B"/>
    <w:rsid w:val="009467BF"/>
    <w:rsid w:val="00946AD3"/>
    <w:rsid w:val="00946C49"/>
    <w:rsid w:val="00946CF1"/>
    <w:rsid w:val="00946DE2"/>
    <w:rsid w:val="00946DF4"/>
    <w:rsid w:val="009471AF"/>
    <w:rsid w:val="00947312"/>
    <w:rsid w:val="009473C6"/>
    <w:rsid w:val="00947809"/>
    <w:rsid w:val="00947B36"/>
    <w:rsid w:val="00947C58"/>
    <w:rsid w:val="009502CD"/>
    <w:rsid w:val="0095050A"/>
    <w:rsid w:val="009506E8"/>
    <w:rsid w:val="009506FB"/>
    <w:rsid w:val="0095096C"/>
    <w:rsid w:val="00950AE2"/>
    <w:rsid w:val="009510C8"/>
    <w:rsid w:val="009511D8"/>
    <w:rsid w:val="009514E8"/>
    <w:rsid w:val="00951D11"/>
    <w:rsid w:val="00951D1A"/>
    <w:rsid w:val="00951D1C"/>
    <w:rsid w:val="00951E53"/>
    <w:rsid w:val="00951FC8"/>
    <w:rsid w:val="00952059"/>
    <w:rsid w:val="00952338"/>
    <w:rsid w:val="00952514"/>
    <w:rsid w:val="0095274F"/>
    <w:rsid w:val="009527EF"/>
    <w:rsid w:val="00952853"/>
    <w:rsid w:val="00952933"/>
    <w:rsid w:val="0095296D"/>
    <w:rsid w:val="00952D85"/>
    <w:rsid w:val="00953119"/>
    <w:rsid w:val="00953262"/>
    <w:rsid w:val="00953407"/>
    <w:rsid w:val="00953A65"/>
    <w:rsid w:val="00953B45"/>
    <w:rsid w:val="00953E4C"/>
    <w:rsid w:val="00954037"/>
    <w:rsid w:val="00954113"/>
    <w:rsid w:val="00954371"/>
    <w:rsid w:val="009549C1"/>
    <w:rsid w:val="00954AB5"/>
    <w:rsid w:val="00954CA6"/>
    <w:rsid w:val="009550B3"/>
    <w:rsid w:val="00955270"/>
    <w:rsid w:val="00955380"/>
    <w:rsid w:val="009554CB"/>
    <w:rsid w:val="00955543"/>
    <w:rsid w:val="009555E9"/>
    <w:rsid w:val="00955775"/>
    <w:rsid w:val="00955919"/>
    <w:rsid w:val="00955E27"/>
    <w:rsid w:val="0095641B"/>
    <w:rsid w:val="00956543"/>
    <w:rsid w:val="009566B5"/>
    <w:rsid w:val="00956730"/>
    <w:rsid w:val="009568D1"/>
    <w:rsid w:val="00956BF8"/>
    <w:rsid w:val="00956C3B"/>
    <w:rsid w:val="00956C8C"/>
    <w:rsid w:val="00957287"/>
    <w:rsid w:val="00957374"/>
    <w:rsid w:val="009573DA"/>
    <w:rsid w:val="0095745D"/>
    <w:rsid w:val="00957724"/>
    <w:rsid w:val="00957D29"/>
    <w:rsid w:val="0096031C"/>
    <w:rsid w:val="009605B3"/>
    <w:rsid w:val="00960602"/>
    <w:rsid w:val="00960668"/>
    <w:rsid w:val="009609B0"/>
    <w:rsid w:val="00960C55"/>
    <w:rsid w:val="00960C60"/>
    <w:rsid w:val="0096129A"/>
    <w:rsid w:val="009616C8"/>
    <w:rsid w:val="00961719"/>
    <w:rsid w:val="00961D52"/>
    <w:rsid w:val="00961F51"/>
    <w:rsid w:val="00962072"/>
    <w:rsid w:val="00962163"/>
    <w:rsid w:val="00962208"/>
    <w:rsid w:val="009629B7"/>
    <w:rsid w:val="00962DC7"/>
    <w:rsid w:val="0096304D"/>
    <w:rsid w:val="009635C5"/>
    <w:rsid w:val="009636E7"/>
    <w:rsid w:val="00963709"/>
    <w:rsid w:val="009638DB"/>
    <w:rsid w:val="0096393B"/>
    <w:rsid w:val="00963B67"/>
    <w:rsid w:val="00964939"/>
    <w:rsid w:val="00964E3B"/>
    <w:rsid w:val="00964E99"/>
    <w:rsid w:val="00965276"/>
    <w:rsid w:val="0096561C"/>
    <w:rsid w:val="009656A7"/>
    <w:rsid w:val="0096589C"/>
    <w:rsid w:val="00965915"/>
    <w:rsid w:val="009659E1"/>
    <w:rsid w:val="00966318"/>
    <w:rsid w:val="00966AEC"/>
    <w:rsid w:val="00966B7D"/>
    <w:rsid w:val="00966C27"/>
    <w:rsid w:val="00966D45"/>
    <w:rsid w:val="009671BA"/>
    <w:rsid w:val="00967248"/>
    <w:rsid w:val="009672A5"/>
    <w:rsid w:val="009673BB"/>
    <w:rsid w:val="00967473"/>
    <w:rsid w:val="0096759D"/>
    <w:rsid w:val="00967600"/>
    <w:rsid w:val="0096767C"/>
    <w:rsid w:val="009676B1"/>
    <w:rsid w:val="009678A0"/>
    <w:rsid w:val="009678FC"/>
    <w:rsid w:val="00967DF3"/>
    <w:rsid w:val="00967E42"/>
    <w:rsid w:val="00967EDC"/>
    <w:rsid w:val="00967F9A"/>
    <w:rsid w:val="009701FA"/>
    <w:rsid w:val="0097027C"/>
    <w:rsid w:val="009702F3"/>
    <w:rsid w:val="00970695"/>
    <w:rsid w:val="00970981"/>
    <w:rsid w:val="00970A5D"/>
    <w:rsid w:val="00970F18"/>
    <w:rsid w:val="009712D3"/>
    <w:rsid w:val="0097144B"/>
    <w:rsid w:val="00971748"/>
    <w:rsid w:val="00971994"/>
    <w:rsid w:val="00971CF9"/>
    <w:rsid w:val="00971DFC"/>
    <w:rsid w:val="00971ECB"/>
    <w:rsid w:val="009721B2"/>
    <w:rsid w:val="009722B1"/>
    <w:rsid w:val="0097232F"/>
    <w:rsid w:val="00972357"/>
    <w:rsid w:val="00972726"/>
    <w:rsid w:val="009727CD"/>
    <w:rsid w:val="00972A7F"/>
    <w:rsid w:val="00972B43"/>
    <w:rsid w:val="00972C39"/>
    <w:rsid w:val="00972EDA"/>
    <w:rsid w:val="00972F63"/>
    <w:rsid w:val="00973027"/>
    <w:rsid w:val="009731B4"/>
    <w:rsid w:val="00973276"/>
    <w:rsid w:val="009732B1"/>
    <w:rsid w:val="00973DA2"/>
    <w:rsid w:val="00973DC8"/>
    <w:rsid w:val="00973E03"/>
    <w:rsid w:val="00973E8A"/>
    <w:rsid w:val="00973F35"/>
    <w:rsid w:val="00973FF7"/>
    <w:rsid w:val="00974687"/>
    <w:rsid w:val="00974D5B"/>
    <w:rsid w:val="00974E86"/>
    <w:rsid w:val="00974FC5"/>
    <w:rsid w:val="009751C7"/>
    <w:rsid w:val="0097526A"/>
    <w:rsid w:val="00975270"/>
    <w:rsid w:val="009754E0"/>
    <w:rsid w:val="0097556B"/>
    <w:rsid w:val="009758DB"/>
    <w:rsid w:val="00975945"/>
    <w:rsid w:val="00975F2B"/>
    <w:rsid w:val="00976570"/>
    <w:rsid w:val="009766DE"/>
    <w:rsid w:val="0097675E"/>
    <w:rsid w:val="0097698B"/>
    <w:rsid w:val="00976B8F"/>
    <w:rsid w:val="00976D5C"/>
    <w:rsid w:val="00977205"/>
    <w:rsid w:val="0097750B"/>
    <w:rsid w:val="00977917"/>
    <w:rsid w:val="00977A04"/>
    <w:rsid w:val="00977BB1"/>
    <w:rsid w:val="00977C3B"/>
    <w:rsid w:val="00977DBF"/>
    <w:rsid w:val="00977F11"/>
    <w:rsid w:val="00980830"/>
    <w:rsid w:val="0098089F"/>
    <w:rsid w:val="00980A48"/>
    <w:rsid w:val="00980AE0"/>
    <w:rsid w:val="00980AF4"/>
    <w:rsid w:val="00980B39"/>
    <w:rsid w:val="00980DC9"/>
    <w:rsid w:val="00980E8A"/>
    <w:rsid w:val="00981165"/>
    <w:rsid w:val="009812FC"/>
    <w:rsid w:val="009813F6"/>
    <w:rsid w:val="00981645"/>
    <w:rsid w:val="0098178C"/>
    <w:rsid w:val="00981856"/>
    <w:rsid w:val="00981A05"/>
    <w:rsid w:val="00981C53"/>
    <w:rsid w:val="00981E71"/>
    <w:rsid w:val="00981EF9"/>
    <w:rsid w:val="00981F6D"/>
    <w:rsid w:val="00982385"/>
    <w:rsid w:val="009824E7"/>
    <w:rsid w:val="009825EB"/>
    <w:rsid w:val="0098260C"/>
    <w:rsid w:val="00982688"/>
    <w:rsid w:val="00982773"/>
    <w:rsid w:val="00982A30"/>
    <w:rsid w:val="00982AE2"/>
    <w:rsid w:val="00982E18"/>
    <w:rsid w:val="00982F6F"/>
    <w:rsid w:val="009833CF"/>
    <w:rsid w:val="009837E1"/>
    <w:rsid w:val="00984071"/>
    <w:rsid w:val="009841C0"/>
    <w:rsid w:val="0098483E"/>
    <w:rsid w:val="00984850"/>
    <w:rsid w:val="009848D9"/>
    <w:rsid w:val="00984AE0"/>
    <w:rsid w:val="00984C23"/>
    <w:rsid w:val="00985283"/>
    <w:rsid w:val="0098580F"/>
    <w:rsid w:val="00985BA3"/>
    <w:rsid w:val="00985FAF"/>
    <w:rsid w:val="00986115"/>
    <w:rsid w:val="00986340"/>
    <w:rsid w:val="009866A6"/>
    <w:rsid w:val="0098681B"/>
    <w:rsid w:val="009868FA"/>
    <w:rsid w:val="00986BB7"/>
    <w:rsid w:val="00987289"/>
    <w:rsid w:val="0098728C"/>
    <w:rsid w:val="00987328"/>
    <w:rsid w:val="00987603"/>
    <w:rsid w:val="00987B65"/>
    <w:rsid w:val="00987E2D"/>
    <w:rsid w:val="00987FE8"/>
    <w:rsid w:val="00990357"/>
    <w:rsid w:val="00990A1D"/>
    <w:rsid w:val="00990BCD"/>
    <w:rsid w:val="00990C12"/>
    <w:rsid w:val="00990E8B"/>
    <w:rsid w:val="009912AE"/>
    <w:rsid w:val="0099146F"/>
    <w:rsid w:val="0099147F"/>
    <w:rsid w:val="00991681"/>
    <w:rsid w:val="00991902"/>
    <w:rsid w:val="00991F61"/>
    <w:rsid w:val="00992116"/>
    <w:rsid w:val="009928D6"/>
    <w:rsid w:val="00992A14"/>
    <w:rsid w:val="00992CA7"/>
    <w:rsid w:val="00992E1B"/>
    <w:rsid w:val="009932A4"/>
    <w:rsid w:val="009933C6"/>
    <w:rsid w:val="0099381F"/>
    <w:rsid w:val="009940F8"/>
    <w:rsid w:val="009944DD"/>
    <w:rsid w:val="00994719"/>
    <w:rsid w:val="0099486B"/>
    <w:rsid w:val="00994979"/>
    <w:rsid w:val="00994BCD"/>
    <w:rsid w:val="00994C5D"/>
    <w:rsid w:val="00994DFE"/>
    <w:rsid w:val="00994FFD"/>
    <w:rsid w:val="00995496"/>
    <w:rsid w:val="00995639"/>
    <w:rsid w:val="0099586D"/>
    <w:rsid w:val="0099609E"/>
    <w:rsid w:val="0099621E"/>
    <w:rsid w:val="0099624E"/>
    <w:rsid w:val="009962D4"/>
    <w:rsid w:val="009962E2"/>
    <w:rsid w:val="009964DC"/>
    <w:rsid w:val="009966CF"/>
    <w:rsid w:val="009966ED"/>
    <w:rsid w:val="009967FE"/>
    <w:rsid w:val="009969B2"/>
    <w:rsid w:val="00996B77"/>
    <w:rsid w:val="009972E9"/>
    <w:rsid w:val="0099756F"/>
    <w:rsid w:val="00997830"/>
    <w:rsid w:val="00997E3A"/>
    <w:rsid w:val="009A0076"/>
    <w:rsid w:val="009A008C"/>
    <w:rsid w:val="009A022D"/>
    <w:rsid w:val="009A06A8"/>
    <w:rsid w:val="009A06BC"/>
    <w:rsid w:val="009A0A6A"/>
    <w:rsid w:val="009A0B33"/>
    <w:rsid w:val="009A0BCE"/>
    <w:rsid w:val="009A0DDD"/>
    <w:rsid w:val="009A0EA9"/>
    <w:rsid w:val="009A104A"/>
    <w:rsid w:val="009A1849"/>
    <w:rsid w:val="009A1DEB"/>
    <w:rsid w:val="009A1ED0"/>
    <w:rsid w:val="009A1F7A"/>
    <w:rsid w:val="009A2113"/>
    <w:rsid w:val="009A22BD"/>
    <w:rsid w:val="009A2325"/>
    <w:rsid w:val="009A2461"/>
    <w:rsid w:val="009A25E7"/>
    <w:rsid w:val="009A2715"/>
    <w:rsid w:val="009A27DD"/>
    <w:rsid w:val="009A282F"/>
    <w:rsid w:val="009A29A0"/>
    <w:rsid w:val="009A2D86"/>
    <w:rsid w:val="009A2E2A"/>
    <w:rsid w:val="009A350D"/>
    <w:rsid w:val="009A35AF"/>
    <w:rsid w:val="009A3918"/>
    <w:rsid w:val="009A39BA"/>
    <w:rsid w:val="009A3B66"/>
    <w:rsid w:val="009A4094"/>
    <w:rsid w:val="009A4512"/>
    <w:rsid w:val="009A4977"/>
    <w:rsid w:val="009A4BB0"/>
    <w:rsid w:val="009A4C03"/>
    <w:rsid w:val="009A4C37"/>
    <w:rsid w:val="009A4C48"/>
    <w:rsid w:val="009A4CDA"/>
    <w:rsid w:val="009A4D72"/>
    <w:rsid w:val="009A51A0"/>
    <w:rsid w:val="009A539F"/>
    <w:rsid w:val="009A5432"/>
    <w:rsid w:val="009A55A8"/>
    <w:rsid w:val="009A56C2"/>
    <w:rsid w:val="009A5A09"/>
    <w:rsid w:val="009A5BDC"/>
    <w:rsid w:val="009A5CC1"/>
    <w:rsid w:val="009A5D96"/>
    <w:rsid w:val="009A5E0F"/>
    <w:rsid w:val="009A5E7F"/>
    <w:rsid w:val="009A5F85"/>
    <w:rsid w:val="009A61A8"/>
    <w:rsid w:val="009A61AF"/>
    <w:rsid w:val="009A640A"/>
    <w:rsid w:val="009A65D4"/>
    <w:rsid w:val="009A65E5"/>
    <w:rsid w:val="009A6627"/>
    <w:rsid w:val="009A6666"/>
    <w:rsid w:val="009A668F"/>
    <w:rsid w:val="009A6921"/>
    <w:rsid w:val="009A69A6"/>
    <w:rsid w:val="009A712C"/>
    <w:rsid w:val="009A73B4"/>
    <w:rsid w:val="009A745E"/>
    <w:rsid w:val="009A74E2"/>
    <w:rsid w:val="009A75D1"/>
    <w:rsid w:val="009A76AF"/>
    <w:rsid w:val="009A779A"/>
    <w:rsid w:val="009A7828"/>
    <w:rsid w:val="009A7845"/>
    <w:rsid w:val="009A7C0E"/>
    <w:rsid w:val="009A7E47"/>
    <w:rsid w:val="009B0215"/>
    <w:rsid w:val="009B0231"/>
    <w:rsid w:val="009B04D5"/>
    <w:rsid w:val="009B05F9"/>
    <w:rsid w:val="009B0826"/>
    <w:rsid w:val="009B0E3D"/>
    <w:rsid w:val="009B14D3"/>
    <w:rsid w:val="009B1567"/>
    <w:rsid w:val="009B1D63"/>
    <w:rsid w:val="009B1EE8"/>
    <w:rsid w:val="009B20ED"/>
    <w:rsid w:val="009B2411"/>
    <w:rsid w:val="009B24E0"/>
    <w:rsid w:val="009B2B1B"/>
    <w:rsid w:val="009B31F2"/>
    <w:rsid w:val="009B337D"/>
    <w:rsid w:val="009B3621"/>
    <w:rsid w:val="009B366F"/>
    <w:rsid w:val="009B3AD2"/>
    <w:rsid w:val="009B3B2F"/>
    <w:rsid w:val="009B3B97"/>
    <w:rsid w:val="009B3D68"/>
    <w:rsid w:val="009B3F5D"/>
    <w:rsid w:val="009B4077"/>
    <w:rsid w:val="009B42D4"/>
    <w:rsid w:val="009B43C7"/>
    <w:rsid w:val="009B44FF"/>
    <w:rsid w:val="009B45EA"/>
    <w:rsid w:val="009B471B"/>
    <w:rsid w:val="009B4757"/>
    <w:rsid w:val="009B4777"/>
    <w:rsid w:val="009B4A6B"/>
    <w:rsid w:val="009B4BA6"/>
    <w:rsid w:val="009B4C37"/>
    <w:rsid w:val="009B5328"/>
    <w:rsid w:val="009B5430"/>
    <w:rsid w:val="009B5541"/>
    <w:rsid w:val="009B56CB"/>
    <w:rsid w:val="009B59C8"/>
    <w:rsid w:val="009B5A7C"/>
    <w:rsid w:val="009B5ADB"/>
    <w:rsid w:val="009B5CA0"/>
    <w:rsid w:val="009B5E96"/>
    <w:rsid w:val="009B5ED5"/>
    <w:rsid w:val="009B6327"/>
    <w:rsid w:val="009B6A6D"/>
    <w:rsid w:val="009B6C16"/>
    <w:rsid w:val="009B6C83"/>
    <w:rsid w:val="009B6D7E"/>
    <w:rsid w:val="009B6D89"/>
    <w:rsid w:val="009B7183"/>
    <w:rsid w:val="009B7194"/>
    <w:rsid w:val="009B71E0"/>
    <w:rsid w:val="009B7385"/>
    <w:rsid w:val="009B76B7"/>
    <w:rsid w:val="009B77AF"/>
    <w:rsid w:val="009B7A6B"/>
    <w:rsid w:val="009B7CBE"/>
    <w:rsid w:val="009B7FA3"/>
    <w:rsid w:val="009B7FAD"/>
    <w:rsid w:val="009C0044"/>
    <w:rsid w:val="009C04F0"/>
    <w:rsid w:val="009C05B1"/>
    <w:rsid w:val="009C0715"/>
    <w:rsid w:val="009C0BAB"/>
    <w:rsid w:val="009C0C14"/>
    <w:rsid w:val="009C0CD3"/>
    <w:rsid w:val="009C0D1A"/>
    <w:rsid w:val="009C0F89"/>
    <w:rsid w:val="009C1240"/>
    <w:rsid w:val="009C13EB"/>
    <w:rsid w:val="009C195C"/>
    <w:rsid w:val="009C1AD5"/>
    <w:rsid w:val="009C1B92"/>
    <w:rsid w:val="009C1D89"/>
    <w:rsid w:val="009C2298"/>
    <w:rsid w:val="009C23BD"/>
    <w:rsid w:val="009C250F"/>
    <w:rsid w:val="009C2569"/>
    <w:rsid w:val="009C28C2"/>
    <w:rsid w:val="009C2A31"/>
    <w:rsid w:val="009C2C7B"/>
    <w:rsid w:val="009C2CD5"/>
    <w:rsid w:val="009C2D47"/>
    <w:rsid w:val="009C2D8B"/>
    <w:rsid w:val="009C2DC3"/>
    <w:rsid w:val="009C2F67"/>
    <w:rsid w:val="009C3200"/>
    <w:rsid w:val="009C3292"/>
    <w:rsid w:val="009C32B4"/>
    <w:rsid w:val="009C33BD"/>
    <w:rsid w:val="009C34AB"/>
    <w:rsid w:val="009C3650"/>
    <w:rsid w:val="009C36E6"/>
    <w:rsid w:val="009C374B"/>
    <w:rsid w:val="009C376D"/>
    <w:rsid w:val="009C3B5D"/>
    <w:rsid w:val="009C4115"/>
    <w:rsid w:val="009C48F0"/>
    <w:rsid w:val="009C5164"/>
    <w:rsid w:val="009C5433"/>
    <w:rsid w:val="009C5794"/>
    <w:rsid w:val="009C59FC"/>
    <w:rsid w:val="009C5A92"/>
    <w:rsid w:val="009C5AA8"/>
    <w:rsid w:val="009C5D8A"/>
    <w:rsid w:val="009C68BF"/>
    <w:rsid w:val="009C707E"/>
    <w:rsid w:val="009C72E7"/>
    <w:rsid w:val="009C7381"/>
    <w:rsid w:val="009C77B2"/>
    <w:rsid w:val="009C782D"/>
    <w:rsid w:val="009C795B"/>
    <w:rsid w:val="009C7E6A"/>
    <w:rsid w:val="009C7FF2"/>
    <w:rsid w:val="009D00C0"/>
    <w:rsid w:val="009D00F1"/>
    <w:rsid w:val="009D088B"/>
    <w:rsid w:val="009D0E8C"/>
    <w:rsid w:val="009D0F21"/>
    <w:rsid w:val="009D0FD2"/>
    <w:rsid w:val="009D11A8"/>
    <w:rsid w:val="009D131D"/>
    <w:rsid w:val="009D1818"/>
    <w:rsid w:val="009D189E"/>
    <w:rsid w:val="009D2153"/>
    <w:rsid w:val="009D22E6"/>
    <w:rsid w:val="009D2CDB"/>
    <w:rsid w:val="009D2E47"/>
    <w:rsid w:val="009D2FD7"/>
    <w:rsid w:val="009D342B"/>
    <w:rsid w:val="009D347A"/>
    <w:rsid w:val="009D3839"/>
    <w:rsid w:val="009D3B01"/>
    <w:rsid w:val="009D3C4E"/>
    <w:rsid w:val="009D3F18"/>
    <w:rsid w:val="009D3F56"/>
    <w:rsid w:val="009D42CB"/>
    <w:rsid w:val="009D47D2"/>
    <w:rsid w:val="009D4889"/>
    <w:rsid w:val="009D49C2"/>
    <w:rsid w:val="009D4CD7"/>
    <w:rsid w:val="009D4E38"/>
    <w:rsid w:val="009D529B"/>
    <w:rsid w:val="009D5A42"/>
    <w:rsid w:val="009D5D58"/>
    <w:rsid w:val="009D5D66"/>
    <w:rsid w:val="009D5E07"/>
    <w:rsid w:val="009D6FD1"/>
    <w:rsid w:val="009D7330"/>
    <w:rsid w:val="009D73D6"/>
    <w:rsid w:val="009D7455"/>
    <w:rsid w:val="009D745F"/>
    <w:rsid w:val="009D77B0"/>
    <w:rsid w:val="009D7BB9"/>
    <w:rsid w:val="009E0091"/>
    <w:rsid w:val="009E00C4"/>
    <w:rsid w:val="009E03C7"/>
    <w:rsid w:val="009E080E"/>
    <w:rsid w:val="009E08BA"/>
    <w:rsid w:val="009E0A04"/>
    <w:rsid w:val="009E0D47"/>
    <w:rsid w:val="009E0F62"/>
    <w:rsid w:val="009E1300"/>
    <w:rsid w:val="009E1BED"/>
    <w:rsid w:val="009E1C75"/>
    <w:rsid w:val="009E223A"/>
    <w:rsid w:val="009E2253"/>
    <w:rsid w:val="009E23C9"/>
    <w:rsid w:val="009E2900"/>
    <w:rsid w:val="009E2B97"/>
    <w:rsid w:val="009E318B"/>
    <w:rsid w:val="009E325B"/>
    <w:rsid w:val="009E3881"/>
    <w:rsid w:val="009E38AF"/>
    <w:rsid w:val="009E3BAC"/>
    <w:rsid w:val="009E3C17"/>
    <w:rsid w:val="009E3F8F"/>
    <w:rsid w:val="009E41E7"/>
    <w:rsid w:val="009E4268"/>
    <w:rsid w:val="009E44E8"/>
    <w:rsid w:val="009E4535"/>
    <w:rsid w:val="009E49C6"/>
    <w:rsid w:val="009E4A4C"/>
    <w:rsid w:val="009E4BB7"/>
    <w:rsid w:val="009E4CE5"/>
    <w:rsid w:val="009E505C"/>
    <w:rsid w:val="009E5168"/>
    <w:rsid w:val="009E51EC"/>
    <w:rsid w:val="009E52C2"/>
    <w:rsid w:val="009E5642"/>
    <w:rsid w:val="009E58C3"/>
    <w:rsid w:val="009E59E8"/>
    <w:rsid w:val="009E59FC"/>
    <w:rsid w:val="009E62D4"/>
    <w:rsid w:val="009E630E"/>
    <w:rsid w:val="009E650E"/>
    <w:rsid w:val="009E68DB"/>
    <w:rsid w:val="009E6A24"/>
    <w:rsid w:val="009E6CBD"/>
    <w:rsid w:val="009E75CF"/>
    <w:rsid w:val="009E76B3"/>
    <w:rsid w:val="009E76EC"/>
    <w:rsid w:val="009E79E1"/>
    <w:rsid w:val="009E7B50"/>
    <w:rsid w:val="009E7E1E"/>
    <w:rsid w:val="009E7F29"/>
    <w:rsid w:val="009E7F56"/>
    <w:rsid w:val="009E7FE0"/>
    <w:rsid w:val="009F020C"/>
    <w:rsid w:val="009F0221"/>
    <w:rsid w:val="009F026C"/>
    <w:rsid w:val="009F08A7"/>
    <w:rsid w:val="009F0FAB"/>
    <w:rsid w:val="009F102E"/>
    <w:rsid w:val="009F12B1"/>
    <w:rsid w:val="009F1E71"/>
    <w:rsid w:val="009F2409"/>
    <w:rsid w:val="009F2595"/>
    <w:rsid w:val="009F26C3"/>
    <w:rsid w:val="009F2761"/>
    <w:rsid w:val="009F27AD"/>
    <w:rsid w:val="009F2814"/>
    <w:rsid w:val="009F290E"/>
    <w:rsid w:val="009F2C3E"/>
    <w:rsid w:val="009F3118"/>
    <w:rsid w:val="009F3428"/>
    <w:rsid w:val="009F350C"/>
    <w:rsid w:val="009F39A5"/>
    <w:rsid w:val="009F3C6E"/>
    <w:rsid w:val="009F3D68"/>
    <w:rsid w:val="009F3E88"/>
    <w:rsid w:val="009F3F06"/>
    <w:rsid w:val="009F41D2"/>
    <w:rsid w:val="009F435B"/>
    <w:rsid w:val="009F446B"/>
    <w:rsid w:val="009F459F"/>
    <w:rsid w:val="009F4768"/>
    <w:rsid w:val="009F4A45"/>
    <w:rsid w:val="009F4C43"/>
    <w:rsid w:val="009F4E46"/>
    <w:rsid w:val="009F5060"/>
    <w:rsid w:val="009F50D0"/>
    <w:rsid w:val="009F511D"/>
    <w:rsid w:val="009F568B"/>
    <w:rsid w:val="009F598F"/>
    <w:rsid w:val="009F5B93"/>
    <w:rsid w:val="009F5FBD"/>
    <w:rsid w:val="009F60EF"/>
    <w:rsid w:val="009F634E"/>
    <w:rsid w:val="009F6454"/>
    <w:rsid w:val="009F6595"/>
    <w:rsid w:val="009F669F"/>
    <w:rsid w:val="009F6712"/>
    <w:rsid w:val="009F6973"/>
    <w:rsid w:val="009F6B39"/>
    <w:rsid w:val="009F6CBF"/>
    <w:rsid w:val="009F6E14"/>
    <w:rsid w:val="009F701C"/>
    <w:rsid w:val="009F7048"/>
    <w:rsid w:val="009F71A8"/>
    <w:rsid w:val="009F73AA"/>
    <w:rsid w:val="009F7500"/>
    <w:rsid w:val="009F756C"/>
    <w:rsid w:val="009F75A3"/>
    <w:rsid w:val="009F7CAB"/>
    <w:rsid w:val="009F7DF6"/>
    <w:rsid w:val="009F7F8D"/>
    <w:rsid w:val="00A000B2"/>
    <w:rsid w:val="00A00200"/>
    <w:rsid w:val="00A00224"/>
    <w:rsid w:val="00A00591"/>
    <w:rsid w:val="00A00857"/>
    <w:rsid w:val="00A00C85"/>
    <w:rsid w:val="00A00C91"/>
    <w:rsid w:val="00A01163"/>
    <w:rsid w:val="00A011F4"/>
    <w:rsid w:val="00A015A1"/>
    <w:rsid w:val="00A015A7"/>
    <w:rsid w:val="00A01751"/>
    <w:rsid w:val="00A01CFB"/>
    <w:rsid w:val="00A02003"/>
    <w:rsid w:val="00A02048"/>
    <w:rsid w:val="00A0228B"/>
    <w:rsid w:val="00A024B3"/>
    <w:rsid w:val="00A02559"/>
    <w:rsid w:val="00A025CD"/>
    <w:rsid w:val="00A0281A"/>
    <w:rsid w:val="00A0286D"/>
    <w:rsid w:val="00A02CDD"/>
    <w:rsid w:val="00A02E58"/>
    <w:rsid w:val="00A03123"/>
    <w:rsid w:val="00A03185"/>
    <w:rsid w:val="00A031C7"/>
    <w:rsid w:val="00A0320E"/>
    <w:rsid w:val="00A0338B"/>
    <w:rsid w:val="00A03417"/>
    <w:rsid w:val="00A03463"/>
    <w:rsid w:val="00A034C5"/>
    <w:rsid w:val="00A0378E"/>
    <w:rsid w:val="00A03D92"/>
    <w:rsid w:val="00A047D4"/>
    <w:rsid w:val="00A04932"/>
    <w:rsid w:val="00A049CC"/>
    <w:rsid w:val="00A04BC4"/>
    <w:rsid w:val="00A04E54"/>
    <w:rsid w:val="00A04F81"/>
    <w:rsid w:val="00A04FF7"/>
    <w:rsid w:val="00A05072"/>
    <w:rsid w:val="00A05151"/>
    <w:rsid w:val="00A05225"/>
    <w:rsid w:val="00A05240"/>
    <w:rsid w:val="00A05886"/>
    <w:rsid w:val="00A05AAA"/>
    <w:rsid w:val="00A05B23"/>
    <w:rsid w:val="00A05BAE"/>
    <w:rsid w:val="00A05D48"/>
    <w:rsid w:val="00A06160"/>
    <w:rsid w:val="00A0617B"/>
    <w:rsid w:val="00A061D5"/>
    <w:rsid w:val="00A062D7"/>
    <w:rsid w:val="00A06458"/>
    <w:rsid w:val="00A065E8"/>
    <w:rsid w:val="00A06695"/>
    <w:rsid w:val="00A067A4"/>
    <w:rsid w:val="00A0685C"/>
    <w:rsid w:val="00A06926"/>
    <w:rsid w:val="00A06983"/>
    <w:rsid w:val="00A06A09"/>
    <w:rsid w:val="00A06A47"/>
    <w:rsid w:val="00A06D1D"/>
    <w:rsid w:val="00A070E3"/>
    <w:rsid w:val="00A073FE"/>
    <w:rsid w:val="00A0746C"/>
    <w:rsid w:val="00A0767F"/>
    <w:rsid w:val="00A078E8"/>
    <w:rsid w:val="00A07933"/>
    <w:rsid w:val="00A07B11"/>
    <w:rsid w:val="00A07C8C"/>
    <w:rsid w:val="00A07DE7"/>
    <w:rsid w:val="00A07E4F"/>
    <w:rsid w:val="00A07F93"/>
    <w:rsid w:val="00A10253"/>
    <w:rsid w:val="00A1026F"/>
    <w:rsid w:val="00A10904"/>
    <w:rsid w:val="00A10AB1"/>
    <w:rsid w:val="00A10C61"/>
    <w:rsid w:val="00A10CA0"/>
    <w:rsid w:val="00A10D11"/>
    <w:rsid w:val="00A10D8F"/>
    <w:rsid w:val="00A1118B"/>
    <w:rsid w:val="00A115F8"/>
    <w:rsid w:val="00A11859"/>
    <w:rsid w:val="00A119FC"/>
    <w:rsid w:val="00A11A45"/>
    <w:rsid w:val="00A121E4"/>
    <w:rsid w:val="00A12234"/>
    <w:rsid w:val="00A12452"/>
    <w:rsid w:val="00A12AB4"/>
    <w:rsid w:val="00A12AEB"/>
    <w:rsid w:val="00A133B2"/>
    <w:rsid w:val="00A13A18"/>
    <w:rsid w:val="00A13B6C"/>
    <w:rsid w:val="00A13C21"/>
    <w:rsid w:val="00A1447C"/>
    <w:rsid w:val="00A14522"/>
    <w:rsid w:val="00A145DC"/>
    <w:rsid w:val="00A1473E"/>
    <w:rsid w:val="00A147C6"/>
    <w:rsid w:val="00A147D3"/>
    <w:rsid w:val="00A14834"/>
    <w:rsid w:val="00A14873"/>
    <w:rsid w:val="00A149D0"/>
    <w:rsid w:val="00A14E8F"/>
    <w:rsid w:val="00A14F10"/>
    <w:rsid w:val="00A15110"/>
    <w:rsid w:val="00A15192"/>
    <w:rsid w:val="00A153EF"/>
    <w:rsid w:val="00A15490"/>
    <w:rsid w:val="00A15B0E"/>
    <w:rsid w:val="00A15EC5"/>
    <w:rsid w:val="00A1615E"/>
    <w:rsid w:val="00A16236"/>
    <w:rsid w:val="00A16334"/>
    <w:rsid w:val="00A16A7F"/>
    <w:rsid w:val="00A16D30"/>
    <w:rsid w:val="00A16DBB"/>
    <w:rsid w:val="00A16E94"/>
    <w:rsid w:val="00A17506"/>
    <w:rsid w:val="00A1763A"/>
    <w:rsid w:val="00A178E4"/>
    <w:rsid w:val="00A1790C"/>
    <w:rsid w:val="00A17C99"/>
    <w:rsid w:val="00A17EA9"/>
    <w:rsid w:val="00A17F10"/>
    <w:rsid w:val="00A2052D"/>
    <w:rsid w:val="00A20944"/>
    <w:rsid w:val="00A20C9E"/>
    <w:rsid w:val="00A20FAC"/>
    <w:rsid w:val="00A211DB"/>
    <w:rsid w:val="00A21237"/>
    <w:rsid w:val="00A2200E"/>
    <w:rsid w:val="00A2230B"/>
    <w:rsid w:val="00A22929"/>
    <w:rsid w:val="00A22ACB"/>
    <w:rsid w:val="00A22D61"/>
    <w:rsid w:val="00A22EDA"/>
    <w:rsid w:val="00A22FB5"/>
    <w:rsid w:val="00A231BD"/>
    <w:rsid w:val="00A231DF"/>
    <w:rsid w:val="00A231EA"/>
    <w:rsid w:val="00A232E6"/>
    <w:rsid w:val="00A2348E"/>
    <w:rsid w:val="00A23526"/>
    <w:rsid w:val="00A235E4"/>
    <w:rsid w:val="00A23702"/>
    <w:rsid w:val="00A2373A"/>
    <w:rsid w:val="00A23745"/>
    <w:rsid w:val="00A238FA"/>
    <w:rsid w:val="00A23924"/>
    <w:rsid w:val="00A23A22"/>
    <w:rsid w:val="00A243AE"/>
    <w:rsid w:val="00A243EC"/>
    <w:rsid w:val="00A2445C"/>
    <w:rsid w:val="00A244A7"/>
    <w:rsid w:val="00A24A87"/>
    <w:rsid w:val="00A24BF4"/>
    <w:rsid w:val="00A24FF5"/>
    <w:rsid w:val="00A250B7"/>
    <w:rsid w:val="00A252A3"/>
    <w:rsid w:val="00A25674"/>
    <w:rsid w:val="00A256B2"/>
    <w:rsid w:val="00A25BF8"/>
    <w:rsid w:val="00A25FCC"/>
    <w:rsid w:val="00A25FEA"/>
    <w:rsid w:val="00A260AE"/>
    <w:rsid w:val="00A261FC"/>
    <w:rsid w:val="00A2624B"/>
    <w:rsid w:val="00A263C0"/>
    <w:rsid w:val="00A26506"/>
    <w:rsid w:val="00A26A43"/>
    <w:rsid w:val="00A26C4E"/>
    <w:rsid w:val="00A26DC8"/>
    <w:rsid w:val="00A26E61"/>
    <w:rsid w:val="00A26EC5"/>
    <w:rsid w:val="00A2710E"/>
    <w:rsid w:val="00A274CA"/>
    <w:rsid w:val="00A275A1"/>
    <w:rsid w:val="00A275F9"/>
    <w:rsid w:val="00A27BC5"/>
    <w:rsid w:val="00A27E8B"/>
    <w:rsid w:val="00A30006"/>
    <w:rsid w:val="00A3094F"/>
    <w:rsid w:val="00A309FE"/>
    <w:rsid w:val="00A30BB0"/>
    <w:rsid w:val="00A30BC5"/>
    <w:rsid w:val="00A30E89"/>
    <w:rsid w:val="00A30EBD"/>
    <w:rsid w:val="00A311F7"/>
    <w:rsid w:val="00A313DB"/>
    <w:rsid w:val="00A3150B"/>
    <w:rsid w:val="00A31D13"/>
    <w:rsid w:val="00A31F85"/>
    <w:rsid w:val="00A3203D"/>
    <w:rsid w:val="00A3239C"/>
    <w:rsid w:val="00A3246E"/>
    <w:rsid w:val="00A325D2"/>
    <w:rsid w:val="00A3278C"/>
    <w:rsid w:val="00A32EB8"/>
    <w:rsid w:val="00A33053"/>
    <w:rsid w:val="00A330BE"/>
    <w:rsid w:val="00A33209"/>
    <w:rsid w:val="00A336B9"/>
    <w:rsid w:val="00A33A6E"/>
    <w:rsid w:val="00A33D4C"/>
    <w:rsid w:val="00A34075"/>
    <w:rsid w:val="00A344BD"/>
    <w:rsid w:val="00A345D6"/>
    <w:rsid w:val="00A348D5"/>
    <w:rsid w:val="00A3491A"/>
    <w:rsid w:val="00A34932"/>
    <w:rsid w:val="00A34A4A"/>
    <w:rsid w:val="00A34F81"/>
    <w:rsid w:val="00A35296"/>
    <w:rsid w:val="00A35299"/>
    <w:rsid w:val="00A355E5"/>
    <w:rsid w:val="00A3583D"/>
    <w:rsid w:val="00A359AD"/>
    <w:rsid w:val="00A35B21"/>
    <w:rsid w:val="00A35CCE"/>
    <w:rsid w:val="00A35F46"/>
    <w:rsid w:val="00A36066"/>
    <w:rsid w:val="00A36336"/>
    <w:rsid w:val="00A36472"/>
    <w:rsid w:val="00A36814"/>
    <w:rsid w:val="00A36966"/>
    <w:rsid w:val="00A36F0B"/>
    <w:rsid w:val="00A3740C"/>
    <w:rsid w:val="00A37643"/>
    <w:rsid w:val="00A376E9"/>
    <w:rsid w:val="00A37903"/>
    <w:rsid w:val="00A37EDA"/>
    <w:rsid w:val="00A40086"/>
    <w:rsid w:val="00A40561"/>
    <w:rsid w:val="00A40707"/>
    <w:rsid w:val="00A4071E"/>
    <w:rsid w:val="00A40CDD"/>
    <w:rsid w:val="00A41075"/>
    <w:rsid w:val="00A4169A"/>
    <w:rsid w:val="00A41AFB"/>
    <w:rsid w:val="00A41AFF"/>
    <w:rsid w:val="00A41BA5"/>
    <w:rsid w:val="00A41D0C"/>
    <w:rsid w:val="00A420B7"/>
    <w:rsid w:val="00A4225E"/>
    <w:rsid w:val="00A426DD"/>
    <w:rsid w:val="00A42A5D"/>
    <w:rsid w:val="00A42B14"/>
    <w:rsid w:val="00A42B91"/>
    <w:rsid w:val="00A42EA9"/>
    <w:rsid w:val="00A430BB"/>
    <w:rsid w:val="00A43585"/>
    <w:rsid w:val="00A43709"/>
    <w:rsid w:val="00A43A86"/>
    <w:rsid w:val="00A43BC2"/>
    <w:rsid w:val="00A43DE1"/>
    <w:rsid w:val="00A440DF"/>
    <w:rsid w:val="00A44145"/>
    <w:rsid w:val="00A4446D"/>
    <w:rsid w:val="00A447A1"/>
    <w:rsid w:val="00A44B2D"/>
    <w:rsid w:val="00A44BDC"/>
    <w:rsid w:val="00A45025"/>
    <w:rsid w:val="00A45518"/>
    <w:rsid w:val="00A45A49"/>
    <w:rsid w:val="00A45E5E"/>
    <w:rsid w:val="00A45ED2"/>
    <w:rsid w:val="00A46596"/>
    <w:rsid w:val="00A46709"/>
    <w:rsid w:val="00A467AE"/>
    <w:rsid w:val="00A46E2F"/>
    <w:rsid w:val="00A46FDA"/>
    <w:rsid w:val="00A47037"/>
    <w:rsid w:val="00A4704B"/>
    <w:rsid w:val="00A473D4"/>
    <w:rsid w:val="00A4744F"/>
    <w:rsid w:val="00A47450"/>
    <w:rsid w:val="00A476E0"/>
    <w:rsid w:val="00A4783C"/>
    <w:rsid w:val="00A479DF"/>
    <w:rsid w:val="00A47C9F"/>
    <w:rsid w:val="00A47FF2"/>
    <w:rsid w:val="00A50B33"/>
    <w:rsid w:val="00A50CD4"/>
    <w:rsid w:val="00A50D49"/>
    <w:rsid w:val="00A513A5"/>
    <w:rsid w:val="00A518F0"/>
    <w:rsid w:val="00A51A77"/>
    <w:rsid w:val="00A51EA2"/>
    <w:rsid w:val="00A520DF"/>
    <w:rsid w:val="00A5216D"/>
    <w:rsid w:val="00A52E43"/>
    <w:rsid w:val="00A53105"/>
    <w:rsid w:val="00A5320E"/>
    <w:rsid w:val="00A5322A"/>
    <w:rsid w:val="00A53425"/>
    <w:rsid w:val="00A53490"/>
    <w:rsid w:val="00A534F4"/>
    <w:rsid w:val="00A534F7"/>
    <w:rsid w:val="00A535C2"/>
    <w:rsid w:val="00A535CA"/>
    <w:rsid w:val="00A53826"/>
    <w:rsid w:val="00A53C82"/>
    <w:rsid w:val="00A53CDC"/>
    <w:rsid w:val="00A53F59"/>
    <w:rsid w:val="00A540C0"/>
    <w:rsid w:val="00A541E2"/>
    <w:rsid w:val="00A543D8"/>
    <w:rsid w:val="00A54899"/>
    <w:rsid w:val="00A54CE7"/>
    <w:rsid w:val="00A54FE7"/>
    <w:rsid w:val="00A556D0"/>
    <w:rsid w:val="00A556E9"/>
    <w:rsid w:val="00A55937"/>
    <w:rsid w:val="00A55E8D"/>
    <w:rsid w:val="00A55F1D"/>
    <w:rsid w:val="00A563BF"/>
    <w:rsid w:val="00A568D4"/>
    <w:rsid w:val="00A56AA1"/>
    <w:rsid w:val="00A56C58"/>
    <w:rsid w:val="00A56F41"/>
    <w:rsid w:val="00A56FE3"/>
    <w:rsid w:val="00A576C6"/>
    <w:rsid w:val="00A57751"/>
    <w:rsid w:val="00A5794B"/>
    <w:rsid w:val="00A57A22"/>
    <w:rsid w:val="00A57F13"/>
    <w:rsid w:val="00A603D0"/>
    <w:rsid w:val="00A606DB"/>
    <w:rsid w:val="00A607FC"/>
    <w:rsid w:val="00A608BB"/>
    <w:rsid w:val="00A608E9"/>
    <w:rsid w:val="00A609C5"/>
    <w:rsid w:val="00A60B22"/>
    <w:rsid w:val="00A60B55"/>
    <w:rsid w:val="00A60BC5"/>
    <w:rsid w:val="00A60F95"/>
    <w:rsid w:val="00A60FD7"/>
    <w:rsid w:val="00A612EE"/>
    <w:rsid w:val="00A61623"/>
    <w:rsid w:val="00A6176B"/>
    <w:rsid w:val="00A61A0D"/>
    <w:rsid w:val="00A61B95"/>
    <w:rsid w:val="00A6220E"/>
    <w:rsid w:val="00A622A0"/>
    <w:rsid w:val="00A6275E"/>
    <w:rsid w:val="00A62A33"/>
    <w:rsid w:val="00A62AAF"/>
    <w:rsid w:val="00A62BA0"/>
    <w:rsid w:val="00A62E79"/>
    <w:rsid w:val="00A63086"/>
    <w:rsid w:val="00A6331F"/>
    <w:rsid w:val="00A634D7"/>
    <w:rsid w:val="00A6378B"/>
    <w:rsid w:val="00A63B12"/>
    <w:rsid w:val="00A63EE4"/>
    <w:rsid w:val="00A640CA"/>
    <w:rsid w:val="00A64620"/>
    <w:rsid w:val="00A646B0"/>
    <w:rsid w:val="00A6515B"/>
    <w:rsid w:val="00A65197"/>
    <w:rsid w:val="00A6555E"/>
    <w:rsid w:val="00A658DE"/>
    <w:rsid w:val="00A65C7D"/>
    <w:rsid w:val="00A66181"/>
    <w:rsid w:val="00A66285"/>
    <w:rsid w:val="00A662CF"/>
    <w:rsid w:val="00A66625"/>
    <w:rsid w:val="00A6676F"/>
    <w:rsid w:val="00A66F35"/>
    <w:rsid w:val="00A67171"/>
    <w:rsid w:val="00A67420"/>
    <w:rsid w:val="00A677FB"/>
    <w:rsid w:val="00A67957"/>
    <w:rsid w:val="00A67B84"/>
    <w:rsid w:val="00A67CDA"/>
    <w:rsid w:val="00A70032"/>
    <w:rsid w:val="00A70100"/>
    <w:rsid w:val="00A70472"/>
    <w:rsid w:val="00A70CBD"/>
    <w:rsid w:val="00A70CCC"/>
    <w:rsid w:val="00A70CEE"/>
    <w:rsid w:val="00A70F6C"/>
    <w:rsid w:val="00A70F9A"/>
    <w:rsid w:val="00A71423"/>
    <w:rsid w:val="00A71432"/>
    <w:rsid w:val="00A72492"/>
    <w:rsid w:val="00A724CA"/>
    <w:rsid w:val="00A729E7"/>
    <w:rsid w:val="00A729F5"/>
    <w:rsid w:val="00A72E11"/>
    <w:rsid w:val="00A72E4E"/>
    <w:rsid w:val="00A72FCE"/>
    <w:rsid w:val="00A73172"/>
    <w:rsid w:val="00A7348B"/>
    <w:rsid w:val="00A734ED"/>
    <w:rsid w:val="00A73557"/>
    <w:rsid w:val="00A73742"/>
    <w:rsid w:val="00A73D4E"/>
    <w:rsid w:val="00A74288"/>
    <w:rsid w:val="00A7439B"/>
    <w:rsid w:val="00A74421"/>
    <w:rsid w:val="00A74613"/>
    <w:rsid w:val="00A746EC"/>
    <w:rsid w:val="00A74940"/>
    <w:rsid w:val="00A74BB8"/>
    <w:rsid w:val="00A75149"/>
    <w:rsid w:val="00A75614"/>
    <w:rsid w:val="00A75827"/>
    <w:rsid w:val="00A758FF"/>
    <w:rsid w:val="00A75A9B"/>
    <w:rsid w:val="00A75C0F"/>
    <w:rsid w:val="00A75C2F"/>
    <w:rsid w:val="00A75D6B"/>
    <w:rsid w:val="00A75D83"/>
    <w:rsid w:val="00A75DCC"/>
    <w:rsid w:val="00A761AC"/>
    <w:rsid w:val="00A76459"/>
    <w:rsid w:val="00A76708"/>
    <w:rsid w:val="00A76839"/>
    <w:rsid w:val="00A76943"/>
    <w:rsid w:val="00A76D71"/>
    <w:rsid w:val="00A76F9B"/>
    <w:rsid w:val="00A7729E"/>
    <w:rsid w:val="00A77663"/>
    <w:rsid w:val="00A7787E"/>
    <w:rsid w:val="00A77963"/>
    <w:rsid w:val="00A80173"/>
    <w:rsid w:val="00A803C7"/>
    <w:rsid w:val="00A8043F"/>
    <w:rsid w:val="00A804C6"/>
    <w:rsid w:val="00A80688"/>
    <w:rsid w:val="00A806AD"/>
    <w:rsid w:val="00A80772"/>
    <w:rsid w:val="00A808AA"/>
    <w:rsid w:val="00A80924"/>
    <w:rsid w:val="00A8097D"/>
    <w:rsid w:val="00A80985"/>
    <w:rsid w:val="00A80E32"/>
    <w:rsid w:val="00A8118B"/>
    <w:rsid w:val="00A81414"/>
    <w:rsid w:val="00A8172D"/>
    <w:rsid w:val="00A8173C"/>
    <w:rsid w:val="00A8180F"/>
    <w:rsid w:val="00A818CE"/>
    <w:rsid w:val="00A81BF9"/>
    <w:rsid w:val="00A81E1C"/>
    <w:rsid w:val="00A81ECC"/>
    <w:rsid w:val="00A822D2"/>
    <w:rsid w:val="00A82453"/>
    <w:rsid w:val="00A82AF4"/>
    <w:rsid w:val="00A82CFB"/>
    <w:rsid w:val="00A83168"/>
    <w:rsid w:val="00A831C3"/>
    <w:rsid w:val="00A83621"/>
    <w:rsid w:val="00A836F9"/>
    <w:rsid w:val="00A83AA8"/>
    <w:rsid w:val="00A83C87"/>
    <w:rsid w:val="00A83F40"/>
    <w:rsid w:val="00A83F83"/>
    <w:rsid w:val="00A8403D"/>
    <w:rsid w:val="00A8418E"/>
    <w:rsid w:val="00A84362"/>
    <w:rsid w:val="00A843D9"/>
    <w:rsid w:val="00A844AA"/>
    <w:rsid w:val="00A8457C"/>
    <w:rsid w:val="00A84765"/>
    <w:rsid w:val="00A84AA8"/>
    <w:rsid w:val="00A84FE8"/>
    <w:rsid w:val="00A85287"/>
    <w:rsid w:val="00A85CA0"/>
    <w:rsid w:val="00A85DB0"/>
    <w:rsid w:val="00A85F2F"/>
    <w:rsid w:val="00A85F8A"/>
    <w:rsid w:val="00A862E3"/>
    <w:rsid w:val="00A86337"/>
    <w:rsid w:val="00A86526"/>
    <w:rsid w:val="00A867D8"/>
    <w:rsid w:val="00A86876"/>
    <w:rsid w:val="00A86A08"/>
    <w:rsid w:val="00A86A14"/>
    <w:rsid w:val="00A86DA2"/>
    <w:rsid w:val="00A86F6F"/>
    <w:rsid w:val="00A87203"/>
    <w:rsid w:val="00A8738F"/>
    <w:rsid w:val="00A90145"/>
    <w:rsid w:val="00A90146"/>
    <w:rsid w:val="00A901FF"/>
    <w:rsid w:val="00A90552"/>
    <w:rsid w:val="00A90553"/>
    <w:rsid w:val="00A905DF"/>
    <w:rsid w:val="00A90B7F"/>
    <w:rsid w:val="00A9107E"/>
    <w:rsid w:val="00A910AD"/>
    <w:rsid w:val="00A910C6"/>
    <w:rsid w:val="00A916C6"/>
    <w:rsid w:val="00A91A20"/>
    <w:rsid w:val="00A91CD6"/>
    <w:rsid w:val="00A91DAA"/>
    <w:rsid w:val="00A91F00"/>
    <w:rsid w:val="00A929D9"/>
    <w:rsid w:val="00A929FD"/>
    <w:rsid w:val="00A92AA5"/>
    <w:rsid w:val="00A92D83"/>
    <w:rsid w:val="00A930EA"/>
    <w:rsid w:val="00A933A5"/>
    <w:rsid w:val="00A9345B"/>
    <w:rsid w:val="00A93472"/>
    <w:rsid w:val="00A934A7"/>
    <w:rsid w:val="00A935CD"/>
    <w:rsid w:val="00A936AD"/>
    <w:rsid w:val="00A93816"/>
    <w:rsid w:val="00A93976"/>
    <w:rsid w:val="00A93E3D"/>
    <w:rsid w:val="00A94036"/>
    <w:rsid w:val="00A94130"/>
    <w:rsid w:val="00A941F3"/>
    <w:rsid w:val="00A94378"/>
    <w:rsid w:val="00A943EA"/>
    <w:rsid w:val="00A9458B"/>
    <w:rsid w:val="00A94A00"/>
    <w:rsid w:val="00A94B39"/>
    <w:rsid w:val="00A94D62"/>
    <w:rsid w:val="00A94D8D"/>
    <w:rsid w:val="00A94E89"/>
    <w:rsid w:val="00A9504F"/>
    <w:rsid w:val="00A9517C"/>
    <w:rsid w:val="00A95331"/>
    <w:rsid w:val="00A95469"/>
    <w:rsid w:val="00A955F7"/>
    <w:rsid w:val="00A9563A"/>
    <w:rsid w:val="00A957BE"/>
    <w:rsid w:val="00A95815"/>
    <w:rsid w:val="00A9584A"/>
    <w:rsid w:val="00A9589D"/>
    <w:rsid w:val="00A95C11"/>
    <w:rsid w:val="00A95FD7"/>
    <w:rsid w:val="00A9614A"/>
    <w:rsid w:val="00A961D4"/>
    <w:rsid w:val="00A9672F"/>
    <w:rsid w:val="00A96A89"/>
    <w:rsid w:val="00A96B80"/>
    <w:rsid w:val="00A96E05"/>
    <w:rsid w:val="00A96EF2"/>
    <w:rsid w:val="00A970F6"/>
    <w:rsid w:val="00A971F1"/>
    <w:rsid w:val="00A97352"/>
    <w:rsid w:val="00A978E1"/>
    <w:rsid w:val="00A978EC"/>
    <w:rsid w:val="00A979D7"/>
    <w:rsid w:val="00A97AF8"/>
    <w:rsid w:val="00A97E33"/>
    <w:rsid w:val="00AA00C3"/>
    <w:rsid w:val="00AA0207"/>
    <w:rsid w:val="00AA02EB"/>
    <w:rsid w:val="00AA0398"/>
    <w:rsid w:val="00AA05C0"/>
    <w:rsid w:val="00AA0601"/>
    <w:rsid w:val="00AA0CEA"/>
    <w:rsid w:val="00AA0F53"/>
    <w:rsid w:val="00AA0FFC"/>
    <w:rsid w:val="00AA1267"/>
    <w:rsid w:val="00AA1280"/>
    <w:rsid w:val="00AA1572"/>
    <w:rsid w:val="00AA1A8F"/>
    <w:rsid w:val="00AA1BDB"/>
    <w:rsid w:val="00AA23B4"/>
    <w:rsid w:val="00AA2437"/>
    <w:rsid w:val="00AA29B5"/>
    <w:rsid w:val="00AA2A2A"/>
    <w:rsid w:val="00AA2B67"/>
    <w:rsid w:val="00AA2ECB"/>
    <w:rsid w:val="00AA308D"/>
    <w:rsid w:val="00AA332B"/>
    <w:rsid w:val="00AA340E"/>
    <w:rsid w:val="00AA348A"/>
    <w:rsid w:val="00AA392B"/>
    <w:rsid w:val="00AA396C"/>
    <w:rsid w:val="00AA3F88"/>
    <w:rsid w:val="00AA4273"/>
    <w:rsid w:val="00AA461F"/>
    <w:rsid w:val="00AA54EC"/>
    <w:rsid w:val="00AA5AC6"/>
    <w:rsid w:val="00AA5C7E"/>
    <w:rsid w:val="00AA5CE2"/>
    <w:rsid w:val="00AA62AF"/>
    <w:rsid w:val="00AA6416"/>
    <w:rsid w:val="00AA64EA"/>
    <w:rsid w:val="00AA6AEB"/>
    <w:rsid w:val="00AA6B6D"/>
    <w:rsid w:val="00AA6C08"/>
    <w:rsid w:val="00AA6FAA"/>
    <w:rsid w:val="00AA7011"/>
    <w:rsid w:val="00AA7385"/>
    <w:rsid w:val="00AA79ED"/>
    <w:rsid w:val="00AA7B7A"/>
    <w:rsid w:val="00AA7CDD"/>
    <w:rsid w:val="00AA7D73"/>
    <w:rsid w:val="00AB06A4"/>
    <w:rsid w:val="00AB07BE"/>
    <w:rsid w:val="00AB08A8"/>
    <w:rsid w:val="00AB08F1"/>
    <w:rsid w:val="00AB0A33"/>
    <w:rsid w:val="00AB0FE2"/>
    <w:rsid w:val="00AB11C3"/>
    <w:rsid w:val="00AB12B6"/>
    <w:rsid w:val="00AB150B"/>
    <w:rsid w:val="00AB193B"/>
    <w:rsid w:val="00AB1CC2"/>
    <w:rsid w:val="00AB207E"/>
    <w:rsid w:val="00AB234B"/>
    <w:rsid w:val="00AB29D9"/>
    <w:rsid w:val="00AB2A2D"/>
    <w:rsid w:val="00AB2EC6"/>
    <w:rsid w:val="00AB2FD0"/>
    <w:rsid w:val="00AB3142"/>
    <w:rsid w:val="00AB3675"/>
    <w:rsid w:val="00AB3F06"/>
    <w:rsid w:val="00AB3F48"/>
    <w:rsid w:val="00AB40AA"/>
    <w:rsid w:val="00AB412C"/>
    <w:rsid w:val="00AB4211"/>
    <w:rsid w:val="00AB427D"/>
    <w:rsid w:val="00AB441B"/>
    <w:rsid w:val="00AB46BC"/>
    <w:rsid w:val="00AB46F9"/>
    <w:rsid w:val="00AB4DCA"/>
    <w:rsid w:val="00AB4E0F"/>
    <w:rsid w:val="00AB5292"/>
    <w:rsid w:val="00AB5343"/>
    <w:rsid w:val="00AB570D"/>
    <w:rsid w:val="00AB59D5"/>
    <w:rsid w:val="00AB59FF"/>
    <w:rsid w:val="00AB5C7C"/>
    <w:rsid w:val="00AB5F05"/>
    <w:rsid w:val="00AB6283"/>
    <w:rsid w:val="00AB62DC"/>
    <w:rsid w:val="00AB676D"/>
    <w:rsid w:val="00AB68E6"/>
    <w:rsid w:val="00AB6ABE"/>
    <w:rsid w:val="00AB6CAE"/>
    <w:rsid w:val="00AB6E5B"/>
    <w:rsid w:val="00AB713D"/>
    <w:rsid w:val="00AB75A7"/>
    <w:rsid w:val="00AB772C"/>
    <w:rsid w:val="00AB7BF8"/>
    <w:rsid w:val="00AB7DFC"/>
    <w:rsid w:val="00AB7EF1"/>
    <w:rsid w:val="00AC0133"/>
    <w:rsid w:val="00AC05AF"/>
    <w:rsid w:val="00AC0600"/>
    <w:rsid w:val="00AC06A4"/>
    <w:rsid w:val="00AC081A"/>
    <w:rsid w:val="00AC0A39"/>
    <w:rsid w:val="00AC0A5A"/>
    <w:rsid w:val="00AC0AF3"/>
    <w:rsid w:val="00AC0FF4"/>
    <w:rsid w:val="00AC1115"/>
    <w:rsid w:val="00AC15E1"/>
    <w:rsid w:val="00AC17D8"/>
    <w:rsid w:val="00AC1A03"/>
    <w:rsid w:val="00AC1A97"/>
    <w:rsid w:val="00AC1BA1"/>
    <w:rsid w:val="00AC1E02"/>
    <w:rsid w:val="00AC210C"/>
    <w:rsid w:val="00AC21EE"/>
    <w:rsid w:val="00AC266D"/>
    <w:rsid w:val="00AC2749"/>
    <w:rsid w:val="00AC2A9C"/>
    <w:rsid w:val="00AC2C9B"/>
    <w:rsid w:val="00AC3274"/>
    <w:rsid w:val="00AC3310"/>
    <w:rsid w:val="00AC3804"/>
    <w:rsid w:val="00AC38D5"/>
    <w:rsid w:val="00AC38DE"/>
    <w:rsid w:val="00AC39E3"/>
    <w:rsid w:val="00AC3B09"/>
    <w:rsid w:val="00AC3B79"/>
    <w:rsid w:val="00AC3F94"/>
    <w:rsid w:val="00AC422D"/>
    <w:rsid w:val="00AC426E"/>
    <w:rsid w:val="00AC47B9"/>
    <w:rsid w:val="00AC49F1"/>
    <w:rsid w:val="00AC4B90"/>
    <w:rsid w:val="00AC4D1C"/>
    <w:rsid w:val="00AC5176"/>
    <w:rsid w:val="00AC528B"/>
    <w:rsid w:val="00AC52B9"/>
    <w:rsid w:val="00AC52E8"/>
    <w:rsid w:val="00AC55CC"/>
    <w:rsid w:val="00AC55FD"/>
    <w:rsid w:val="00AC5A7F"/>
    <w:rsid w:val="00AC5CA9"/>
    <w:rsid w:val="00AC5DA7"/>
    <w:rsid w:val="00AC5FD1"/>
    <w:rsid w:val="00AC60FC"/>
    <w:rsid w:val="00AC623F"/>
    <w:rsid w:val="00AC655B"/>
    <w:rsid w:val="00AC697E"/>
    <w:rsid w:val="00AC6B11"/>
    <w:rsid w:val="00AC6FE1"/>
    <w:rsid w:val="00AC70B6"/>
    <w:rsid w:val="00AC71A7"/>
    <w:rsid w:val="00AC72F9"/>
    <w:rsid w:val="00AC737F"/>
    <w:rsid w:val="00AC7B98"/>
    <w:rsid w:val="00AC7D3A"/>
    <w:rsid w:val="00AD0064"/>
    <w:rsid w:val="00AD00C7"/>
    <w:rsid w:val="00AD0AE6"/>
    <w:rsid w:val="00AD0E42"/>
    <w:rsid w:val="00AD0E81"/>
    <w:rsid w:val="00AD1005"/>
    <w:rsid w:val="00AD123C"/>
    <w:rsid w:val="00AD15A6"/>
    <w:rsid w:val="00AD165B"/>
    <w:rsid w:val="00AD17AD"/>
    <w:rsid w:val="00AD1D41"/>
    <w:rsid w:val="00AD1E4E"/>
    <w:rsid w:val="00AD1E99"/>
    <w:rsid w:val="00AD2560"/>
    <w:rsid w:val="00AD26AF"/>
    <w:rsid w:val="00AD2A09"/>
    <w:rsid w:val="00AD2B34"/>
    <w:rsid w:val="00AD3216"/>
    <w:rsid w:val="00AD3668"/>
    <w:rsid w:val="00AD3830"/>
    <w:rsid w:val="00AD392D"/>
    <w:rsid w:val="00AD3FCA"/>
    <w:rsid w:val="00AD4129"/>
    <w:rsid w:val="00AD4516"/>
    <w:rsid w:val="00AD457F"/>
    <w:rsid w:val="00AD4676"/>
    <w:rsid w:val="00AD46FC"/>
    <w:rsid w:val="00AD48A5"/>
    <w:rsid w:val="00AD49E6"/>
    <w:rsid w:val="00AD4BC5"/>
    <w:rsid w:val="00AD4BF5"/>
    <w:rsid w:val="00AD4E60"/>
    <w:rsid w:val="00AD529C"/>
    <w:rsid w:val="00AD542B"/>
    <w:rsid w:val="00AD5748"/>
    <w:rsid w:val="00AD59F4"/>
    <w:rsid w:val="00AD5DED"/>
    <w:rsid w:val="00AD5FB7"/>
    <w:rsid w:val="00AD63F8"/>
    <w:rsid w:val="00AD68C7"/>
    <w:rsid w:val="00AD6A6E"/>
    <w:rsid w:val="00AD6C02"/>
    <w:rsid w:val="00AD6C85"/>
    <w:rsid w:val="00AD6D0D"/>
    <w:rsid w:val="00AD700B"/>
    <w:rsid w:val="00AD71D4"/>
    <w:rsid w:val="00AD76E4"/>
    <w:rsid w:val="00AD7846"/>
    <w:rsid w:val="00AD7987"/>
    <w:rsid w:val="00AD7A10"/>
    <w:rsid w:val="00AD7E5C"/>
    <w:rsid w:val="00AE0185"/>
    <w:rsid w:val="00AE0259"/>
    <w:rsid w:val="00AE0274"/>
    <w:rsid w:val="00AE04BD"/>
    <w:rsid w:val="00AE05C6"/>
    <w:rsid w:val="00AE0C12"/>
    <w:rsid w:val="00AE0D09"/>
    <w:rsid w:val="00AE0DCD"/>
    <w:rsid w:val="00AE0EF5"/>
    <w:rsid w:val="00AE0F85"/>
    <w:rsid w:val="00AE10CC"/>
    <w:rsid w:val="00AE10ED"/>
    <w:rsid w:val="00AE11F0"/>
    <w:rsid w:val="00AE13C6"/>
    <w:rsid w:val="00AE1485"/>
    <w:rsid w:val="00AE148E"/>
    <w:rsid w:val="00AE15D0"/>
    <w:rsid w:val="00AE16F0"/>
    <w:rsid w:val="00AE199A"/>
    <w:rsid w:val="00AE1B91"/>
    <w:rsid w:val="00AE1BCA"/>
    <w:rsid w:val="00AE1C4A"/>
    <w:rsid w:val="00AE1F49"/>
    <w:rsid w:val="00AE217F"/>
    <w:rsid w:val="00AE22B6"/>
    <w:rsid w:val="00AE2D78"/>
    <w:rsid w:val="00AE2E47"/>
    <w:rsid w:val="00AE33A4"/>
    <w:rsid w:val="00AE3913"/>
    <w:rsid w:val="00AE3C8E"/>
    <w:rsid w:val="00AE3CFE"/>
    <w:rsid w:val="00AE3D06"/>
    <w:rsid w:val="00AE3E07"/>
    <w:rsid w:val="00AE3F93"/>
    <w:rsid w:val="00AE3FD2"/>
    <w:rsid w:val="00AE46BC"/>
    <w:rsid w:val="00AE4C8E"/>
    <w:rsid w:val="00AE4C95"/>
    <w:rsid w:val="00AE589E"/>
    <w:rsid w:val="00AE5C93"/>
    <w:rsid w:val="00AE60FD"/>
    <w:rsid w:val="00AE62B3"/>
    <w:rsid w:val="00AE64F2"/>
    <w:rsid w:val="00AE6F90"/>
    <w:rsid w:val="00AE6FB9"/>
    <w:rsid w:val="00AE7062"/>
    <w:rsid w:val="00AE70E1"/>
    <w:rsid w:val="00AE754F"/>
    <w:rsid w:val="00AE777E"/>
    <w:rsid w:val="00AE7861"/>
    <w:rsid w:val="00AE7E51"/>
    <w:rsid w:val="00AE7F10"/>
    <w:rsid w:val="00AE7F19"/>
    <w:rsid w:val="00AF0040"/>
    <w:rsid w:val="00AF019A"/>
    <w:rsid w:val="00AF022B"/>
    <w:rsid w:val="00AF026A"/>
    <w:rsid w:val="00AF02D0"/>
    <w:rsid w:val="00AF031C"/>
    <w:rsid w:val="00AF070C"/>
    <w:rsid w:val="00AF0B1C"/>
    <w:rsid w:val="00AF0B70"/>
    <w:rsid w:val="00AF0B94"/>
    <w:rsid w:val="00AF0CF5"/>
    <w:rsid w:val="00AF0F84"/>
    <w:rsid w:val="00AF10B7"/>
    <w:rsid w:val="00AF10C2"/>
    <w:rsid w:val="00AF1713"/>
    <w:rsid w:val="00AF173E"/>
    <w:rsid w:val="00AF1E68"/>
    <w:rsid w:val="00AF2164"/>
    <w:rsid w:val="00AF29D2"/>
    <w:rsid w:val="00AF2A2B"/>
    <w:rsid w:val="00AF32CA"/>
    <w:rsid w:val="00AF36FE"/>
    <w:rsid w:val="00AF376F"/>
    <w:rsid w:val="00AF3947"/>
    <w:rsid w:val="00AF40EF"/>
    <w:rsid w:val="00AF454D"/>
    <w:rsid w:val="00AF4651"/>
    <w:rsid w:val="00AF4816"/>
    <w:rsid w:val="00AF4BC5"/>
    <w:rsid w:val="00AF5293"/>
    <w:rsid w:val="00AF52A8"/>
    <w:rsid w:val="00AF535E"/>
    <w:rsid w:val="00AF539E"/>
    <w:rsid w:val="00AF53DA"/>
    <w:rsid w:val="00AF5466"/>
    <w:rsid w:val="00AF5539"/>
    <w:rsid w:val="00AF59B4"/>
    <w:rsid w:val="00AF5A92"/>
    <w:rsid w:val="00AF5B14"/>
    <w:rsid w:val="00AF5B29"/>
    <w:rsid w:val="00AF624F"/>
    <w:rsid w:val="00AF633D"/>
    <w:rsid w:val="00AF66EB"/>
    <w:rsid w:val="00AF6724"/>
    <w:rsid w:val="00AF6C77"/>
    <w:rsid w:val="00AF6D1E"/>
    <w:rsid w:val="00AF6D93"/>
    <w:rsid w:val="00AF6F5D"/>
    <w:rsid w:val="00AF70F4"/>
    <w:rsid w:val="00AF723F"/>
    <w:rsid w:val="00AF76D4"/>
    <w:rsid w:val="00AF7807"/>
    <w:rsid w:val="00AF7938"/>
    <w:rsid w:val="00AF7A53"/>
    <w:rsid w:val="00AF7B5B"/>
    <w:rsid w:val="00AF7DC9"/>
    <w:rsid w:val="00B005F4"/>
    <w:rsid w:val="00B00A6F"/>
    <w:rsid w:val="00B012AC"/>
    <w:rsid w:val="00B012DF"/>
    <w:rsid w:val="00B0149E"/>
    <w:rsid w:val="00B01744"/>
    <w:rsid w:val="00B019B4"/>
    <w:rsid w:val="00B01CA1"/>
    <w:rsid w:val="00B01F62"/>
    <w:rsid w:val="00B02077"/>
    <w:rsid w:val="00B02B27"/>
    <w:rsid w:val="00B02E65"/>
    <w:rsid w:val="00B0319F"/>
    <w:rsid w:val="00B03387"/>
    <w:rsid w:val="00B03459"/>
    <w:rsid w:val="00B03715"/>
    <w:rsid w:val="00B03A78"/>
    <w:rsid w:val="00B03C5F"/>
    <w:rsid w:val="00B03C82"/>
    <w:rsid w:val="00B0410D"/>
    <w:rsid w:val="00B04250"/>
    <w:rsid w:val="00B0444F"/>
    <w:rsid w:val="00B04819"/>
    <w:rsid w:val="00B04876"/>
    <w:rsid w:val="00B049B1"/>
    <w:rsid w:val="00B049E3"/>
    <w:rsid w:val="00B04B00"/>
    <w:rsid w:val="00B04DE6"/>
    <w:rsid w:val="00B04EF9"/>
    <w:rsid w:val="00B051FF"/>
    <w:rsid w:val="00B05721"/>
    <w:rsid w:val="00B0578E"/>
    <w:rsid w:val="00B057E9"/>
    <w:rsid w:val="00B0580D"/>
    <w:rsid w:val="00B05945"/>
    <w:rsid w:val="00B060DB"/>
    <w:rsid w:val="00B0621B"/>
    <w:rsid w:val="00B06463"/>
    <w:rsid w:val="00B067C4"/>
    <w:rsid w:val="00B06BE2"/>
    <w:rsid w:val="00B06E12"/>
    <w:rsid w:val="00B06F3D"/>
    <w:rsid w:val="00B06F85"/>
    <w:rsid w:val="00B07124"/>
    <w:rsid w:val="00B07463"/>
    <w:rsid w:val="00B07495"/>
    <w:rsid w:val="00B07662"/>
    <w:rsid w:val="00B07A1F"/>
    <w:rsid w:val="00B07C2F"/>
    <w:rsid w:val="00B07CD1"/>
    <w:rsid w:val="00B10327"/>
    <w:rsid w:val="00B10355"/>
    <w:rsid w:val="00B10721"/>
    <w:rsid w:val="00B10773"/>
    <w:rsid w:val="00B10A43"/>
    <w:rsid w:val="00B10E19"/>
    <w:rsid w:val="00B10E8D"/>
    <w:rsid w:val="00B11138"/>
    <w:rsid w:val="00B115B0"/>
    <w:rsid w:val="00B11B76"/>
    <w:rsid w:val="00B11BF6"/>
    <w:rsid w:val="00B11D6A"/>
    <w:rsid w:val="00B11F17"/>
    <w:rsid w:val="00B11F9A"/>
    <w:rsid w:val="00B1232F"/>
    <w:rsid w:val="00B12370"/>
    <w:rsid w:val="00B12482"/>
    <w:rsid w:val="00B125E2"/>
    <w:rsid w:val="00B127D0"/>
    <w:rsid w:val="00B127FF"/>
    <w:rsid w:val="00B12819"/>
    <w:rsid w:val="00B12839"/>
    <w:rsid w:val="00B12B01"/>
    <w:rsid w:val="00B12B23"/>
    <w:rsid w:val="00B12BB5"/>
    <w:rsid w:val="00B12C67"/>
    <w:rsid w:val="00B12CA8"/>
    <w:rsid w:val="00B12E45"/>
    <w:rsid w:val="00B12E8C"/>
    <w:rsid w:val="00B12EC2"/>
    <w:rsid w:val="00B12FB0"/>
    <w:rsid w:val="00B12FF1"/>
    <w:rsid w:val="00B1305B"/>
    <w:rsid w:val="00B13116"/>
    <w:rsid w:val="00B134CC"/>
    <w:rsid w:val="00B135BD"/>
    <w:rsid w:val="00B1379A"/>
    <w:rsid w:val="00B13B7A"/>
    <w:rsid w:val="00B13E0C"/>
    <w:rsid w:val="00B13E41"/>
    <w:rsid w:val="00B14004"/>
    <w:rsid w:val="00B140BA"/>
    <w:rsid w:val="00B145C1"/>
    <w:rsid w:val="00B1489E"/>
    <w:rsid w:val="00B14B5F"/>
    <w:rsid w:val="00B14B6A"/>
    <w:rsid w:val="00B14C42"/>
    <w:rsid w:val="00B14DA1"/>
    <w:rsid w:val="00B14E31"/>
    <w:rsid w:val="00B1536C"/>
    <w:rsid w:val="00B15410"/>
    <w:rsid w:val="00B154EE"/>
    <w:rsid w:val="00B158B0"/>
    <w:rsid w:val="00B1598B"/>
    <w:rsid w:val="00B15D25"/>
    <w:rsid w:val="00B15DD0"/>
    <w:rsid w:val="00B15E55"/>
    <w:rsid w:val="00B15E56"/>
    <w:rsid w:val="00B15FF1"/>
    <w:rsid w:val="00B1608C"/>
    <w:rsid w:val="00B16197"/>
    <w:rsid w:val="00B1648A"/>
    <w:rsid w:val="00B166B9"/>
    <w:rsid w:val="00B1692A"/>
    <w:rsid w:val="00B16A95"/>
    <w:rsid w:val="00B16F1B"/>
    <w:rsid w:val="00B171A3"/>
    <w:rsid w:val="00B172D3"/>
    <w:rsid w:val="00B1760C"/>
    <w:rsid w:val="00B17E3A"/>
    <w:rsid w:val="00B20049"/>
    <w:rsid w:val="00B20079"/>
    <w:rsid w:val="00B202A0"/>
    <w:rsid w:val="00B20383"/>
    <w:rsid w:val="00B20442"/>
    <w:rsid w:val="00B205B2"/>
    <w:rsid w:val="00B2082A"/>
    <w:rsid w:val="00B20A90"/>
    <w:rsid w:val="00B20EB7"/>
    <w:rsid w:val="00B20EBC"/>
    <w:rsid w:val="00B21023"/>
    <w:rsid w:val="00B2109C"/>
    <w:rsid w:val="00B212B2"/>
    <w:rsid w:val="00B21521"/>
    <w:rsid w:val="00B2155B"/>
    <w:rsid w:val="00B2167C"/>
    <w:rsid w:val="00B21A7B"/>
    <w:rsid w:val="00B21CBB"/>
    <w:rsid w:val="00B21E37"/>
    <w:rsid w:val="00B21FC7"/>
    <w:rsid w:val="00B221D7"/>
    <w:rsid w:val="00B226CA"/>
    <w:rsid w:val="00B22E25"/>
    <w:rsid w:val="00B22EEF"/>
    <w:rsid w:val="00B22F09"/>
    <w:rsid w:val="00B234A7"/>
    <w:rsid w:val="00B23500"/>
    <w:rsid w:val="00B23612"/>
    <w:rsid w:val="00B23A2F"/>
    <w:rsid w:val="00B23AEE"/>
    <w:rsid w:val="00B23B0B"/>
    <w:rsid w:val="00B24133"/>
    <w:rsid w:val="00B242BB"/>
    <w:rsid w:val="00B243EB"/>
    <w:rsid w:val="00B24440"/>
    <w:rsid w:val="00B24586"/>
    <w:rsid w:val="00B248D2"/>
    <w:rsid w:val="00B248DA"/>
    <w:rsid w:val="00B24B2E"/>
    <w:rsid w:val="00B24DCB"/>
    <w:rsid w:val="00B2528C"/>
    <w:rsid w:val="00B25411"/>
    <w:rsid w:val="00B25586"/>
    <w:rsid w:val="00B2569D"/>
    <w:rsid w:val="00B25705"/>
    <w:rsid w:val="00B2576C"/>
    <w:rsid w:val="00B257FC"/>
    <w:rsid w:val="00B25C70"/>
    <w:rsid w:val="00B25F2A"/>
    <w:rsid w:val="00B2613E"/>
    <w:rsid w:val="00B2633C"/>
    <w:rsid w:val="00B263F2"/>
    <w:rsid w:val="00B26BA8"/>
    <w:rsid w:val="00B26CE5"/>
    <w:rsid w:val="00B26E5D"/>
    <w:rsid w:val="00B26FA5"/>
    <w:rsid w:val="00B27043"/>
    <w:rsid w:val="00B271B6"/>
    <w:rsid w:val="00B272D0"/>
    <w:rsid w:val="00B272FB"/>
    <w:rsid w:val="00B2744F"/>
    <w:rsid w:val="00B279EA"/>
    <w:rsid w:val="00B27A50"/>
    <w:rsid w:val="00B27BFA"/>
    <w:rsid w:val="00B27C80"/>
    <w:rsid w:val="00B27F08"/>
    <w:rsid w:val="00B300DE"/>
    <w:rsid w:val="00B30193"/>
    <w:rsid w:val="00B30547"/>
    <w:rsid w:val="00B30878"/>
    <w:rsid w:val="00B30A3D"/>
    <w:rsid w:val="00B30DAB"/>
    <w:rsid w:val="00B30E4C"/>
    <w:rsid w:val="00B3105A"/>
    <w:rsid w:val="00B3139C"/>
    <w:rsid w:val="00B31515"/>
    <w:rsid w:val="00B31856"/>
    <w:rsid w:val="00B31F85"/>
    <w:rsid w:val="00B323C0"/>
    <w:rsid w:val="00B327CC"/>
    <w:rsid w:val="00B32901"/>
    <w:rsid w:val="00B32A4B"/>
    <w:rsid w:val="00B32B06"/>
    <w:rsid w:val="00B32C78"/>
    <w:rsid w:val="00B32DB7"/>
    <w:rsid w:val="00B32FFB"/>
    <w:rsid w:val="00B333D4"/>
    <w:rsid w:val="00B333D7"/>
    <w:rsid w:val="00B33550"/>
    <w:rsid w:val="00B335CB"/>
    <w:rsid w:val="00B33665"/>
    <w:rsid w:val="00B33782"/>
    <w:rsid w:val="00B339C8"/>
    <w:rsid w:val="00B33A4F"/>
    <w:rsid w:val="00B33CD1"/>
    <w:rsid w:val="00B34959"/>
    <w:rsid w:val="00B34B24"/>
    <w:rsid w:val="00B34BAB"/>
    <w:rsid w:val="00B34DEB"/>
    <w:rsid w:val="00B34FF2"/>
    <w:rsid w:val="00B351BC"/>
    <w:rsid w:val="00B351FD"/>
    <w:rsid w:val="00B35340"/>
    <w:rsid w:val="00B35676"/>
    <w:rsid w:val="00B358A7"/>
    <w:rsid w:val="00B358BE"/>
    <w:rsid w:val="00B359D1"/>
    <w:rsid w:val="00B35A89"/>
    <w:rsid w:val="00B35B5A"/>
    <w:rsid w:val="00B35C3C"/>
    <w:rsid w:val="00B35E61"/>
    <w:rsid w:val="00B35E9E"/>
    <w:rsid w:val="00B361EB"/>
    <w:rsid w:val="00B36347"/>
    <w:rsid w:val="00B3647B"/>
    <w:rsid w:val="00B364E4"/>
    <w:rsid w:val="00B3661D"/>
    <w:rsid w:val="00B3681B"/>
    <w:rsid w:val="00B36893"/>
    <w:rsid w:val="00B36E99"/>
    <w:rsid w:val="00B37111"/>
    <w:rsid w:val="00B372DE"/>
    <w:rsid w:val="00B3730C"/>
    <w:rsid w:val="00B37777"/>
    <w:rsid w:val="00B378D0"/>
    <w:rsid w:val="00B37953"/>
    <w:rsid w:val="00B37B39"/>
    <w:rsid w:val="00B37C37"/>
    <w:rsid w:val="00B37C4B"/>
    <w:rsid w:val="00B37D45"/>
    <w:rsid w:val="00B37DEA"/>
    <w:rsid w:val="00B37E72"/>
    <w:rsid w:val="00B37F65"/>
    <w:rsid w:val="00B4008D"/>
    <w:rsid w:val="00B40312"/>
    <w:rsid w:val="00B407D8"/>
    <w:rsid w:val="00B409D0"/>
    <w:rsid w:val="00B40BF9"/>
    <w:rsid w:val="00B40E25"/>
    <w:rsid w:val="00B4109E"/>
    <w:rsid w:val="00B411F3"/>
    <w:rsid w:val="00B4198E"/>
    <w:rsid w:val="00B41A5D"/>
    <w:rsid w:val="00B41A92"/>
    <w:rsid w:val="00B41B03"/>
    <w:rsid w:val="00B41BF0"/>
    <w:rsid w:val="00B4214A"/>
    <w:rsid w:val="00B4224C"/>
    <w:rsid w:val="00B42299"/>
    <w:rsid w:val="00B424F2"/>
    <w:rsid w:val="00B4273A"/>
    <w:rsid w:val="00B427D3"/>
    <w:rsid w:val="00B42B4A"/>
    <w:rsid w:val="00B42B81"/>
    <w:rsid w:val="00B431E0"/>
    <w:rsid w:val="00B4350F"/>
    <w:rsid w:val="00B435CF"/>
    <w:rsid w:val="00B437D6"/>
    <w:rsid w:val="00B43B67"/>
    <w:rsid w:val="00B43F28"/>
    <w:rsid w:val="00B44479"/>
    <w:rsid w:val="00B448F5"/>
    <w:rsid w:val="00B449D4"/>
    <w:rsid w:val="00B44DD1"/>
    <w:rsid w:val="00B45028"/>
    <w:rsid w:val="00B45C1E"/>
    <w:rsid w:val="00B46039"/>
    <w:rsid w:val="00B460D7"/>
    <w:rsid w:val="00B46355"/>
    <w:rsid w:val="00B47708"/>
    <w:rsid w:val="00B47A6D"/>
    <w:rsid w:val="00B47ABD"/>
    <w:rsid w:val="00B47E52"/>
    <w:rsid w:val="00B47EA0"/>
    <w:rsid w:val="00B501EE"/>
    <w:rsid w:val="00B50235"/>
    <w:rsid w:val="00B502DF"/>
    <w:rsid w:val="00B506F9"/>
    <w:rsid w:val="00B5087F"/>
    <w:rsid w:val="00B50A0A"/>
    <w:rsid w:val="00B50CCA"/>
    <w:rsid w:val="00B50D7F"/>
    <w:rsid w:val="00B50FBA"/>
    <w:rsid w:val="00B5144C"/>
    <w:rsid w:val="00B51A03"/>
    <w:rsid w:val="00B52377"/>
    <w:rsid w:val="00B52668"/>
    <w:rsid w:val="00B52B4E"/>
    <w:rsid w:val="00B52C85"/>
    <w:rsid w:val="00B52DDE"/>
    <w:rsid w:val="00B53480"/>
    <w:rsid w:val="00B535B9"/>
    <w:rsid w:val="00B5371D"/>
    <w:rsid w:val="00B537A7"/>
    <w:rsid w:val="00B537AA"/>
    <w:rsid w:val="00B537D0"/>
    <w:rsid w:val="00B53B48"/>
    <w:rsid w:val="00B53B93"/>
    <w:rsid w:val="00B53C83"/>
    <w:rsid w:val="00B54090"/>
    <w:rsid w:val="00B5420E"/>
    <w:rsid w:val="00B54380"/>
    <w:rsid w:val="00B544DA"/>
    <w:rsid w:val="00B54880"/>
    <w:rsid w:val="00B5488D"/>
    <w:rsid w:val="00B54F8E"/>
    <w:rsid w:val="00B54FA8"/>
    <w:rsid w:val="00B55453"/>
    <w:rsid w:val="00B55669"/>
    <w:rsid w:val="00B557D5"/>
    <w:rsid w:val="00B558E9"/>
    <w:rsid w:val="00B55A23"/>
    <w:rsid w:val="00B55CD8"/>
    <w:rsid w:val="00B55D33"/>
    <w:rsid w:val="00B55E0D"/>
    <w:rsid w:val="00B56142"/>
    <w:rsid w:val="00B56336"/>
    <w:rsid w:val="00B5635E"/>
    <w:rsid w:val="00B5664B"/>
    <w:rsid w:val="00B56A15"/>
    <w:rsid w:val="00B56E84"/>
    <w:rsid w:val="00B57403"/>
    <w:rsid w:val="00B5779B"/>
    <w:rsid w:val="00B57C15"/>
    <w:rsid w:val="00B57DA6"/>
    <w:rsid w:val="00B57F00"/>
    <w:rsid w:val="00B57F2B"/>
    <w:rsid w:val="00B600B7"/>
    <w:rsid w:val="00B60140"/>
    <w:rsid w:val="00B6072D"/>
    <w:rsid w:val="00B60820"/>
    <w:rsid w:val="00B60A62"/>
    <w:rsid w:val="00B60DD9"/>
    <w:rsid w:val="00B6122A"/>
    <w:rsid w:val="00B612EB"/>
    <w:rsid w:val="00B615DC"/>
    <w:rsid w:val="00B61FD9"/>
    <w:rsid w:val="00B62611"/>
    <w:rsid w:val="00B6271C"/>
    <w:rsid w:val="00B62874"/>
    <w:rsid w:val="00B62A48"/>
    <w:rsid w:val="00B62C9F"/>
    <w:rsid w:val="00B62D53"/>
    <w:rsid w:val="00B62E01"/>
    <w:rsid w:val="00B62E0C"/>
    <w:rsid w:val="00B62E68"/>
    <w:rsid w:val="00B630D2"/>
    <w:rsid w:val="00B63343"/>
    <w:rsid w:val="00B63A3C"/>
    <w:rsid w:val="00B63ACE"/>
    <w:rsid w:val="00B63B28"/>
    <w:rsid w:val="00B63C06"/>
    <w:rsid w:val="00B63FBF"/>
    <w:rsid w:val="00B64130"/>
    <w:rsid w:val="00B645BC"/>
    <w:rsid w:val="00B64839"/>
    <w:rsid w:val="00B64BFD"/>
    <w:rsid w:val="00B64FA1"/>
    <w:rsid w:val="00B65385"/>
    <w:rsid w:val="00B65518"/>
    <w:rsid w:val="00B65698"/>
    <w:rsid w:val="00B656B9"/>
    <w:rsid w:val="00B65796"/>
    <w:rsid w:val="00B6595B"/>
    <w:rsid w:val="00B659DC"/>
    <w:rsid w:val="00B65B1B"/>
    <w:rsid w:val="00B65E6E"/>
    <w:rsid w:val="00B66045"/>
    <w:rsid w:val="00B664FE"/>
    <w:rsid w:val="00B665CB"/>
    <w:rsid w:val="00B665D6"/>
    <w:rsid w:val="00B66742"/>
    <w:rsid w:val="00B66793"/>
    <w:rsid w:val="00B6699C"/>
    <w:rsid w:val="00B66ADA"/>
    <w:rsid w:val="00B66B84"/>
    <w:rsid w:val="00B673EC"/>
    <w:rsid w:val="00B6748C"/>
    <w:rsid w:val="00B67653"/>
    <w:rsid w:val="00B6787C"/>
    <w:rsid w:val="00B67984"/>
    <w:rsid w:val="00B679E8"/>
    <w:rsid w:val="00B67CCE"/>
    <w:rsid w:val="00B67FBF"/>
    <w:rsid w:val="00B70065"/>
    <w:rsid w:val="00B7011C"/>
    <w:rsid w:val="00B7014B"/>
    <w:rsid w:val="00B70295"/>
    <w:rsid w:val="00B70363"/>
    <w:rsid w:val="00B7058D"/>
    <w:rsid w:val="00B70AC0"/>
    <w:rsid w:val="00B70F1E"/>
    <w:rsid w:val="00B710B7"/>
    <w:rsid w:val="00B7113E"/>
    <w:rsid w:val="00B712D1"/>
    <w:rsid w:val="00B7133D"/>
    <w:rsid w:val="00B71559"/>
    <w:rsid w:val="00B7159A"/>
    <w:rsid w:val="00B719B1"/>
    <w:rsid w:val="00B71B56"/>
    <w:rsid w:val="00B71B80"/>
    <w:rsid w:val="00B71BC7"/>
    <w:rsid w:val="00B71C4A"/>
    <w:rsid w:val="00B71E14"/>
    <w:rsid w:val="00B71F9C"/>
    <w:rsid w:val="00B722B7"/>
    <w:rsid w:val="00B7230B"/>
    <w:rsid w:val="00B728D7"/>
    <w:rsid w:val="00B72919"/>
    <w:rsid w:val="00B7299C"/>
    <w:rsid w:val="00B72A46"/>
    <w:rsid w:val="00B72EE5"/>
    <w:rsid w:val="00B73022"/>
    <w:rsid w:val="00B730F5"/>
    <w:rsid w:val="00B7328B"/>
    <w:rsid w:val="00B73311"/>
    <w:rsid w:val="00B7359B"/>
    <w:rsid w:val="00B735D3"/>
    <w:rsid w:val="00B7381D"/>
    <w:rsid w:val="00B73BBB"/>
    <w:rsid w:val="00B7402B"/>
    <w:rsid w:val="00B740B4"/>
    <w:rsid w:val="00B7421E"/>
    <w:rsid w:val="00B74360"/>
    <w:rsid w:val="00B74456"/>
    <w:rsid w:val="00B7453B"/>
    <w:rsid w:val="00B746F9"/>
    <w:rsid w:val="00B747DE"/>
    <w:rsid w:val="00B74E7A"/>
    <w:rsid w:val="00B74F27"/>
    <w:rsid w:val="00B75340"/>
    <w:rsid w:val="00B75362"/>
    <w:rsid w:val="00B755E2"/>
    <w:rsid w:val="00B7563B"/>
    <w:rsid w:val="00B758D8"/>
    <w:rsid w:val="00B75938"/>
    <w:rsid w:val="00B75AF4"/>
    <w:rsid w:val="00B75D46"/>
    <w:rsid w:val="00B75E71"/>
    <w:rsid w:val="00B75EBF"/>
    <w:rsid w:val="00B75F44"/>
    <w:rsid w:val="00B75F6F"/>
    <w:rsid w:val="00B76215"/>
    <w:rsid w:val="00B76240"/>
    <w:rsid w:val="00B76625"/>
    <w:rsid w:val="00B76699"/>
    <w:rsid w:val="00B7670D"/>
    <w:rsid w:val="00B768B4"/>
    <w:rsid w:val="00B76AAE"/>
    <w:rsid w:val="00B76BEA"/>
    <w:rsid w:val="00B76CBF"/>
    <w:rsid w:val="00B76D0F"/>
    <w:rsid w:val="00B7715F"/>
    <w:rsid w:val="00B7762B"/>
    <w:rsid w:val="00B77802"/>
    <w:rsid w:val="00B77943"/>
    <w:rsid w:val="00B779E2"/>
    <w:rsid w:val="00B77AC5"/>
    <w:rsid w:val="00B77CD0"/>
    <w:rsid w:val="00B77FD4"/>
    <w:rsid w:val="00B80584"/>
    <w:rsid w:val="00B80AC6"/>
    <w:rsid w:val="00B80CF1"/>
    <w:rsid w:val="00B80DA9"/>
    <w:rsid w:val="00B81150"/>
    <w:rsid w:val="00B811E3"/>
    <w:rsid w:val="00B813E9"/>
    <w:rsid w:val="00B81437"/>
    <w:rsid w:val="00B81573"/>
    <w:rsid w:val="00B817A8"/>
    <w:rsid w:val="00B81F15"/>
    <w:rsid w:val="00B820A7"/>
    <w:rsid w:val="00B822E7"/>
    <w:rsid w:val="00B82448"/>
    <w:rsid w:val="00B82683"/>
    <w:rsid w:val="00B82956"/>
    <w:rsid w:val="00B829DF"/>
    <w:rsid w:val="00B83414"/>
    <w:rsid w:val="00B83553"/>
    <w:rsid w:val="00B83804"/>
    <w:rsid w:val="00B8386A"/>
    <w:rsid w:val="00B83915"/>
    <w:rsid w:val="00B83E59"/>
    <w:rsid w:val="00B83F97"/>
    <w:rsid w:val="00B83FDB"/>
    <w:rsid w:val="00B84554"/>
    <w:rsid w:val="00B8458A"/>
    <w:rsid w:val="00B84704"/>
    <w:rsid w:val="00B84781"/>
    <w:rsid w:val="00B849E4"/>
    <w:rsid w:val="00B84BBB"/>
    <w:rsid w:val="00B84D46"/>
    <w:rsid w:val="00B84DDA"/>
    <w:rsid w:val="00B84E50"/>
    <w:rsid w:val="00B84F4F"/>
    <w:rsid w:val="00B853D3"/>
    <w:rsid w:val="00B854E4"/>
    <w:rsid w:val="00B85A18"/>
    <w:rsid w:val="00B85A5F"/>
    <w:rsid w:val="00B85C92"/>
    <w:rsid w:val="00B866ED"/>
    <w:rsid w:val="00B86753"/>
    <w:rsid w:val="00B8686E"/>
    <w:rsid w:val="00B86CB9"/>
    <w:rsid w:val="00B87B73"/>
    <w:rsid w:val="00B87BE5"/>
    <w:rsid w:val="00B87CED"/>
    <w:rsid w:val="00B90102"/>
    <w:rsid w:val="00B9032B"/>
    <w:rsid w:val="00B908D3"/>
    <w:rsid w:val="00B90D77"/>
    <w:rsid w:val="00B90E3E"/>
    <w:rsid w:val="00B9142D"/>
    <w:rsid w:val="00B9142E"/>
    <w:rsid w:val="00B91606"/>
    <w:rsid w:val="00B9187A"/>
    <w:rsid w:val="00B91EF4"/>
    <w:rsid w:val="00B9204D"/>
    <w:rsid w:val="00B9277F"/>
    <w:rsid w:val="00B92C8A"/>
    <w:rsid w:val="00B92D56"/>
    <w:rsid w:val="00B93302"/>
    <w:rsid w:val="00B933C5"/>
    <w:rsid w:val="00B934A5"/>
    <w:rsid w:val="00B93813"/>
    <w:rsid w:val="00B939C3"/>
    <w:rsid w:val="00B93C52"/>
    <w:rsid w:val="00B93D32"/>
    <w:rsid w:val="00B94454"/>
    <w:rsid w:val="00B949ED"/>
    <w:rsid w:val="00B94AC4"/>
    <w:rsid w:val="00B94BA2"/>
    <w:rsid w:val="00B94E7F"/>
    <w:rsid w:val="00B94F91"/>
    <w:rsid w:val="00B951E1"/>
    <w:rsid w:val="00B9525F"/>
    <w:rsid w:val="00B958D5"/>
    <w:rsid w:val="00B95A2B"/>
    <w:rsid w:val="00B95B7D"/>
    <w:rsid w:val="00B95E17"/>
    <w:rsid w:val="00B95F36"/>
    <w:rsid w:val="00B96289"/>
    <w:rsid w:val="00B967D7"/>
    <w:rsid w:val="00B96BAA"/>
    <w:rsid w:val="00B96FCB"/>
    <w:rsid w:val="00B971D4"/>
    <w:rsid w:val="00B97295"/>
    <w:rsid w:val="00B972ED"/>
    <w:rsid w:val="00B9764A"/>
    <w:rsid w:val="00B97CFB"/>
    <w:rsid w:val="00B97F5B"/>
    <w:rsid w:val="00BA00C5"/>
    <w:rsid w:val="00BA029A"/>
    <w:rsid w:val="00BA06A0"/>
    <w:rsid w:val="00BA07D8"/>
    <w:rsid w:val="00BA0B2C"/>
    <w:rsid w:val="00BA0C22"/>
    <w:rsid w:val="00BA0D9F"/>
    <w:rsid w:val="00BA0F05"/>
    <w:rsid w:val="00BA1171"/>
    <w:rsid w:val="00BA1239"/>
    <w:rsid w:val="00BA1534"/>
    <w:rsid w:val="00BA1561"/>
    <w:rsid w:val="00BA1929"/>
    <w:rsid w:val="00BA1AB2"/>
    <w:rsid w:val="00BA1D67"/>
    <w:rsid w:val="00BA1EF6"/>
    <w:rsid w:val="00BA248A"/>
    <w:rsid w:val="00BA25F5"/>
    <w:rsid w:val="00BA28BF"/>
    <w:rsid w:val="00BA2A8A"/>
    <w:rsid w:val="00BA2BFF"/>
    <w:rsid w:val="00BA2CCA"/>
    <w:rsid w:val="00BA2EDA"/>
    <w:rsid w:val="00BA3281"/>
    <w:rsid w:val="00BA3379"/>
    <w:rsid w:val="00BA34AA"/>
    <w:rsid w:val="00BA35AD"/>
    <w:rsid w:val="00BA3631"/>
    <w:rsid w:val="00BA380A"/>
    <w:rsid w:val="00BA38C3"/>
    <w:rsid w:val="00BA3ADF"/>
    <w:rsid w:val="00BA3CA2"/>
    <w:rsid w:val="00BA3DCB"/>
    <w:rsid w:val="00BA3E09"/>
    <w:rsid w:val="00BA3E85"/>
    <w:rsid w:val="00BA421C"/>
    <w:rsid w:val="00BA435F"/>
    <w:rsid w:val="00BA4884"/>
    <w:rsid w:val="00BA4896"/>
    <w:rsid w:val="00BA4D22"/>
    <w:rsid w:val="00BA4EA5"/>
    <w:rsid w:val="00BA50F8"/>
    <w:rsid w:val="00BA512D"/>
    <w:rsid w:val="00BA52A8"/>
    <w:rsid w:val="00BA5305"/>
    <w:rsid w:val="00BA540B"/>
    <w:rsid w:val="00BA5444"/>
    <w:rsid w:val="00BA5531"/>
    <w:rsid w:val="00BA587A"/>
    <w:rsid w:val="00BA5A74"/>
    <w:rsid w:val="00BA5A91"/>
    <w:rsid w:val="00BA5B32"/>
    <w:rsid w:val="00BA5CB2"/>
    <w:rsid w:val="00BA5CF8"/>
    <w:rsid w:val="00BA5F19"/>
    <w:rsid w:val="00BA6287"/>
    <w:rsid w:val="00BA6304"/>
    <w:rsid w:val="00BA68C8"/>
    <w:rsid w:val="00BA68CC"/>
    <w:rsid w:val="00BA69BB"/>
    <w:rsid w:val="00BA6B44"/>
    <w:rsid w:val="00BA6E62"/>
    <w:rsid w:val="00BA6F2E"/>
    <w:rsid w:val="00BA6F8D"/>
    <w:rsid w:val="00BA7148"/>
    <w:rsid w:val="00BA7164"/>
    <w:rsid w:val="00BA736F"/>
    <w:rsid w:val="00BA75EB"/>
    <w:rsid w:val="00BA75FF"/>
    <w:rsid w:val="00BA765B"/>
    <w:rsid w:val="00BA7813"/>
    <w:rsid w:val="00BA7C20"/>
    <w:rsid w:val="00BB0055"/>
    <w:rsid w:val="00BB00D6"/>
    <w:rsid w:val="00BB01B5"/>
    <w:rsid w:val="00BB0253"/>
    <w:rsid w:val="00BB0891"/>
    <w:rsid w:val="00BB0C92"/>
    <w:rsid w:val="00BB132B"/>
    <w:rsid w:val="00BB146F"/>
    <w:rsid w:val="00BB15D4"/>
    <w:rsid w:val="00BB1616"/>
    <w:rsid w:val="00BB17D5"/>
    <w:rsid w:val="00BB1C21"/>
    <w:rsid w:val="00BB2236"/>
    <w:rsid w:val="00BB24C1"/>
    <w:rsid w:val="00BB2721"/>
    <w:rsid w:val="00BB2F02"/>
    <w:rsid w:val="00BB2FA2"/>
    <w:rsid w:val="00BB2FEE"/>
    <w:rsid w:val="00BB307F"/>
    <w:rsid w:val="00BB3107"/>
    <w:rsid w:val="00BB334D"/>
    <w:rsid w:val="00BB33D9"/>
    <w:rsid w:val="00BB3612"/>
    <w:rsid w:val="00BB3979"/>
    <w:rsid w:val="00BB39D5"/>
    <w:rsid w:val="00BB3BF0"/>
    <w:rsid w:val="00BB3C3A"/>
    <w:rsid w:val="00BB3E09"/>
    <w:rsid w:val="00BB4077"/>
    <w:rsid w:val="00BB4226"/>
    <w:rsid w:val="00BB4278"/>
    <w:rsid w:val="00BB45F1"/>
    <w:rsid w:val="00BB48AB"/>
    <w:rsid w:val="00BB4C4A"/>
    <w:rsid w:val="00BB4DE8"/>
    <w:rsid w:val="00BB5015"/>
    <w:rsid w:val="00BB5047"/>
    <w:rsid w:val="00BB5140"/>
    <w:rsid w:val="00BB53CC"/>
    <w:rsid w:val="00BB5453"/>
    <w:rsid w:val="00BB5544"/>
    <w:rsid w:val="00BB57E9"/>
    <w:rsid w:val="00BB58B3"/>
    <w:rsid w:val="00BB5B75"/>
    <w:rsid w:val="00BB5DCB"/>
    <w:rsid w:val="00BB638B"/>
    <w:rsid w:val="00BB6504"/>
    <w:rsid w:val="00BB6542"/>
    <w:rsid w:val="00BB6E31"/>
    <w:rsid w:val="00BB6F8F"/>
    <w:rsid w:val="00BB6FF8"/>
    <w:rsid w:val="00BB7229"/>
    <w:rsid w:val="00BB73D1"/>
    <w:rsid w:val="00BB73FE"/>
    <w:rsid w:val="00BB741A"/>
    <w:rsid w:val="00BB754C"/>
    <w:rsid w:val="00BB75AF"/>
    <w:rsid w:val="00BB77A5"/>
    <w:rsid w:val="00BB7829"/>
    <w:rsid w:val="00BB790E"/>
    <w:rsid w:val="00BB7A72"/>
    <w:rsid w:val="00BB7ADE"/>
    <w:rsid w:val="00BB7BF0"/>
    <w:rsid w:val="00BB7EC3"/>
    <w:rsid w:val="00BC0667"/>
    <w:rsid w:val="00BC07E2"/>
    <w:rsid w:val="00BC08C6"/>
    <w:rsid w:val="00BC0A0A"/>
    <w:rsid w:val="00BC0ADB"/>
    <w:rsid w:val="00BC0CB0"/>
    <w:rsid w:val="00BC12D9"/>
    <w:rsid w:val="00BC1321"/>
    <w:rsid w:val="00BC134C"/>
    <w:rsid w:val="00BC139D"/>
    <w:rsid w:val="00BC1588"/>
    <w:rsid w:val="00BC16E8"/>
    <w:rsid w:val="00BC19CB"/>
    <w:rsid w:val="00BC1B7A"/>
    <w:rsid w:val="00BC1F25"/>
    <w:rsid w:val="00BC23A8"/>
    <w:rsid w:val="00BC2BDC"/>
    <w:rsid w:val="00BC2C0C"/>
    <w:rsid w:val="00BC2CE9"/>
    <w:rsid w:val="00BC3444"/>
    <w:rsid w:val="00BC3577"/>
    <w:rsid w:val="00BC3A1C"/>
    <w:rsid w:val="00BC3A9A"/>
    <w:rsid w:val="00BC3D29"/>
    <w:rsid w:val="00BC44C2"/>
    <w:rsid w:val="00BC46A6"/>
    <w:rsid w:val="00BC471C"/>
    <w:rsid w:val="00BC4A0E"/>
    <w:rsid w:val="00BC4ADD"/>
    <w:rsid w:val="00BC4D84"/>
    <w:rsid w:val="00BC4F52"/>
    <w:rsid w:val="00BC4F68"/>
    <w:rsid w:val="00BC50C4"/>
    <w:rsid w:val="00BC52A2"/>
    <w:rsid w:val="00BC54AF"/>
    <w:rsid w:val="00BC5C0C"/>
    <w:rsid w:val="00BC5D07"/>
    <w:rsid w:val="00BC5E8A"/>
    <w:rsid w:val="00BC5F6B"/>
    <w:rsid w:val="00BC6387"/>
    <w:rsid w:val="00BC64D3"/>
    <w:rsid w:val="00BC6536"/>
    <w:rsid w:val="00BC6BFA"/>
    <w:rsid w:val="00BC6C88"/>
    <w:rsid w:val="00BC713B"/>
    <w:rsid w:val="00BC71B6"/>
    <w:rsid w:val="00BC72B3"/>
    <w:rsid w:val="00BC758A"/>
    <w:rsid w:val="00BC7BDC"/>
    <w:rsid w:val="00BC7DCE"/>
    <w:rsid w:val="00BC7E20"/>
    <w:rsid w:val="00BC7F0B"/>
    <w:rsid w:val="00BD0039"/>
    <w:rsid w:val="00BD030F"/>
    <w:rsid w:val="00BD0434"/>
    <w:rsid w:val="00BD04D3"/>
    <w:rsid w:val="00BD075C"/>
    <w:rsid w:val="00BD085F"/>
    <w:rsid w:val="00BD0C0A"/>
    <w:rsid w:val="00BD0DBB"/>
    <w:rsid w:val="00BD0E30"/>
    <w:rsid w:val="00BD1034"/>
    <w:rsid w:val="00BD10F6"/>
    <w:rsid w:val="00BD1563"/>
    <w:rsid w:val="00BD15D4"/>
    <w:rsid w:val="00BD15D9"/>
    <w:rsid w:val="00BD178B"/>
    <w:rsid w:val="00BD1B17"/>
    <w:rsid w:val="00BD1B3C"/>
    <w:rsid w:val="00BD1B97"/>
    <w:rsid w:val="00BD1C09"/>
    <w:rsid w:val="00BD2101"/>
    <w:rsid w:val="00BD217E"/>
    <w:rsid w:val="00BD3434"/>
    <w:rsid w:val="00BD37C3"/>
    <w:rsid w:val="00BD38B2"/>
    <w:rsid w:val="00BD3A37"/>
    <w:rsid w:val="00BD3ACE"/>
    <w:rsid w:val="00BD3B79"/>
    <w:rsid w:val="00BD3D3F"/>
    <w:rsid w:val="00BD3E4A"/>
    <w:rsid w:val="00BD4154"/>
    <w:rsid w:val="00BD465C"/>
    <w:rsid w:val="00BD4770"/>
    <w:rsid w:val="00BD4B9E"/>
    <w:rsid w:val="00BD4F3E"/>
    <w:rsid w:val="00BD4FBB"/>
    <w:rsid w:val="00BD561B"/>
    <w:rsid w:val="00BD5B30"/>
    <w:rsid w:val="00BD5C49"/>
    <w:rsid w:val="00BD5CB2"/>
    <w:rsid w:val="00BD5F41"/>
    <w:rsid w:val="00BD6076"/>
    <w:rsid w:val="00BD6161"/>
    <w:rsid w:val="00BD6323"/>
    <w:rsid w:val="00BD63AB"/>
    <w:rsid w:val="00BD67EA"/>
    <w:rsid w:val="00BD6A1C"/>
    <w:rsid w:val="00BD6EF8"/>
    <w:rsid w:val="00BD71C7"/>
    <w:rsid w:val="00BD72CB"/>
    <w:rsid w:val="00BD76ED"/>
    <w:rsid w:val="00BD78C9"/>
    <w:rsid w:val="00BD7930"/>
    <w:rsid w:val="00BD7B1A"/>
    <w:rsid w:val="00BD7D85"/>
    <w:rsid w:val="00BD7EBE"/>
    <w:rsid w:val="00BE0344"/>
    <w:rsid w:val="00BE0399"/>
    <w:rsid w:val="00BE0A92"/>
    <w:rsid w:val="00BE132E"/>
    <w:rsid w:val="00BE1573"/>
    <w:rsid w:val="00BE15CE"/>
    <w:rsid w:val="00BE1647"/>
    <w:rsid w:val="00BE165E"/>
    <w:rsid w:val="00BE1996"/>
    <w:rsid w:val="00BE1A3B"/>
    <w:rsid w:val="00BE1B7D"/>
    <w:rsid w:val="00BE1BFF"/>
    <w:rsid w:val="00BE1E1A"/>
    <w:rsid w:val="00BE1E6B"/>
    <w:rsid w:val="00BE1F9E"/>
    <w:rsid w:val="00BE2072"/>
    <w:rsid w:val="00BE2214"/>
    <w:rsid w:val="00BE24B5"/>
    <w:rsid w:val="00BE2AE2"/>
    <w:rsid w:val="00BE2BD0"/>
    <w:rsid w:val="00BE302E"/>
    <w:rsid w:val="00BE3044"/>
    <w:rsid w:val="00BE30EA"/>
    <w:rsid w:val="00BE3142"/>
    <w:rsid w:val="00BE33EF"/>
    <w:rsid w:val="00BE3447"/>
    <w:rsid w:val="00BE3664"/>
    <w:rsid w:val="00BE36E4"/>
    <w:rsid w:val="00BE37CB"/>
    <w:rsid w:val="00BE3A3B"/>
    <w:rsid w:val="00BE3A61"/>
    <w:rsid w:val="00BE3C31"/>
    <w:rsid w:val="00BE3CFC"/>
    <w:rsid w:val="00BE4D1F"/>
    <w:rsid w:val="00BE4EEF"/>
    <w:rsid w:val="00BE578A"/>
    <w:rsid w:val="00BE5881"/>
    <w:rsid w:val="00BE590B"/>
    <w:rsid w:val="00BE5AF1"/>
    <w:rsid w:val="00BE5BF2"/>
    <w:rsid w:val="00BE5E52"/>
    <w:rsid w:val="00BE624F"/>
    <w:rsid w:val="00BE63FE"/>
    <w:rsid w:val="00BE6830"/>
    <w:rsid w:val="00BE6849"/>
    <w:rsid w:val="00BE695F"/>
    <w:rsid w:val="00BE6972"/>
    <w:rsid w:val="00BE6974"/>
    <w:rsid w:val="00BE6CB9"/>
    <w:rsid w:val="00BE6DC7"/>
    <w:rsid w:val="00BE6E4B"/>
    <w:rsid w:val="00BE70F4"/>
    <w:rsid w:val="00BE7440"/>
    <w:rsid w:val="00BE7488"/>
    <w:rsid w:val="00BE7BC7"/>
    <w:rsid w:val="00BE7F11"/>
    <w:rsid w:val="00BF0527"/>
    <w:rsid w:val="00BF08FB"/>
    <w:rsid w:val="00BF0BF1"/>
    <w:rsid w:val="00BF10AF"/>
    <w:rsid w:val="00BF12A0"/>
    <w:rsid w:val="00BF12D8"/>
    <w:rsid w:val="00BF1450"/>
    <w:rsid w:val="00BF145D"/>
    <w:rsid w:val="00BF180E"/>
    <w:rsid w:val="00BF1928"/>
    <w:rsid w:val="00BF1B75"/>
    <w:rsid w:val="00BF1C1B"/>
    <w:rsid w:val="00BF2582"/>
    <w:rsid w:val="00BF2591"/>
    <w:rsid w:val="00BF2664"/>
    <w:rsid w:val="00BF28D3"/>
    <w:rsid w:val="00BF2A68"/>
    <w:rsid w:val="00BF2B15"/>
    <w:rsid w:val="00BF2E8A"/>
    <w:rsid w:val="00BF2E8D"/>
    <w:rsid w:val="00BF2FFD"/>
    <w:rsid w:val="00BF307B"/>
    <w:rsid w:val="00BF3765"/>
    <w:rsid w:val="00BF38A8"/>
    <w:rsid w:val="00BF38CA"/>
    <w:rsid w:val="00BF397C"/>
    <w:rsid w:val="00BF3D15"/>
    <w:rsid w:val="00BF3D19"/>
    <w:rsid w:val="00BF3D52"/>
    <w:rsid w:val="00BF3E06"/>
    <w:rsid w:val="00BF4183"/>
    <w:rsid w:val="00BF4B64"/>
    <w:rsid w:val="00BF4C9F"/>
    <w:rsid w:val="00BF4DBB"/>
    <w:rsid w:val="00BF4E70"/>
    <w:rsid w:val="00BF51AB"/>
    <w:rsid w:val="00BF5491"/>
    <w:rsid w:val="00BF550C"/>
    <w:rsid w:val="00BF5582"/>
    <w:rsid w:val="00BF580A"/>
    <w:rsid w:val="00BF58F0"/>
    <w:rsid w:val="00BF5C60"/>
    <w:rsid w:val="00BF5ED0"/>
    <w:rsid w:val="00BF5F1C"/>
    <w:rsid w:val="00BF5F41"/>
    <w:rsid w:val="00BF6218"/>
    <w:rsid w:val="00BF6799"/>
    <w:rsid w:val="00BF6D0D"/>
    <w:rsid w:val="00BF7095"/>
    <w:rsid w:val="00BF72BE"/>
    <w:rsid w:val="00BF7413"/>
    <w:rsid w:val="00BF7488"/>
    <w:rsid w:val="00BF77FF"/>
    <w:rsid w:val="00BF7B60"/>
    <w:rsid w:val="00BF7D1F"/>
    <w:rsid w:val="00BF7DB3"/>
    <w:rsid w:val="00BF7DCE"/>
    <w:rsid w:val="00BF7F55"/>
    <w:rsid w:val="00BF7F5C"/>
    <w:rsid w:val="00C001AB"/>
    <w:rsid w:val="00C00BCC"/>
    <w:rsid w:val="00C00DE9"/>
    <w:rsid w:val="00C01815"/>
    <w:rsid w:val="00C018A3"/>
    <w:rsid w:val="00C01A2F"/>
    <w:rsid w:val="00C01B1B"/>
    <w:rsid w:val="00C01C81"/>
    <w:rsid w:val="00C01CFB"/>
    <w:rsid w:val="00C01F32"/>
    <w:rsid w:val="00C020B5"/>
    <w:rsid w:val="00C02516"/>
    <w:rsid w:val="00C025A2"/>
    <w:rsid w:val="00C02802"/>
    <w:rsid w:val="00C02A65"/>
    <w:rsid w:val="00C02EDB"/>
    <w:rsid w:val="00C031CE"/>
    <w:rsid w:val="00C03215"/>
    <w:rsid w:val="00C035C3"/>
    <w:rsid w:val="00C0361F"/>
    <w:rsid w:val="00C0379E"/>
    <w:rsid w:val="00C0391F"/>
    <w:rsid w:val="00C03D4D"/>
    <w:rsid w:val="00C03F44"/>
    <w:rsid w:val="00C04165"/>
    <w:rsid w:val="00C0422F"/>
    <w:rsid w:val="00C042EC"/>
    <w:rsid w:val="00C04334"/>
    <w:rsid w:val="00C04543"/>
    <w:rsid w:val="00C05049"/>
    <w:rsid w:val="00C050C6"/>
    <w:rsid w:val="00C05212"/>
    <w:rsid w:val="00C0527E"/>
    <w:rsid w:val="00C05298"/>
    <w:rsid w:val="00C0549A"/>
    <w:rsid w:val="00C054CC"/>
    <w:rsid w:val="00C06039"/>
    <w:rsid w:val="00C06072"/>
    <w:rsid w:val="00C06112"/>
    <w:rsid w:val="00C06234"/>
    <w:rsid w:val="00C06544"/>
    <w:rsid w:val="00C065EB"/>
    <w:rsid w:val="00C070B3"/>
    <w:rsid w:val="00C0710B"/>
    <w:rsid w:val="00C07229"/>
    <w:rsid w:val="00C07580"/>
    <w:rsid w:val="00C075BF"/>
    <w:rsid w:val="00C0760F"/>
    <w:rsid w:val="00C077DB"/>
    <w:rsid w:val="00C0785B"/>
    <w:rsid w:val="00C07865"/>
    <w:rsid w:val="00C07A56"/>
    <w:rsid w:val="00C07DA5"/>
    <w:rsid w:val="00C10094"/>
    <w:rsid w:val="00C101B7"/>
    <w:rsid w:val="00C1095D"/>
    <w:rsid w:val="00C10BE5"/>
    <w:rsid w:val="00C10C36"/>
    <w:rsid w:val="00C10CBF"/>
    <w:rsid w:val="00C1105A"/>
    <w:rsid w:val="00C11220"/>
    <w:rsid w:val="00C11521"/>
    <w:rsid w:val="00C117C0"/>
    <w:rsid w:val="00C11854"/>
    <w:rsid w:val="00C118A8"/>
    <w:rsid w:val="00C11BA6"/>
    <w:rsid w:val="00C11CB2"/>
    <w:rsid w:val="00C11D3C"/>
    <w:rsid w:val="00C11EDA"/>
    <w:rsid w:val="00C11F1E"/>
    <w:rsid w:val="00C11F8E"/>
    <w:rsid w:val="00C1284B"/>
    <w:rsid w:val="00C12866"/>
    <w:rsid w:val="00C128C4"/>
    <w:rsid w:val="00C12D39"/>
    <w:rsid w:val="00C12E1B"/>
    <w:rsid w:val="00C13033"/>
    <w:rsid w:val="00C1398E"/>
    <w:rsid w:val="00C13A0B"/>
    <w:rsid w:val="00C13ADD"/>
    <w:rsid w:val="00C13FB2"/>
    <w:rsid w:val="00C14503"/>
    <w:rsid w:val="00C1483F"/>
    <w:rsid w:val="00C148D1"/>
    <w:rsid w:val="00C14935"/>
    <w:rsid w:val="00C149C5"/>
    <w:rsid w:val="00C14AEF"/>
    <w:rsid w:val="00C14BF8"/>
    <w:rsid w:val="00C14C41"/>
    <w:rsid w:val="00C152CA"/>
    <w:rsid w:val="00C15369"/>
    <w:rsid w:val="00C15A8F"/>
    <w:rsid w:val="00C15B88"/>
    <w:rsid w:val="00C15E02"/>
    <w:rsid w:val="00C15E0A"/>
    <w:rsid w:val="00C15E63"/>
    <w:rsid w:val="00C16491"/>
    <w:rsid w:val="00C16510"/>
    <w:rsid w:val="00C16666"/>
    <w:rsid w:val="00C166A6"/>
    <w:rsid w:val="00C16724"/>
    <w:rsid w:val="00C16B1F"/>
    <w:rsid w:val="00C16CA8"/>
    <w:rsid w:val="00C16D8D"/>
    <w:rsid w:val="00C16E53"/>
    <w:rsid w:val="00C171FF"/>
    <w:rsid w:val="00C17455"/>
    <w:rsid w:val="00C17593"/>
    <w:rsid w:val="00C1761E"/>
    <w:rsid w:val="00C1792E"/>
    <w:rsid w:val="00C17B13"/>
    <w:rsid w:val="00C17E11"/>
    <w:rsid w:val="00C20070"/>
    <w:rsid w:val="00C20236"/>
    <w:rsid w:val="00C202BD"/>
    <w:rsid w:val="00C20351"/>
    <w:rsid w:val="00C20446"/>
    <w:rsid w:val="00C204B5"/>
    <w:rsid w:val="00C20809"/>
    <w:rsid w:val="00C20BB4"/>
    <w:rsid w:val="00C2103F"/>
    <w:rsid w:val="00C213A1"/>
    <w:rsid w:val="00C214DD"/>
    <w:rsid w:val="00C21847"/>
    <w:rsid w:val="00C219B9"/>
    <w:rsid w:val="00C21EE4"/>
    <w:rsid w:val="00C221C5"/>
    <w:rsid w:val="00C221CA"/>
    <w:rsid w:val="00C221E1"/>
    <w:rsid w:val="00C226F3"/>
    <w:rsid w:val="00C2297A"/>
    <w:rsid w:val="00C22A5C"/>
    <w:rsid w:val="00C22ADE"/>
    <w:rsid w:val="00C22D94"/>
    <w:rsid w:val="00C22DB9"/>
    <w:rsid w:val="00C22E3C"/>
    <w:rsid w:val="00C22F76"/>
    <w:rsid w:val="00C233F7"/>
    <w:rsid w:val="00C23720"/>
    <w:rsid w:val="00C2392C"/>
    <w:rsid w:val="00C239BA"/>
    <w:rsid w:val="00C23AD8"/>
    <w:rsid w:val="00C23D4A"/>
    <w:rsid w:val="00C23E07"/>
    <w:rsid w:val="00C23F48"/>
    <w:rsid w:val="00C23FE0"/>
    <w:rsid w:val="00C23FF0"/>
    <w:rsid w:val="00C2425B"/>
    <w:rsid w:val="00C24483"/>
    <w:rsid w:val="00C24746"/>
    <w:rsid w:val="00C24897"/>
    <w:rsid w:val="00C24A06"/>
    <w:rsid w:val="00C24C3D"/>
    <w:rsid w:val="00C24FE1"/>
    <w:rsid w:val="00C253E8"/>
    <w:rsid w:val="00C257F4"/>
    <w:rsid w:val="00C25994"/>
    <w:rsid w:val="00C2657D"/>
    <w:rsid w:val="00C26A7B"/>
    <w:rsid w:val="00C26AA2"/>
    <w:rsid w:val="00C26B45"/>
    <w:rsid w:val="00C26B69"/>
    <w:rsid w:val="00C26DAB"/>
    <w:rsid w:val="00C27058"/>
    <w:rsid w:val="00C270AA"/>
    <w:rsid w:val="00C27210"/>
    <w:rsid w:val="00C276EA"/>
    <w:rsid w:val="00C30054"/>
    <w:rsid w:val="00C30220"/>
    <w:rsid w:val="00C30A58"/>
    <w:rsid w:val="00C30EF2"/>
    <w:rsid w:val="00C31213"/>
    <w:rsid w:val="00C317E8"/>
    <w:rsid w:val="00C31856"/>
    <w:rsid w:val="00C3202D"/>
    <w:rsid w:val="00C32393"/>
    <w:rsid w:val="00C32689"/>
    <w:rsid w:val="00C32713"/>
    <w:rsid w:val="00C3279A"/>
    <w:rsid w:val="00C328E0"/>
    <w:rsid w:val="00C32C49"/>
    <w:rsid w:val="00C32CEA"/>
    <w:rsid w:val="00C32E44"/>
    <w:rsid w:val="00C32F15"/>
    <w:rsid w:val="00C335BC"/>
    <w:rsid w:val="00C3364D"/>
    <w:rsid w:val="00C3367E"/>
    <w:rsid w:val="00C33A3A"/>
    <w:rsid w:val="00C33A7B"/>
    <w:rsid w:val="00C33E04"/>
    <w:rsid w:val="00C34008"/>
    <w:rsid w:val="00C34279"/>
    <w:rsid w:val="00C342E3"/>
    <w:rsid w:val="00C343B1"/>
    <w:rsid w:val="00C34539"/>
    <w:rsid w:val="00C34679"/>
    <w:rsid w:val="00C34757"/>
    <w:rsid w:val="00C348F7"/>
    <w:rsid w:val="00C349DF"/>
    <w:rsid w:val="00C34A9F"/>
    <w:rsid w:val="00C34B60"/>
    <w:rsid w:val="00C34C2C"/>
    <w:rsid w:val="00C35035"/>
    <w:rsid w:val="00C35125"/>
    <w:rsid w:val="00C351F7"/>
    <w:rsid w:val="00C357E9"/>
    <w:rsid w:val="00C35992"/>
    <w:rsid w:val="00C35C77"/>
    <w:rsid w:val="00C35D9F"/>
    <w:rsid w:val="00C35EEA"/>
    <w:rsid w:val="00C35F29"/>
    <w:rsid w:val="00C36254"/>
    <w:rsid w:val="00C3642F"/>
    <w:rsid w:val="00C36578"/>
    <w:rsid w:val="00C36C25"/>
    <w:rsid w:val="00C36DBC"/>
    <w:rsid w:val="00C36FAD"/>
    <w:rsid w:val="00C37181"/>
    <w:rsid w:val="00C373FA"/>
    <w:rsid w:val="00C377D8"/>
    <w:rsid w:val="00C377E6"/>
    <w:rsid w:val="00C37A5A"/>
    <w:rsid w:val="00C37B04"/>
    <w:rsid w:val="00C37F44"/>
    <w:rsid w:val="00C40256"/>
    <w:rsid w:val="00C40461"/>
    <w:rsid w:val="00C408F7"/>
    <w:rsid w:val="00C40B4F"/>
    <w:rsid w:val="00C411DE"/>
    <w:rsid w:val="00C41311"/>
    <w:rsid w:val="00C41429"/>
    <w:rsid w:val="00C41444"/>
    <w:rsid w:val="00C41849"/>
    <w:rsid w:val="00C425F8"/>
    <w:rsid w:val="00C425FE"/>
    <w:rsid w:val="00C426F4"/>
    <w:rsid w:val="00C429F1"/>
    <w:rsid w:val="00C42DC2"/>
    <w:rsid w:val="00C430BF"/>
    <w:rsid w:val="00C432BE"/>
    <w:rsid w:val="00C4331D"/>
    <w:rsid w:val="00C43425"/>
    <w:rsid w:val="00C4353D"/>
    <w:rsid w:val="00C43541"/>
    <w:rsid w:val="00C43569"/>
    <w:rsid w:val="00C43698"/>
    <w:rsid w:val="00C43F88"/>
    <w:rsid w:val="00C4472B"/>
    <w:rsid w:val="00C448A8"/>
    <w:rsid w:val="00C44B36"/>
    <w:rsid w:val="00C44D12"/>
    <w:rsid w:val="00C44D42"/>
    <w:rsid w:val="00C44DEA"/>
    <w:rsid w:val="00C44E0F"/>
    <w:rsid w:val="00C44E17"/>
    <w:rsid w:val="00C44E5A"/>
    <w:rsid w:val="00C450E1"/>
    <w:rsid w:val="00C4527B"/>
    <w:rsid w:val="00C452DF"/>
    <w:rsid w:val="00C455BC"/>
    <w:rsid w:val="00C45628"/>
    <w:rsid w:val="00C4573E"/>
    <w:rsid w:val="00C45C8E"/>
    <w:rsid w:val="00C45D63"/>
    <w:rsid w:val="00C46160"/>
    <w:rsid w:val="00C4655E"/>
    <w:rsid w:val="00C467AB"/>
    <w:rsid w:val="00C467EF"/>
    <w:rsid w:val="00C46AA4"/>
    <w:rsid w:val="00C46D46"/>
    <w:rsid w:val="00C46FA8"/>
    <w:rsid w:val="00C47018"/>
    <w:rsid w:val="00C471AA"/>
    <w:rsid w:val="00C4731C"/>
    <w:rsid w:val="00C47395"/>
    <w:rsid w:val="00C473F2"/>
    <w:rsid w:val="00C4742E"/>
    <w:rsid w:val="00C4748E"/>
    <w:rsid w:val="00C47722"/>
    <w:rsid w:val="00C478A5"/>
    <w:rsid w:val="00C47E66"/>
    <w:rsid w:val="00C47E99"/>
    <w:rsid w:val="00C47EF1"/>
    <w:rsid w:val="00C50320"/>
    <w:rsid w:val="00C50379"/>
    <w:rsid w:val="00C50409"/>
    <w:rsid w:val="00C50485"/>
    <w:rsid w:val="00C50BB4"/>
    <w:rsid w:val="00C50C80"/>
    <w:rsid w:val="00C50E79"/>
    <w:rsid w:val="00C5107C"/>
    <w:rsid w:val="00C51173"/>
    <w:rsid w:val="00C511A0"/>
    <w:rsid w:val="00C51335"/>
    <w:rsid w:val="00C51497"/>
    <w:rsid w:val="00C5191A"/>
    <w:rsid w:val="00C51B08"/>
    <w:rsid w:val="00C51B45"/>
    <w:rsid w:val="00C51C75"/>
    <w:rsid w:val="00C51DC6"/>
    <w:rsid w:val="00C52363"/>
    <w:rsid w:val="00C524F5"/>
    <w:rsid w:val="00C52B71"/>
    <w:rsid w:val="00C52C34"/>
    <w:rsid w:val="00C52FD7"/>
    <w:rsid w:val="00C531F1"/>
    <w:rsid w:val="00C53585"/>
    <w:rsid w:val="00C53653"/>
    <w:rsid w:val="00C53A60"/>
    <w:rsid w:val="00C53DC1"/>
    <w:rsid w:val="00C53FDB"/>
    <w:rsid w:val="00C540E4"/>
    <w:rsid w:val="00C5435D"/>
    <w:rsid w:val="00C5437A"/>
    <w:rsid w:val="00C54580"/>
    <w:rsid w:val="00C54667"/>
    <w:rsid w:val="00C546A5"/>
    <w:rsid w:val="00C546B9"/>
    <w:rsid w:val="00C5480C"/>
    <w:rsid w:val="00C54B04"/>
    <w:rsid w:val="00C54B32"/>
    <w:rsid w:val="00C54B6A"/>
    <w:rsid w:val="00C54D37"/>
    <w:rsid w:val="00C551C6"/>
    <w:rsid w:val="00C5539A"/>
    <w:rsid w:val="00C55863"/>
    <w:rsid w:val="00C55CE2"/>
    <w:rsid w:val="00C55F16"/>
    <w:rsid w:val="00C560ED"/>
    <w:rsid w:val="00C56283"/>
    <w:rsid w:val="00C563BA"/>
    <w:rsid w:val="00C5652A"/>
    <w:rsid w:val="00C56749"/>
    <w:rsid w:val="00C56968"/>
    <w:rsid w:val="00C569AB"/>
    <w:rsid w:val="00C56B1A"/>
    <w:rsid w:val="00C56C76"/>
    <w:rsid w:val="00C56CD5"/>
    <w:rsid w:val="00C56CDD"/>
    <w:rsid w:val="00C56F4F"/>
    <w:rsid w:val="00C57157"/>
    <w:rsid w:val="00C57888"/>
    <w:rsid w:val="00C578C8"/>
    <w:rsid w:val="00C579DA"/>
    <w:rsid w:val="00C57B02"/>
    <w:rsid w:val="00C57C0B"/>
    <w:rsid w:val="00C57FA1"/>
    <w:rsid w:val="00C601E8"/>
    <w:rsid w:val="00C6049F"/>
    <w:rsid w:val="00C604C4"/>
    <w:rsid w:val="00C6090F"/>
    <w:rsid w:val="00C60932"/>
    <w:rsid w:val="00C60980"/>
    <w:rsid w:val="00C60BC7"/>
    <w:rsid w:val="00C60DD2"/>
    <w:rsid w:val="00C61164"/>
    <w:rsid w:val="00C611DB"/>
    <w:rsid w:val="00C61437"/>
    <w:rsid w:val="00C6181C"/>
    <w:rsid w:val="00C61A9B"/>
    <w:rsid w:val="00C61B84"/>
    <w:rsid w:val="00C61CFA"/>
    <w:rsid w:val="00C61D30"/>
    <w:rsid w:val="00C61F81"/>
    <w:rsid w:val="00C6213F"/>
    <w:rsid w:val="00C62304"/>
    <w:rsid w:val="00C62306"/>
    <w:rsid w:val="00C62322"/>
    <w:rsid w:val="00C6244A"/>
    <w:rsid w:val="00C624FC"/>
    <w:rsid w:val="00C62745"/>
    <w:rsid w:val="00C6275E"/>
    <w:rsid w:val="00C6280B"/>
    <w:rsid w:val="00C62B53"/>
    <w:rsid w:val="00C62C87"/>
    <w:rsid w:val="00C62DC8"/>
    <w:rsid w:val="00C62E0B"/>
    <w:rsid w:val="00C62FD9"/>
    <w:rsid w:val="00C63007"/>
    <w:rsid w:val="00C630EE"/>
    <w:rsid w:val="00C6325D"/>
    <w:rsid w:val="00C634E0"/>
    <w:rsid w:val="00C6375A"/>
    <w:rsid w:val="00C63986"/>
    <w:rsid w:val="00C63A19"/>
    <w:rsid w:val="00C63A84"/>
    <w:rsid w:val="00C63A93"/>
    <w:rsid w:val="00C63AFF"/>
    <w:rsid w:val="00C64167"/>
    <w:rsid w:val="00C6433C"/>
    <w:rsid w:val="00C64448"/>
    <w:rsid w:val="00C64579"/>
    <w:rsid w:val="00C64900"/>
    <w:rsid w:val="00C64CD5"/>
    <w:rsid w:val="00C64E37"/>
    <w:rsid w:val="00C64FF4"/>
    <w:rsid w:val="00C65290"/>
    <w:rsid w:val="00C65296"/>
    <w:rsid w:val="00C65548"/>
    <w:rsid w:val="00C6594A"/>
    <w:rsid w:val="00C65A94"/>
    <w:rsid w:val="00C65AC5"/>
    <w:rsid w:val="00C65D68"/>
    <w:rsid w:val="00C65F69"/>
    <w:rsid w:val="00C66075"/>
    <w:rsid w:val="00C66436"/>
    <w:rsid w:val="00C666AB"/>
    <w:rsid w:val="00C668AD"/>
    <w:rsid w:val="00C669AC"/>
    <w:rsid w:val="00C66B2E"/>
    <w:rsid w:val="00C66BFB"/>
    <w:rsid w:val="00C66D3D"/>
    <w:rsid w:val="00C670E0"/>
    <w:rsid w:val="00C670EB"/>
    <w:rsid w:val="00C671BE"/>
    <w:rsid w:val="00C672C4"/>
    <w:rsid w:val="00C672FE"/>
    <w:rsid w:val="00C67603"/>
    <w:rsid w:val="00C676A2"/>
    <w:rsid w:val="00C70360"/>
    <w:rsid w:val="00C70401"/>
    <w:rsid w:val="00C706C8"/>
    <w:rsid w:val="00C70753"/>
    <w:rsid w:val="00C708A6"/>
    <w:rsid w:val="00C709B4"/>
    <w:rsid w:val="00C70B60"/>
    <w:rsid w:val="00C70DF7"/>
    <w:rsid w:val="00C70E3C"/>
    <w:rsid w:val="00C70FE8"/>
    <w:rsid w:val="00C71254"/>
    <w:rsid w:val="00C712B9"/>
    <w:rsid w:val="00C7170F"/>
    <w:rsid w:val="00C71B54"/>
    <w:rsid w:val="00C71C39"/>
    <w:rsid w:val="00C71F7C"/>
    <w:rsid w:val="00C7202A"/>
    <w:rsid w:val="00C7210F"/>
    <w:rsid w:val="00C721C5"/>
    <w:rsid w:val="00C7245A"/>
    <w:rsid w:val="00C729B5"/>
    <w:rsid w:val="00C72F1A"/>
    <w:rsid w:val="00C72F5A"/>
    <w:rsid w:val="00C73101"/>
    <w:rsid w:val="00C73484"/>
    <w:rsid w:val="00C73740"/>
    <w:rsid w:val="00C737BC"/>
    <w:rsid w:val="00C73A6D"/>
    <w:rsid w:val="00C73BF1"/>
    <w:rsid w:val="00C73DCC"/>
    <w:rsid w:val="00C740F9"/>
    <w:rsid w:val="00C74170"/>
    <w:rsid w:val="00C7459D"/>
    <w:rsid w:val="00C7461A"/>
    <w:rsid w:val="00C74661"/>
    <w:rsid w:val="00C74663"/>
    <w:rsid w:val="00C74905"/>
    <w:rsid w:val="00C749B3"/>
    <w:rsid w:val="00C753FF"/>
    <w:rsid w:val="00C75402"/>
    <w:rsid w:val="00C75432"/>
    <w:rsid w:val="00C7576C"/>
    <w:rsid w:val="00C7581A"/>
    <w:rsid w:val="00C75853"/>
    <w:rsid w:val="00C75DBE"/>
    <w:rsid w:val="00C76010"/>
    <w:rsid w:val="00C7667D"/>
    <w:rsid w:val="00C766B3"/>
    <w:rsid w:val="00C76B4F"/>
    <w:rsid w:val="00C76BFD"/>
    <w:rsid w:val="00C76C50"/>
    <w:rsid w:val="00C76C7B"/>
    <w:rsid w:val="00C771AE"/>
    <w:rsid w:val="00C7782A"/>
    <w:rsid w:val="00C778BD"/>
    <w:rsid w:val="00C77AD4"/>
    <w:rsid w:val="00C77D09"/>
    <w:rsid w:val="00C80000"/>
    <w:rsid w:val="00C8016A"/>
    <w:rsid w:val="00C801F5"/>
    <w:rsid w:val="00C80363"/>
    <w:rsid w:val="00C806E5"/>
    <w:rsid w:val="00C8074D"/>
    <w:rsid w:val="00C80806"/>
    <w:rsid w:val="00C809E0"/>
    <w:rsid w:val="00C80B78"/>
    <w:rsid w:val="00C80C29"/>
    <w:rsid w:val="00C80E0E"/>
    <w:rsid w:val="00C80EB7"/>
    <w:rsid w:val="00C80F7E"/>
    <w:rsid w:val="00C8111B"/>
    <w:rsid w:val="00C81636"/>
    <w:rsid w:val="00C816BB"/>
    <w:rsid w:val="00C818C7"/>
    <w:rsid w:val="00C81F84"/>
    <w:rsid w:val="00C8212B"/>
    <w:rsid w:val="00C8231A"/>
    <w:rsid w:val="00C8238D"/>
    <w:rsid w:val="00C8254E"/>
    <w:rsid w:val="00C8265F"/>
    <w:rsid w:val="00C827AE"/>
    <w:rsid w:val="00C829A4"/>
    <w:rsid w:val="00C82AE7"/>
    <w:rsid w:val="00C82CE3"/>
    <w:rsid w:val="00C82FA3"/>
    <w:rsid w:val="00C82FFE"/>
    <w:rsid w:val="00C83454"/>
    <w:rsid w:val="00C8348C"/>
    <w:rsid w:val="00C834FD"/>
    <w:rsid w:val="00C835D4"/>
    <w:rsid w:val="00C836D2"/>
    <w:rsid w:val="00C837D3"/>
    <w:rsid w:val="00C839C5"/>
    <w:rsid w:val="00C83EC8"/>
    <w:rsid w:val="00C83FDD"/>
    <w:rsid w:val="00C84414"/>
    <w:rsid w:val="00C84827"/>
    <w:rsid w:val="00C848F9"/>
    <w:rsid w:val="00C84A1A"/>
    <w:rsid w:val="00C84A8C"/>
    <w:rsid w:val="00C84E8B"/>
    <w:rsid w:val="00C84EC5"/>
    <w:rsid w:val="00C84F78"/>
    <w:rsid w:val="00C85569"/>
    <w:rsid w:val="00C8572F"/>
    <w:rsid w:val="00C858B7"/>
    <w:rsid w:val="00C85AC9"/>
    <w:rsid w:val="00C85B18"/>
    <w:rsid w:val="00C85BB8"/>
    <w:rsid w:val="00C85CC4"/>
    <w:rsid w:val="00C86090"/>
    <w:rsid w:val="00C86199"/>
    <w:rsid w:val="00C864F1"/>
    <w:rsid w:val="00C865E1"/>
    <w:rsid w:val="00C868E0"/>
    <w:rsid w:val="00C86929"/>
    <w:rsid w:val="00C86B54"/>
    <w:rsid w:val="00C86CE7"/>
    <w:rsid w:val="00C871C4"/>
    <w:rsid w:val="00C8743D"/>
    <w:rsid w:val="00C87F1D"/>
    <w:rsid w:val="00C90086"/>
    <w:rsid w:val="00C90090"/>
    <w:rsid w:val="00C901A9"/>
    <w:rsid w:val="00C90275"/>
    <w:rsid w:val="00C9050D"/>
    <w:rsid w:val="00C9055D"/>
    <w:rsid w:val="00C90623"/>
    <w:rsid w:val="00C90830"/>
    <w:rsid w:val="00C908CF"/>
    <w:rsid w:val="00C908DD"/>
    <w:rsid w:val="00C90A1C"/>
    <w:rsid w:val="00C90ADC"/>
    <w:rsid w:val="00C90BE5"/>
    <w:rsid w:val="00C90E34"/>
    <w:rsid w:val="00C918AE"/>
    <w:rsid w:val="00C91D65"/>
    <w:rsid w:val="00C92271"/>
    <w:rsid w:val="00C9263C"/>
    <w:rsid w:val="00C92711"/>
    <w:rsid w:val="00C92856"/>
    <w:rsid w:val="00C92993"/>
    <w:rsid w:val="00C92DFF"/>
    <w:rsid w:val="00C92FB9"/>
    <w:rsid w:val="00C92FFD"/>
    <w:rsid w:val="00C931DA"/>
    <w:rsid w:val="00C933E0"/>
    <w:rsid w:val="00C936DE"/>
    <w:rsid w:val="00C937AB"/>
    <w:rsid w:val="00C938C1"/>
    <w:rsid w:val="00C939F2"/>
    <w:rsid w:val="00C94058"/>
    <w:rsid w:val="00C941E0"/>
    <w:rsid w:val="00C944E5"/>
    <w:rsid w:val="00C9456F"/>
    <w:rsid w:val="00C94645"/>
    <w:rsid w:val="00C94D12"/>
    <w:rsid w:val="00C94DF6"/>
    <w:rsid w:val="00C95366"/>
    <w:rsid w:val="00C9538E"/>
    <w:rsid w:val="00C955E4"/>
    <w:rsid w:val="00C9572E"/>
    <w:rsid w:val="00C957A8"/>
    <w:rsid w:val="00C95A54"/>
    <w:rsid w:val="00C95B1C"/>
    <w:rsid w:val="00C95BBD"/>
    <w:rsid w:val="00C95C70"/>
    <w:rsid w:val="00C95C71"/>
    <w:rsid w:val="00C95E30"/>
    <w:rsid w:val="00C95F5B"/>
    <w:rsid w:val="00C96402"/>
    <w:rsid w:val="00C9690B"/>
    <w:rsid w:val="00C97233"/>
    <w:rsid w:val="00C972E7"/>
    <w:rsid w:val="00C973A1"/>
    <w:rsid w:val="00C97513"/>
    <w:rsid w:val="00C975C8"/>
    <w:rsid w:val="00C9774E"/>
    <w:rsid w:val="00C9780D"/>
    <w:rsid w:val="00C9793A"/>
    <w:rsid w:val="00C97E62"/>
    <w:rsid w:val="00C97FAE"/>
    <w:rsid w:val="00C97FF1"/>
    <w:rsid w:val="00CA020D"/>
    <w:rsid w:val="00CA07E8"/>
    <w:rsid w:val="00CA0898"/>
    <w:rsid w:val="00CA116D"/>
    <w:rsid w:val="00CA14A4"/>
    <w:rsid w:val="00CA1707"/>
    <w:rsid w:val="00CA1B84"/>
    <w:rsid w:val="00CA1B85"/>
    <w:rsid w:val="00CA1E25"/>
    <w:rsid w:val="00CA22E7"/>
    <w:rsid w:val="00CA25F7"/>
    <w:rsid w:val="00CA2978"/>
    <w:rsid w:val="00CA2A16"/>
    <w:rsid w:val="00CA3486"/>
    <w:rsid w:val="00CA35CE"/>
    <w:rsid w:val="00CA38AD"/>
    <w:rsid w:val="00CA39EA"/>
    <w:rsid w:val="00CA3ABF"/>
    <w:rsid w:val="00CA3EF9"/>
    <w:rsid w:val="00CA3F36"/>
    <w:rsid w:val="00CA409E"/>
    <w:rsid w:val="00CA4232"/>
    <w:rsid w:val="00CA45D3"/>
    <w:rsid w:val="00CA461C"/>
    <w:rsid w:val="00CA53FA"/>
    <w:rsid w:val="00CA57C2"/>
    <w:rsid w:val="00CA5987"/>
    <w:rsid w:val="00CA5ADE"/>
    <w:rsid w:val="00CA5C26"/>
    <w:rsid w:val="00CA5CC4"/>
    <w:rsid w:val="00CA5FA4"/>
    <w:rsid w:val="00CA604F"/>
    <w:rsid w:val="00CA6506"/>
    <w:rsid w:val="00CA660F"/>
    <w:rsid w:val="00CA664E"/>
    <w:rsid w:val="00CA67F9"/>
    <w:rsid w:val="00CA6999"/>
    <w:rsid w:val="00CA6C69"/>
    <w:rsid w:val="00CA7ADD"/>
    <w:rsid w:val="00CA7EBA"/>
    <w:rsid w:val="00CA7F5B"/>
    <w:rsid w:val="00CB0071"/>
    <w:rsid w:val="00CB027C"/>
    <w:rsid w:val="00CB0585"/>
    <w:rsid w:val="00CB0A1E"/>
    <w:rsid w:val="00CB0B68"/>
    <w:rsid w:val="00CB0BB2"/>
    <w:rsid w:val="00CB0C95"/>
    <w:rsid w:val="00CB0DB0"/>
    <w:rsid w:val="00CB0F81"/>
    <w:rsid w:val="00CB1055"/>
    <w:rsid w:val="00CB1128"/>
    <w:rsid w:val="00CB13F2"/>
    <w:rsid w:val="00CB193D"/>
    <w:rsid w:val="00CB1CD6"/>
    <w:rsid w:val="00CB2329"/>
    <w:rsid w:val="00CB250C"/>
    <w:rsid w:val="00CB2587"/>
    <w:rsid w:val="00CB26C6"/>
    <w:rsid w:val="00CB2CBA"/>
    <w:rsid w:val="00CB2E05"/>
    <w:rsid w:val="00CB2F29"/>
    <w:rsid w:val="00CB2F5B"/>
    <w:rsid w:val="00CB33F6"/>
    <w:rsid w:val="00CB3552"/>
    <w:rsid w:val="00CB35B4"/>
    <w:rsid w:val="00CB3650"/>
    <w:rsid w:val="00CB36D5"/>
    <w:rsid w:val="00CB3703"/>
    <w:rsid w:val="00CB3C29"/>
    <w:rsid w:val="00CB3CA9"/>
    <w:rsid w:val="00CB3F98"/>
    <w:rsid w:val="00CB44AF"/>
    <w:rsid w:val="00CB4578"/>
    <w:rsid w:val="00CB4CBC"/>
    <w:rsid w:val="00CB4CC5"/>
    <w:rsid w:val="00CB4E84"/>
    <w:rsid w:val="00CB5040"/>
    <w:rsid w:val="00CB5077"/>
    <w:rsid w:val="00CB51A6"/>
    <w:rsid w:val="00CB574F"/>
    <w:rsid w:val="00CB5866"/>
    <w:rsid w:val="00CB5B22"/>
    <w:rsid w:val="00CB5BC0"/>
    <w:rsid w:val="00CB5D54"/>
    <w:rsid w:val="00CB61B3"/>
    <w:rsid w:val="00CB626B"/>
    <w:rsid w:val="00CB633B"/>
    <w:rsid w:val="00CB636A"/>
    <w:rsid w:val="00CB6400"/>
    <w:rsid w:val="00CB64D0"/>
    <w:rsid w:val="00CB68EE"/>
    <w:rsid w:val="00CB719A"/>
    <w:rsid w:val="00CB735A"/>
    <w:rsid w:val="00CB7574"/>
    <w:rsid w:val="00CB75CA"/>
    <w:rsid w:val="00CB7AEB"/>
    <w:rsid w:val="00CB7D1A"/>
    <w:rsid w:val="00CB7D2C"/>
    <w:rsid w:val="00CC0339"/>
    <w:rsid w:val="00CC0431"/>
    <w:rsid w:val="00CC07B3"/>
    <w:rsid w:val="00CC07F3"/>
    <w:rsid w:val="00CC094C"/>
    <w:rsid w:val="00CC0D2F"/>
    <w:rsid w:val="00CC0E93"/>
    <w:rsid w:val="00CC0FBC"/>
    <w:rsid w:val="00CC1021"/>
    <w:rsid w:val="00CC1062"/>
    <w:rsid w:val="00CC11AE"/>
    <w:rsid w:val="00CC11F9"/>
    <w:rsid w:val="00CC1813"/>
    <w:rsid w:val="00CC196B"/>
    <w:rsid w:val="00CC19F7"/>
    <w:rsid w:val="00CC1BFD"/>
    <w:rsid w:val="00CC1EAC"/>
    <w:rsid w:val="00CC1F9C"/>
    <w:rsid w:val="00CC21A3"/>
    <w:rsid w:val="00CC21F6"/>
    <w:rsid w:val="00CC2351"/>
    <w:rsid w:val="00CC242F"/>
    <w:rsid w:val="00CC2500"/>
    <w:rsid w:val="00CC268E"/>
    <w:rsid w:val="00CC26AC"/>
    <w:rsid w:val="00CC2732"/>
    <w:rsid w:val="00CC2B04"/>
    <w:rsid w:val="00CC372F"/>
    <w:rsid w:val="00CC38E1"/>
    <w:rsid w:val="00CC3BF5"/>
    <w:rsid w:val="00CC3C8E"/>
    <w:rsid w:val="00CC40F8"/>
    <w:rsid w:val="00CC42E2"/>
    <w:rsid w:val="00CC4401"/>
    <w:rsid w:val="00CC44D5"/>
    <w:rsid w:val="00CC454C"/>
    <w:rsid w:val="00CC4613"/>
    <w:rsid w:val="00CC463D"/>
    <w:rsid w:val="00CC4773"/>
    <w:rsid w:val="00CC4D4E"/>
    <w:rsid w:val="00CC4DA4"/>
    <w:rsid w:val="00CC4E4B"/>
    <w:rsid w:val="00CC50F5"/>
    <w:rsid w:val="00CC549F"/>
    <w:rsid w:val="00CC5CE0"/>
    <w:rsid w:val="00CC5E47"/>
    <w:rsid w:val="00CC5E5B"/>
    <w:rsid w:val="00CC5E61"/>
    <w:rsid w:val="00CC6065"/>
    <w:rsid w:val="00CC607B"/>
    <w:rsid w:val="00CC65D9"/>
    <w:rsid w:val="00CC6942"/>
    <w:rsid w:val="00CC6D86"/>
    <w:rsid w:val="00CC6F1E"/>
    <w:rsid w:val="00CC720D"/>
    <w:rsid w:val="00CC77AA"/>
    <w:rsid w:val="00CC7877"/>
    <w:rsid w:val="00CC78A1"/>
    <w:rsid w:val="00CC7970"/>
    <w:rsid w:val="00CC79F4"/>
    <w:rsid w:val="00CC7D94"/>
    <w:rsid w:val="00CD04A7"/>
    <w:rsid w:val="00CD04CF"/>
    <w:rsid w:val="00CD05E5"/>
    <w:rsid w:val="00CD0998"/>
    <w:rsid w:val="00CD0B90"/>
    <w:rsid w:val="00CD0DC8"/>
    <w:rsid w:val="00CD0E18"/>
    <w:rsid w:val="00CD0F88"/>
    <w:rsid w:val="00CD102F"/>
    <w:rsid w:val="00CD1189"/>
    <w:rsid w:val="00CD1357"/>
    <w:rsid w:val="00CD13B4"/>
    <w:rsid w:val="00CD1414"/>
    <w:rsid w:val="00CD149F"/>
    <w:rsid w:val="00CD1A28"/>
    <w:rsid w:val="00CD1A9B"/>
    <w:rsid w:val="00CD1B03"/>
    <w:rsid w:val="00CD1D00"/>
    <w:rsid w:val="00CD1E7D"/>
    <w:rsid w:val="00CD1EE9"/>
    <w:rsid w:val="00CD2035"/>
    <w:rsid w:val="00CD2092"/>
    <w:rsid w:val="00CD21A8"/>
    <w:rsid w:val="00CD243E"/>
    <w:rsid w:val="00CD24EC"/>
    <w:rsid w:val="00CD2726"/>
    <w:rsid w:val="00CD2819"/>
    <w:rsid w:val="00CD2835"/>
    <w:rsid w:val="00CD2FC3"/>
    <w:rsid w:val="00CD30B1"/>
    <w:rsid w:val="00CD3345"/>
    <w:rsid w:val="00CD3491"/>
    <w:rsid w:val="00CD3570"/>
    <w:rsid w:val="00CD3840"/>
    <w:rsid w:val="00CD390D"/>
    <w:rsid w:val="00CD3F4E"/>
    <w:rsid w:val="00CD415B"/>
    <w:rsid w:val="00CD4564"/>
    <w:rsid w:val="00CD499F"/>
    <w:rsid w:val="00CD4AFB"/>
    <w:rsid w:val="00CD4B2F"/>
    <w:rsid w:val="00CD4C38"/>
    <w:rsid w:val="00CD4DB7"/>
    <w:rsid w:val="00CD4E64"/>
    <w:rsid w:val="00CD501A"/>
    <w:rsid w:val="00CD508F"/>
    <w:rsid w:val="00CD521C"/>
    <w:rsid w:val="00CD56FC"/>
    <w:rsid w:val="00CD5752"/>
    <w:rsid w:val="00CD57AF"/>
    <w:rsid w:val="00CD602A"/>
    <w:rsid w:val="00CD6078"/>
    <w:rsid w:val="00CD60BE"/>
    <w:rsid w:val="00CD64D8"/>
    <w:rsid w:val="00CD695F"/>
    <w:rsid w:val="00CD6A18"/>
    <w:rsid w:val="00CD6A25"/>
    <w:rsid w:val="00CD6DB4"/>
    <w:rsid w:val="00CD7461"/>
    <w:rsid w:val="00CD774E"/>
    <w:rsid w:val="00CD7930"/>
    <w:rsid w:val="00CD7BF3"/>
    <w:rsid w:val="00CD7CDF"/>
    <w:rsid w:val="00CD7EB0"/>
    <w:rsid w:val="00CE0157"/>
    <w:rsid w:val="00CE0230"/>
    <w:rsid w:val="00CE0313"/>
    <w:rsid w:val="00CE0329"/>
    <w:rsid w:val="00CE08BD"/>
    <w:rsid w:val="00CE0964"/>
    <w:rsid w:val="00CE0A41"/>
    <w:rsid w:val="00CE0A69"/>
    <w:rsid w:val="00CE0F65"/>
    <w:rsid w:val="00CE1130"/>
    <w:rsid w:val="00CE147E"/>
    <w:rsid w:val="00CE16D7"/>
    <w:rsid w:val="00CE19D8"/>
    <w:rsid w:val="00CE19EC"/>
    <w:rsid w:val="00CE1B1B"/>
    <w:rsid w:val="00CE1B8B"/>
    <w:rsid w:val="00CE1C73"/>
    <w:rsid w:val="00CE1D02"/>
    <w:rsid w:val="00CE1D88"/>
    <w:rsid w:val="00CE1E18"/>
    <w:rsid w:val="00CE1FE6"/>
    <w:rsid w:val="00CE2359"/>
    <w:rsid w:val="00CE2445"/>
    <w:rsid w:val="00CE24B1"/>
    <w:rsid w:val="00CE2B2F"/>
    <w:rsid w:val="00CE2B62"/>
    <w:rsid w:val="00CE2B9F"/>
    <w:rsid w:val="00CE2BC2"/>
    <w:rsid w:val="00CE2CA9"/>
    <w:rsid w:val="00CE2E83"/>
    <w:rsid w:val="00CE2EE6"/>
    <w:rsid w:val="00CE2FE1"/>
    <w:rsid w:val="00CE33BD"/>
    <w:rsid w:val="00CE3687"/>
    <w:rsid w:val="00CE3A4F"/>
    <w:rsid w:val="00CE4230"/>
    <w:rsid w:val="00CE46F9"/>
    <w:rsid w:val="00CE4870"/>
    <w:rsid w:val="00CE4ABD"/>
    <w:rsid w:val="00CE4C89"/>
    <w:rsid w:val="00CE4CC1"/>
    <w:rsid w:val="00CE4D49"/>
    <w:rsid w:val="00CE4E38"/>
    <w:rsid w:val="00CE4EFF"/>
    <w:rsid w:val="00CE5239"/>
    <w:rsid w:val="00CE56E6"/>
    <w:rsid w:val="00CE5D28"/>
    <w:rsid w:val="00CE6008"/>
    <w:rsid w:val="00CE628F"/>
    <w:rsid w:val="00CE68E5"/>
    <w:rsid w:val="00CE6C9E"/>
    <w:rsid w:val="00CE6E22"/>
    <w:rsid w:val="00CE71F0"/>
    <w:rsid w:val="00CE72B4"/>
    <w:rsid w:val="00CE72FE"/>
    <w:rsid w:val="00CE73C6"/>
    <w:rsid w:val="00CE746B"/>
    <w:rsid w:val="00CE791C"/>
    <w:rsid w:val="00CE7AF0"/>
    <w:rsid w:val="00CE7C95"/>
    <w:rsid w:val="00CE7EFF"/>
    <w:rsid w:val="00CF0361"/>
    <w:rsid w:val="00CF0365"/>
    <w:rsid w:val="00CF047E"/>
    <w:rsid w:val="00CF0513"/>
    <w:rsid w:val="00CF05B9"/>
    <w:rsid w:val="00CF06EA"/>
    <w:rsid w:val="00CF081C"/>
    <w:rsid w:val="00CF0BCF"/>
    <w:rsid w:val="00CF0CF3"/>
    <w:rsid w:val="00CF0EC6"/>
    <w:rsid w:val="00CF1317"/>
    <w:rsid w:val="00CF151A"/>
    <w:rsid w:val="00CF1563"/>
    <w:rsid w:val="00CF1C88"/>
    <w:rsid w:val="00CF1CD9"/>
    <w:rsid w:val="00CF1E1D"/>
    <w:rsid w:val="00CF1EBD"/>
    <w:rsid w:val="00CF2863"/>
    <w:rsid w:val="00CF2A47"/>
    <w:rsid w:val="00CF2C1E"/>
    <w:rsid w:val="00CF2CF5"/>
    <w:rsid w:val="00CF2D46"/>
    <w:rsid w:val="00CF2E29"/>
    <w:rsid w:val="00CF2EAC"/>
    <w:rsid w:val="00CF2F88"/>
    <w:rsid w:val="00CF3053"/>
    <w:rsid w:val="00CF31B9"/>
    <w:rsid w:val="00CF3431"/>
    <w:rsid w:val="00CF37CC"/>
    <w:rsid w:val="00CF3C7D"/>
    <w:rsid w:val="00CF3C9F"/>
    <w:rsid w:val="00CF3DFD"/>
    <w:rsid w:val="00CF4197"/>
    <w:rsid w:val="00CF41DA"/>
    <w:rsid w:val="00CF46AE"/>
    <w:rsid w:val="00CF487C"/>
    <w:rsid w:val="00CF4A85"/>
    <w:rsid w:val="00CF4C75"/>
    <w:rsid w:val="00CF52BD"/>
    <w:rsid w:val="00CF5372"/>
    <w:rsid w:val="00CF55B8"/>
    <w:rsid w:val="00CF5796"/>
    <w:rsid w:val="00CF592F"/>
    <w:rsid w:val="00CF5DDD"/>
    <w:rsid w:val="00CF6594"/>
    <w:rsid w:val="00CF69FF"/>
    <w:rsid w:val="00CF6B4A"/>
    <w:rsid w:val="00CF6EE7"/>
    <w:rsid w:val="00CF7036"/>
    <w:rsid w:val="00CF70AD"/>
    <w:rsid w:val="00CF7119"/>
    <w:rsid w:val="00CF757E"/>
    <w:rsid w:val="00CF7742"/>
    <w:rsid w:val="00CF774B"/>
    <w:rsid w:val="00CF79AC"/>
    <w:rsid w:val="00CF7BCD"/>
    <w:rsid w:val="00D00020"/>
    <w:rsid w:val="00D0042C"/>
    <w:rsid w:val="00D007F7"/>
    <w:rsid w:val="00D008F8"/>
    <w:rsid w:val="00D0098B"/>
    <w:rsid w:val="00D00A25"/>
    <w:rsid w:val="00D00AE1"/>
    <w:rsid w:val="00D00B13"/>
    <w:rsid w:val="00D01186"/>
    <w:rsid w:val="00D01604"/>
    <w:rsid w:val="00D0167D"/>
    <w:rsid w:val="00D016AF"/>
    <w:rsid w:val="00D0171A"/>
    <w:rsid w:val="00D0174B"/>
    <w:rsid w:val="00D0175A"/>
    <w:rsid w:val="00D01F2A"/>
    <w:rsid w:val="00D01F37"/>
    <w:rsid w:val="00D02511"/>
    <w:rsid w:val="00D026E1"/>
    <w:rsid w:val="00D02749"/>
    <w:rsid w:val="00D02BE1"/>
    <w:rsid w:val="00D02D09"/>
    <w:rsid w:val="00D02D15"/>
    <w:rsid w:val="00D02F9B"/>
    <w:rsid w:val="00D03054"/>
    <w:rsid w:val="00D030F6"/>
    <w:rsid w:val="00D03273"/>
    <w:rsid w:val="00D03788"/>
    <w:rsid w:val="00D038E7"/>
    <w:rsid w:val="00D03B07"/>
    <w:rsid w:val="00D0420F"/>
    <w:rsid w:val="00D04A7D"/>
    <w:rsid w:val="00D04BA3"/>
    <w:rsid w:val="00D0521B"/>
    <w:rsid w:val="00D05308"/>
    <w:rsid w:val="00D05676"/>
    <w:rsid w:val="00D0669B"/>
    <w:rsid w:val="00D066D3"/>
    <w:rsid w:val="00D069CB"/>
    <w:rsid w:val="00D06CE2"/>
    <w:rsid w:val="00D06E8F"/>
    <w:rsid w:val="00D07185"/>
    <w:rsid w:val="00D0722F"/>
    <w:rsid w:val="00D0792A"/>
    <w:rsid w:val="00D07A10"/>
    <w:rsid w:val="00D07A9E"/>
    <w:rsid w:val="00D07ACE"/>
    <w:rsid w:val="00D07DC6"/>
    <w:rsid w:val="00D07F6D"/>
    <w:rsid w:val="00D10142"/>
    <w:rsid w:val="00D106C2"/>
    <w:rsid w:val="00D10D6E"/>
    <w:rsid w:val="00D10E4C"/>
    <w:rsid w:val="00D10F44"/>
    <w:rsid w:val="00D111AD"/>
    <w:rsid w:val="00D11490"/>
    <w:rsid w:val="00D11587"/>
    <w:rsid w:val="00D11746"/>
    <w:rsid w:val="00D11ABE"/>
    <w:rsid w:val="00D11B55"/>
    <w:rsid w:val="00D11C6F"/>
    <w:rsid w:val="00D11E14"/>
    <w:rsid w:val="00D11EBB"/>
    <w:rsid w:val="00D11FD4"/>
    <w:rsid w:val="00D12175"/>
    <w:rsid w:val="00D121BC"/>
    <w:rsid w:val="00D1225A"/>
    <w:rsid w:val="00D12C88"/>
    <w:rsid w:val="00D12F46"/>
    <w:rsid w:val="00D12FE0"/>
    <w:rsid w:val="00D131DC"/>
    <w:rsid w:val="00D13589"/>
    <w:rsid w:val="00D139C9"/>
    <w:rsid w:val="00D13C44"/>
    <w:rsid w:val="00D13E58"/>
    <w:rsid w:val="00D143F2"/>
    <w:rsid w:val="00D14426"/>
    <w:rsid w:val="00D14454"/>
    <w:rsid w:val="00D146D1"/>
    <w:rsid w:val="00D14832"/>
    <w:rsid w:val="00D14E88"/>
    <w:rsid w:val="00D153E7"/>
    <w:rsid w:val="00D1572D"/>
    <w:rsid w:val="00D1577D"/>
    <w:rsid w:val="00D15C3A"/>
    <w:rsid w:val="00D15F92"/>
    <w:rsid w:val="00D1607F"/>
    <w:rsid w:val="00D165B6"/>
    <w:rsid w:val="00D167E2"/>
    <w:rsid w:val="00D16AB1"/>
    <w:rsid w:val="00D16B84"/>
    <w:rsid w:val="00D16C1C"/>
    <w:rsid w:val="00D16C82"/>
    <w:rsid w:val="00D16F5C"/>
    <w:rsid w:val="00D17149"/>
    <w:rsid w:val="00D172D3"/>
    <w:rsid w:val="00D17717"/>
    <w:rsid w:val="00D17879"/>
    <w:rsid w:val="00D17C93"/>
    <w:rsid w:val="00D17D1A"/>
    <w:rsid w:val="00D17E1E"/>
    <w:rsid w:val="00D2015C"/>
    <w:rsid w:val="00D202A1"/>
    <w:rsid w:val="00D202F2"/>
    <w:rsid w:val="00D2039F"/>
    <w:rsid w:val="00D203D4"/>
    <w:rsid w:val="00D2046B"/>
    <w:rsid w:val="00D20506"/>
    <w:rsid w:val="00D206B0"/>
    <w:rsid w:val="00D20EB8"/>
    <w:rsid w:val="00D21AA5"/>
    <w:rsid w:val="00D21BC5"/>
    <w:rsid w:val="00D21F91"/>
    <w:rsid w:val="00D221F5"/>
    <w:rsid w:val="00D224E3"/>
    <w:rsid w:val="00D22D6A"/>
    <w:rsid w:val="00D22D95"/>
    <w:rsid w:val="00D22EC4"/>
    <w:rsid w:val="00D230EB"/>
    <w:rsid w:val="00D2326A"/>
    <w:rsid w:val="00D232A1"/>
    <w:rsid w:val="00D234A2"/>
    <w:rsid w:val="00D23846"/>
    <w:rsid w:val="00D23D19"/>
    <w:rsid w:val="00D23D9D"/>
    <w:rsid w:val="00D23FFD"/>
    <w:rsid w:val="00D242B1"/>
    <w:rsid w:val="00D245BE"/>
    <w:rsid w:val="00D246C3"/>
    <w:rsid w:val="00D24CE6"/>
    <w:rsid w:val="00D24D86"/>
    <w:rsid w:val="00D2504C"/>
    <w:rsid w:val="00D2532E"/>
    <w:rsid w:val="00D25347"/>
    <w:rsid w:val="00D254E1"/>
    <w:rsid w:val="00D2588D"/>
    <w:rsid w:val="00D25A88"/>
    <w:rsid w:val="00D262D4"/>
    <w:rsid w:val="00D265C8"/>
    <w:rsid w:val="00D2667A"/>
    <w:rsid w:val="00D26A06"/>
    <w:rsid w:val="00D26B36"/>
    <w:rsid w:val="00D26B38"/>
    <w:rsid w:val="00D26E4B"/>
    <w:rsid w:val="00D26FDA"/>
    <w:rsid w:val="00D27269"/>
    <w:rsid w:val="00D272B7"/>
    <w:rsid w:val="00D273D4"/>
    <w:rsid w:val="00D27412"/>
    <w:rsid w:val="00D27462"/>
    <w:rsid w:val="00D27732"/>
    <w:rsid w:val="00D2780B"/>
    <w:rsid w:val="00D27866"/>
    <w:rsid w:val="00D27AF2"/>
    <w:rsid w:val="00D27B0A"/>
    <w:rsid w:val="00D27C9C"/>
    <w:rsid w:val="00D27D78"/>
    <w:rsid w:val="00D3040F"/>
    <w:rsid w:val="00D306F0"/>
    <w:rsid w:val="00D30AE1"/>
    <w:rsid w:val="00D30BA8"/>
    <w:rsid w:val="00D30DA5"/>
    <w:rsid w:val="00D3176E"/>
    <w:rsid w:val="00D31909"/>
    <w:rsid w:val="00D31D7E"/>
    <w:rsid w:val="00D31DF4"/>
    <w:rsid w:val="00D320E1"/>
    <w:rsid w:val="00D320F9"/>
    <w:rsid w:val="00D3211C"/>
    <w:rsid w:val="00D32213"/>
    <w:rsid w:val="00D32C78"/>
    <w:rsid w:val="00D33024"/>
    <w:rsid w:val="00D330F4"/>
    <w:rsid w:val="00D33153"/>
    <w:rsid w:val="00D33791"/>
    <w:rsid w:val="00D338DA"/>
    <w:rsid w:val="00D33978"/>
    <w:rsid w:val="00D339D2"/>
    <w:rsid w:val="00D33A69"/>
    <w:rsid w:val="00D33B0B"/>
    <w:rsid w:val="00D33C7E"/>
    <w:rsid w:val="00D33E45"/>
    <w:rsid w:val="00D33EF6"/>
    <w:rsid w:val="00D34005"/>
    <w:rsid w:val="00D340C6"/>
    <w:rsid w:val="00D3423C"/>
    <w:rsid w:val="00D343D4"/>
    <w:rsid w:val="00D34588"/>
    <w:rsid w:val="00D345B9"/>
    <w:rsid w:val="00D34947"/>
    <w:rsid w:val="00D34D17"/>
    <w:rsid w:val="00D34F40"/>
    <w:rsid w:val="00D35399"/>
    <w:rsid w:val="00D35487"/>
    <w:rsid w:val="00D356D0"/>
    <w:rsid w:val="00D35738"/>
    <w:rsid w:val="00D35B52"/>
    <w:rsid w:val="00D35B73"/>
    <w:rsid w:val="00D35E61"/>
    <w:rsid w:val="00D35F50"/>
    <w:rsid w:val="00D366DF"/>
    <w:rsid w:val="00D368C8"/>
    <w:rsid w:val="00D36D1B"/>
    <w:rsid w:val="00D36E01"/>
    <w:rsid w:val="00D36E57"/>
    <w:rsid w:val="00D36F03"/>
    <w:rsid w:val="00D36FA8"/>
    <w:rsid w:val="00D371D2"/>
    <w:rsid w:val="00D37882"/>
    <w:rsid w:val="00D378EF"/>
    <w:rsid w:val="00D3791B"/>
    <w:rsid w:val="00D37A96"/>
    <w:rsid w:val="00D37CDE"/>
    <w:rsid w:val="00D37E0F"/>
    <w:rsid w:val="00D37F4D"/>
    <w:rsid w:val="00D37FC1"/>
    <w:rsid w:val="00D400F3"/>
    <w:rsid w:val="00D40179"/>
    <w:rsid w:val="00D4038F"/>
    <w:rsid w:val="00D403ED"/>
    <w:rsid w:val="00D40527"/>
    <w:rsid w:val="00D405E1"/>
    <w:rsid w:val="00D4062B"/>
    <w:rsid w:val="00D409C9"/>
    <w:rsid w:val="00D40CD8"/>
    <w:rsid w:val="00D40E8C"/>
    <w:rsid w:val="00D41113"/>
    <w:rsid w:val="00D413B1"/>
    <w:rsid w:val="00D41B25"/>
    <w:rsid w:val="00D41B51"/>
    <w:rsid w:val="00D42549"/>
    <w:rsid w:val="00D42579"/>
    <w:rsid w:val="00D42980"/>
    <w:rsid w:val="00D42B62"/>
    <w:rsid w:val="00D42C26"/>
    <w:rsid w:val="00D42DBB"/>
    <w:rsid w:val="00D42E1C"/>
    <w:rsid w:val="00D42F6A"/>
    <w:rsid w:val="00D43060"/>
    <w:rsid w:val="00D43067"/>
    <w:rsid w:val="00D430C5"/>
    <w:rsid w:val="00D43391"/>
    <w:rsid w:val="00D433FF"/>
    <w:rsid w:val="00D43425"/>
    <w:rsid w:val="00D43535"/>
    <w:rsid w:val="00D43601"/>
    <w:rsid w:val="00D43612"/>
    <w:rsid w:val="00D43754"/>
    <w:rsid w:val="00D43EDC"/>
    <w:rsid w:val="00D446B5"/>
    <w:rsid w:val="00D4488E"/>
    <w:rsid w:val="00D448C5"/>
    <w:rsid w:val="00D44BF0"/>
    <w:rsid w:val="00D44CD9"/>
    <w:rsid w:val="00D44DC0"/>
    <w:rsid w:val="00D4566A"/>
    <w:rsid w:val="00D45A04"/>
    <w:rsid w:val="00D45A4E"/>
    <w:rsid w:val="00D45C94"/>
    <w:rsid w:val="00D45CF3"/>
    <w:rsid w:val="00D45F6F"/>
    <w:rsid w:val="00D45FA1"/>
    <w:rsid w:val="00D45FFE"/>
    <w:rsid w:val="00D46017"/>
    <w:rsid w:val="00D466B0"/>
    <w:rsid w:val="00D468D8"/>
    <w:rsid w:val="00D468EF"/>
    <w:rsid w:val="00D4693F"/>
    <w:rsid w:val="00D4694B"/>
    <w:rsid w:val="00D469F4"/>
    <w:rsid w:val="00D46A2B"/>
    <w:rsid w:val="00D46AF0"/>
    <w:rsid w:val="00D46C7C"/>
    <w:rsid w:val="00D46EF9"/>
    <w:rsid w:val="00D47470"/>
    <w:rsid w:val="00D47488"/>
    <w:rsid w:val="00D475AC"/>
    <w:rsid w:val="00D4764B"/>
    <w:rsid w:val="00D4781D"/>
    <w:rsid w:val="00D47898"/>
    <w:rsid w:val="00D47F12"/>
    <w:rsid w:val="00D500D3"/>
    <w:rsid w:val="00D507FC"/>
    <w:rsid w:val="00D50868"/>
    <w:rsid w:val="00D50A58"/>
    <w:rsid w:val="00D50A80"/>
    <w:rsid w:val="00D50CF9"/>
    <w:rsid w:val="00D50D12"/>
    <w:rsid w:val="00D50E6D"/>
    <w:rsid w:val="00D50F49"/>
    <w:rsid w:val="00D51140"/>
    <w:rsid w:val="00D51383"/>
    <w:rsid w:val="00D5141B"/>
    <w:rsid w:val="00D51562"/>
    <w:rsid w:val="00D51BF5"/>
    <w:rsid w:val="00D51F9A"/>
    <w:rsid w:val="00D52268"/>
    <w:rsid w:val="00D52278"/>
    <w:rsid w:val="00D524C0"/>
    <w:rsid w:val="00D52606"/>
    <w:rsid w:val="00D526F7"/>
    <w:rsid w:val="00D528A2"/>
    <w:rsid w:val="00D52ADF"/>
    <w:rsid w:val="00D52F77"/>
    <w:rsid w:val="00D52FE0"/>
    <w:rsid w:val="00D53101"/>
    <w:rsid w:val="00D5331C"/>
    <w:rsid w:val="00D5338B"/>
    <w:rsid w:val="00D53778"/>
    <w:rsid w:val="00D53801"/>
    <w:rsid w:val="00D53C5A"/>
    <w:rsid w:val="00D53D14"/>
    <w:rsid w:val="00D53DB8"/>
    <w:rsid w:val="00D53E8D"/>
    <w:rsid w:val="00D53F91"/>
    <w:rsid w:val="00D540EF"/>
    <w:rsid w:val="00D5440D"/>
    <w:rsid w:val="00D54789"/>
    <w:rsid w:val="00D55073"/>
    <w:rsid w:val="00D5523E"/>
    <w:rsid w:val="00D55676"/>
    <w:rsid w:val="00D55775"/>
    <w:rsid w:val="00D55868"/>
    <w:rsid w:val="00D5591A"/>
    <w:rsid w:val="00D55BFC"/>
    <w:rsid w:val="00D55D57"/>
    <w:rsid w:val="00D55DAF"/>
    <w:rsid w:val="00D5616F"/>
    <w:rsid w:val="00D5624D"/>
    <w:rsid w:val="00D56294"/>
    <w:rsid w:val="00D562D0"/>
    <w:rsid w:val="00D565BF"/>
    <w:rsid w:val="00D566AC"/>
    <w:rsid w:val="00D56840"/>
    <w:rsid w:val="00D56973"/>
    <w:rsid w:val="00D56AFE"/>
    <w:rsid w:val="00D56BED"/>
    <w:rsid w:val="00D56D00"/>
    <w:rsid w:val="00D56D55"/>
    <w:rsid w:val="00D5740F"/>
    <w:rsid w:val="00D57E86"/>
    <w:rsid w:val="00D57F9F"/>
    <w:rsid w:val="00D57FC0"/>
    <w:rsid w:val="00D604B1"/>
    <w:rsid w:val="00D6067F"/>
    <w:rsid w:val="00D6074D"/>
    <w:rsid w:val="00D6075B"/>
    <w:rsid w:val="00D6098E"/>
    <w:rsid w:val="00D60AED"/>
    <w:rsid w:val="00D60C38"/>
    <w:rsid w:val="00D60CAE"/>
    <w:rsid w:val="00D60E50"/>
    <w:rsid w:val="00D60ED1"/>
    <w:rsid w:val="00D61248"/>
    <w:rsid w:val="00D6127F"/>
    <w:rsid w:val="00D6154A"/>
    <w:rsid w:val="00D6195C"/>
    <w:rsid w:val="00D61D16"/>
    <w:rsid w:val="00D621FC"/>
    <w:rsid w:val="00D62480"/>
    <w:rsid w:val="00D6270E"/>
    <w:rsid w:val="00D628F6"/>
    <w:rsid w:val="00D62905"/>
    <w:rsid w:val="00D6297D"/>
    <w:rsid w:val="00D62A85"/>
    <w:rsid w:val="00D62DF0"/>
    <w:rsid w:val="00D62E3E"/>
    <w:rsid w:val="00D62FED"/>
    <w:rsid w:val="00D6318E"/>
    <w:rsid w:val="00D631D4"/>
    <w:rsid w:val="00D63A07"/>
    <w:rsid w:val="00D63A30"/>
    <w:rsid w:val="00D63AD0"/>
    <w:rsid w:val="00D63EB0"/>
    <w:rsid w:val="00D64539"/>
    <w:rsid w:val="00D6459A"/>
    <w:rsid w:val="00D64715"/>
    <w:rsid w:val="00D6474B"/>
    <w:rsid w:val="00D64BE6"/>
    <w:rsid w:val="00D64ED6"/>
    <w:rsid w:val="00D6500F"/>
    <w:rsid w:val="00D65323"/>
    <w:rsid w:val="00D654B1"/>
    <w:rsid w:val="00D655CF"/>
    <w:rsid w:val="00D6571C"/>
    <w:rsid w:val="00D65849"/>
    <w:rsid w:val="00D65D2A"/>
    <w:rsid w:val="00D6625F"/>
    <w:rsid w:val="00D6636B"/>
    <w:rsid w:val="00D6673D"/>
    <w:rsid w:val="00D6683E"/>
    <w:rsid w:val="00D66CD3"/>
    <w:rsid w:val="00D66DEB"/>
    <w:rsid w:val="00D66F07"/>
    <w:rsid w:val="00D670B5"/>
    <w:rsid w:val="00D6758C"/>
    <w:rsid w:val="00D6780F"/>
    <w:rsid w:val="00D67873"/>
    <w:rsid w:val="00D67A81"/>
    <w:rsid w:val="00D67ED2"/>
    <w:rsid w:val="00D702E5"/>
    <w:rsid w:val="00D704C8"/>
    <w:rsid w:val="00D7052A"/>
    <w:rsid w:val="00D705F1"/>
    <w:rsid w:val="00D70938"/>
    <w:rsid w:val="00D70C59"/>
    <w:rsid w:val="00D70D07"/>
    <w:rsid w:val="00D70D65"/>
    <w:rsid w:val="00D7107A"/>
    <w:rsid w:val="00D714DD"/>
    <w:rsid w:val="00D71892"/>
    <w:rsid w:val="00D718D8"/>
    <w:rsid w:val="00D71B37"/>
    <w:rsid w:val="00D71B61"/>
    <w:rsid w:val="00D7250F"/>
    <w:rsid w:val="00D72867"/>
    <w:rsid w:val="00D729B3"/>
    <w:rsid w:val="00D72AAD"/>
    <w:rsid w:val="00D72DEC"/>
    <w:rsid w:val="00D72E20"/>
    <w:rsid w:val="00D73038"/>
    <w:rsid w:val="00D734B0"/>
    <w:rsid w:val="00D734B1"/>
    <w:rsid w:val="00D7350B"/>
    <w:rsid w:val="00D73831"/>
    <w:rsid w:val="00D73C9D"/>
    <w:rsid w:val="00D73D7D"/>
    <w:rsid w:val="00D7478E"/>
    <w:rsid w:val="00D7495B"/>
    <w:rsid w:val="00D7496A"/>
    <w:rsid w:val="00D74A36"/>
    <w:rsid w:val="00D74A95"/>
    <w:rsid w:val="00D74C58"/>
    <w:rsid w:val="00D74E2F"/>
    <w:rsid w:val="00D74FD2"/>
    <w:rsid w:val="00D75144"/>
    <w:rsid w:val="00D7540B"/>
    <w:rsid w:val="00D757CF"/>
    <w:rsid w:val="00D75CD8"/>
    <w:rsid w:val="00D75D32"/>
    <w:rsid w:val="00D76115"/>
    <w:rsid w:val="00D76159"/>
    <w:rsid w:val="00D7636C"/>
    <w:rsid w:val="00D76497"/>
    <w:rsid w:val="00D7655A"/>
    <w:rsid w:val="00D767B0"/>
    <w:rsid w:val="00D769AE"/>
    <w:rsid w:val="00D76C60"/>
    <w:rsid w:val="00D76EAD"/>
    <w:rsid w:val="00D773F1"/>
    <w:rsid w:val="00D7762D"/>
    <w:rsid w:val="00D778AD"/>
    <w:rsid w:val="00D77C35"/>
    <w:rsid w:val="00D77DED"/>
    <w:rsid w:val="00D802C2"/>
    <w:rsid w:val="00D80494"/>
    <w:rsid w:val="00D80A76"/>
    <w:rsid w:val="00D80CA0"/>
    <w:rsid w:val="00D80E8C"/>
    <w:rsid w:val="00D80ECC"/>
    <w:rsid w:val="00D80F54"/>
    <w:rsid w:val="00D813A1"/>
    <w:rsid w:val="00D813EC"/>
    <w:rsid w:val="00D815CF"/>
    <w:rsid w:val="00D81682"/>
    <w:rsid w:val="00D817CF"/>
    <w:rsid w:val="00D81885"/>
    <w:rsid w:val="00D81935"/>
    <w:rsid w:val="00D81973"/>
    <w:rsid w:val="00D81C3F"/>
    <w:rsid w:val="00D81CF5"/>
    <w:rsid w:val="00D81ED6"/>
    <w:rsid w:val="00D82437"/>
    <w:rsid w:val="00D8250C"/>
    <w:rsid w:val="00D8254C"/>
    <w:rsid w:val="00D8260E"/>
    <w:rsid w:val="00D82638"/>
    <w:rsid w:val="00D82B19"/>
    <w:rsid w:val="00D82C0C"/>
    <w:rsid w:val="00D82C2D"/>
    <w:rsid w:val="00D82CB9"/>
    <w:rsid w:val="00D82F5B"/>
    <w:rsid w:val="00D83299"/>
    <w:rsid w:val="00D836B0"/>
    <w:rsid w:val="00D837D3"/>
    <w:rsid w:val="00D8391C"/>
    <w:rsid w:val="00D83962"/>
    <w:rsid w:val="00D83FF5"/>
    <w:rsid w:val="00D8426A"/>
    <w:rsid w:val="00D84275"/>
    <w:rsid w:val="00D842D9"/>
    <w:rsid w:val="00D846B4"/>
    <w:rsid w:val="00D848F2"/>
    <w:rsid w:val="00D84B5B"/>
    <w:rsid w:val="00D84CB5"/>
    <w:rsid w:val="00D84CD6"/>
    <w:rsid w:val="00D84DAC"/>
    <w:rsid w:val="00D84E62"/>
    <w:rsid w:val="00D851BE"/>
    <w:rsid w:val="00D8521C"/>
    <w:rsid w:val="00D85230"/>
    <w:rsid w:val="00D8547B"/>
    <w:rsid w:val="00D854DE"/>
    <w:rsid w:val="00D8572F"/>
    <w:rsid w:val="00D857CB"/>
    <w:rsid w:val="00D858B2"/>
    <w:rsid w:val="00D85FCD"/>
    <w:rsid w:val="00D861F0"/>
    <w:rsid w:val="00D86544"/>
    <w:rsid w:val="00D865F5"/>
    <w:rsid w:val="00D86639"/>
    <w:rsid w:val="00D86952"/>
    <w:rsid w:val="00D86A84"/>
    <w:rsid w:val="00D86B57"/>
    <w:rsid w:val="00D86E25"/>
    <w:rsid w:val="00D870CF"/>
    <w:rsid w:val="00D872C5"/>
    <w:rsid w:val="00D87729"/>
    <w:rsid w:val="00D8784D"/>
    <w:rsid w:val="00D87864"/>
    <w:rsid w:val="00D8791A"/>
    <w:rsid w:val="00D87BDB"/>
    <w:rsid w:val="00D87CF3"/>
    <w:rsid w:val="00D87D65"/>
    <w:rsid w:val="00D87E7B"/>
    <w:rsid w:val="00D90055"/>
    <w:rsid w:val="00D906ED"/>
    <w:rsid w:val="00D90847"/>
    <w:rsid w:val="00D9099A"/>
    <w:rsid w:val="00D90E1C"/>
    <w:rsid w:val="00D9109B"/>
    <w:rsid w:val="00D915C0"/>
    <w:rsid w:val="00D91C30"/>
    <w:rsid w:val="00D91D84"/>
    <w:rsid w:val="00D9202E"/>
    <w:rsid w:val="00D923C6"/>
    <w:rsid w:val="00D9241F"/>
    <w:rsid w:val="00D92430"/>
    <w:rsid w:val="00D925AD"/>
    <w:rsid w:val="00D925FF"/>
    <w:rsid w:val="00D92AC7"/>
    <w:rsid w:val="00D92B46"/>
    <w:rsid w:val="00D92BD7"/>
    <w:rsid w:val="00D92FBD"/>
    <w:rsid w:val="00D9325F"/>
    <w:rsid w:val="00D93336"/>
    <w:rsid w:val="00D9364F"/>
    <w:rsid w:val="00D93B05"/>
    <w:rsid w:val="00D93BE8"/>
    <w:rsid w:val="00D93C75"/>
    <w:rsid w:val="00D93CD1"/>
    <w:rsid w:val="00D93DE8"/>
    <w:rsid w:val="00D94050"/>
    <w:rsid w:val="00D9416F"/>
    <w:rsid w:val="00D944EE"/>
    <w:rsid w:val="00D946C1"/>
    <w:rsid w:val="00D9476B"/>
    <w:rsid w:val="00D94932"/>
    <w:rsid w:val="00D9495A"/>
    <w:rsid w:val="00D94BBA"/>
    <w:rsid w:val="00D94EB1"/>
    <w:rsid w:val="00D9508C"/>
    <w:rsid w:val="00D95103"/>
    <w:rsid w:val="00D95648"/>
    <w:rsid w:val="00D95702"/>
    <w:rsid w:val="00D95B09"/>
    <w:rsid w:val="00D95D75"/>
    <w:rsid w:val="00D95E48"/>
    <w:rsid w:val="00D95F4B"/>
    <w:rsid w:val="00D95FBE"/>
    <w:rsid w:val="00D9657F"/>
    <w:rsid w:val="00D966B1"/>
    <w:rsid w:val="00D966C2"/>
    <w:rsid w:val="00D966D4"/>
    <w:rsid w:val="00D967E4"/>
    <w:rsid w:val="00D968E9"/>
    <w:rsid w:val="00D97349"/>
    <w:rsid w:val="00D97460"/>
    <w:rsid w:val="00D97804"/>
    <w:rsid w:val="00D97879"/>
    <w:rsid w:val="00D9793E"/>
    <w:rsid w:val="00D97991"/>
    <w:rsid w:val="00D979D9"/>
    <w:rsid w:val="00D97E1C"/>
    <w:rsid w:val="00DA0053"/>
    <w:rsid w:val="00DA01D9"/>
    <w:rsid w:val="00DA0273"/>
    <w:rsid w:val="00DA03BF"/>
    <w:rsid w:val="00DA0758"/>
    <w:rsid w:val="00DA08C5"/>
    <w:rsid w:val="00DA0F62"/>
    <w:rsid w:val="00DA17B2"/>
    <w:rsid w:val="00DA193C"/>
    <w:rsid w:val="00DA199D"/>
    <w:rsid w:val="00DA1D42"/>
    <w:rsid w:val="00DA1E89"/>
    <w:rsid w:val="00DA1ECB"/>
    <w:rsid w:val="00DA1EF1"/>
    <w:rsid w:val="00DA2213"/>
    <w:rsid w:val="00DA2457"/>
    <w:rsid w:val="00DA26CB"/>
    <w:rsid w:val="00DA296F"/>
    <w:rsid w:val="00DA2C78"/>
    <w:rsid w:val="00DA2CBA"/>
    <w:rsid w:val="00DA2E47"/>
    <w:rsid w:val="00DA3173"/>
    <w:rsid w:val="00DA3582"/>
    <w:rsid w:val="00DA362B"/>
    <w:rsid w:val="00DA40CE"/>
    <w:rsid w:val="00DA44F0"/>
    <w:rsid w:val="00DA4841"/>
    <w:rsid w:val="00DA4B8B"/>
    <w:rsid w:val="00DA4EC0"/>
    <w:rsid w:val="00DA4F3E"/>
    <w:rsid w:val="00DA5029"/>
    <w:rsid w:val="00DA522D"/>
    <w:rsid w:val="00DA52B7"/>
    <w:rsid w:val="00DA5557"/>
    <w:rsid w:val="00DA5609"/>
    <w:rsid w:val="00DA5A75"/>
    <w:rsid w:val="00DA5B20"/>
    <w:rsid w:val="00DA5B8C"/>
    <w:rsid w:val="00DA5B8D"/>
    <w:rsid w:val="00DA5EF5"/>
    <w:rsid w:val="00DA5F4F"/>
    <w:rsid w:val="00DA62D4"/>
    <w:rsid w:val="00DA63FC"/>
    <w:rsid w:val="00DA6837"/>
    <w:rsid w:val="00DA6903"/>
    <w:rsid w:val="00DA6A25"/>
    <w:rsid w:val="00DA6B55"/>
    <w:rsid w:val="00DA6D18"/>
    <w:rsid w:val="00DA6D40"/>
    <w:rsid w:val="00DA6D66"/>
    <w:rsid w:val="00DA6DC8"/>
    <w:rsid w:val="00DA6DF4"/>
    <w:rsid w:val="00DA6E1A"/>
    <w:rsid w:val="00DA6E51"/>
    <w:rsid w:val="00DA6ED8"/>
    <w:rsid w:val="00DA6EF2"/>
    <w:rsid w:val="00DA6EF5"/>
    <w:rsid w:val="00DA7C0E"/>
    <w:rsid w:val="00DA7CE8"/>
    <w:rsid w:val="00DA7E74"/>
    <w:rsid w:val="00DB017F"/>
    <w:rsid w:val="00DB023D"/>
    <w:rsid w:val="00DB07EA"/>
    <w:rsid w:val="00DB0A73"/>
    <w:rsid w:val="00DB0C4A"/>
    <w:rsid w:val="00DB0E49"/>
    <w:rsid w:val="00DB0F10"/>
    <w:rsid w:val="00DB10FD"/>
    <w:rsid w:val="00DB1105"/>
    <w:rsid w:val="00DB11F2"/>
    <w:rsid w:val="00DB1356"/>
    <w:rsid w:val="00DB1629"/>
    <w:rsid w:val="00DB1B5C"/>
    <w:rsid w:val="00DB1BBC"/>
    <w:rsid w:val="00DB1BDD"/>
    <w:rsid w:val="00DB1BE3"/>
    <w:rsid w:val="00DB1C34"/>
    <w:rsid w:val="00DB1CB9"/>
    <w:rsid w:val="00DB1F2B"/>
    <w:rsid w:val="00DB1FBD"/>
    <w:rsid w:val="00DB2193"/>
    <w:rsid w:val="00DB243D"/>
    <w:rsid w:val="00DB24FD"/>
    <w:rsid w:val="00DB2662"/>
    <w:rsid w:val="00DB2725"/>
    <w:rsid w:val="00DB291E"/>
    <w:rsid w:val="00DB2A06"/>
    <w:rsid w:val="00DB2D78"/>
    <w:rsid w:val="00DB309B"/>
    <w:rsid w:val="00DB321B"/>
    <w:rsid w:val="00DB3281"/>
    <w:rsid w:val="00DB33A3"/>
    <w:rsid w:val="00DB33B6"/>
    <w:rsid w:val="00DB376E"/>
    <w:rsid w:val="00DB3997"/>
    <w:rsid w:val="00DB3B62"/>
    <w:rsid w:val="00DB3CC8"/>
    <w:rsid w:val="00DB4421"/>
    <w:rsid w:val="00DB485B"/>
    <w:rsid w:val="00DB49DA"/>
    <w:rsid w:val="00DB4CBC"/>
    <w:rsid w:val="00DB4CE5"/>
    <w:rsid w:val="00DB5041"/>
    <w:rsid w:val="00DB533F"/>
    <w:rsid w:val="00DB5426"/>
    <w:rsid w:val="00DB5456"/>
    <w:rsid w:val="00DB553C"/>
    <w:rsid w:val="00DB5681"/>
    <w:rsid w:val="00DB5862"/>
    <w:rsid w:val="00DB58A6"/>
    <w:rsid w:val="00DB5A7A"/>
    <w:rsid w:val="00DB5C00"/>
    <w:rsid w:val="00DB5EA0"/>
    <w:rsid w:val="00DB5F54"/>
    <w:rsid w:val="00DB6174"/>
    <w:rsid w:val="00DB61B9"/>
    <w:rsid w:val="00DB63CE"/>
    <w:rsid w:val="00DB67C5"/>
    <w:rsid w:val="00DB6F4C"/>
    <w:rsid w:val="00DB6F6A"/>
    <w:rsid w:val="00DB7257"/>
    <w:rsid w:val="00DB75BA"/>
    <w:rsid w:val="00DB7699"/>
    <w:rsid w:val="00DB77C8"/>
    <w:rsid w:val="00DB7A03"/>
    <w:rsid w:val="00DB7BD9"/>
    <w:rsid w:val="00DB7D5D"/>
    <w:rsid w:val="00DC01EA"/>
    <w:rsid w:val="00DC0426"/>
    <w:rsid w:val="00DC04AF"/>
    <w:rsid w:val="00DC04CF"/>
    <w:rsid w:val="00DC0525"/>
    <w:rsid w:val="00DC05C5"/>
    <w:rsid w:val="00DC06D6"/>
    <w:rsid w:val="00DC0793"/>
    <w:rsid w:val="00DC0FA4"/>
    <w:rsid w:val="00DC11B9"/>
    <w:rsid w:val="00DC12B5"/>
    <w:rsid w:val="00DC1344"/>
    <w:rsid w:val="00DC13B4"/>
    <w:rsid w:val="00DC1529"/>
    <w:rsid w:val="00DC1690"/>
    <w:rsid w:val="00DC17E8"/>
    <w:rsid w:val="00DC190A"/>
    <w:rsid w:val="00DC1D0E"/>
    <w:rsid w:val="00DC1D4C"/>
    <w:rsid w:val="00DC1DC7"/>
    <w:rsid w:val="00DC25CF"/>
    <w:rsid w:val="00DC2FEB"/>
    <w:rsid w:val="00DC31D4"/>
    <w:rsid w:val="00DC321C"/>
    <w:rsid w:val="00DC3570"/>
    <w:rsid w:val="00DC380C"/>
    <w:rsid w:val="00DC3BD5"/>
    <w:rsid w:val="00DC405C"/>
    <w:rsid w:val="00DC4664"/>
    <w:rsid w:val="00DC5692"/>
    <w:rsid w:val="00DC5A0F"/>
    <w:rsid w:val="00DC602E"/>
    <w:rsid w:val="00DC6062"/>
    <w:rsid w:val="00DC6154"/>
    <w:rsid w:val="00DC660E"/>
    <w:rsid w:val="00DC6616"/>
    <w:rsid w:val="00DC6B26"/>
    <w:rsid w:val="00DC6C78"/>
    <w:rsid w:val="00DC6F0B"/>
    <w:rsid w:val="00DC7227"/>
    <w:rsid w:val="00DC76E6"/>
    <w:rsid w:val="00DC77F4"/>
    <w:rsid w:val="00DC79AF"/>
    <w:rsid w:val="00DC7F83"/>
    <w:rsid w:val="00DD0123"/>
    <w:rsid w:val="00DD023E"/>
    <w:rsid w:val="00DD0339"/>
    <w:rsid w:val="00DD06D0"/>
    <w:rsid w:val="00DD0933"/>
    <w:rsid w:val="00DD0D78"/>
    <w:rsid w:val="00DD0E5A"/>
    <w:rsid w:val="00DD0EB3"/>
    <w:rsid w:val="00DD0ECB"/>
    <w:rsid w:val="00DD0FEC"/>
    <w:rsid w:val="00DD13A8"/>
    <w:rsid w:val="00DD13CC"/>
    <w:rsid w:val="00DD1962"/>
    <w:rsid w:val="00DD1A7A"/>
    <w:rsid w:val="00DD1B7D"/>
    <w:rsid w:val="00DD1C91"/>
    <w:rsid w:val="00DD1CCA"/>
    <w:rsid w:val="00DD20B4"/>
    <w:rsid w:val="00DD2457"/>
    <w:rsid w:val="00DD2617"/>
    <w:rsid w:val="00DD2CE1"/>
    <w:rsid w:val="00DD2E9C"/>
    <w:rsid w:val="00DD2EAE"/>
    <w:rsid w:val="00DD31BD"/>
    <w:rsid w:val="00DD3995"/>
    <w:rsid w:val="00DD3A17"/>
    <w:rsid w:val="00DD3AA2"/>
    <w:rsid w:val="00DD3AAC"/>
    <w:rsid w:val="00DD419A"/>
    <w:rsid w:val="00DD4F39"/>
    <w:rsid w:val="00DD4FC6"/>
    <w:rsid w:val="00DD526D"/>
    <w:rsid w:val="00DD52FD"/>
    <w:rsid w:val="00DD5350"/>
    <w:rsid w:val="00DD53C3"/>
    <w:rsid w:val="00DD54EF"/>
    <w:rsid w:val="00DD5A0E"/>
    <w:rsid w:val="00DD5DF6"/>
    <w:rsid w:val="00DD5E8B"/>
    <w:rsid w:val="00DD602B"/>
    <w:rsid w:val="00DD62E5"/>
    <w:rsid w:val="00DD63C6"/>
    <w:rsid w:val="00DD6462"/>
    <w:rsid w:val="00DD6491"/>
    <w:rsid w:val="00DD6523"/>
    <w:rsid w:val="00DD66E2"/>
    <w:rsid w:val="00DD68EC"/>
    <w:rsid w:val="00DD69C3"/>
    <w:rsid w:val="00DD6F14"/>
    <w:rsid w:val="00DD747E"/>
    <w:rsid w:val="00DD76A6"/>
    <w:rsid w:val="00DE0210"/>
    <w:rsid w:val="00DE057D"/>
    <w:rsid w:val="00DE0680"/>
    <w:rsid w:val="00DE07EC"/>
    <w:rsid w:val="00DE089B"/>
    <w:rsid w:val="00DE0915"/>
    <w:rsid w:val="00DE0981"/>
    <w:rsid w:val="00DE09E6"/>
    <w:rsid w:val="00DE0C5D"/>
    <w:rsid w:val="00DE10BA"/>
    <w:rsid w:val="00DE145E"/>
    <w:rsid w:val="00DE14AA"/>
    <w:rsid w:val="00DE1CEF"/>
    <w:rsid w:val="00DE1F03"/>
    <w:rsid w:val="00DE1F6E"/>
    <w:rsid w:val="00DE1FDE"/>
    <w:rsid w:val="00DE204F"/>
    <w:rsid w:val="00DE2435"/>
    <w:rsid w:val="00DE2594"/>
    <w:rsid w:val="00DE2660"/>
    <w:rsid w:val="00DE27FF"/>
    <w:rsid w:val="00DE2BEC"/>
    <w:rsid w:val="00DE2DF9"/>
    <w:rsid w:val="00DE2EED"/>
    <w:rsid w:val="00DE300F"/>
    <w:rsid w:val="00DE3298"/>
    <w:rsid w:val="00DE335D"/>
    <w:rsid w:val="00DE3A69"/>
    <w:rsid w:val="00DE3B1E"/>
    <w:rsid w:val="00DE469C"/>
    <w:rsid w:val="00DE49C0"/>
    <w:rsid w:val="00DE4C7D"/>
    <w:rsid w:val="00DE4CB8"/>
    <w:rsid w:val="00DE4CC0"/>
    <w:rsid w:val="00DE4CD1"/>
    <w:rsid w:val="00DE4FC9"/>
    <w:rsid w:val="00DE533F"/>
    <w:rsid w:val="00DE552C"/>
    <w:rsid w:val="00DE5BA7"/>
    <w:rsid w:val="00DE615A"/>
    <w:rsid w:val="00DE69E3"/>
    <w:rsid w:val="00DE6A6E"/>
    <w:rsid w:val="00DE6D0C"/>
    <w:rsid w:val="00DE6E40"/>
    <w:rsid w:val="00DE773F"/>
    <w:rsid w:val="00DE775F"/>
    <w:rsid w:val="00DE780D"/>
    <w:rsid w:val="00DE7C6C"/>
    <w:rsid w:val="00DE7CA8"/>
    <w:rsid w:val="00DF0118"/>
    <w:rsid w:val="00DF011B"/>
    <w:rsid w:val="00DF015B"/>
    <w:rsid w:val="00DF0178"/>
    <w:rsid w:val="00DF026C"/>
    <w:rsid w:val="00DF0321"/>
    <w:rsid w:val="00DF04FA"/>
    <w:rsid w:val="00DF07D9"/>
    <w:rsid w:val="00DF0CC3"/>
    <w:rsid w:val="00DF1183"/>
    <w:rsid w:val="00DF11AE"/>
    <w:rsid w:val="00DF1326"/>
    <w:rsid w:val="00DF1AE5"/>
    <w:rsid w:val="00DF1BF9"/>
    <w:rsid w:val="00DF1EBE"/>
    <w:rsid w:val="00DF207F"/>
    <w:rsid w:val="00DF218C"/>
    <w:rsid w:val="00DF235B"/>
    <w:rsid w:val="00DF242F"/>
    <w:rsid w:val="00DF2448"/>
    <w:rsid w:val="00DF2A50"/>
    <w:rsid w:val="00DF2B06"/>
    <w:rsid w:val="00DF2B2C"/>
    <w:rsid w:val="00DF2B48"/>
    <w:rsid w:val="00DF2C08"/>
    <w:rsid w:val="00DF2C3D"/>
    <w:rsid w:val="00DF2D61"/>
    <w:rsid w:val="00DF3133"/>
    <w:rsid w:val="00DF3284"/>
    <w:rsid w:val="00DF32BE"/>
    <w:rsid w:val="00DF3326"/>
    <w:rsid w:val="00DF354C"/>
    <w:rsid w:val="00DF363C"/>
    <w:rsid w:val="00DF371C"/>
    <w:rsid w:val="00DF3840"/>
    <w:rsid w:val="00DF3DE7"/>
    <w:rsid w:val="00DF4326"/>
    <w:rsid w:val="00DF4519"/>
    <w:rsid w:val="00DF4DCE"/>
    <w:rsid w:val="00DF5024"/>
    <w:rsid w:val="00DF50CB"/>
    <w:rsid w:val="00DF50EE"/>
    <w:rsid w:val="00DF51BA"/>
    <w:rsid w:val="00DF57B3"/>
    <w:rsid w:val="00DF6507"/>
    <w:rsid w:val="00DF66A5"/>
    <w:rsid w:val="00DF67B1"/>
    <w:rsid w:val="00DF69EB"/>
    <w:rsid w:val="00DF6B9E"/>
    <w:rsid w:val="00DF6E07"/>
    <w:rsid w:val="00DF6E47"/>
    <w:rsid w:val="00DF6F70"/>
    <w:rsid w:val="00DF7422"/>
    <w:rsid w:val="00DF7453"/>
    <w:rsid w:val="00DF7546"/>
    <w:rsid w:val="00DF7576"/>
    <w:rsid w:val="00DF75BD"/>
    <w:rsid w:val="00DF792A"/>
    <w:rsid w:val="00DF7BB2"/>
    <w:rsid w:val="00DF7E55"/>
    <w:rsid w:val="00DF7F69"/>
    <w:rsid w:val="00E0031C"/>
    <w:rsid w:val="00E0075D"/>
    <w:rsid w:val="00E007DD"/>
    <w:rsid w:val="00E0080F"/>
    <w:rsid w:val="00E00845"/>
    <w:rsid w:val="00E00C75"/>
    <w:rsid w:val="00E00D1B"/>
    <w:rsid w:val="00E0113D"/>
    <w:rsid w:val="00E01171"/>
    <w:rsid w:val="00E012FF"/>
    <w:rsid w:val="00E0158F"/>
    <w:rsid w:val="00E0209F"/>
    <w:rsid w:val="00E021C3"/>
    <w:rsid w:val="00E02308"/>
    <w:rsid w:val="00E023E9"/>
    <w:rsid w:val="00E026E9"/>
    <w:rsid w:val="00E02701"/>
    <w:rsid w:val="00E02750"/>
    <w:rsid w:val="00E02906"/>
    <w:rsid w:val="00E029EE"/>
    <w:rsid w:val="00E02A6D"/>
    <w:rsid w:val="00E02DC6"/>
    <w:rsid w:val="00E0316B"/>
    <w:rsid w:val="00E03332"/>
    <w:rsid w:val="00E03708"/>
    <w:rsid w:val="00E03AF3"/>
    <w:rsid w:val="00E03BE5"/>
    <w:rsid w:val="00E03F2D"/>
    <w:rsid w:val="00E04142"/>
    <w:rsid w:val="00E042DA"/>
    <w:rsid w:val="00E0443B"/>
    <w:rsid w:val="00E04527"/>
    <w:rsid w:val="00E04A41"/>
    <w:rsid w:val="00E05749"/>
    <w:rsid w:val="00E057B8"/>
    <w:rsid w:val="00E058BD"/>
    <w:rsid w:val="00E05945"/>
    <w:rsid w:val="00E05983"/>
    <w:rsid w:val="00E05E4A"/>
    <w:rsid w:val="00E05F32"/>
    <w:rsid w:val="00E05F5E"/>
    <w:rsid w:val="00E0600F"/>
    <w:rsid w:val="00E0611D"/>
    <w:rsid w:val="00E062AD"/>
    <w:rsid w:val="00E062CE"/>
    <w:rsid w:val="00E06563"/>
    <w:rsid w:val="00E0669C"/>
    <w:rsid w:val="00E0682D"/>
    <w:rsid w:val="00E068BA"/>
    <w:rsid w:val="00E069F9"/>
    <w:rsid w:val="00E0724F"/>
    <w:rsid w:val="00E07275"/>
    <w:rsid w:val="00E0773B"/>
    <w:rsid w:val="00E07A28"/>
    <w:rsid w:val="00E07B06"/>
    <w:rsid w:val="00E100A6"/>
    <w:rsid w:val="00E102E9"/>
    <w:rsid w:val="00E10401"/>
    <w:rsid w:val="00E104FB"/>
    <w:rsid w:val="00E107FF"/>
    <w:rsid w:val="00E10800"/>
    <w:rsid w:val="00E10BED"/>
    <w:rsid w:val="00E10D36"/>
    <w:rsid w:val="00E10ED0"/>
    <w:rsid w:val="00E11327"/>
    <w:rsid w:val="00E113FB"/>
    <w:rsid w:val="00E115C0"/>
    <w:rsid w:val="00E117F3"/>
    <w:rsid w:val="00E118A5"/>
    <w:rsid w:val="00E11B06"/>
    <w:rsid w:val="00E11BB6"/>
    <w:rsid w:val="00E11E92"/>
    <w:rsid w:val="00E11E95"/>
    <w:rsid w:val="00E120F2"/>
    <w:rsid w:val="00E1246D"/>
    <w:rsid w:val="00E12850"/>
    <w:rsid w:val="00E12916"/>
    <w:rsid w:val="00E12FD2"/>
    <w:rsid w:val="00E1304C"/>
    <w:rsid w:val="00E13349"/>
    <w:rsid w:val="00E1361C"/>
    <w:rsid w:val="00E1361F"/>
    <w:rsid w:val="00E1372D"/>
    <w:rsid w:val="00E13A07"/>
    <w:rsid w:val="00E13C2B"/>
    <w:rsid w:val="00E13E85"/>
    <w:rsid w:val="00E140EB"/>
    <w:rsid w:val="00E14178"/>
    <w:rsid w:val="00E141AA"/>
    <w:rsid w:val="00E14E6F"/>
    <w:rsid w:val="00E151C5"/>
    <w:rsid w:val="00E1528C"/>
    <w:rsid w:val="00E15313"/>
    <w:rsid w:val="00E153B6"/>
    <w:rsid w:val="00E155F5"/>
    <w:rsid w:val="00E1563D"/>
    <w:rsid w:val="00E1587E"/>
    <w:rsid w:val="00E159AA"/>
    <w:rsid w:val="00E15A2C"/>
    <w:rsid w:val="00E15CAA"/>
    <w:rsid w:val="00E162D5"/>
    <w:rsid w:val="00E1641E"/>
    <w:rsid w:val="00E1643D"/>
    <w:rsid w:val="00E16ABF"/>
    <w:rsid w:val="00E16C27"/>
    <w:rsid w:val="00E16E32"/>
    <w:rsid w:val="00E1704C"/>
    <w:rsid w:val="00E17572"/>
    <w:rsid w:val="00E1757D"/>
    <w:rsid w:val="00E17D82"/>
    <w:rsid w:val="00E17E19"/>
    <w:rsid w:val="00E2042A"/>
    <w:rsid w:val="00E204BE"/>
    <w:rsid w:val="00E205C8"/>
    <w:rsid w:val="00E20755"/>
    <w:rsid w:val="00E20867"/>
    <w:rsid w:val="00E20880"/>
    <w:rsid w:val="00E2088C"/>
    <w:rsid w:val="00E209B6"/>
    <w:rsid w:val="00E20E9A"/>
    <w:rsid w:val="00E20F74"/>
    <w:rsid w:val="00E210B7"/>
    <w:rsid w:val="00E21143"/>
    <w:rsid w:val="00E211EC"/>
    <w:rsid w:val="00E212D9"/>
    <w:rsid w:val="00E216D2"/>
    <w:rsid w:val="00E21721"/>
    <w:rsid w:val="00E217F3"/>
    <w:rsid w:val="00E21AFE"/>
    <w:rsid w:val="00E21C5C"/>
    <w:rsid w:val="00E2255A"/>
    <w:rsid w:val="00E228E8"/>
    <w:rsid w:val="00E22EE2"/>
    <w:rsid w:val="00E2322B"/>
    <w:rsid w:val="00E2350C"/>
    <w:rsid w:val="00E23533"/>
    <w:rsid w:val="00E236DF"/>
    <w:rsid w:val="00E23A0E"/>
    <w:rsid w:val="00E23F63"/>
    <w:rsid w:val="00E2452B"/>
    <w:rsid w:val="00E248BA"/>
    <w:rsid w:val="00E2494E"/>
    <w:rsid w:val="00E24C38"/>
    <w:rsid w:val="00E24D8A"/>
    <w:rsid w:val="00E24F74"/>
    <w:rsid w:val="00E25378"/>
    <w:rsid w:val="00E254EE"/>
    <w:rsid w:val="00E25A8A"/>
    <w:rsid w:val="00E25B1F"/>
    <w:rsid w:val="00E25CF9"/>
    <w:rsid w:val="00E25D99"/>
    <w:rsid w:val="00E25E23"/>
    <w:rsid w:val="00E25F69"/>
    <w:rsid w:val="00E26163"/>
    <w:rsid w:val="00E26639"/>
    <w:rsid w:val="00E268FD"/>
    <w:rsid w:val="00E26971"/>
    <w:rsid w:val="00E26EB4"/>
    <w:rsid w:val="00E27051"/>
    <w:rsid w:val="00E2707A"/>
    <w:rsid w:val="00E273B4"/>
    <w:rsid w:val="00E27873"/>
    <w:rsid w:val="00E27D85"/>
    <w:rsid w:val="00E27E65"/>
    <w:rsid w:val="00E30109"/>
    <w:rsid w:val="00E30202"/>
    <w:rsid w:val="00E3021E"/>
    <w:rsid w:val="00E305AB"/>
    <w:rsid w:val="00E305E2"/>
    <w:rsid w:val="00E3093A"/>
    <w:rsid w:val="00E30B66"/>
    <w:rsid w:val="00E30D08"/>
    <w:rsid w:val="00E30EF6"/>
    <w:rsid w:val="00E3122D"/>
    <w:rsid w:val="00E316FA"/>
    <w:rsid w:val="00E31806"/>
    <w:rsid w:val="00E319F9"/>
    <w:rsid w:val="00E31C72"/>
    <w:rsid w:val="00E31CC2"/>
    <w:rsid w:val="00E31CD6"/>
    <w:rsid w:val="00E31DBF"/>
    <w:rsid w:val="00E3210C"/>
    <w:rsid w:val="00E3265B"/>
    <w:rsid w:val="00E329B4"/>
    <w:rsid w:val="00E32A99"/>
    <w:rsid w:val="00E330CB"/>
    <w:rsid w:val="00E33248"/>
    <w:rsid w:val="00E33663"/>
    <w:rsid w:val="00E33767"/>
    <w:rsid w:val="00E33992"/>
    <w:rsid w:val="00E339CD"/>
    <w:rsid w:val="00E33B5F"/>
    <w:rsid w:val="00E33DF5"/>
    <w:rsid w:val="00E33EFD"/>
    <w:rsid w:val="00E34018"/>
    <w:rsid w:val="00E341D2"/>
    <w:rsid w:val="00E34328"/>
    <w:rsid w:val="00E34488"/>
    <w:rsid w:val="00E3481B"/>
    <w:rsid w:val="00E34940"/>
    <w:rsid w:val="00E34C2C"/>
    <w:rsid w:val="00E35294"/>
    <w:rsid w:val="00E353F0"/>
    <w:rsid w:val="00E35487"/>
    <w:rsid w:val="00E357A6"/>
    <w:rsid w:val="00E357D7"/>
    <w:rsid w:val="00E35F64"/>
    <w:rsid w:val="00E36073"/>
    <w:rsid w:val="00E360B8"/>
    <w:rsid w:val="00E366C7"/>
    <w:rsid w:val="00E3672B"/>
    <w:rsid w:val="00E36879"/>
    <w:rsid w:val="00E36C7B"/>
    <w:rsid w:val="00E36CFC"/>
    <w:rsid w:val="00E36D09"/>
    <w:rsid w:val="00E37016"/>
    <w:rsid w:val="00E37126"/>
    <w:rsid w:val="00E375C0"/>
    <w:rsid w:val="00E37785"/>
    <w:rsid w:val="00E37940"/>
    <w:rsid w:val="00E37956"/>
    <w:rsid w:val="00E37AEF"/>
    <w:rsid w:val="00E37B0B"/>
    <w:rsid w:val="00E37CFA"/>
    <w:rsid w:val="00E37E2F"/>
    <w:rsid w:val="00E37F4E"/>
    <w:rsid w:val="00E40406"/>
    <w:rsid w:val="00E4045D"/>
    <w:rsid w:val="00E40534"/>
    <w:rsid w:val="00E405BF"/>
    <w:rsid w:val="00E40B37"/>
    <w:rsid w:val="00E40C2C"/>
    <w:rsid w:val="00E4107C"/>
    <w:rsid w:val="00E41335"/>
    <w:rsid w:val="00E41394"/>
    <w:rsid w:val="00E414F6"/>
    <w:rsid w:val="00E415F8"/>
    <w:rsid w:val="00E416A9"/>
    <w:rsid w:val="00E416CD"/>
    <w:rsid w:val="00E4176F"/>
    <w:rsid w:val="00E41FEF"/>
    <w:rsid w:val="00E42603"/>
    <w:rsid w:val="00E4286F"/>
    <w:rsid w:val="00E42993"/>
    <w:rsid w:val="00E42B1A"/>
    <w:rsid w:val="00E43098"/>
    <w:rsid w:val="00E43175"/>
    <w:rsid w:val="00E4317E"/>
    <w:rsid w:val="00E432DC"/>
    <w:rsid w:val="00E43599"/>
    <w:rsid w:val="00E43F17"/>
    <w:rsid w:val="00E440B7"/>
    <w:rsid w:val="00E4413F"/>
    <w:rsid w:val="00E44248"/>
    <w:rsid w:val="00E448E9"/>
    <w:rsid w:val="00E44F99"/>
    <w:rsid w:val="00E451C9"/>
    <w:rsid w:val="00E45444"/>
    <w:rsid w:val="00E456D0"/>
    <w:rsid w:val="00E4571A"/>
    <w:rsid w:val="00E45AA7"/>
    <w:rsid w:val="00E45B56"/>
    <w:rsid w:val="00E45DF3"/>
    <w:rsid w:val="00E45F1C"/>
    <w:rsid w:val="00E46056"/>
    <w:rsid w:val="00E460EF"/>
    <w:rsid w:val="00E461AD"/>
    <w:rsid w:val="00E4669A"/>
    <w:rsid w:val="00E468D6"/>
    <w:rsid w:val="00E4699B"/>
    <w:rsid w:val="00E46A14"/>
    <w:rsid w:val="00E46C66"/>
    <w:rsid w:val="00E46F8D"/>
    <w:rsid w:val="00E47282"/>
    <w:rsid w:val="00E473C4"/>
    <w:rsid w:val="00E473C7"/>
    <w:rsid w:val="00E47498"/>
    <w:rsid w:val="00E4753B"/>
    <w:rsid w:val="00E47673"/>
    <w:rsid w:val="00E477E2"/>
    <w:rsid w:val="00E47D91"/>
    <w:rsid w:val="00E507A2"/>
    <w:rsid w:val="00E50A8E"/>
    <w:rsid w:val="00E50E70"/>
    <w:rsid w:val="00E50FFB"/>
    <w:rsid w:val="00E51032"/>
    <w:rsid w:val="00E51146"/>
    <w:rsid w:val="00E51213"/>
    <w:rsid w:val="00E5129E"/>
    <w:rsid w:val="00E514B4"/>
    <w:rsid w:val="00E517B9"/>
    <w:rsid w:val="00E51F63"/>
    <w:rsid w:val="00E5224E"/>
    <w:rsid w:val="00E523E0"/>
    <w:rsid w:val="00E524C6"/>
    <w:rsid w:val="00E525F9"/>
    <w:rsid w:val="00E5266A"/>
    <w:rsid w:val="00E526B9"/>
    <w:rsid w:val="00E5282B"/>
    <w:rsid w:val="00E52AB0"/>
    <w:rsid w:val="00E52EEA"/>
    <w:rsid w:val="00E52F38"/>
    <w:rsid w:val="00E53525"/>
    <w:rsid w:val="00E54050"/>
    <w:rsid w:val="00E54288"/>
    <w:rsid w:val="00E548EE"/>
    <w:rsid w:val="00E54952"/>
    <w:rsid w:val="00E54963"/>
    <w:rsid w:val="00E5497E"/>
    <w:rsid w:val="00E54A8F"/>
    <w:rsid w:val="00E54B4C"/>
    <w:rsid w:val="00E54D2E"/>
    <w:rsid w:val="00E54E9E"/>
    <w:rsid w:val="00E55103"/>
    <w:rsid w:val="00E55284"/>
    <w:rsid w:val="00E5573E"/>
    <w:rsid w:val="00E55D50"/>
    <w:rsid w:val="00E55DB3"/>
    <w:rsid w:val="00E56195"/>
    <w:rsid w:val="00E56364"/>
    <w:rsid w:val="00E5652C"/>
    <w:rsid w:val="00E566D8"/>
    <w:rsid w:val="00E56779"/>
    <w:rsid w:val="00E56AA7"/>
    <w:rsid w:val="00E56C8D"/>
    <w:rsid w:val="00E56F4F"/>
    <w:rsid w:val="00E56F5E"/>
    <w:rsid w:val="00E5720C"/>
    <w:rsid w:val="00E57251"/>
    <w:rsid w:val="00E57344"/>
    <w:rsid w:val="00E576FC"/>
    <w:rsid w:val="00E60180"/>
    <w:rsid w:val="00E60506"/>
    <w:rsid w:val="00E6074A"/>
    <w:rsid w:val="00E6096E"/>
    <w:rsid w:val="00E610CB"/>
    <w:rsid w:val="00E61394"/>
    <w:rsid w:val="00E6163A"/>
    <w:rsid w:val="00E6175A"/>
    <w:rsid w:val="00E61846"/>
    <w:rsid w:val="00E61A9C"/>
    <w:rsid w:val="00E61EB6"/>
    <w:rsid w:val="00E61EC7"/>
    <w:rsid w:val="00E62542"/>
    <w:rsid w:val="00E625AC"/>
    <w:rsid w:val="00E62A70"/>
    <w:rsid w:val="00E62AB8"/>
    <w:rsid w:val="00E62BAB"/>
    <w:rsid w:val="00E62BB0"/>
    <w:rsid w:val="00E631FD"/>
    <w:rsid w:val="00E6363D"/>
    <w:rsid w:val="00E636A6"/>
    <w:rsid w:val="00E6380C"/>
    <w:rsid w:val="00E63D75"/>
    <w:rsid w:val="00E6401A"/>
    <w:rsid w:val="00E64184"/>
    <w:rsid w:val="00E64683"/>
    <w:rsid w:val="00E64836"/>
    <w:rsid w:val="00E6491D"/>
    <w:rsid w:val="00E65C71"/>
    <w:rsid w:val="00E65D59"/>
    <w:rsid w:val="00E65D73"/>
    <w:rsid w:val="00E661F0"/>
    <w:rsid w:val="00E66306"/>
    <w:rsid w:val="00E66434"/>
    <w:rsid w:val="00E66452"/>
    <w:rsid w:val="00E66F5A"/>
    <w:rsid w:val="00E6770C"/>
    <w:rsid w:val="00E67A25"/>
    <w:rsid w:val="00E67BAC"/>
    <w:rsid w:val="00E67E2A"/>
    <w:rsid w:val="00E67F4A"/>
    <w:rsid w:val="00E67FDF"/>
    <w:rsid w:val="00E70016"/>
    <w:rsid w:val="00E700ED"/>
    <w:rsid w:val="00E70128"/>
    <w:rsid w:val="00E703B0"/>
    <w:rsid w:val="00E704F6"/>
    <w:rsid w:val="00E705F7"/>
    <w:rsid w:val="00E70620"/>
    <w:rsid w:val="00E7097D"/>
    <w:rsid w:val="00E70A97"/>
    <w:rsid w:val="00E70D0F"/>
    <w:rsid w:val="00E71221"/>
    <w:rsid w:val="00E71481"/>
    <w:rsid w:val="00E7179E"/>
    <w:rsid w:val="00E71872"/>
    <w:rsid w:val="00E71926"/>
    <w:rsid w:val="00E71B72"/>
    <w:rsid w:val="00E71E2F"/>
    <w:rsid w:val="00E71E74"/>
    <w:rsid w:val="00E71EC6"/>
    <w:rsid w:val="00E71F55"/>
    <w:rsid w:val="00E72526"/>
    <w:rsid w:val="00E72BFA"/>
    <w:rsid w:val="00E72FC1"/>
    <w:rsid w:val="00E732AA"/>
    <w:rsid w:val="00E73BC0"/>
    <w:rsid w:val="00E73E80"/>
    <w:rsid w:val="00E7427A"/>
    <w:rsid w:val="00E742A8"/>
    <w:rsid w:val="00E7462F"/>
    <w:rsid w:val="00E74806"/>
    <w:rsid w:val="00E749B0"/>
    <w:rsid w:val="00E74D5B"/>
    <w:rsid w:val="00E752CF"/>
    <w:rsid w:val="00E7542D"/>
    <w:rsid w:val="00E75642"/>
    <w:rsid w:val="00E7564E"/>
    <w:rsid w:val="00E75666"/>
    <w:rsid w:val="00E75896"/>
    <w:rsid w:val="00E75AAC"/>
    <w:rsid w:val="00E75B2B"/>
    <w:rsid w:val="00E75B48"/>
    <w:rsid w:val="00E75C82"/>
    <w:rsid w:val="00E75D86"/>
    <w:rsid w:val="00E75EA9"/>
    <w:rsid w:val="00E76053"/>
    <w:rsid w:val="00E7608C"/>
    <w:rsid w:val="00E76349"/>
    <w:rsid w:val="00E7662A"/>
    <w:rsid w:val="00E766C2"/>
    <w:rsid w:val="00E768DD"/>
    <w:rsid w:val="00E76A41"/>
    <w:rsid w:val="00E76B3A"/>
    <w:rsid w:val="00E76FCE"/>
    <w:rsid w:val="00E7742D"/>
    <w:rsid w:val="00E774EE"/>
    <w:rsid w:val="00E775C3"/>
    <w:rsid w:val="00E776DE"/>
    <w:rsid w:val="00E77815"/>
    <w:rsid w:val="00E77C16"/>
    <w:rsid w:val="00E77C4C"/>
    <w:rsid w:val="00E77C50"/>
    <w:rsid w:val="00E77D61"/>
    <w:rsid w:val="00E77F01"/>
    <w:rsid w:val="00E80286"/>
    <w:rsid w:val="00E80652"/>
    <w:rsid w:val="00E8068B"/>
    <w:rsid w:val="00E80C48"/>
    <w:rsid w:val="00E80F85"/>
    <w:rsid w:val="00E81061"/>
    <w:rsid w:val="00E81239"/>
    <w:rsid w:val="00E81BAE"/>
    <w:rsid w:val="00E81EB6"/>
    <w:rsid w:val="00E82154"/>
    <w:rsid w:val="00E82155"/>
    <w:rsid w:val="00E8217A"/>
    <w:rsid w:val="00E824DF"/>
    <w:rsid w:val="00E826D5"/>
    <w:rsid w:val="00E82B45"/>
    <w:rsid w:val="00E82DFF"/>
    <w:rsid w:val="00E82E7E"/>
    <w:rsid w:val="00E82F52"/>
    <w:rsid w:val="00E833D2"/>
    <w:rsid w:val="00E833E2"/>
    <w:rsid w:val="00E83463"/>
    <w:rsid w:val="00E83579"/>
    <w:rsid w:val="00E839BE"/>
    <w:rsid w:val="00E83CC2"/>
    <w:rsid w:val="00E84345"/>
    <w:rsid w:val="00E843AB"/>
    <w:rsid w:val="00E8465A"/>
    <w:rsid w:val="00E8490D"/>
    <w:rsid w:val="00E84CB3"/>
    <w:rsid w:val="00E8518E"/>
    <w:rsid w:val="00E85241"/>
    <w:rsid w:val="00E85244"/>
    <w:rsid w:val="00E85709"/>
    <w:rsid w:val="00E85A8A"/>
    <w:rsid w:val="00E85BB1"/>
    <w:rsid w:val="00E85E55"/>
    <w:rsid w:val="00E86309"/>
    <w:rsid w:val="00E863FB"/>
    <w:rsid w:val="00E867DD"/>
    <w:rsid w:val="00E86991"/>
    <w:rsid w:val="00E86E83"/>
    <w:rsid w:val="00E86F3C"/>
    <w:rsid w:val="00E87210"/>
    <w:rsid w:val="00E87839"/>
    <w:rsid w:val="00E87A24"/>
    <w:rsid w:val="00E87B3A"/>
    <w:rsid w:val="00E87CC4"/>
    <w:rsid w:val="00E87D23"/>
    <w:rsid w:val="00E900BA"/>
    <w:rsid w:val="00E903CC"/>
    <w:rsid w:val="00E904AA"/>
    <w:rsid w:val="00E90B49"/>
    <w:rsid w:val="00E90BBD"/>
    <w:rsid w:val="00E90EA9"/>
    <w:rsid w:val="00E90FE2"/>
    <w:rsid w:val="00E91107"/>
    <w:rsid w:val="00E9115B"/>
    <w:rsid w:val="00E9124A"/>
    <w:rsid w:val="00E913BF"/>
    <w:rsid w:val="00E9160D"/>
    <w:rsid w:val="00E91735"/>
    <w:rsid w:val="00E91AEA"/>
    <w:rsid w:val="00E9213A"/>
    <w:rsid w:val="00E92277"/>
    <w:rsid w:val="00E924AB"/>
    <w:rsid w:val="00E92552"/>
    <w:rsid w:val="00E92AEB"/>
    <w:rsid w:val="00E92B7C"/>
    <w:rsid w:val="00E92B96"/>
    <w:rsid w:val="00E92DA3"/>
    <w:rsid w:val="00E92E3E"/>
    <w:rsid w:val="00E92FB8"/>
    <w:rsid w:val="00E93326"/>
    <w:rsid w:val="00E93C7E"/>
    <w:rsid w:val="00E94612"/>
    <w:rsid w:val="00E94680"/>
    <w:rsid w:val="00E94B18"/>
    <w:rsid w:val="00E94F61"/>
    <w:rsid w:val="00E950E1"/>
    <w:rsid w:val="00E95160"/>
    <w:rsid w:val="00E953E3"/>
    <w:rsid w:val="00E95815"/>
    <w:rsid w:val="00E95A64"/>
    <w:rsid w:val="00E95A82"/>
    <w:rsid w:val="00E95C83"/>
    <w:rsid w:val="00E95FCA"/>
    <w:rsid w:val="00E962A6"/>
    <w:rsid w:val="00E966FE"/>
    <w:rsid w:val="00E96748"/>
    <w:rsid w:val="00E9686C"/>
    <w:rsid w:val="00E9691A"/>
    <w:rsid w:val="00E96A09"/>
    <w:rsid w:val="00E96C4B"/>
    <w:rsid w:val="00E96F4E"/>
    <w:rsid w:val="00E97097"/>
    <w:rsid w:val="00E9727F"/>
    <w:rsid w:val="00E97300"/>
    <w:rsid w:val="00E97766"/>
    <w:rsid w:val="00E97882"/>
    <w:rsid w:val="00E97BB0"/>
    <w:rsid w:val="00E97F20"/>
    <w:rsid w:val="00EA0028"/>
    <w:rsid w:val="00EA071B"/>
    <w:rsid w:val="00EA0886"/>
    <w:rsid w:val="00EA09F8"/>
    <w:rsid w:val="00EA0B0C"/>
    <w:rsid w:val="00EA0B42"/>
    <w:rsid w:val="00EA0EC2"/>
    <w:rsid w:val="00EA112B"/>
    <w:rsid w:val="00EA153D"/>
    <w:rsid w:val="00EA17A6"/>
    <w:rsid w:val="00EA18C2"/>
    <w:rsid w:val="00EA1B56"/>
    <w:rsid w:val="00EA1CB5"/>
    <w:rsid w:val="00EA1DAA"/>
    <w:rsid w:val="00EA208B"/>
    <w:rsid w:val="00EA2238"/>
    <w:rsid w:val="00EA2482"/>
    <w:rsid w:val="00EA2685"/>
    <w:rsid w:val="00EA2831"/>
    <w:rsid w:val="00EA28EC"/>
    <w:rsid w:val="00EA2A8E"/>
    <w:rsid w:val="00EA2AC1"/>
    <w:rsid w:val="00EA2AC7"/>
    <w:rsid w:val="00EA2ADE"/>
    <w:rsid w:val="00EA2F36"/>
    <w:rsid w:val="00EA2F7E"/>
    <w:rsid w:val="00EA3155"/>
    <w:rsid w:val="00EA31DC"/>
    <w:rsid w:val="00EA32E4"/>
    <w:rsid w:val="00EA344F"/>
    <w:rsid w:val="00EA36D2"/>
    <w:rsid w:val="00EA378A"/>
    <w:rsid w:val="00EA383F"/>
    <w:rsid w:val="00EA3A14"/>
    <w:rsid w:val="00EA3DAF"/>
    <w:rsid w:val="00EA3DE5"/>
    <w:rsid w:val="00EA3E40"/>
    <w:rsid w:val="00EA3F37"/>
    <w:rsid w:val="00EA432A"/>
    <w:rsid w:val="00EA43B6"/>
    <w:rsid w:val="00EA4506"/>
    <w:rsid w:val="00EA46E6"/>
    <w:rsid w:val="00EA476A"/>
    <w:rsid w:val="00EA49B6"/>
    <w:rsid w:val="00EA49BF"/>
    <w:rsid w:val="00EA4ABB"/>
    <w:rsid w:val="00EA4B9C"/>
    <w:rsid w:val="00EA4C0E"/>
    <w:rsid w:val="00EA5184"/>
    <w:rsid w:val="00EA52AB"/>
    <w:rsid w:val="00EA53D2"/>
    <w:rsid w:val="00EA5740"/>
    <w:rsid w:val="00EA5889"/>
    <w:rsid w:val="00EA599F"/>
    <w:rsid w:val="00EA5C16"/>
    <w:rsid w:val="00EA5D1E"/>
    <w:rsid w:val="00EA5DA4"/>
    <w:rsid w:val="00EA6068"/>
    <w:rsid w:val="00EA657B"/>
    <w:rsid w:val="00EA676A"/>
    <w:rsid w:val="00EA6862"/>
    <w:rsid w:val="00EA6B04"/>
    <w:rsid w:val="00EA6C38"/>
    <w:rsid w:val="00EA6DB7"/>
    <w:rsid w:val="00EA6E03"/>
    <w:rsid w:val="00EA70E1"/>
    <w:rsid w:val="00EA7207"/>
    <w:rsid w:val="00EA7B23"/>
    <w:rsid w:val="00EA7F4D"/>
    <w:rsid w:val="00EB029F"/>
    <w:rsid w:val="00EB02C0"/>
    <w:rsid w:val="00EB05C7"/>
    <w:rsid w:val="00EB0628"/>
    <w:rsid w:val="00EB09C1"/>
    <w:rsid w:val="00EB09ED"/>
    <w:rsid w:val="00EB0A15"/>
    <w:rsid w:val="00EB0C17"/>
    <w:rsid w:val="00EB0ED4"/>
    <w:rsid w:val="00EB1150"/>
    <w:rsid w:val="00EB1440"/>
    <w:rsid w:val="00EB1655"/>
    <w:rsid w:val="00EB182E"/>
    <w:rsid w:val="00EB1A1C"/>
    <w:rsid w:val="00EB1A37"/>
    <w:rsid w:val="00EB1C90"/>
    <w:rsid w:val="00EB20D5"/>
    <w:rsid w:val="00EB2138"/>
    <w:rsid w:val="00EB218F"/>
    <w:rsid w:val="00EB21B1"/>
    <w:rsid w:val="00EB2717"/>
    <w:rsid w:val="00EB2809"/>
    <w:rsid w:val="00EB31CC"/>
    <w:rsid w:val="00EB36F1"/>
    <w:rsid w:val="00EB3776"/>
    <w:rsid w:val="00EB3873"/>
    <w:rsid w:val="00EB3916"/>
    <w:rsid w:val="00EB3BE6"/>
    <w:rsid w:val="00EB4561"/>
    <w:rsid w:val="00EB49FE"/>
    <w:rsid w:val="00EB4ADD"/>
    <w:rsid w:val="00EB4B74"/>
    <w:rsid w:val="00EB4C7B"/>
    <w:rsid w:val="00EB5950"/>
    <w:rsid w:val="00EB5D2C"/>
    <w:rsid w:val="00EB60DA"/>
    <w:rsid w:val="00EB69ED"/>
    <w:rsid w:val="00EB6BF2"/>
    <w:rsid w:val="00EB6DAC"/>
    <w:rsid w:val="00EB72BA"/>
    <w:rsid w:val="00EB7508"/>
    <w:rsid w:val="00EB7519"/>
    <w:rsid w:val="00EB76F9"/>
    <w:rsid w:val="00EB790F"/>
    <w:rsid w:val="00EB79AB"/>
    <w:rsid w:val="00EB7D42"/>
    <w:rsid w:val="00EB7D60"/>
    <w:rsid w:val="00EB7DBB"/>
    <w:rsid w:val="00EC009B"/>
    <w:rsid w:val="00EC05BF"/>
    <w:rsid w:val="00EC0981"/>
    <w:rsid w:val="00EC0EDC"/>
    <w:rsid w:val="00EC0F04"/>
    <w:rsid w:val="00EC1495"/>
    <w:rsid w:val="00EC1663"/>
    <w:rsid w:val="00EC16FD"/>
    <w:rsid w:val="00EC1821"/>
    <w:rsid w:val="00EC1A5C"/>
    <w:rsid w:val="00EC1C3E"/>
    <w:rsid w:val="00EC246F"/>
    <w:rsid w:val="00EC2AA9"/>
    <w:rsid w:val="00EC3265"/>
    <w:rsid w:val="00EC32C6"/>
    <w:rsid w:val="00EC32F4"/>
    <w:rsid w:val="00EC330D"/>
    <w:rsid w:val="00EC352A"/>
    <w:rsid w:val="00EC353F"/>
    <w:rsid w:val="00EC3C15"/>
    <w:rsid w:val="00EC3D2F"/>
    <w:rsid w:val="00EC3D8E"/>
    <w:rsid w:val="00EC3FE7"/>
    <w:rsid w:val="00EC44EE"/>
    <w:rsid w:val="00EC4C25"/>
    <w:rsid w:val="00EC4C69"/>
    <w:rsid w:val="00EC4EC3"/>
    <w:rsid w:val="00EC4F00"/>
    <w:rsid w:val="00EC4F5E"/>
    <w:rsid w:val="00EC4F5F"/>
    <w:rsid w:val="00EC4FCB"/>
    <w:rsid w:val="00EC50A6"/>
    <w:rsid w:val="00EC533D"/>
    <w:rsid w:val="00EC56DC"/>
    <w:rsid w:val="00EC5704"/>
    <w:rsid w:val="00EC5D75"/>
    <w:rsid w:val="00EC6009"/>
    <w:rsid w:val="00EC66B0"/>
    <w:rsid w:val="00EC6B4D"/>
    <w:rsid w:val="00EC6B6A"/>
    <w:rsid w:val="00EC6E80"/>
    <w:rsid w:val="00EC6F47"/>
    <w:rsid w:val="00EC6FB9"/>
    <w:rsid w:val="00EC70CC"/>
    <w:rsid w:val="00EC70F8"/>
    <w:rsid w:val="00EC71FB"/>
    <w:rsid w:val="00EC73AF"/>
    <w:rsid w:val="00EC740F"/>
    <w:rsid w:val="00EC74A3"/>
    <w:rsid w:val="00EC75A0"/>
    <w:rsid w:val="00EC7816"/>
    <w:rsid w:val="00EC799B"/>
    <w:rsid w:val="00EC7B5C"/>
    <w:rsid w:val="00ED01FF"/>
    <w:rsid w:val="00ED022F"/>
    <w:rsid w:val="00ED061F"/>
    <w:rsid w:val="00ED082B"/>
    <w:rsid w:val="00ED0847"/>
    <w:rsid w:val="00ED0AD2"/>
    <w:rsid w:val="00ED0BA8"/>
    <w:rsid w:val="00ED0F54"/>
    <w:rsid w:val="00ED10E7"/>
    <w:rsid w:val="00ED11CA"/>
    <w:rsid w:val="00ED138A"/>
    <w:rsid w:val="00ED13C2"/>
    <w:rsid w:val="00ED144D"/>
    <w:rsid w:val="00ED1793"/>
    <w:rsid w:val="00ED199C"/>
    <w:rsid w:val="00ED1C72"/>
    <w:rsid w:val="00ED2022"/>
    <w:rsid w:val="00ED2059"/>
    <w:rsid w:val="00ED2358"/>
    <w:rsid w:val="00ED2533"/>
    <w:rsid w:val="00ED2675"/>
    <w:rsid w:val="00ED2965"/>
    <w:rsid w:val="00ED2B69"/>
    <w:rsid w:val="00ED2BA0"/>
    <w:rsid w:val="00ED313A"/>
    <w:rsid w:val="00ED31C3"/>
    <w:rsid w:val="00ED31F3"/>
    <w:rsid w:val="00ED325C"/>
    <w:rsid w:val="00ED32F1"/>
    <w:rsid w:val="00ED3702"/>
    <w:rsid w:val="00ED3CA6"/>
    <w:rsid w:val="00ED3EC3"/>
    <w:rsid w:val="00ED3EDD"/>
    <w:rsid w:val="00ED3F82"/>
    <w:rsid w:val="00ED3FE1"/>
    <w:rsid w:val="00ED4278"/>
    <w:rsid w:val="00ED4555"/>
    <w:rsid w:val="00ED4558"/>
    <w:rsid w:val="00ED47EB"/>
    <w:rsid w:val="00ED47F6"/>
    <w:rsid w:val="00ED4F86"/>
    <w:rsid w:val="00ED5025"/>
    <w:rsid w:val="00ED5173"/>
    <w:rsid w:val="00ED520A"/>
    <w:rsid w:val="00ED52B3"/>
    <w:rsid w:val="00ED52D4"/>
    <w:rsid w:val="00ED53DB"/>
    <w:rsid w:val="00ED5568"/>
    <w:rsid w:val="00ED5724"/>
    <w:rsid w:val="00ED57F1"/>
    <w:rsid w:val="00ED5952"/>
    <w:rsid w:val="00ED59A9"/>
    <w:rsid w:val="00ED5B93"/>
    <w:rsid w:val="00ED5E20"/>
    <w:rsid w:val="00ED5E6A"/>
    <w:rsid w:val="00ED5E8F"/>
    <w:rsid w:val="00ED6324"/>
    <w:rsid w:val="00ED6EA9"/>
    <w:rsid w:val="00ED70A9"/>
    <w:rsid w:val="00ED76CA"/>
    <w:rsid w:val="00ED78DF"/>
    <w:rsid w:val="00ED7A44"/>
    <w:rsid w:val="00ED7D69"/>
    <w:rsid w:val="00ED7E07"/>
    <w:rsid w:val="00EE0429"/>
    <w:rsid w:val="00EE0784"/>
    <w:rsid w:val="00EE078F"/>
    <w:rsid w:val="00EE0A30"/>
    <w:rsid w:val="00EE1177"/>
    <w:rsid w:val="00EE11DB"/>
    <w:rsid w:val="00EE17C3"/>
    <w:rsid w:val="00EE194B"/>
    <w:rsid w:val="00EE1CEC"/>
    <w:rsid w:val="00EE1EB2"/>
    <w:rsid w:val="00EE20A4"/>
    <w:rsid w:val="00EE21DB"/>
    <w:rsid w:val="00EE25C6"/>
    <w:rsid w:val="00EE29A7"/>
    <w:rsid w:val="00EE2D91"/>
    <w:rsid w:val="00EE2DFE"/>
    <w:rsid w:val="00EE3476"/>
    <w:rsid w:val="00EE3DD3"/>
    <w:rsid w:val="00EE3F63"/>
    <w:rsid w:val="00EE43BE"/>
    <w:rsid w:val="00EE44DD"/>
    <w:rsid w:val="00EE4A41"/>
    <w:rsid w:val="00EE4C6A"/>
    <w:rsid w:val="00EE4D8C"/>
    <w:rsid w:val="00EE5003"/>
    <w:rsid w:val="00EE500C"/>
    <w:rsid w:val="00EE551E"/>
    <w:rsid w:val="00EE5B6F"/>
    <w:rsid w:val="00EE5DB1"/>
    <w:rsid w:val="00EE5E4B"/>
    <w:rsid w:val="00EE613A"/>
    <w:rsid w:val="00EE6868"/>
    <w:rsid w:val="00EE68A7"/>
    <w:rsid w:val="00EE6B81"/>
    <w:rsid w:val="00EE6C38"/>
    <w:rsid w:val="00EE722A"/>
    <w:rsid w:val="00EE75A2"/>
    <w:rsid w:val="00EE7718"/>
    <w:rsid w:val="00EE7A23"/>
    <w:rsid w:val="00EE7C06"/>
    <w:rsid w:val="00EE7C21"/>
    <w:rsid w:val="00EF00D2"/>
    <w:rsid w:val="00EF04C5"/>
    <w:rsid w:val="00EF06A5"/>
    <w:rsid w:val="00EF06FB"/>
    <w:rsid w:val="00EF09A7"/>
    <w:rsid w:val="00EF115A"/>
    <w:rsid w:val="00EF16AF"/>
    <w:rsid w:val="00EF16E0"/>
    <w:rsid w:val="00EF17C1"/>
    <w:rsid w:val="00EF1B84"/>
    <w:rsid w:val="00EF1B85"/>
    <w:rsid w:val="00EF20F9"/>
    <w:rsid w:val="00EF22D8"/>
    <w:rsid w:val="00EF2462"/>
    <w:rsid w:val="00EF2750"/>
    <w:rsid w:val="00EF2C82"/>
    <w:rsid w:val="00EF3030"/>
    <w:rsid w:val="00EF34DD"/>
    <w:rsid w:val="00EF3ADD"/>
    <w:rsid w:val="00EF3CAA"/>
    <w:rsid w:val="00EF3D54"/>
    <w:rsid w:val="00EF3DF5"/>
    <w:rsid w:val="00EF3EB7"/>
    <w:rsid w:val="00EF3EF9"/>
    <w:rsid w:val="00EF41F1"/>
    <w:rsid w:val="00EF49F4"/>
    <w:rsid w:val="00EF4E83"/>
    <w:rsid w:val="00EF4FA1"/>
    <w:rsid w:val="00EF4FA6"/>
    <w:rsid w:val="00EF5258"/>
    <w:rsid w:val="00EF561F"/>
    <w:rsid w:val="00EF585C"/>
    <w:rsid w:val="00EF5F27"/>
    <w:rsid w:val="00EF6015"/>
    <w:rsid w:val="00EF60EC"/>
    <w:rsid w:val="00EF6B81"/>
    <w:rsid w:val="00EF7135"/>
    <w:rsid w:val="00EF7250"/>
    <w:rsid w:val="00EF7429"/>
    <w:rsid w:val="00EF7943"/>
    <w:rsid w:val="00EF7988"/>
    <w:rsid w:val="00EF7B83"/>
    <w:rsid w:val="00EF7F22"/>
    <w:rsid w:val="00EF7F6F"/>
    <w:rsid w:val="00F00223"/>
    <w:rsid w:val="00F002C6"/>
    <w:rsid w:val="00F003E4"/>
    <w:rsid w:val="00F0085D"/>
    <w:rsid w:val="00F0093F"/>
    <w:rsid w:val="00F00D54"/>
    <w:rsid w:val="00F00D8A"/>
    <w:rsid w:val="00F00EBC"/>
    <w:rsid w:val="00F0145F"/>
    <w:rsid w:val="00F01606"/>
    <w:rsid w:val="00F01766"/>
    <w:rsid w:val="00F01A28"/>
    <w:rsid w:val="00F01C84"/>
    <w:rsid w:val="00F01E08"/>
    <w:rsid w:val="00F0240D"/>
    <w:rsid w:val="00F02601"/>
    <w:rsid w:val="00F028D3"/>
    <w:rsid w:val="00F02AE4"/>
    <w:rsid w:val="00F033D2"/>
    <w:rsid w:val="00F03435"/>
    <w:rsid w:val="00F03D8A"/>
    <w:rsid w:val="00F04302"/>
    <w:rsid w:val="00F046C5"/>
    <w:rsid w:val="00F046F6"/>
    <w:rsid w:val="00F04719"/>
    <w:rsid w:val="00F04901"/>
    <w:rsid w:val="00F04A35"/>
    <w:rsid w:val="00F04DF8"/>
    <w:rsid w:val="00F04EFC"/>
    <w:rsid w:val="00F05032"/>
    <w:rsid w:val="00F050DD"/>
    <w:rsid w:val="00F05222"/>
    <w:rsid w:val="00F05444"/>
    <w:rsid w:val="00F05AE0"/>
    <w:rsid w:val="00F05CD1"/>
    <w:rsid w:val="00F066CE"/>
    <w:rsid w:val="00F066F5"/>
    <w:rsid w:val="00F0670F"/>
    <w:rsid w:val="00F067E2"/>
    <w:rsid w:val="00F06891"/>
    <w:rsid w:val="00F06ACA"/>
    <w:rsid w:val="00F07803"/>
    <w:rsid w:val="00F0783A"/>
    <w:rsid w:val="00F0795B"/>
    <w:rsid w:val="00F07990"/>
    <w:rsid w:val="00F079B5"/>
    <w:rsid w:val="00F079C2"/>
    <w:rsid w:val="00F07AC1"/>
    <w:rsid w:val="00F07B9F"/>
    <w:rsid w:val="00F07EC1"/>
    <w:rsid w:val="00F07FA9"/>
    <w:rsid w:val="00F10098"/>
    <w:rsid w:val="00F10175"/>
    <w:rsid w:val="00F1020C"/>
    <w:rsid w:val="00F10865"/>
    <w:rsid w:val="00F109D8"/>
    <w:rsid w:val="00F10BEA"/>
    <w:rsid w:val="00F10CB0"/>
    <w:rsid w:val="00F10D5A"/>
    <w:rsid w:val="00F10FC6"/>
    <w:rsid w:val="00F113A4"/>
    <w:rsid w:val="00F115CF"/>
    <w:rsid w:val="00F11C1A"/>
    <w:rsid w:val="00F11C21"/>
    <w:rsid w:val="00F11EDE"/>
    <w:rsid w:val="00F11F8B"/>
    <w:rsid w:val="00F1219F"/>
    <w:rsid w:val="00F122ED"/>
    <w:rsid w:val="00F127C1"/>
    <w:rsid w:val="00F12B0F"/>
    <w:rsid w:val="00F12B2E"/>
    <w:rsid w:val="00F1359D"/>
    <w:rsid w:val="00F1378B"/>
    <w:rsid w:val="00F13939"/>
    <w:rsid w:val="00F139DD"/>
    <w:rsid w:val="00F13E37"/>
    <w:rsid w:val="00F13E89"/>
    <w:rsid w:val="00F14004"/>
    <w:rsid w:val="00F14350"/>
    <w:rsid w:val="00F1453F"/>
    <w:rsid w:val="00F149BE"/>
    <w:rsid w:val="00F14A89"/>
    <w:rsid w:val="00F152B1"/>
    <w:rsid w:val="00F15491"/>
    <w:rsid w:val="00F15683"/>
    <w:rsid w:val="00F15A4A"/>
    <w:rsid w:val="00F15B9D"/>
    <w:rsid w:val="00F15C94"/>
    <w:rsid w:val="00F15DC1"/>
    <w:rsid w:val="00F1606B"/>
    <w:rsid w:val="00F16510"/>
    <w:rsid w:val="00F165B5"/>
    <w:rsid w:val="00F1663B"/>
    <w:rsid w:val="00F16F13"/>
    <w:rsid w:val="00F176BA"/>
    <w:rsid w:val="00F17B13"/>
    <w:rsid w:val="00F17C7A"/>
    <w:rsid w:val="00F17EF6"/>
    <w:rsid w:val="00F17F8E"/>
    <w:rsid w:val="00F17FE0"/>
    <w:rsid w:val="00F20046"/>
    <w:rsid w:val="00F2004C"/>
    <w:rsid w:val="00F201A9"/>
    <w:rsid w:val="00F201F8"/>
    <w:rsid w:val="00F20427"/>
    <w:rsid w:val="00F20C31"/>
    <w:rsid w:val="00F20CFD"/>
    <w:rsid w:val="00F20E59"/>
    <w:rsid w:val="00F21170"/>
    <w:rsid w:val="00F2124F"/>
    <w:rsid w:val="00F213E5"/>
    <w:rsid w:val="00F21495"/>
    <w:rsid w:val="00F21A44"/>
    <w:rsid w:val="00F21C5D"/>
    <w:rsid w:val="00F21D7F"/>
    <w:rsid w:val="00F21F46"/>
    <w:rsid w:val="00F21F78"/>
    <w:rsid w:val="00F221C0"/>
    <w:rsid w:val="00F223A9"/>
    <w:rsid w:val="00F22520"/>
    <w:rsid w:val="00F22953"/>
    <w:rsid w:val="00F22A00"/>
    <w:rsid w:val="00F22E28"/>
    <w:rsid w:val="00F22EAE"/>
    <w:rsid w:val="00F22EC0"/>
    <w:rsid w:val="00F23402"/>
    <w:rsid w:val="00F236F4"/>
    <w:rsid w:val="00F23954"/>
    <w:rsid w:val="00F23AE3"/>
    <w:rsid w:val="00F23B88"/>
    <w:rsid w:val="00F23C7F"/>
    <w:rsid w:val="00F23D1B"/>
    <w:rsid w:val="00F23FCA"/>
    <w:rsid w:val="00F24379"/>
    <w:rsid w:val="00F24CCF"/>
    <w:rsid w:val="00F24E55"/>
    <w:rsid w:val="00F24F53"/>
    <w:rsid w:val="00F251F7"/>
    <w:rsid w:val="00F25277"/>
    <w:rsid w:val="00F2566A"/>
    <w:rsid w:val="00F25A0C"/>
    <w:rsid w:val="00F25B4E"/>
    <w:rsid w:val="00F25C61"/>
    <w:rsid w:val="00F26262"/>
    <w:rsid w:val="00F26317"/>
    <w:rsid w:val="00F269AF"/>
    <w:rsid w:val="00F269C1"/>
    <w:rsid w:val="00F26A9B"/>
    <w:rsid w:val="00F26BF3"/>
    <w:rsid w:val="00F26C91"/>
    <w:rsid w:val="00F26E2D"/>
    <w:rsid w:val="00F26F46"/>
    <w:rsid w:val="00F26F52"/>
    <w:rsid w:val="00F26FD6"/>
    <w:rsid w:val="00F2735F"/>
    <w:rsid w:val="00F27ADA"/>
    <w:rsid w:val="00F27B8E"/>
    <w:rsid w:val="00F27CCE"/>
    <w:rsid w:val="00F27D71"/>
    <w:rsid w:val="00F27E0F"/>
    <w:rsid w:val="00F27F7A"/>
    <w:rsid w:val="00F300D8"/>
    <w:rsid w:val="00F30EC4"/>
    <w:rsid w:val="00F310C4"/>
    <w:rsid w:val="00F31369"/>
    <w:rsid w:val="00F31791"/>
    <w:rsid w:val="00F317C9"/>
    <w:rsid w:val="00F31BC2"/>
    <w:rsid w:val="00F31BD6"/>
    <w:rsid w:val="00F31EDE"/>
    <w:rsid w:val="00F32749"/>
    <w:rsid w:val="00F3280D"/>
    <w:rsid w:val="00F33204"/>
    <w:rsid w:val="00F3356C"/>
    <w:rsid w:val="00F3372C"/>
    <w:rsid w:val="00F33BC7"/>
    <w:rsid w:val="00F33D75"/>
    <w:rsid w:val="00F33F1F"/>
    <w:rsid w:val="00F340BA"/>
    <w:rsid w:val="00F3425A"/>
    <w:rsid w:val="00F34BAD"/>
    <w:rsid w:val="00F34BD6"/>
    <w:rsid w:val="00F34DE8"/>
    <w:rsid w:val="00F34E2B"/>
    <w:rsid w:val="00F34F9B"/>
    <w:rsid w:val="00F34FEB"/>
    <w:rsid w:val="00F351E4"/>
    <w:rsid w:val="00F353A9"/>
    <w:rsid w:val="00F35576"/>
    <w:rsid w:val="00F3559E"/>
    <w:rsid w:val="00F358D9"/>
    <w:rsid w:val="00F3590F"/>
    <w:rsid w:val="00F35AA2"/>
    <w:rsid w:val="00F35AC5"/>
    <w:rsid w:val="00F35CAE"/>
    <w:rsid w:val="00F35CE6"/>
    <w:rsid w:val="00F3651E"/>
    <w:rsid w:val="00F36613"/>
    <w:rsid w:val="00F36A76"/>
    <w:rsid w:val="00F36DF6"/>
    <w:rsid w:val="00F371B6"/>
    <w:rsid w:val="00F371E1"/>
    <w:rsid w:val="00F374C0"/>
    <w:rsid w:val="00F3751E"/>
    <w:rsid w:val="00F3771D"/>
    <w:rsid w:val="00F3782F"/>
    <w:rsid w:val="00F37C38"/>
    <w:rsid w:val="00F37CA7"/>
    <w:rsid w:val="00F37DB0"/>
    <w:rsid w:val="00F37DF4"/>
    <w:rsid w:val="00F37F5D"/>
    <w:rsid w:val="00F4027F"/>
    <w:rsid w:val="00F40606"/>
    <w:rsid w:val="00F40E7A"/>
    <w:rsid w:val="00F40ED4"/>
    <w:rsid w:val="00F410A4"/>
    <w:rsid w:val="00F412AD"/>
    <w:rsid w:val="00F4141F"/>
    <w:rsid w:val="00F4149D"/>
    <w:rsid w:val="00F41E02"/>
    <w:rsid w:val="00F41F1D"/>
    <w:rsid w:val="00F42015"/>
    <w:rsid w:val="00F42116"/>
    <w:rsid w:val="00F42B29"/>
    <w:rsid w:val="00F42EC0"/>
    <w:rsid w:val="00F42FCA"/>
    <w:rsid w:val="00F433D2"/>
    <w:rsid w:val="00F4344C"/>
    <w:rsid w:val="00F434A6"/>
    <w:rsid w:val="00F43A91"/>
    <w:rsid w:val="00F43B23"/>
    <w:rsid w:val="00F43F77"/>
    <w:rsid w:val="00F44513"/>
    <w:rsid w:val="00F446E1"/>
    <w:rsid w:val="00F44706"/>
    <w:rsid w:val="00F44872"/>
    <w:rsid w:val="00F44955"/>
    <w:rsid w:val="00F44997"/>
    <w:rsid w:val="00F44B1A"/>
    <w:rsid w:val="00F44C62"/>
    <w:rsid w:val="00F44CD4"/>
    <w:rsid w:val="00F44E9E"/>
    <w:rsid w:val="00F44F85"/>
    <w:rsid w:val="00F44FBF"/>
    <w:rsid w:val="00F45591"/>
    <w:rsid w:val="00F457E6"/>
    <w:rsid w:val="00F45A67"/>
    <w:rsid w:val="00F45AB7"/>
    <w:rsid w:val="00F45BCF"/>
    <w:rsid w:val="00F461EB"/>
    <w:rsid w:val="00F465BD"/>
    <w:rsid w:val="00F465CC"/>
    <w:rsid w:val="00F46BCC"/>
    <w:rsid w:val="00F472AB"/>
    <w:rsid w:val="00F472CF"/>
    <w:rsid w:val="00F47334"/>
    <w:rsid w:val="00F4737D"/>
    <w:rsid w:val="00F4783F"/>
    <w:rsid w:val="00F47B82"/>
    <w:rsid w:val="00F47F70"/>
    <w:rsid w:val="00F500DD"/>
    <w:rsid w:val="00F504B0"/>
    <w:rsid w:val="00F507B5"/>
    <w:rsid w:val="00F509D2"/>
    <w:rsid w:val="00F50A87"/>
    <w:rsid w:val="00F50A8A"/>
    <w:rsid w:val="00F510D0"/>
    <w:rsid w:val="00F512CD"/>
    <w:rsid w:val="00F512E3"/>
    <w:rsid w:val="00F5168F"/>
    <w:rsid w:val="00F518B6"/>
    <w:rsid w:val="00F518DF"/>
    <w:rsid w:val="00F51960"/>
    <w:rsid w:val="00F51998"/>
    <w:rsid w:val="00F51C33"/>
    <w:rsid w:val="00F52126"/>
    <w:rsid w:val="00F52447"/>
    <w:rsid w:val="00F5253F"/>
    <w:rsid w:val="00F5257C"/>
    <w:rsid w:val="00F5280D"/>
    <w:rsid w:val="00F529A1"/>
    <w:rsid w:val="00F52A6B"/>
    <w:rsid w:val="00F52C42"/>
    <w:rsid w:val="00F53027"/>
    <w:rsid w:val="00F531E7"/>
    <w:rsid w:val="00F532CF"/>
    <w:rsid w:val="00F537A4"/>
    <w:rsid w:val="00F53E21"/>
    <w:rsid w:val="00F5407D"/>
    <w:rsid w:val="00F542B3"/>
    <w:rsid w:val="00F5457E"/>
    <w:rsid w:val="00F5477D"/>
    <w:rsid w:val="00F54B11"/>
    <w:rsid w:val="00F54CF6"/>
    <w:rsid w:val="00F54DC4"/>
    <w:rsid w:val="00F54E7F"/>
    <w:rsid w:val="00F54F09"/>
    <w:rsid w:val="00F5538B"/>
    <w:rsid w:val="00F553CA"/>
    <w:rsid w:val="00F554D4"/>
    <w:rsid w:val="00F555F2"/>
    <w:rsid w:val="00F556F0"/>
    <w:rsid w:val="00F5578B"/>
    <w:rsid w:val="00F559E6"/>
    <w:rsid w:val="00F55D53"/>
    <w:rsid w:val="00F56081"/>
    <w:rsid w:val="00F560F0"/>
    <w:rsid w:val="00F5614D"/>
    <w:rsid w:val="00F5645B"/>
    <w:rsid w:val="00F56793"/>
    <w:rsid w:val="00F56D59"/>
    <w:rsid w:val="00F572FB"/>
    <w:rsid w:val="00F57503"/>
    <w:rsid w:val="00F57666"/>
    <w:rsid w:val="00F57B31"/>
    <w:rsid w:val="00F6031D"/>
    <w:rsid w:val="00F60856"/>
    <w:rsid w:val="00F6088F"/>
    <w:rsid w:val="00F609D2"/>
    <w:rsid w:val="00F60D4B"/>
    <w:rsid w:val="00F60E55"/>
    <w:rsid w:val="00F6129A"/>
    <w:rsid w:val="00F6160D"/>
    <w:rsid w:val="00F61862"/>
    <w:rsid w:val="00F6192B"/>
    <w:rsid w:val="00F61983"/>
    <w:rsid w:val="00F62272"/>
    <w:rsid w:val="00F6242D"/>
    <w:rsid w:val="00F62511"/>
    <w:rsid w:val="00F626FD"/>
    <w:rsid w:val="00F627EA"/>
    <w:rsid w:val="00F62AC3"/>
    <w:rsid w:val="00F62AF0"/>
    <w:rsid w:val="00F62EBC"/>
    <w:rsid w:val="00F62F1D"/>
    <w:rsid w:val="00F62F87"/>
    <w:rsid w:val="00F62FD2"/>
    <w:rsid w:val="00F63040"/>
    <w:rsid w:val="00F631E5"/>
    <w:rsid w:val="00F63745"/>
    <w:rsid w:val="00F6390D"/>
    <w:rsid w:val="00F63CA3"/>
    <w:rsid w:val="00F63E92"/>
    <w:rsid w:val="00F63EEA"/>
    <w:rsid w:val="00F63F5E"/>
    <w:rsid w:val="00F64208"/>
    <w:rsid w:val="00F64472"/>
    <w:rsid w:val="00F6460C"/>
    <w:rsid w:val="00F6469E"/>
    <w:rsid w:val="00F64E0C"/>
    <w:rsid w:val="00F651F1"/>
    <w:rsid w:val="00F65614"/>
    <w:rsid w:val="00F6577A"/>
    <w:rsid w:val="00F65FAE"/>
    <w:rsid w:val="00F66139"/>
    <w:rsid w:val="00F6643D"/>
    <w:rsid w:val="00F66BC7"/>
    <w:rsid w:val="00F66C0A"/>
    <w:rsid w:val="00F66D7E"/>
    <w:rsid w:val="00F66DED"/>
    <w:rsid w:val="00F673AA"/>
    <w:rsid w:val="00F67773"/>
    <w:rsid w:val="00F6777A"/>
    <w:rsid w:val="00F678D6"/>
    <w:rsid w:val="00F67B3C"/>
    <w:rsid w:val="00F67BCD"/>
    <w:rsid w:val="00F67DB3"/>
    <w:rsid w:val="00F67E7C"/>
    <w:rsid w:val="00F67F91"/>
    <w:rsid w:val="00F70024"/>
    <w:rsid w:val="00F701AB"/>
    <w:rsid w:val="00F704FC"/>
    <w:rsid w:val="00F70692"/>
    <w:rsid w:val="00F70895"/>
    <w:rsid w:val="00F709E2"/>
    <w:rsid w:val="00F70C6B"/>
    <w:rsid w:val="00F70D86"/>
    <w:rsid w:val="00F70E56"/>
    <w:rsid w:val="00F70EEC"/>
    <w:rsid w:val="00F70F81"/>
    <w:rsid w:val="00F71106"/>
    <w:rsid w:val="00F712DD"/>
    <w:rsid w:val="00F712F0"/>
    <w:rsid w:val="00F714D2"/>
    <w:rsid w:val="00F7172D"/>
    <w:rsid w:val="00F71B2C"/>
    <w:rsid w:val="00F71EFF"/>
    <w:rsid w:val="00F72339"/>
    <w:rsid w:val="00F727E7"/>
    <w:rsid w:val="00F72B44"/>
    <w:rsid w:val="00F72BFE"/>
    <w:rsid w:val="00F72C52"/>
    <w:rsid w:val="00F72E7D"/>
    <w:rsid w:val="00F72F46"/>
    <w:rsid w:val="00F73013"/>
    <w:rsid w:val="00F7340E"/>
    <w:rsid w:val="00F734C2"/>
    <w:rsid w:val="00F7370F"/>
    <w:rsid w:val="00F7388F"/>
    <w:rsid w:val="00F73A97"/>
    <w:rsid w:val="00F7412D"/>
    <w:rsid w:val="00F74622"/>
    <w:rsid w:val="00F74882"/>
    <w:rsid w:val="00F74AEB"/>
    <w:rsid w:val="00F74CE7"/>
    <w:rsid w:val="00F74FF9"/>
    <w:rsid w:val="00F753F5"/>
    <w:rsid w:val="00F754C0"/>
    <w:rsid w:val="00F755BA"/>
    <w:rsid w:val="00F7571E"/>
    <w:rsid w:val="00F757B3"/>
    <w:rsid w:val="00F75EC8"/>
    <w:rsid w:val="00F76219"/>
    <w:rsid w:val="00F76535"/>
    <w:rsid w:val="00F76B6F"/>
    <w:rsid w:val="00F76CF4"/>
    <w:rsid w:val="00F771CC"/>
    <w:rsid w:val="00F77529"/>
    <w:rsid w:val="00F77624"/>
    <w:rsid w:val="00F7763E"/>
    <w:rsid w:val="00F776A2"/>
    <w:rsid w:val="00F77920"/>
    <w:rsid w:val="00F77C4C"/>
    <w:rsid w:val="00F77C64"/>
    <w:rsid w:val="00F77F4A"/>
    <w:rsid w:val="00F800E4"/>
    <w:rsid w:val="00F802CB"/>
    <w:rsid w:val="00F804F9"/>
    <w:rsid w:val="00F80BAE"/>
    <w:rsid w:val="00F80C9B"/>
    <w:rsid w:val="00F80E9B"/>
    <w:rsid w:val="00F8127D"/>
    <w:rsid w:val="00F8133C"/>
    <w:rsid w:val="00F815C0"/>
    <w:rsid w:val="00F8168C"/>
    <w:rsid w:val="00F81713"/>
    <w:rsid w:val="00F8172D"/>
    <w:rsid w:val="00F81A95"/>
    <w:rsid w:val="00F81C2B"/>
    <w:rsid w:val="00F81E57"/>
    <w:rsid w:val="00F81E9A"/>
    <w:rsid w:val="00F82141"/>
    <w:rsid w:val="00F822B7"/>
    <w:rsid w:val="00F82440"/>
    <w:rsid w:val="00F82805"/>
    <w:rsid w:val="00F82A09"/>
    <w:rsid w:val="00F82A4B"/>
    <w:rsid w:val="00F82B31"/>
    <w:rsid w:val="00F82EF9"/>
    <w:rsid w:val="00F83005"/>
    <w:rsid w:val="00F83080"/>
    <w:rsid w:val="00F834E5"/>
    <w:rsid w:val="00F8351E"/>
    <w:rsid w:val="00F83745"/>
    <w:rsid w:val="00F837D8"/>
    <w:rsid w:val="00F83A14"/>
    <w:rsid w:val="00F84786"/>
    <w:rsid w:val="00F84856"/>
    <w:rsid w:val="00F848D4"/>
    <w:rsid w:val="00F8490C"/>
    <w:rsid w:val="00F84E8A"/>
    <w:rsid w:val="00F852B4"/>
    <w:rsid w:val="00F8536C"/>
    <w:rsid w:val="00F85B0E"/>
    <w:rsid w:val="00F85C0C"/>
    <w:rsid w:val="00F86472"/>
    <w:rsid w:val="00F86529"/>
    <w:rsid w:val="00F869C5"/>
    <w:rsid w:val="00F86BA3"/>
    <w:rsid w:val="00F86BD1"/>
    <w:rsid w:val="00F86FEA"/>
    <w:rsid w:val="00F8712C"/>
    <w:rsid w:val="00F87297"/>
    <w:rsid w:val="00F87594"/>
    <w:rsid w:val="00F876C1"/>
    <w:rsid w:val="00F87870"/>
    <w:rsid w:val="00F879AF"/>
    <w:rsid w:val="00F87A15"/>
    <w:rsid w:val="00F87D92"/>
    <w:rsid w:val="00F90000"/>
    <w:rsid w:val="00F90087"/>
    <w:rsid w:val="00F9020A"/>
    <w:rsid w:val="00F90514"/>
    <w:rsid w:val="00F90906"/>
    <w:rsid w:val="00F9100D"/>
    <w:rsid w:val="00F9108A"/>
    <w:rsid w:val="00F9131B"/>
    <w:rsid w:val="00F9186D"/>
    <w:rsid w:val="00F91B27"/>
    <w:rsid w:val="00F91BDF"/>
    <w:rsid w:val="00F91BF0"/>
    <w:rsid w:val="00F92417"/>
    <w:rsid w:val="00F927BE"/>
    <w:rsid w:val="00F929A6"/>
    <w:rsid w:val="00F92AC4"/>
    <w:rsid w:val="00F92ACE"/>
    <w:rsid w:val="00F92B54"/>
    <w:rsid w:val="00F9300D"/>
    <w:rsid w:val="00F93528"/>
    <w:rsid w:val="00F94285"/>
    <w:rsid w:val="00F9440F"/>
    <w:rsid w:val="00F94734"/>
    <w:rsid w:val="00F9479F"/>
    <w:rsid w:val="00F947EF"/>
    <w:rsid w:val="00F9484F"/>
    <w:rsid w:val="00F94931"/>
    <w:rsid w:val="00F94A6F"/>
    <w:rsid w:val="00F94B65"/>
    <w:rsid w:val="00F94D1B"/>
    <w:rsid w:val="00F94E0D"/>
    <w:rsid w:val="00F94ED3"/>
    <w:rsid w:val="00F95791"/>
    <w:rsid w:val="00F95947"/>
    <w:rsid w:val="00F95A0C"/>
    <w:rsid w:val="00F95B9B"/>
    <w:rsid w:val="00F96203"/>
    <w:rsid w:val="00F96263"/>
    <w:rsid w:val="00F963D3"/>
    <w:rsid w:val="00F963D8"/>
    <w:rsid w:val="00F965F1"/>
    <w:rsid w:val="00F9673B"/>
    <w:rsid w:val="00F967EF"/>
    <w:rsid w:val="00F96C06"/>
    <w:rsid w:val="00F96D16"/>
    <w:rsid w:val="00F96E17"/>
    <w:rsid w:val="00F96EAA"/>
    <w:rsid w:val="00F975B7"/>
    <w:rsid w:val="00F97AC8"/>
    <w:rsid w:val="00F97C37"/>
    <w:rsid w:val="00F97CCA"/>
    <w:rsid w:val="00F97F62"/>
    <w:rsid w:val="00FA001E"/>
    <w:rsid w:val="00FA01B3"/>
    <w:rsid w:val="00FA0271"/>
    <w:rsid w:val="00FA06E1"/>
    <w:rsid w:val="00FA08A6"/>
    <w:rsid w:val="00FA0969"/>
    <w:rsid w:val="00FA0BB4"/>
    <w:rsid w:val="00FA0BE7"/>
    <w:rsid w:val="00FA0E3E"/>
    <w:rsid w:val="00FA2497"/>
    <w:rsid w:val="00FA24A4"/>
    <w:rsid w:val="00FA2752"/>
    <w:rsid w:val="00FA2787"/>
    <w:rsid w:val="00FA2A58"/>
    <w:rsid w:val="00FA2E89"/>
    <w:rsid w:val="00FA30E2"/>
    <w:rsid w:val="00FA3438"/>
    <w:rsid w:val="00FA3542"/>
    <w:rsid w:val="00FA3684"/>
    <w:rsid w:val="00FA38AC"/>
    <w:rsid w:val="00FA3EEE"/>
    <w:rsid w:val="00FA4F06"/>
    <w:rsid w:val="00FA4FC0"/>
    <w:rsid w:val="00FA4FF1"/>
    <w:rsid w:val="00FA51F0"/>
    <w:rsid w:val="00FA52C7"/>
    <w:rsid w:val="00FA53CB"/>
    <w:rsid w:val="00FA541B"/>
    <w:rsid w:val="00FA5528"/>
    <w:rsid w:val="00FA5839"/>
    <w:rsid w:val="00FA5918"/>
    <w:rsid w:val="00FA5C45"/>
    <w:rsid w:val="00FA6333"/>
    <w:rsid w:val="00FA63FE"/>
    <w:rsid w:val="00FA6474"/>
    <w:rsid w:val="00FA653D"/>
    <w:rsid w:val="00FA65D6"/>
    <w:rsid w:val="00FA6617"/>
    <w:rsid w:val="00FA682D"/>
    <w:rsid w:val="00FA6B66"/>
    <w:rsid w:val="00FA6DF9"/>
    <w:rsid w:val="00FA700E"/>
    <w:rsid w:val="00FA701C"/>
    <w:rsid w:val="00FA70BF"/>
    <w:rsid w:val="00FA72C8"/>
    <w:rsid w:val="00FA7359"/>
    <w:rsid w:val="00FA7890"/>
    <w:rsid w:val="00FA7CF6"/>
    <w:rsid w:val="00FA7DC1"/>
    <w:rsid w:val="00FB011A"/>
    <w:rsid w:val="00FB0226"/>
    <w:rsid w:val="00FB02FE"/>
    <w:rsid w:val="00FB0511"/>
    <w:rsid w:val="00FB0627"/>
    <w:rsid w:val="00FB077A"/>
    <w:rsid w:val="00FB0922"/>
    <w:rsid w:val="00FB0C3E"/>
    <w:rsid w:val="00FB0E58"/>
    <w:rsid w:val="00FB0F69"/>
    <w:rsid w:val="00FB100F"/>
    <w:rsid w:val="00FB11A2"/>
    <w:rsid w:val="00FB125B"/>
    <w:rsid w:val="00FB1361"/>
    <w:rsid w:val="00FB158D"/>
    <w:rsid w:val="00FB1794"/>
    <w:rsid w:val="00FB2041"/>
    <w:rsid w:val="00FB20BB"/>
    <w:rsid w:val="00FB22F7"/>
    <w:rsid w:val="00FB2302"/>
    <w:rsid w:val="00FB23EB"/>
    <w:rsid w:val="00FB276D"/>
    <w:rsid w:val="00FB27C5"/>
    <w:rsid w:val="00FB2AB7"/>
    <w:rsid w:val="00FB2B42"/>
    <w:rsid w:val="00FB2E30"/>
    <w:rsid w:val="00FB30FC"/>
    <w:rsid w:val="00FB316C"/>
    <w:rsid w:val="00FB332A"/>
    <w:rsid w:val="00FB3406"/>
    <w:rsid w:val="00FB3430"/>
    <w:rsid w:val="00FB346C"/>
    <w:rsid w:val="00FB361C"/>
    <w:rsid w:val="00FB3783"/>
    <w:rsid w:val="00FB3C18"/>
    <w:rsid w:val="00FB3C85"/>
    <w:rsid w:val="00FB3D7A"/>
    <w:rsid w:val="00FB42D0"/>
    <w:rsid w:val="00FB4423"/>
    <w:rsid w:val="00FB4471"/>
    <w:rsid w:val="00FB4609"/>
    <w:rsid w:val="00FB4874"/>
    <w:rsid w:val="00FB4A63"/>
    <w:rsid w:val="00FB4AFD"/>
    <w:rsid w:val="00FB4F66"/>
    <w:rsid w:val="00FB5046"/>
    <w:rsid w:val="00FB5392"/>
    <w:rsid w:val="00FB581C"/>
    <w:rsid w:val="00FB59CC"/>
    <w:rsid w:val="00FB5A44"/>
    <w:rsid w:val="00FB5B09"/>
    <w:rsid w:val="00FB5E88"/>
    <w:rsid w:val="00FB5F87"/>
    <w:rsid w:val="00FB60B9"/>
    <w:rsid w:val="00FB61FA"/>
    <w:rsid w:val="00FB62DB"/>
    <w:rsid w:val="00FB6739"/>
    <w:rsid w:val="00FB69C3"/>
    <w:rsid w:val="00FB6A80"/>
    <w:rsid w:val="00FB6F05"/>
    <w:rsid w:val="00FB6FE2"/>
    <w:rsid w:val="00FB7159"/>
    <w:rsid w:val="00FB73E8"/>
    <w:rsid w:val="00FB76E7"/>
    <w:rsid w:val="00FB7B1A"/>
    <w:rsid w:val="00FB7B8D"/>
    <w:rsid w:val="00FB7CCC"/>
    <w:rsid w:val="00FB7E19"/>
    <w:rsid w:val="00FB7F01"/>
    <w:rsid w:val="00FC0212"/>
    <w:rsid w:val="00FC0309"/>
    <w:rsid w:val="00FC0713"/>
    <w:rsid w:val="00FC0DAA"/>
    <w:rsid w:val="00FC0DEB"/>
    <w:rsid w:val="00FC0E7C"/>
    <w:rsid w:val="00FC0E88"/>
    <w:rsid w:val="00FC10AF"/>
    <w:rsid w:val="00FC1191"/>
    <w:rsid w:val="00FC1212"/>
    <w:rsid w:val="00FC1485"/>
    <w:rsid w:val="00FC14E4"/>
    <w:rsid w:val="00FC159F"/>
    <w:rsid w:val="00FC17E3"/>
    <w:rsid w:val="00FC1A3A"/>
    <w:rsid w:val="00FC1E21"/>
    <w:rsid w:val="00FC1FB0"/>
    <w:rsid w:val="00FC21E8"/>
    <w:rsid w:val="00FC24FD"/>
    <w:rsid w:val="00FC283F"/>
    <w:rsid w:val="00FC2ADA"/>
    <w:rsid w:val="00FC2B13"/>
    <w:rsid w:val="00FC2B1F"/>
    <w:rsid w:val="00FC2E4A"/>
    <w:rsid w:val="00FC2FA5"/>
    <w:rsid w:val="00FC36B8"/>
    <w:rsid w:val="00FC393D"/>
    <w:rsid w:val="00FC3961"/>
    <w:rsid w:val="00FC39B6"/>
    <w:rsid w:val="00FC39E2"/>
    <w:rsid w:val="00FC3FDA"/>
    <w:rsid w:val="00FC4211"/>
    <w:rsid w:val="00FC4343"/>
    <w:rsid w:val="00FC4454"/>
    <w:rsid w:val="00FC44FE"/>
    <w:rsid w:val="00FC45CD"/>
    <w:rsid w:val="00FC46CC"/>
    <w:rsid w:val="00FC4C4C"/>
    <w:rsid w:val="00FC502E"/>
    <w:rsid w:val="00FC53CE"/>
    <w:rsid w:val="00FC549F"/>
    <w:rsid w:val="00FC55DF"/>
    <w:rsid w:val="00FC5723"/>
    <w:rsid w:val="00FC59D2"/>
    <w:rsid w:val="00FC5AAF"/>
    <w:rsid w:val="00FC5D9B"/>
    <w:rsid w:val="00FC5DD1"/>
    <w:rsid w:val="00FC5DDE"/>
    <w:rsid w:val="00FC5EA0"/>
    <w:rsid w:val="00FC5F3C"/>
    <w:rsid w:val="00FC6264"/>
    <w:rsid w:val="00FC66C3"/>
    <w:rsid w:val="00FC6860"/>
    <w:rsid w:val="00FC68A5"/>
    <w:rsid w:val="00FC6B4F"/>
    <w:rsid w:val="00FC71B5"/>
    <w:rsid w:val="00FC7831"/>
    <w:rsid w:val="00FC7ADF"/>
    <w:rsid w:val="00FC7B9F"/>
    <w:rsid w:val="00FC7C39"/>
    <w:rsid w:val="00FC7D57"/>
    <w:rsid w:val="00FC7D94"/>
    <w:rsid w:val="00FD00AE"/>
    <w:rsid w:val="00FD0118"/>
    <w:rsid w:val="00FD0226"/>
    <w:rsid w:val="00FD078E"/>
    <w:rsid w:val="00FD1261"/>
    <w:rsid w:val="00FD15BA"/>
    <w:rsid w:val="00FD1A42"/>
    <w:rsid w:val="00FD1A77"/>
    <w:rsid w:val="00FD1ACA"/>
    <w:rsid w:val="00FD1C8F"/>
    <w:rsid w:val="00FD1DC3"/>
    <w:rsid w:val="00FD2434"/>
    <w:rsid w:val="00FD24FB"/>
    <w:rsid w:val="00FD2512"/>
    <w:rsid w:val="00FD297A"/>
    <w:rsid w:val="00FD2E85"/>
    <w:rsid w:val="00FD324B"/>
    <w:rsid w:val="00FD3606"/>
    <w:rsid w:val="00FD36B7"/>
    <w:rsid w:val="00FD3773"/>
    <w:rsid w:val="00FD3946"/>
    <w:rsid w:val="00FD3F3C"/>
    <w:rsid w:val="00FD3F69"/>
    <w:rsid w:val="00FD4030"/>
    <w:rsid w:val="00FD4396"/>
    <w:rsid w:val="00FD43D8"/>
    <w:rsid w:val="00FD459E"/>
    <w:rsid w:val="00FD4906"/>
    <w:rsid w:val="00FD4ACF"/>
    <w:rsid w:val="00FD4DA5"/>
    <w:rsid w:val="00FD54AE"/>
    <w:rsid w:val="00FD5B21"/>
    <w:rsid w:val="00FD607E"/>
    <w:rsid w:val="00FD623F"/>
    <w:rsid w:val="00FD6ABF"/>
    <w:rsid w:val="00FD7036"/>
    <w:rsid w:val="00FD7303"/>
    <w:rsid w:val="00FD74CC"/>
    <w:rsid w:val="00FD79E2"/>
    <w:rsid w:val="00FD7C5A"/>
    <w:rsid w:val="00FE01B3"/>
    <w:rsid w:val="00FE0748"/>
    <w:rsid w:val="00FE091F"/>
    <w:rsid w:val="00FE0A1B"/>
    <w:rsid w:val="00FE0C4A"/>
    <w:rsid w:val="00FE0DC0"/>
    <w:rsid w:val="00FE0DEB"/>
    <w:rsid w:val="00FE1723"/>
    <w:rsid w:val="00FE184F"/>
    <w:rsid w:val="00FE18E7"/>
    <w:rsid w:val="00FE1A5D"/>
    <w:rsid w:val="00FE1C20"/>
    <w:rsid w:val="00FE1D75"/>
    <w:rsid w:val="00FE21F0"/>
    <w:rsid w:val="00FE2909"/>
    <w:rsid w:val="00FE2AA6"/>
    <w:rsid w:val="00FE2DAD"/>
    <w:rsid w:val="00FE3111"/>
    <w:rsid w:val="00FE3161"/>
    <w:rsid w:val="00FE31DD"/>
    <w:rsid w:val="00FE32F7"/>
    <w:rsid w:val="00FE366D"/>
    <w:rsid w:val="00FE36DD"/>
    <w:rsid w:val="00FE39C8"/>
    <w:rsid w:val="00FE3E35"/>
    <w:rsid w:val="00FE423F"/>
    <w:rsid w:val="00FE4479"/>
    <w:rsid w:val="00FE492E"/>
    <w:rsid w:val="00FE494F"/>
    <w:rsid w:val="00FE4B0D"/>
    <w:rsid w:val="00FE4B18"/>
    <w:rsid w:val="00FE4B2C"/>
    <w:rsid w:val="00FE4E9C"/>
    <w:rsid w:val="00FE4EBA"/>
    <w:rsid w:val="00FE50A5"/>
    <w:rsid w:val="00FE554E"/>
    <w:rsid w:val="00FE55EC"/>
    <w:rsid w:val="00FE59A5"/>
    <w:rsid w:val="00FE5A68"/>
    <w:rsid w:val="00FE5B82"/>
    <w:rsid w:val="00FE5ED4"/>
    <w:rsid w:val="00FE5EF8"/>
    <w:rsid w:val="00FE676D"/>
    <w:rsid w:val="00FE683D"/>
    <w:rsid w:val="00FE687F"/>
    <w:rsid w:val="00FE6D7B"/>
    <w:rsid w:val="00FE6F0D"/>
    <w:rsid w:val="00FE6F13"/>
    <w:rsid w:val="00FE70BF"/>
    <w:rsid w:val="00FE7BD7"/>
    <w:rsid w:val="00FE7D5F"/>
    <w:rsid w:val="00FE7FE8"/>
    <w:rsid w:val="00FF013A"/>
    <w:rsid w:val="00FF0898"/>
    <w:rsid w:val="00FF0911"/>
    <w:rsid w:val="00FF0C38"/>
    <w:rsid w:val="00FF0F38"/>
    <w:rsid w:val="00FF1382"/>
    <w:rsid w:val="00FF1713"/>
    <w:rsid w:val="00FF19A6"/>
    <w:rsid w:val="00FF1B20"/>
    <w:rsid w:val="00FF1C0B"/>
    <w:rsid w:val="00FF1CFB"/>
    <w:rsid w:val="00FF226F"/>
    <w:rsid w:val="00FF254D"/>
    <w:rsid w:val="00FF27A7"/>
    <w:rsid w:val="00FF28BF"/>
    <w:rsid w:val="00FF2991"/>
    <w:rsid w:val="00FF2CFB"/>
    <w:rsid w:val="00FF3194"/>
    <w:rsid w:val="00FF3292"/>
    <w:rsid w:val="00FF33DE"/>
    <w:rsid w:val="00FF388E"/>
    <w:rsid w:val="00FF3A7C"/>
    <w:rsid w:val="00FF3DF0"/>
    <w:rsid w:val="00FF3F64"/>
    <w:rsid w:val="00FF4267"/>
    <w:rsid w:val="00FF42F1"/>
    <w:rsid w:val="00FF45E1"/>
    <w:rsid w:val="00FF489E"/>
    <w:rsid w:val="00FF4A9D"/>
    <w:rsid w:val="00FF4AE0"/>
    <w:rsid w:val="00FF4DEB"/>
    <w:rsid w:val="00FF4ECB"/>
    <w:rsid w:val="00FF4FB5"/>
    <w:rsid w:val="00FF4FD7"/>
    <w:rsid w:val="00FF4FD8"/>
    <w:rsid w:val="00FF5397"/>
    <w:rsid w:val="00FF54EB"/>
    <w:rsid w:val="00FF55D7"/>
    <w:rsid w:val="00FF59A9"/>
    <w:rsid w:val="00FF5A76"/>
    <w:rsid w:val="00FF5C4C"/>
    <w:rsid w:val="00FF5CD4"/>
    <w:rsid w:val="00FF5E29"/>
    <w:rsid w:val="00FF63C6"/>
    <w:rsid w:val="00FF682B"/>
    <w:rsid w:val="00FF6C13"/>
    <w:rsid w:val="00FF6E16"/>
    <w:rsid w:val="00FF7176"/>
    <w:rsid w:val="00FF75A7"/>
    <w:rsid w:val="00FF76AF"/>
    <w:rsid w:val="00FF788D"/>
    <w:rsid w:val="00FF7AD9"/>
    <w:rsid w:val="00FF7AEF"/>
    <w:rsid w:val="00FF7B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5:docId w15:val="{F8AD0BE1-4DA0-4EE6-8452-96880F420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iPriority="0" w:unhideWhenUsed="1"/>
    <w:lsdException w:name="footnote text" w:locked="1" w:semiHidden="1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locked="1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0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179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D72DEC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D72DE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D72DE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D72DE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D72D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D72D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D72D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D72D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D72D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uiPriority w:val="99"/>
    <w:locked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locked/>
    <w:rsid w:val="003057D6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locked/>
    <w:rsid w:val="003057D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locked/>
    <w:rsid w:val="003057D6"/>
    <w:rPr>
      <w:rFonts w:ascii="Arial" w:hAnsi="Arial" w:cs="Times New Roman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D72DEC"/>
    <w:pPr>
      <w:spacing w:after="120"/>
    </w:pPr>
  </w:style>
  <w:style w:type="character" w:customStyle="1" w:styleId="Heading4Char">
    <w:name w:val="Heading 4 Char"/>
    <w:link w:val="Heading4"/>
    <w:locked/>
    <w:rsid w:val="00DB5EA0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DB5EA0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DB5EA0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DB5EA0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DB5EA0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DB5EA0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1Char">
    <w:name w:val="Heading 1 Char"/>
    <w:locked/>
    <w:rsid w:val="009C1D89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9C1D8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9C1D89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DB5EA0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D72DE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DB5EA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AAAddress">
    <w:name w:val="AA Address"/>
    <w:rsid w:val="00D72DE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2DE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72DE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DB5EA0"/>
    <w:rPr>
      <w:rFonts w:ascii="Arial" w:hAnsi="Arial" w:cs="Angsana New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D72DEC"/>
    <w:rPr>
      <w:rFonts w:cs="Times New Roman"/>
      <w:b/>
      <w:bCs/>
    </w:rPr>
  </w:style>
  <w:style w:type="paragraph" w:styleId="ListBullet">
    <w:name w:val="List Bullet"/>
    <w:basedOn w:val="Normal"/>
    <w:rsid w:val="00D72DE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D72DE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D72DE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D72DE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D72DE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D72DE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D72DE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D72DEC"/>
    <w:pPr>
      <w:ind w:left="284"/>
    </w:pPr>
  </w:style>
  <w:style w:type="paragraph" w:customStyle="1" w:styleId="AAFrameAddress">
    <w:name w:val="AA Frame Address"/>
    <w:basedOn w:val="Heading1"/>
    <w:rsid w:val="00D72DE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D72DE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D72DE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D72DE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D72DE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D72DE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D72DEC"/>
    <w:pPr>
      <w:ind w:left="851" w:hanging="284"/>
    </w:pPr>
  </w:style>
  <w:style w:type="paragraph" w:styleId="Index4">
    <w:name w:val="index 4"/>
    <w:basedOn w:val="Normal"/>
    <w:next w:val="Normal"/>
    <w:semiHidden/>
    <w:rsid w:val="00D72DEC"/>
    <w:pPr>
      <w:ind w:left="1135" w:hanging="284"/>
    </w:pPr>
  </w:style>
  <w:style w:type="paragraph" w:styleId="Index6">
    <w:name w:val="index 6"/>
    <w:basedOn w:val="Normal"/>
    <w:next w:val="Normal"/>
    <w:semiHidden/>
    <w:rsid w:val="00D72DEC"/>
    <w:pPr>
      <w:ind w:left="1702" w:hanging="284"/>
    </w:pPr>
  </w:style>
  <w:style w:type="paragraph" w:styleId="Index5">
    <w:name w:val="index 5"/>
    <w:basedOn w:val="Normal"/>
    <w:next w:val="Normal"/>
    <w:semiHidden/>
    <w:rsid w:val="00D72DEC"/>
    <w:pPr>
      <w:ind w:left="1418" w:hanging="284"/>
    </w:pPr>
  </w:style>
  <w:style w:type="paragraph" w:styleId="Index7">
    <w:name w:val="index 7"/>
    <w:basedOn w:val="Normal"/>
    <w:next w:val="Normal"/>
    <w:semiHidden/>
    <w:rsid w:val="00D72DEC"/>
    <w:pPr>
      <w:ind w:left="1985" w:hanging="284"/>
    </w:pPr>
  </w:style>
  <w:style w:type="paragraph" w:styleId="Index8">
    <w:name w:val="index 8"/>
    <w:basedOn w:val="Normal"/>
    <w:next w:val="Normal"/>
    <w:semiHidden/>
    <w:rsid w:val="00D72DEC"/>
    <w:pPr>
      <w:ind w:left="2269" w:hanging="284"/>
    </w:pPr>
  </w:style>
  <w:style w:type="paragraph" w:styleId="Index9">
    <w:name w:val="index 9"/>
    <w:basedOn w:val="Normal"/>
    <w:next w:val="Normal"/>
    <w:semiHidden/>
    <w:rsid w:val="00D72DEC"/>
    <w:pPr>
      <w:ind w:left="2552" w:hanging="284"/>
    </w:pPr>
  </w:style>
  <w:style w:type="paragraph" w:styleId="TOC2">
    <w:name w:val="toc 2"/>
    <w:basedOn w:val="Normal"/>
    <w:next w:val="Normal"/>
    <w:semiHidden/>
    <w:rsid w:val="00D72DE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D72DE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D72DEC"/>
    <w:pPr>
      <w:ind w:left="851"/>
    </w:pPr>
  </w:style>
  <w:style w:type="paragraph" w:styleId="TOC5">
    <w:name w:val="toc 5"/>
    <w:basedOn w:val="Normal"/>
    <w:next w:val="Normal"/>
    <w:semiHidden/>
    <w:rsid w:val="00D72DEC"/>
    <w:pPr>
      <w:ind w:left="1134"/>
    </w:pPr>
  </w:style>
  <w:style w:type="paragraph" w:styleId="TOC6">
    <w:name w:val="toc 6"/>
    <w:basedOn w:val="Normal"/>
    <w:next w:val="Normal"/>
    <w:semiHidden/>
    <w:rsid w:val="00D72DEC"/>
    <w:pPr>
      <w:ind w:left="1418"/>
    </w:pPr>
  </w:style>
  <w:style w:type="paragraph" w:styleId="TOC7">
    <w:name w:val="toc 7"/>
    <w:basedOn w:val="Normal"/>
    <w:next w:val="Normal"/>
    <w:semiHidden/>
    <w:rsid w:val="00D72DEC"/>
    <w:pPr>
      <w:ind w:left="1701"/>
    </w:pPr>
  </w:style>
  <w:style w:type="paragraph" w:styleId="TOC8">
    <w:name w:val="toc 8"/>
    <w:basedOn w:val="Normal"/>
    <w:next w:val="Normal"/>
    <w:semiHidden/>
    <w:rsid w:val="00D72DEC"/>
    <w:pPr>
      <w:ind w:left="1985"/>
    </w:pPr>
  </w:style>
  <w:style w:type="paragraph" w:styleId="TOC9">
    <w:name w:val="toc 9"/>
    <w:basedOn w:val="Normal"/>
    <w:next w:val="Normal"/>
    <w:semiHidden/>
    <w:rsid w:val="00D72DEC"/>
    <w:pPr>
      <w:ind w:left="2268"/>
    </w:pPr>
  </w:style>
  <w:style w:type="paragraph" w:styleId="TableofFigures">
    <w:name w:val="table of figures"/>
    <w:basedOn w:val="Normal"/>
    <w:next w:val="Normal"/>
    <w:semiHidden/>
    <w:rsid w:val="00D72DEC"/>
    <w:pPr>
      <w:ind w:left="567" w:hanging="567"/>
    </w:pPr>
  </w:style>
  <w:style w:type="paragraph" w:styleId="ListBullet5">
    <w:name w:val="List Bullet 5"/>
    <w:basedOn w:val="Normal"/>
    <w:rsid w:val="00D72DE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D72DEC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DB5EA0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D72DE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DB5EA0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D72DE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DB5EA0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qFormat/>
    <w:rsid w:val="00D72DE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72DE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D72DE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D72DE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D72DE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D72DE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D72DE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D72DE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D72DEC"/>
    <w:pPr>
      <w:framePr w:h="1054" w:wrap="around" w:y="5920"/>
    </w:pPr>
  </w:style>
  <w:style w:type="paragraph" w:customStyle="1" w:styleId="ReportHeading3">
    <w:name w:val="ReportHeading3"/>
    <w:basedOn w:val="ReportHeading2"/>
    <w:rsid w:val="00D72DEC"/>
    <w:pPr>
      <w:framePr w:h="443" w:wrap="around" w:y="8223"/>
    </w:pPr>
  </w:style>
  <w:style w:type="paragraph" w:customStyle="1" w:styleId="a">
    <w:name w:val="¢éÍ¤ÇÒÁ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D72DE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D72DE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D72DE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2DEC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rsid w:val="00D72DEC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DB5EA0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a1">
    <w:name w:val="??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DB5EA0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uiPriority w:val="99"/>
    <w:rsid w:val="00D72DEC"/>
    <w:rPr>
      <w:rFonts w:cs="Times New Roman"/>
    </w:rPr>
  </w:style>
  <w:style w:type="paragraph" w:customStyle="1" w:styleId="ASSETS">
    <w:name w:val="ASSETS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DB5EA0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DB5EA0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2568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2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25688D"/>
    <w:rPr>
      <w:rFonts w:ascii="Angsana New" w:hAnsi="Angsana New" w:cs="Angsana New"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character" w:customStyle="1" w:styleId="SignatureChar">
    <w:name w:val="Signature Char"/>
    <w:link w:val="Signature"/>
    <w:locked/>
    <w:rsid w:val="00DB5EA0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B5EA0"/>
    <w:rPr>
      <w:rFonts w:cs="Angsana New"/>
      <w:sz w:val="18"/>
      <w:lang w:val="en-GB" w:eastAsia="en-US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DB5EA0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DB5EA0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0B78AD"/>
    <w:rPr>
      <w:rFonts w:cs="Times New Roman"/>
      <w:bCs/>
      <w:sz w:val="22"/>
      <w:szCs w:val="22"/>
      <w:lang w:val="en-US" w:eastAsia="en-GB" w:bidi="th-TH"/>
    </w:rPr>
  </w:style>
  <w:style w:type="paragraph" w:styleId="List">
    <w:name w:val="List"/>
    <w:basedOn w:val="Normal"/>
    <w:uiPriority w:val="99"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2">
    <w:name w:val="List 2"/>
    <w:basedOn w:val="Normal"/>
    <w:uiPriority w:val="99"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hAnsi="Tms Rmn" w:cs="New York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hAnsi="Tms Rmn" w:cs="Tms Rmn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6058DD"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BodyText4">
    <w:name w:val="Body Text 4"/>
    <w:basedOn w:val="BodyTextIndent"/>
    <w:uiPriority w:val="99"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hAnsi="Tms Rmn" w:cs="Tms Rmn"/>
      <w:i/>
      <w:iCs/>
      <w:sz w:val="24"/>
      <w:szCs w:val="28"/>
    </w:rPr>
  </w:style>
  <w:style w:type="character" w:customStyle="1" w:styleId="SubtitleChar">
    <w:name w:val="Subtitle Char"/>
    <w:link w:val="Subtitle"/>
    <w:uiPriority w:val="99"/>
    <w:locked/>
    <w:rsid w:val="006058DD"/>
    <w:rPr>
      <w:rFonts w:ascii="Cambria" w:hAnsi="Cambria" w:cs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C06544"/>
    <w:pPr>
      <w:ind w:left="720"/>
    </w:pPr>
    <w:rPr>
      <w:szCs w:val="22"/>
    </w:rPr>
  </w:style>
  <w:style w:type="paragraph" w:customStyle="1" w:styleId="Heading8AngsanaNew">
    <w:name w:val="Heading 8 + Angsana New"/>
    <w:aliases w:val="15 pt,Thai Distributed Justification,Right:  -0.28..."/>
    <w:basedOn w:val="Normal"/>
    <w:uiPriority w:val="99"/>
    <w:rsid w:val="00A50CD4"/>
    <w:p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267AC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sz w:val="16"/>
      <w:lang w:val="en-GB" w:bidi="ar-SA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6058DD"/>
    <w:rPr>
      <w:rFonts w:ascii="Arial" w:hAnsi="Arial" w:cs="Times New Roman"/>
      <w:sz w:val="20"/>
      <w:szCs w:val="20"/>
    </w:rPr>
  </w:style>
  <w:style w:type="character" w:customStyle="1" w:styleId="CharChar22">
    <w:name w:val="Char Char22"/>
    <w:locked/>
    <w:rsid w:val="00DB5EA0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CharChar21">
    <w:name w:val="Char Char21"/>
    <w:locked/>
    <w:rsid w:val="00DB5EA0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CharChar20">
    <w:name w:val="Char Char20"/>
    <w:locked/>
    <w:rsid w:val="00DB5EA0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shorttext1">
    <w:name w:val="short_text1"/>
    <w:rsid w:val="00DB5EA0"/>
    <w:rPr>
      <w:rFonts w:cs="Times New Roman"/>
      <w:sz w:val="29"/>
      <w:szCs w:val="29"/>
    </w:rPr>
  </w:style>
  <w:style w:type="character" w:customStyle="1" w:styleId="hps">
    <w:name w:val="hps"/>
    <w:rsid w:val="00DB5EA0"/>
    <w:rPr>
      <w:rFonts w:cs="Times New Roman"/>
    </w:rPr>
  </w:style>
  <w:style w:type="character" w:customStyle="1" w:styleId="gt-icon-text1">
    <w:name w:val="gt-icon-text1"/>
    <w:rsid w:val="00DB5EA0"/>
    <w:rPr>
      <w:rFonts w:cs="Times New Roman"/>
    </w:rPr>
  </w:style>
  <w:style w:type="character" w:customStyle="1" w:styleId="shorttext">
    <w:name w:val="short_text"/>
    <w:rsid w:val="00DB5EA0"/>
    <w:rPr>
      <w:rFonts w:cs="Times New Roman"/>
    </w:rPr>
  </w:style>
  <w:style w:type="paragraph" w:customStyle="1" w:styleId="Default">
    <w:name w:val="Default"/>
    <w:rsid w:val="00DB5EA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B5EA0"/>
    <w:rPr>
      <w:rFonts w:cs="Times New Roman"/>
    </w:rPr>
  </w:style>
  <w:style w:type="paragraph" w:styleId="PlainText">
    <w:name w:val="Plain Text"/>
    <w:basedOn w:val="Normal"/>
    <w:link w:val="PlainTextChar"/>
    <w:rsid w:val="00DB5E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6058DD"/>
    <w:rPr>
      <w:rFonts w:ascii="Courier New" w:hAnsi="Courier New" w:cs="Times New Roman"/>
      <w:sz w:val="25"/>
      <w:szCs w:val="25"/>
    </w:rPr>
  </w:style>
  <w:style w:type="character" w:styleId="CommentReference">
    <w:name w:val="annotation reference"/>
    <w:rsid w:val="00DB5EA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DB5EA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6058DD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B5EA0"/>
    <w:rPr>
      <w:b/>
      <w:bCs/>
    </w:rPr>
  </w:style>
  <w:style w:type="character" w:customStyle="1" w:styleId="CommentSubjectChar">
    <w:name w:val="Comment Subject Char"/>
    <w:link w:val="CommentSubject"/>
    <w:locked/>
    <w:rsid w:val="006058DD"/>
    <w:rPr>
      <w:rFonts w:ascii="Arial" w:hAnsi="Arial" w:cs="Times New Roman"/>
      <w:b/>
      <w:bCs/>
      <w:sz w:val="25"/>
      <w:szCs w:val="25"/>
    </w:rPr>
  </w:style>
  <w:style w:type="character" w:styleId="FootnoteReference">
    <w:name w:val="footnote reference"/>
    <w:aliases w:val="fr"/>
    <w:uiPriority w:val="99"/>
    <w:semiHidden/>
    <w:rsid w:val="005E49E2"/>
    <w:rPr>
      <w:rFonts w:cs="Times New Roman"/>
      <w:position w:val="6"/>
      <w:sz w:val="14"/>
    </w:rPr>
  </w:style>
  <w:style w:type="paragraph" w:customStyle="1" w:styleId="KNormal">
    <w:name w:val="KNormal"/>
    <w:uiPriority w:val="99"/>
    <w:rsid w:val="00A26EC5"/>
    <w:pPr>
      <w:spacing w:before="120" w:after="120"/>
    </w:pPr>
    <w:rPr>
      <w:rFonts w:ascii="Arial" w:hAnsi="Arial" w:cs="Times New Roman"/>
      <w:lang w:bidi="ar-SA"/>
    </w:rPr>
  </w:style>
  <w:style w:type="character" w:styleId="Emphasis">
    <w:name w:val="Emphasis"/>
    <w:uiPriority w:val="20"/>
    <w:qFormat/>
    <w:rsid w:val="002E5BF6"/>
    <w:rPr>
      <w:rFonts w:cs="Times New Roman"/>
      <w:color w:val="auto"/>
    </w:rPr>
  </w:style>
  <w:style w:type="character" w:customStyle="1" w:styleId="st1">
    <w:name w:val="st1"/>
    <w:rsid w:val="002E5BF6"/>
    <w:rPr>
      <w:rFonts w:cs="Times New Roman"/>
    </w:rPr>
  </w:style>
  <w:style w:type="paragraph" w:styleId="HTMLPreformatted">
    <w:name w:val="HTML Preformatted"/>
    <w:basedOn w:val="Normal"/>
    <w:link w:val="HTMLPreformattedChar"/>
    <w:uiPriority w:val="99"/>
    <w:rsid w:val="00032B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locked/>
    <w:rsid w:val="006058DD"/>
    <w:rPr>
      <w:rFonts w:ascii="Courier New" w:hAnsi="Courier New" w:cs="Times New Roman"/>
      <w:sz w:val="25"/>
      <w:szCs w:val="25"/>
    </w:rPr>
  </w:style>
  <w:style w:type="character" w:customStyle="1" w:styleId="Heading8Char1">
    <w:name w:val="Heading 8 Char1"/>
    <w:rsid w:val="00EC330D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apple-converted-space">
    <w:name w:val="apple-converted-space"/>
    <w:basedOn w:val="DefaultParagraphFont"/>
    <w:rsid w:val="008F049A"/>
  </w:style>
  <w:style w:type="paragraph" w:styleId="Revision">
    <w:name w:val="Revision"/>
    <w:hidden/>
    <w:uiPriority w:val="99"/>
    <w:semiHidden/>
    <w:rsid w:val="00A901FF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4462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4629F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Heading4Char1">
    <w:name w:val="Heading 4 Char1"/>
    <w:rsid w:val="00566FF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566FF1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566FF1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566FF1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566FF1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566FF1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566FF1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566FF1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566FF1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566FF1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566FF1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566FF1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566FF1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566FF1"/>
    <w:rPr>
      <w:rFonts w:ascii="Arial" w:eastAsia="Times New Roman" w:hAnsi="Arial" w:cs="Times New Roman"/>
      <w:sz w:val="18"/>
      <w:szCs w:val="18"/>
    </w:rPr>
  </w:style>
  <w:style w:type="character" w:customStyle="1" w:styleId="atn">
    <w:name w:val="atn"/>
    <w:basedOn w:val="DefaultParagraphFont"/>
    <w:rsid w:val="00566FF1"/>
  </w:style>
  <w:style w:type="character" w:customStyle="1" w:styleId="alt-edited1">
    <w:name w:val="alt-edited1"/>
    <w:rsid w:val="00566FF1"/>
    <w:rPr>
      <w:color w:val="4D90F0"/>
    </w:rPr>
  </w:style>
  <w:style w:type="table" w:customStyle="1" w:styleId="TableGridLight1">
    <w:name w:val="Table Grid Light1"/>
    <w:basedOn w:val="TableNormal"/>
    <w:uiPriority w:val="40"/>
    <w:rsid w:val="001E7786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blockChar">
    <w:name w:val="block Char"/>
    <w:aliases w:val="b Char"/>
    <w:link w:val="block"/>
    <w:locked/>
    <w:rsid w:val="00E71481"/>
    <w:rPr>
      <w:rFonts w:ascii="Arial" w:hAnsi="Arial" w:cs="Times New Roman"/>
      <w:sz w:val="18"/>
      <w:szCs w:val="20"/>
      <w:lang w:val="en-GB" w:eastAsia="en-US" w:bidi="ar-SA"/>
    </w:rPr>
  </w:style>
  <w:style w:type="paragraph" w:styleId="NoSpacing">
    <w:name w:val="No Spacing"/>
    <w:uiPriority w:val="1"/>
    <w:qFormat/>
    <w:rsid w:val="002D5DD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01">
    <w:name w:val="Pa0+1"/>
    <w:basedOn w:val="Default"/>
    <w:next w:val="Default"/>
    <w:uiPriority w:val="99"/>
    <w:rsid w:val="00326C0E"/>
    <w:pPr>
      <w:spacing w:line="151" w:lineRule="atLeast"/>
    </w:pPr>
    <w:rPr>
      <w:rFonts w:ascii="Tesco" w:hAnsi="Tesco" w:cs="Angsana New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9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2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8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6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2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32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325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325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8325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8325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8325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8325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8325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8325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83258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83258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83258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83258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83258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83258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83258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83258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083258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083258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083258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083258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0832581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083258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0832585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0832586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0832588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50832586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0832587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8325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2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32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325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32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8325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8325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8325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8325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83258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83258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83258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83258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83257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83258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83257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83258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83258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83258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083258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083258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0832582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083257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0832588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083258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0832587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0832581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083257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50832589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0832587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8325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1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3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3E7FD7-63EA-40AD-868B-7D3966F49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3</Pages>
  <Words>438</Words>
  <Characters>1712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Thai GAAP FS Template</vt:lpstr>
      <vt:lpstr>Thai GAAP FS Template</vt:lpstr>
    </vt:vector>
  </TitlesOfParts>
  <Company>TOSHIBA</Company>
  <LinksUpToDate>false</LinksUpToDate>
  <CharactersWithSpaces>2146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tadsong_h22</dc:creator>
  <cp:keywords/>
  <dc:description/>
  <cp:lastModifiedBy>Somjai, Nigonyanont</cp:lastModifiedBy>
  <cp:revision>3</cp:revision>
  <cp:lastPrinted>2018-08-09T02:40:00Z</cp:lastPrinted>
  <dcterms:created xsi:type="dcterms:W3CDTF">2018-08-09T04:10:00Z</dcterms:created>
  <dcterms:modified xsi:type="dcterms:W3CDTF">2018-08-09T04:15:00Z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</Properties>
</file>