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 xml:space="preserve">  </w:t>
      </w: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3125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32CF8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31252" w:rsidRPr="00A4230F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31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2E21AE" w:rsidRPr="002E21AE" w:rsidRDefault="002E21AE" w:rsidP="002E21AE"/>
    <w:p w:rsidR="008B6367" w:rsidRDefault="008B6367" w:rsidP="008B6367"/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B3B1E" w:rsidRPr="00A4230F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F5FE6" w:rsidRPr="0034439E" w:rsidRDefault="007F5FE6" w:rsidP="006B3B1E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Pr="00F63E91" w:rsidRDefault="006B3B1E" w:rsidP="006B3B1E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4A6D64" w:rsidRPr="00242C1B" w:rsidRDefault="004A6D64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42C1B">
        <w:rPr>
          <w:rFonts w:asciiTheme="majorBidi" w:hAnsiTheme="majorBidi" w:cstheme="majorBidi"/>
          <w:spacing w:val="-2"/>
          <w:cs/>
        </w:rPr>
        <w:t>ข้าพเจ้า</w:t>
      </w:r>
      <w:r w:rsidRPr="00242C1B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242C1B">
        <w:rPr>
          <w:rFonts w:asciiTheme="majorBidi" w:hAnsiTheme="majorBidi" w:cstheme="majorBidi"/>
          <w:spacing w:val="-2"/>
          <w:cs/>
        </w:rPr>
        <w:t>ร</w:t>
      </w:r>
      <w:r w:rsidR="002E21AE" w:rsidRPr="00242C1B">
        <w:rPr>
          <w:rFonts w:asciiTheme="majorBidi" w:hAnsiTheme="majorBidi" w:cstheme="majorBidi"/>
          <w:spacing w:val="-10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ณ</w:t>
      </w:r>
      <w:r w:rsidR="002E21AE" w:rsidRPr="00242C1B">
        <w:rPr>
          <w:rFonts w:asciiTheme="majorBidi" w:hAnsiTheme="majorBidi" w:cstheme="majorBidi"/>
          <w:spacing w:val="-8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วันที่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242C1B">
        <w:rPr>
          <w:rFonts w:asciiTheme="majorBidi" w:hAnsiTheme="majorBidi" w:cstheme="majorBidi"/>
          <w:spacing w:val="-2"/>
          <w:lang w:val="en-US"/>
        </w:rPr>
        <w:t>30</w:t>
      </w:r>
      <w:r w:rsidR="002B7D0A" w:rsidRPr="00242C1B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="00523608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242C1B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B0941" w:rsidRPr="00242C1B">
        <w:rPr>
          <w:rFonts w:asciiTheme="majorBidi" w:hAnsiTheme="majorBidi" w:cstheme="majorBidi"/>
          <w:spacing w:val="-2"/>
          <w:cs/>
        </w:rPr>
        <w:t xml:space="preserve">สำหรับงวดสามเดือนและหกเดือนสิ้นสุดวันที่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B3B1E" w:rsidRPr="00732CF8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="006B3B1E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242C1B">
        <w:rPr>
          <w:rFonts w:asciiTheme="majorBidi" w:hAnsiTheme="majorBidi" w:cstheme="majorBidi"/>
          <w:spacing w:val="-2"/>
          <w:cs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242C1B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Pr="00242C1B">
        <w:rPr>
          <w:rFonts w:asciiTheme="majorBidi" w:hAnsiTheme="majorBidi" w:cstheme="majorBidi"/>
          <w:spacing w:val="-2"/>
          <w:cs/>
        </w:rPr>
        <w:t>สำหรับงวด</w:t>
      </w:r>
      <w:r w:rsidR="002B7D0A" w:rsidRPr="00242C1B">
        <w:rPr>
          <w:rFonts w:asciiTheme="majorBidi" w:hAnsiTheme="majorBidi" w:cstheme="majorBidi"/>
          <w:spacing w:val="-2"/>
          <w:cs/>
        </w:rPr>
        <w:t>หกเดือน</w:t>
      </w:r>
      <w:r w:rsidRPr="00242C1B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32CF8">
        <w:rPr>
          <w:rFonts w:asciiTheme="majorBidi" w:hAnsiTheme="majorBidi" w:cstheme="majorBidi"/>
          <w:spacing w:val="-2"/>
          <w:lang w:val="en-US"/>
        </w:rPr>
        <w:t>2561</w:t>
      </w:r>
      <w:r w:rsidRPr="00242C1B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242C1B">
        <w:rPr>
          <w:rFonts w:asciiTheme="majorBidi" w:hAnsiTheme="majorBidi" w:cstheme="majorBidi"/>
          <w:spacing w:val="-2"/>
          <w:lang w:val="en-US"/>
        </w:rPr>
        <w:t>34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9725EF">
        <w:rPr>
          <w:rFonts w:asciiTheme="majorBidi" w:hAnsiTheme="majorBidi" w:cs="Angsana New" w:hint="cs"/>
          <w:spacing w:val="-2"/>
          <w:cs/>
        </w:rPr>
        <w:t>การรายงานทางการเงินระหว่างกาล</w:t>
      </w:r>
      <w:r w:rsidR="009725EF" w:rsidRPr="009725EF">
        <w:rPr>
          <w:rFonts w:asciiTheme="majorBidi" w:hAnsiTheme="majorBidi" w:cs="Angsana New"/>
          <w:spacing w:val="-2"/>
          <w:cs/>
        </w:rPr>
        <w:t xml:space="preserve"> </w:t>
      </w:r>
      <w:r w:rsidR="009725EF" w:rsidRPr="009725E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CA49CC" w:rsidRDefault="00CA49CC" w:rsidP="004A6D64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  <w:sectPr w:rsidR="00CA49CC" w:rsidSect="00CA49CC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:rsidR="00F70FA6" w:rsidRDefault="00F70FA6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4439E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Pr="001F1790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="0052360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371CC" w:rsidRPr="00F371C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F371CC" w:rsidRPr="00F371CC">
        <w:rPr>
          <w:rFonts w:ascii="Angsana New" w:hAnsi="Angsana New"/>
          <w:sz w:val="30"/>
          <w:szCs w:val="30"/>
          <w:cs/>
        </w:rPr>
        <w:t xml:space="preserve"> </w:t>
      </w:r>
      <w:r w:rsidR="00F371CC" w:rsidRPr="00F371C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B45751">
        <w:rPr>
          <w:rFonts w:ascii="Angsana New" w:hAnsi="Angsana New" w:cs="Angsana New" w:hint="cs"/>
          <w:cs/>
        </w:rPr>
        <w:t>อรวรรณ ศิริรัตนวงศ์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236606" w:rsidRDefault="00AF5062" w:rsidP="00236606">
      <w:pPr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8</w:t>
      </w:r>
      <w:r w:rsidR="00071D73" w:rsidRPr="002B19E5">
        <w:rPr>
          <w:rFonts w:ascii="Angsana New" w:hAnsi="Angsana New"/>
          <w:sz w:val="30"/>
          <w:szCs w:val="30"/>
        </w:rPr>
        <w:t xml:space="preserve"> </w:t>
      </w:r>
      <w:r w:rsidR="00B45751" w:rsidRPr="002B19E5">
        <w:rPr>
          <w:rFonts w:ascii="Angsana New" w:hAnsi="Angsana New" w:hint="cs"/>
          <w:sz w:val="30"/>
          <w:szCs w:val="30"/>
          <w:cs/>
        </w:rPr>
        <w:t>สิงหาคม</w:t>
      </w:r>
      <w:r w:rsidR="00071D73">
        <w:rPr>
          <w:rFonts w:ascii="Angsana New" w:hAnsi="Angsana New"/>
          <w:sz w:val="30"/>
          <w:szCs w:val="30"/>
        </w:rPr>
        <w:t xml:space="preserve"> 25</w:t>
      </w:r>
      <w:r w:rsidR="00405F00">
        <w:rPr>
          <w:rFonts w:ascii="Angsana New" w:hAnsi="Angsana New"/>
          <w:sz w:val="30"/>
          <w:szCs w:val="30"/>
        </w:rPr>
        <w:t>6</w:t>
      </w:r>
      <w:r w:rsidR="00732CF8">
        <w:rPr>
          <w:rFonts w:ascii="Angsana New" w:hAnsi="Angsana New"/>
          <w:sz w:val="30"/>
          <w:szCs w:val="30"/>
        </w:rPr>
        <w:t>1</w:t>
      </w:r>
    </w:p>
    <w:p w:rsidR="007862C8" w:rsidRPr="00DA357A" w:rsidRDefault="007862C8" w:rsidP="00CA49CC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  <w:cs/>
          <w:lang w:val="th-TH"/>
        </w:rPr>
      </w:pPr>
      <w:bookmarkStart w:id="0" w:name="_GoBack"/>
      <w:bookmarkEnd w:id="0"/>
    </w:p>
    <w:sectPr w:rsidR="007862C8" w:rsidRPr="00DA357A" w:rsidSect="00CA49CC">
      <w:headerReference w:type="default" r:id="rId16"/>
      <w:footerReference w:type="default" r:id="rId17"/>
      <w:pgSz w:w="11907" w:h="16840" w:code="9"/>
      <w:pgMar w:top="691" w:right="1152" w:bottom="576" w:left="1152" w:header="720" w:footer="6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837" w:rsidRDefault="000F5837" w:rsidP="004956B4">
      <w:r>
        <w:separator/>
      </w:r>
    </w:p>
  </w:endnote>
  <w:endnote w:type="continuationSeparator" w:id="0">
    <w:p w:rsidR="000F5837" w:rsidRDefault="000F583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0F5837" w:rsidRDefault="000F5837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6F59B5" w:rsidRDefault="000F5837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A49C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0F5837" w:rsidRPr="007661AC" w:rsidRDefault="000F5837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661AC" w:rsidRDefault="000F5837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7661AC" w:rsidRDefault="000F5837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Pr="009249A5" w:rsidRDefault="000F5837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CA49CC">
      <w:rPr>
        <w:rStyle w:val="PageNumber"/>
        <w:rFonts w:ascii="Angsana New" w:hAnsi="Angsana New"/>
        <w:noProof/>
        <w:sz w:val="30"/>
        <w:szCs w:val="30"/>
      </w:rPr>
      <w:t>2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837" w:rsidRDefault="000F5837" w:rsidP="004956B4">
      <w:r>
        <w:separator/>
      </w:r>
    </w:p>
  </w:footnote>
  <w:footnote w:type="continuationSeparator" w:id="0">
    <w:p w:rsidR="000F5837" w:rsidRDefault="000F583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0F5837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0F5837" w:rsidRPr="006F59B5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0F5837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0F5837" w:rsidRPr="006F59B5" w:rsidRDefault="000F5837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37" w:rsidRDefault="000F583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CA49CC" w:rsidRPr="00D74AD8" w:rsidRDefault="00CA49C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5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7365D46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3038AE"/>
    <w:multiLevelType w:val="hybridMultilevel"/>
    <w:tmpl w:val="3B046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46BCB"/>
    <w:multiLevelType w:val="singleLevel"/>
    <w:tmpl w:val="A64E9D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0"/>
  </w:num>
  <w:num w:numId="14">
    <w:abstractNumId w:val="22"/>
  </w:num>
  <w:num w:numId="15">
    <w:abstractNumId w:val="26"/>
  </w:num>
  <w:num w:numId="16">
    <w:abstractNumId w:val="31"/>
  </w:num>
  <w:num w:numId="17">
    <w:abstractNumId w:val="32"/>
  </w:num>
  <w:num w:numId="18">
    <w:abstractNumId w:val="28"/>
  </w:num>
  <w:num w:numId="19">
    <w:abstractNumId w:val="15"/>
  </w:num>
  <w:num w:numId="20">
    <w:abstractNumId w:val="13"/>
  </w:num>
  <w:num w:numId="21">
    <w:abstractNumId w:val="33"/>
  </w:num>
  <w:num w:numId="22">
    <w:abstractNumId w:val="17"/>
  </w:num>
  <w:num w:numId="23">
    <w:abstractNumId w:val="11"/>
  </w:num>
  <w:num w:numId="24">
    <w:abstractNumId w:val="19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5"/>
  </w:num>
  <w:num w:numId="28">
    <w:abstractNumId w:val="12"/>
  </w:num>
  <w:num w:numId="29">
    <w:abstractNumId w:val="5"/>
  </w:num>
  <w:num w:numId="30">
    <w:abstractNumId w:val="20"/>
  </w:num>
  <w:num w:numId="31">
    <w:abstractNumId w:val="27"/>
  </w:num>
  <w:num w:numId="32">
    <w:abstractNumId w:val="34"/>
  </w:num>
  <w:num w:numId="33">
    <w:abstractNumId w:val="29"/>
  </w:num>
  <w:num w:numId="34">
    <w:abstractNumId w:val="16"/>
  </w:num>
  <w:num w:numId="35">
    <w:abstractNumId w:val="18"/>
  </w:num>
  <w:num w:numId="36">
    <w:abstractNumId w:val="5"/>
  </w:num>
  <w:num w:numId="37">
    <w:abstractNumId w:val="5"/>
  </w:num>
  <w:num w:numId="38">
    <w:abstractNumId w:val="14"/>
  </w:num>
  <w:num w:numId="39">
    <w:abstractNumId w:val="10"/>
  </w:num>
  <w:num w:numId="40">
    <w:abstractNumId w:val="23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21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4F70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2008"/>
    <w:rsid w:val="00042173"/>
    <w:rsid w:val="00043202"/>
    <w:rsid w:val="00043446"/>
    <w:rsid w:val="00043F38"/>
    <w:rsid w:val="000443D1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7105"/>
    <w:rsid w:val="0007719F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D70"/>
    <w:rsid w:val="000F2B8B"/>
    <w:rsid w:val="000F3711"/>
    <w:rsid w:val="000F3730"/>
    <w:rsid w:val="000F395C"/>
    <w:rsid w:val="000F471A"/>
    <w:rsid w:val="000F5837"/>
    <w:rsid w:val="000F68CA"/>
    <w:rsid w:val="000F717A"/>
    <w:rsid w:val="000F7429"/>
    <w:rsid w:val="000F7944"/>
    <w:rsid w:val="000F7B70"/>
    <w:rsid w:val="001004B6"/>
    <w:rsid w:val="001012BC"/>
    <w:rsid w:val="00102467"/>
    <w:rsid w:val="001044D5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2190"/>
    <w:rsid w:val="00132E1B"/>
    <w:rsid w:val="00132E24"/>
    <w:rsid w:val="001330CE"/>
    <w:rsid w:val="001333E8"/>
    <w:rsid w:val="0013481D"/>
    <w:rsid w:val="00134DDE"/>
    <w:rsid w:val="0013514E"/>
    <w:rsid w:val="00135614"/>
    <w:rsid w:val="001358D7"/>
    <w:rsid w:val="00135B2A"/>
    <w:rsid w:val="00136698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FBE"/>
    <w:rsid w:val="001A47DD"/>
    <w:rsid w:val="001A4CD5"/>
    <w:rsid w:val="001A5738"/>
    <w:rsid w:val="001A6298"/>
    <w:rsid w:val="001A6345"/>
    <w:rsid w:val="001A72D8"/>
    <w:rsid w:val="001A7E80"/>
    <w:rsid w:val="001B02B8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62D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30E6"/>
    <w:rsid w:val="001D3A47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981"/>
    <w:rsid w:val="001E4CE6"/>
    <w:rsid w:val="001E53CB"/>
    <w:rsid w:val="001E6E82"/>
    <w:rsid w:val="001E7716"/>
    <w:rsid w:val="001E789C"/>
    <w:rsid w:val="001F078B"/>
    <w:rsid w:val="001F10A5"/>
    <w:rsid w:val="001F14AA"/>
    <w:rsid w:val="001F16F8"/>
    <w:rsid w:val="001F1F28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FA7"/>
    <w:rsid w:val="002450FF"/>
    <w:rsid w:val="002460B8"/>
    <w:rsid w:val="00246520"/>
    <w:rsid w:val="002465A1"/>
    <w:rsid w:val="0024696B"/>
    <w:rsid w:val="00246993"/>
    <w:rsid w:val="0024709D"/>
    <w:rsid w:val="00247F40"/>
    <w:rsid w:val="00250D8F"/>
    <w:rsid w:val="0025269E"/>
    <w:rsid w:val="0025337C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237"/>
    <w:rsid w:val="0026354E"/>
    <w:rsid w:val="00264DCD"/>
    <w:rsid w:val="00265A63"/>
    <w:rsid w:val="00265C0F"/>
    <w:rsid w:val="00266862"/>
    <w:rsid w:val="00266BEF"/>
    <w:rsid w:val="00270241"/>
    <w:rsid w:val="002703AE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93E"/>
    <w:rsid w:val="00275F65"/>
    <w:rsid w:val="002764C1"/>
    <w:rsid w:val="0027651D"/>
    <w:rsid w:val="002766EB"/>
    <w:rsid w:val="0028098B"/>
    <w:rsid w:val="00280EBB"/>
    <w:rsid w:val="00281D41"/>
    <w:rsid w:val="002823F0"/>
    <w:rsid w:val="00283571"/>
    <w:rsid w:val="002837DD"/>
    <w:rsid w:val="00283F1F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2301"/>
    <w:rsid w:val="002925C4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3CCD"/>
    <w:rsid w:val="002C40ED"/>
    <w:rsid w:val="002C4FE0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72"/>
    <w:rsid w:val="00347AAE"/>
    <w:rsid w:val="00347FB9"/>
    <w:rsid w:val="00350FC3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C7A"/>
    <w:rsid w:val="00384D8B"/>
    <w:rsid w:val="00384FD2"/>
    <w:rsid w:val="00386314"/>
    <w:rsid w:val="00387E9E"/>
    <w:rsid w:val="0039184C"/>
    <w:rsid w:val="00391D76"/>
    <w:rsid w:val="00391FA3"/>
    <w:rsid w:val="00392923"/>
    <w:rsid w:val="0039323E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B1A"/>
    <w:rsid w:val="003C211C"/>
    <w:rsid w:val="003C2455"/>
    <w:rsid w:val="003C2D59"/>
    <w:rsid w:val="003C3DCC"/>
    <w:rsid w:val="003C4CD3"/>
    <w:rsid w:val="003C50B0"/>
    <w:rsid w:val="003C61FE"/>
    <w:rsid w:val="003C62FF"/>
    <w:rsid w:val="003C68DF"/>
    <w:rsid w:val="003C7D3A"/>
    <w:rsid w:val="003D046C"/>
    <w:rsid w:val="003D05D1"/>
    <w:rsid w:val="003D1428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82F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F0088"/>
    <w:rsid w:val="003F02DA"/>
    <w:rsid w:val="003F058F"/>
    <w:rsid w:val="003F06EA"/>
    <w:rsid w:val="003F0B68"/>
    <w:rsid w:val="003F0E9B"/>
    <w:rsid w:val="003F145A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F4"/>
    <w:rsid w:val="00406EC6"/>
    <w:rsid w:val="004071F4"/>
    <w:rsid w:val="0040771E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FD2"/>
    <w:rsid w:val="00430B11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873"/>
    <w:rsid w:val="004709B3"/>
    <w:rsid w:val="00471106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80E51"/>
    <w:rsid w:val="00482666"/>
    <w:rsid w:val="00482D28"/>
    <w:rsid w:val="0048375B"/>
    <w:rsid w:val="004844A5"/>
    <w:rsid w:val="00484F5F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211D"/>
    <w:rsid w:val="004B26B0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562B"/>
    <w:rsid w:val="004C7424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F0195"/>
    <w:rsid w:val="004F13A1"/>
    <w:rsid w:val="004F1C30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101"/>
    <w:rsid w:val="005026D7"/>
    <w:rsid w:val="00502863"/>
    <w:rsid w:val="00502EEC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F25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769"/>
    <w:rsid w:val="00537F5F"/>
    <w:rsid w:val="00537F81"/>
    <w:rsid w:val="00540C14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998"/>
    <w:rsid w:val="00555309"/>
    <w:rsid w:val="005558B8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50FF"/>
    <w:rsid w:val="00575317"/>
    <w:rsid w:val="005754C9"/>
    <w:rsid w:val="00575E17"/>
    <w:rsid w:val="005770F8"/>
    <w:rsid w:val="00577AF8"/>
    <w:rsid w:val="00577C9B"/>
    <w:rsid w:val="0058000D"/>
    <w:rsid w:val="00580505"/>
    <w:rsid w:val="00580F65"/>
    <w:rsid w:val="00581CE6"/>
    <w:rsid w:val="00581EAE"/>
    <w:rsid w:val="005820C7"/>
    <w:rsid w:val="00582290"/>
    <w:rsid w:val="00582365"/>
    <w:rsid w:val="005825BC"/>
    <w:rsid w:val="0058342C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89F"/>
    <w:rsid w:val="005949BD"/>
    <w:rsid w:val="00596070"/>
    <w:rsid w:val="00597AD1"/>
    <w:rsid w:val="00597B6B"/>
    <w:rsid w:val="005A01BB"/>
    <w:rsid w:val="005A0CE1"/>
    <w:rsid w:val="005A0E21"/>
    <w:rsid w:val="005A122A"/>
    <w:rsid w:val="005A1723"/>
    <w:rsid w:val="005A1A67"/>
    <w:rsid w:val="005A2526"/>
    <w:rsid w:val="005A2D99"/>
    <w:rsid w:val="005A33AE"/>
    <w:rsid w:val="005A3963"/>
    <w:rsid w:val="005A3D7C"/>
    <w:rsid w:val="005A3EDF"/>
    <w:rsid w:val="005A410C"/>
    <w:rsid w:val="005A4491"/>
    <w:rsid w:val="005A4E01"/>
    <w:rsid w:val="005A53AB"/>
    <w:rsid w:val="005A56E6"/>
    <w:rsid w:val="005A58DF"/>
    <w:rsid w:val="005A7317"/>
    <w:rsid w:val="005A73CF"/>
    <w:rsid w:val="005A7487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E1"/>
    <w:rsid w:val="005C31B6"/>
    <w:rsid w:val="005C471F"/>
    <w:rsid w:val="005C4B7A"/>
    <w:rsid w:val="005C4EAC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B8B"/>
    <w:rsid w:val="006112F6"/>
    <w:rsid w:val="00611A69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8F3"/>
    <w:rsid w:val="00622B82"/>
    <w:rsid w:val="0062308A"/>
    <w:rsid w:val="006234CC"/>
    <w:rsid w:val="00623A3B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2561"/>
    <w:rsid w:val="00672C06"/>
    <w:rsid w:val="00673F4F"/>
    <w:rsid w:val="00673FD8"/>
    <w:rsid w:val="00674687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E30"/>
    <w:rsid w:val="00692240"/>
    <w:rsid w:val="006926DC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FA7"/>
    <w:rsid w:val="006A494D"/>
    <w:rsid w:val="006A53CD"/>
    <w:rsid w:val="006A54AF"/>
    <w:rsid w:val="006A5E10"/>
    <w:rsid w:val="006A5E98"/>
    <w:rsid w:val="006A681F"/>
    <w:rsid w:val="006A7ADF"/>
    <w:rsid w:val="006A7E91"/>
    <w:rsid w:val="006A7EC4"/>
    <w:rsid w:val="006A7FE5"/>
    <w:rsid w:val="006B064C"/>
    <w:rsid w:val="006B0991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6143"/>
    <w:rsid w:val="006E6A0A"/>
    <w:rsid w:val="006E6F8A"/>
    <w:rsid w:val="006E7DC6"/>
    <w:rsid w:val="006E7F03"/>
    <w:rsid w:val="006F057C"/>
    <w:rsid w:val="006F17DD"/>
    <w:rsid w:val="006F2AB0"/>
    <w:rsid w:val="006F2BA2"/>
    <w:rsid w:val="006F474B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9C7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885"/>
    <w:rsid w:val="007C2B0B"/>
    <w:rsid w:val="007C3228"/>
    <w:rsid w:val="007C40F3"/>
    <w:rsid w:val="007C4818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34DF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BA5"/>
    <w:rsid w:val="00857EFD"/>
    <w:rsid w:val="008601D5"/>
    <w:rsid w:val="00860498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BA1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2AD6"/>
    <w:rsid w:val="008C30F3"/>
    <w:rsid w:val="008C46B4"/>
    <w:rsid w:val="008C4C9C"/>
    <w:rsid w:val="008C50C2"/>
    <w:rsid w:val="008C54C8"/>
    <w:rsid w:val="008C54C9"/>
    <w:rsid w:val="008C6184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603B"/>
    <w:rsid w:val="008E0671"/>
    <w:rsid w:val="008E1026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35A1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9C3"/>
    <w:rsid w:val="00932EFD"/>
    <w:rsid w:val="00932FEE"/>
    <w:rsid w:val="00933962"/>
    <w:rsid w:val="00933D6A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406D"/>
    <w:rsid w:val="009446A4"/>
    <w:rsid w:val="00945118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2052"/>
    <w:rsid w:val="009725EF"/>
    <w:rsid w:val="00972ECA"/>
    <w:rsid w:val="0097316C"/>
    <w:rsid w:val="00974B1F"/>
    <w:rsid w:val="00974FC5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5B11"/>
    <w:rsid w:val="00986667"/>
    <w:rsid w:val="009868FF"/>
    <w:rsid w:val="00990E8B"/>
    <w:rsid w:val="00991139"/>
    <w:rsid w:val="009924DB"/>
    <w:rsid w:val="0099397A"/>
    <w:rsid w:val="009969B2"/>
    <w:rsid w:val="00997A1A"/>
    <w:rsid w:val="009A1ED0"/>
    <w:rsid w:val="009A27CC"/>
    <w:rsid w:val="009A28D1"/>
    <w:rsid w:val="009A2D53"/>
    <w:rsid w:val="009A31B5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64F"/>
    <w:rsid w:val="009B471B"/>
    <w:rsid w:val="009B4995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3760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62B9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171A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3730"/>
    <w:rsid w:val="00AC422D"/>
    <w:rsid w:val="00AC4ED8"/>
    <w:rsid w:val="00AC537F"/>
    <w:rsid w:val="00AC55CC"/>
    <w:rsid w:val="00AC55FD"/>
    <w:rsid w:val="00AC5A7F"/>
    <w:rsid w:val="00AC5FD1"/>
    <w:rsid w:val="00AC6BF7"/>
    <w:rsid w:val="00AC6F1B"/>
    <w:rsid w:val="00AC7171"/>
    <w:rsid w:val="00AC7DF9"/>
    <w:rsid w:val="00AC7F8B"/>
    <w:rsid w:val="00AD188C"/>
    <w:rsid w:val="00AD1B75"/>
    <w:rsid w:val="00AD1CC8"/>
    <w:rsid w:val="00AD1D41"/>
    <w:rsid w:val="00AD264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6F1E"/>
    <w:rsid w:val="00AE7F54"/>
    <w:rsid w:val="00AE7F65"/>
    <w:rsid w:val="00AF022B"/>
    <w:rsid w:val="00AF0818"/>
    <w:rsid w:val="00AF0B5D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EBC"/>
    <w:rsid w:val="00B21E37"/>
    <w:rsid w:val="00B21F7D"/>
    <w:rsid w:val="00B22FF0"/>
    <w:rsid w:val="00B231F1"/>
    <w:rsid w:val="00B2363F"/>
    <w:rsid w:val="00B23677"/>
    <w:rsid w:val="00B23B15"/>
    <w:rsid w:val="00B24395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C46"/>
    <w:rsid w:val="00B75348"/>
    <w:rsid w:val="00B77566"/>
    <w:rsid w:val="00B77AB4"/>
    <w:rsid w:val="00B77B95"/>
    <w:rsid w:val="00B77FD4"/>
    <w:rsid w:val="00B80672"/>
    <w:rsid w:val="00B80C9D"/>
    <w:rsid w:val="00B817A8"/>
    <w:rsid w:val="00B82FF6"/>
    <w:rsid w:val="00B8410B"/>
    <w:rsid w:val="00B84390"/>
    <w:rsid w:val="00B84569"/>
    <w:rsid w:val="00B84E31"/>
    <w:rsid w:val="00B8547C"/>
    <w:rsid w:val="00B86AB5"/>
    <w:rsid w:val="00B87ECB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514"/>
    <w:rsid w:val="00BA3B36"/>
    <w:rsid w:val="00BA46C8"/>
    <w:rsid w:val="00BA4864"/>
    <w:rsid w:val="00BA4AEC"/>
    <w:rsid w:val="00BA5854"/>
    <w:rsid w:val="00BA5A82"/>
    <w:rsid w:val="00BA6471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4034"/>
    <w:rsid w:val="00BE40C7"/>
    <w:rsid w:val="00BE51C5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CB"/>
    <w:rsid w:val="00C25601"/>
    <w:rsid w:val="00C258B4"/>
    <w:rsid w:val="00C26144"/>
    <w:rsid w:val="00C26466"/>
    <w:rsid w:val="00C265E4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3AB"/>
    <w:rsid w:val="00C40B4F"/>
    <w:rsid w:val="00C40D95"/>
    <w:rsid w:val="00C41369"/>
    <w:rsid w:val="00C42785"/>
    <w:rsid w:val="00C42B4F"/>
    <w:rsid w:val="00C435D0"/>
    <w:rsid w:val="00C43CB8"/>
    <w:rsid w:val="00C444E4"/>
    <w:rsid w:val="00C44600"/>
    <w:rsid w:val="00C44BD2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9CC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F55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F3D"/>
    <w:rsid w:val="00D27050"/>
    <w:rsid w:val="00D27269"/>
    <w:rsid w:val="00D27738"/>
    <w:rsid w:val="00D27761"/>
    <w:rsid w:val="00D31EC9"/>
    <w:rsid w:val="00D32AAA"/>
    <w:rsid w:val="00D32C09"/>
    <w:rsid w:val="00D33078"/>
    <w:rsid w:val="00D332FD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C3C"/>
    <w:rsid w:val="00D44E3C"/>
    <w:rsid w:val="00D45F1B"/>
    <w:rsid w:val="00D46735"/>
    <w:rsid w:val="00D4768D"/>
    <w:rsid w:val="00D50CDB"/>
    <w:rsid w:val="00D50D19"/>
    <w:rsid w:val="00D51B44"/>
    <w:rsid w:val="00D52606"/>
    <w:rsid w:val="00D541F1"/>
    <w:rsid w:val="00D54D75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DEB"/>
    <w:rsid w:val="00D67414"/>
    <w:rsid w:val="00D67967"/>
    <w:rsid w:val="00D7051F"/>
    <w:rsid w:val="00D70986"/>
    <w:rsid w:val="00D70D07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27A"/>
    <w:rsid w:val="00D86639"/>
    <w:rsid w:val="00D86A84"/>
    <w:rsid w:val="00D86E1B"/>
    <w:rsid w:val="00D873F1"/>
    <w:rsid w:val="00D8742E"/>
    <w:rsid w:val="00D8749A"/>
    <w:rsid w:val="00D879F9"/>
    <w:rsid w:val="00D87CAB"/>
    <w:rsid w:val="00D90055"/>
    <w:rsid w:val="00D90E97"/>
    <w:rsid w:val="00D9201D"/>
    <w:rsid w:val="00D928B4"/>
    <w:rsid w:val="00D92C61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FEB"/>
    <w:rsid w:val="00E129DD"/>
    <w:rsid w:val="00E12FD2"/>
    <w:rsid w:val="00E13DAF"/>
    <w:rsid w:val="00E149BA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5D5"/>
    <w:rsid w:val="00E24931"/>
    <w:rsid w:val="00E24D53"/>
    <w:rsid w:val="00E25D0F"/>
    <w:rsid w:val="00E25F37"/>
    <w:rsid w:val="00E260DB"/>
    <w:rsid w:val="00E267C2"/>
    <w:rsid w:val="00E270EC"/>
    <w:rsid w:val="00E27E52"/>
    <w:rsid w:val="00E30D08"/>
    <w:rsid w:val="00E3228D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2791"/>
    <w:rsid w:val="00E43E92"/>
    <w:rsid w:val="00E44186"/>
    <w:rsid w:val="00E44248"/>
    <w:rsid w:val="00E44758"/>
    <w:rsid w:val="00E4745B"/>
    <w:rsid w:val="00E4756C"/>
    <w:rsid w:val="00E47673"/>
    <w:rsid w:val="00E47940"/>
    <w:rsid w:val="00E47D91"/>
    <w:rsid w:val="00E50EC4"/>
    <w:rsid w:val="00E51191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6A22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0D29"/>
    <w:rsid w:val="00EB117D"/>
    <w:rsid w:val="00EB2138"/>
    <w:rsid w:val="00EB36F1"/>
    <w:rsid w:val="00EB3D52"/>
    <w:rsid w:val="00EB4695"/>
    <w:rsid w:val="00EB4767"/>
    <w:rsid w:val="00EB4DF7"/>
    <w:rsid w:val="00EB55CB"/>
    <w:rsid w:val="00EB5B99"/>
    <w:rsid w:val="00EB61D0"/>
    <w:rsid w:val="00EB66E3"/>
    <w:rsid w:val="00EB68E9"/>
    <w:rsid w:val="00EB6C71"/>
    <w:rsid w:val="00EB7A82"/>
    <w:rsid w:val="00EC0311"/>
    <w:rsid w:val="00EC0BD2"/>
    <w:rsid w:val="00EC1799"/>
    <w:rsid w:val="00EC1F71"/>
    <w:rsid w:val="00EC2211"/>
    <w:rsid w:val="00EC22E5"/>
    <w:rsid w:val="00EC3039"/>
    <w:rsid w:val="00EC6172"/>
    <w:rsid w:val="00EC6291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33E2"/>
    <w:rsid w:val="00ED34FE"/>
    <w:rsid w:val="00ED3939"/>
    <w:rsid w:val="00ED39BA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D4B"/>
    <w:rsid w:val="00F003BA"/>
    <w:rsid w:val="00F013C7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778C"/>
    <w:rsid w:val="00F07B9F"/>
    <w:rsid w:val="00F07FA9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71CC"/>
    <w:rsid w:val="00F3765F"/>
    <w:rsid w:val="00F42404"/>
    <w:rsid w:val="00F42851"/>
    <w:rsid w:val="00F428AF"/>
    <w:rsid w:val="00F434EE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F70"/>
    <w:rsid w:val="00F50A8A"/>
    <w:rsid w:val="00F50E9B"/>
    <w:rsid w:val="00F51255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B49"/>
    <w:rsid w:val="00F80DED"/>
    <w:rsid w:val="00F80F6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C01BA"/>
    <w:rsid w:val="00FC0598"/>
    <w:rsid w:val="00FC08F3"/>
    <w:rsid w:val="00FC0E0C"/>
    <w:rsid w:val="00FC1D4D"/>
    <w:rsid w:val="00FC1E21"/>
    <w:rsid w:val="00FC1FAC"/>
    <w:rsid w:val="00FC301F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7396"/>
    <w:rsid w:val="00FD73A0"/>
    <w:rsid w:val="00FD7F06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8036B-FBAF-4044-B5F6-44CD47D5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414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2018-08-03T02:45:00Z</cp:lastPrinted>
  <dcterms:created xsi:type="dcterms:W3CDTF">2018-08-07T06:22:00Z</dcterms:created>
  <dcterms:modified xsi:type="dcterms:W3CDTF">2018-08-07T06:29:00Z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