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5A1A67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>
        <w:rPr>
          <w:rFonts w:ascii="Angsana New" w:hAnsi="Angsana New" w:hint="cs"/>
          <w:sz w:val="30"/>
          <w:szCs w:val="30"/>
          <w:cs/>
        </w:rPr>
        <w:t>ร่วม</w:t>
      </w:r>
    </w:p>
    <w:p w:rsidR="008E5F42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</w:t>
      </w:r>
      <w:r w:rsidR="0083109C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6B3910" w:rsidRDefault="006B3910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C454A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DD1F17" w:rsidRPr="00DD1F17" w:rsidRDefault="00806EE9" w:rsidP="00DD1F1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A3FD1">
        <w:rPr>
          <w:rFonts w:ascii="Angsana New" w:hAnsi="Angsana New"/>
          <w:sz w:val="30"/>
          <w:szCs w:val="30"/>
          <w:cs/>
          <w:lang w:val="th-TH"/>
        </w:rPr>
        <w:t>ภาษีเงินได้</w:t>
      </w:r>
    </w:p>
    <w:p w:rsidR="00DD1F17" w:rsidRPr="00DD1F17" w:rsidRDefault="00DD1F17" w:rsidP="00DD1F1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  <w:cs/>
        </w:rPr>
      </w:pPr>
      <w:r w:rsidRPr="00DD1F17">
        <w:rPr>
          <w:rFonts w:ascii="Angsana New" w:hAnsi="Angsana New"/>
          <w:sz w:val="30"/>
          <w:szCs w:val="30"/>
          <w:cs/>
          <w:lang w:val="th-TH"/>
        </w:rPr>
        <w:t xml:space="preserve">กำไร </w:t>
      </w:r>
      <w:r w:rsidRPr="00DD1F17">
        <w:rPr>
          <w:rFonts w:ascii="Angsana New" w:hAnsi="Angsana New" w:hint="cs"/>
          <w:sz w:val="30"/>
          <w:szCs w:val="30"/>
          <w:cs/>
          <w:lang w:val="th-TH"/>
        </w:rPr>
        <w:t>(ขาดทุน)</w:t>
      </w:r>
      <w:r w:rsidRPr="00DD1F1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D1F17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DD1F17">
        <w:rPr>
          <w:rFonts w:ascii="Angsana New" w:hAnsi="Angsana New"/>
          <w:sz w:val="30"/>
          <w:szCs w:val="30"/>
          <w:cs/>
          <w:lang w:val="th-TH"/>
        </w:rPr>
        <w:t>หุ้นขั้นพื้นฐาน</w:t>
      </w:r>
    </w:p>
    <w:p w:rsidR="004E4407" w:rsidRPr="002176F1" w:rsidRDefault="004E440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176F1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F45474" w:rsidRPr="00F45474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45474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Pr="00B008BF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5A1A67" w:rsidRDefault="00FD3533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7862C8" w:rsidRDefault="007862C8" w:rsidP="00786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A5379A" w:rsidRPr="00B06074" w:rsidRDefault="00A5379A" w:rsidP="00A5379A">
      <w:pPr>
        <w:pStyle w:val="index"/>
        <w:tabs>
          <w:tab w:val="clear" w:pos="1134"/>
          <w:tab w:val="left" w:pos="1260"/>
          <w:tab w:val="left" w:pos="1350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  <w:rtl/>
          <w:cs/>
        </w:rPr>
      </w:pPr>
    </w:p>
    <w:p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8F65B5">
        <w:rPr>
          <w:rFonts w:ascii="Angsana New" w:hAnsi="Angsana New"/>
          <w:sz w:val="30"/>
          <w:szCs w:val="30"/>
        </w:rPr>
        <w:t xml:space="preserve"> </w:t>
      </w:r>
      <w:r w:rsidR="00600C66">
        <w:rPr>
          <w:rFonts w:ascii="Angsana New" w:hAnsi="Angsana New"/>
          <w:sz w:val="30"/>
          <w:szCs w:val="30"/>
        </w:rPr>
        <w:t>8</w:t>
      </w:r>
      <w:r w:rsidR="004B211D" w:rsidRPr="00B30BE9">
        <w:rPr>
          <w:rFonts w:ascii="Angsana New" w:hAnsi="Angsana New"/>
          <w:sz w:val="30"/>
          <w:szCs w:val="30"/>
        </w:rPr>
        <w:t xml:space="preserve"> </w:t>
      </w:r>
      <w:r w:rsidR="00B45751" w:rsidRPr="00B30BE9">
        <w:rPr>
          <w:rFonts w:ascii="Angsana New" w:hAnsi="Angsana New" w:hint="cs"/>
          <w:sz w:val="30"/>
          <w:szCs w:val="30"/>
          <w:cs/>
        </w:rPr>
        <w:t>สิงหาคม</w:t>
      </w:r>
      <w:r w:rsidR="00732CF8">
        <w:rPr>
          <w:rFonts w:ascii="Angsana New" w:hAnsi="Angsana New"/>
          <w:sz w:val="30"/>
          <w:szCs w:val="30"/>
        </w:rPr>
        <w:t xml:space="preserve"> 2561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 xml:space="preserve">บริษัท สุรพลฟู้ดส์ จำกัด (มหาชน)  </w:t>
      </w:r>
      <w:r w:rsidRPr="00E9296D">
        <w:rPr>
          <w:rFonts w:ascii="Angsana New" w:hAnsi="Angsana New"/>
          <w:sz w:val="30"/>
          <w:szCs w:val="30"/>
        </w:rPr>
        <w:t>“</w:t>
      </w: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Pr="00E9296D">
        <w:rPr>
          <w:rFonts w:ascii="Angsana New" w:hAnsi="Angsana New"/>
          <w:sz w:val="30"/>
          <w:szCs w:val="30"/>
        </w:rPr>
        <w:t>”</w:t>
      </w:r>
      <w:r w:rsidRPr="00E9296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CF0EEB">
      <w:pPr>
        <w:pStyle w:val="a0"/>
        <w:tabs>
          <w:tab w:val="clear" w:pos="1080"/>
        </w:tabs>
        <w:ind w:left="540"/>
        <w:rPr>
          <w:rFonts w:ascii="Angsana New" w:hAnsi="Angsana New" w:cs="Angsana New"/>
          <w:cs/>
        </w:rPr>
      </w:pPr>
      <w:r w:rsidRPr="00E9296D">
        <w:rPr>
          <w:rFonts w:ascii="Angsana New" w:hAnsi="Angsana New" w:cs="Angsana New"/>
          <w:cs/>
        </w:rPr>
        <w:t>บริษัทมีสถานที่ตั้งปัจจุบัน ดังนี้</w:t>
      </w:r>
    </w:p>
    <w:p w:rsidR="00DF0464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25"/>
        <w:gridCol w:w="6845"/>
      </w:tblGrid>
      <w:tr w:rsidR="007839BC" w:rsidTr="00166CD4">
        <w:tc>
          <w:tcPr>
            <w:tcW w:w="2425" w:type="dxa"/>
            <w:shd w:val="clear" w:color="auto" w:fill="auto"/>
          </w:tcPr>
          <w:p w:rsidR="007839BC" w:rsidRPr="00B0568D" w:rsidRDefault="007839BC" w:rsidP="00CF19B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7839BC" w:rsidRPr="00B0568D" w:rsidRDefault="007839BC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7839BC" w:rsidTr="00166CD4">
        <w:tc>
          <w:tcPr>
            <w:tcW w:w="2425" w:type="dxa"/>
            <w:shd w:val="clear" w:color="auto" w:fill="auto"/>
          </w:tcPr>
          <w:p w:rsidR="007839BC" w:rsidRPr="00B0568D" w:rsidRDefault="002C77DA" w:rsidP="00CF19B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(ข) โรงงาน</w:t>
            </w:r>
            <w:r w:rsidR="007839BC" w:rsidRPr="00B0568D">
              <w:rPr>
                <w:rFonts w:ascii="Angsana New" w:hAnsi="Angsana New" w:cs="Angsana New"/>
                <w:cs/>
              </w:rPr>
              <w:t xml:space="preserve">       </w:t>
            </w:r>
          </w:p>
        </w:tc>
        <w:tc>
          <w:tcPr>
            <w:tcW w:w="6845" w:type="dxa"/>
            <w:shd w:val="clear" w:color="auto" w:fill="auto"/>
          </w:tcPr>
          <w:p w:rsidR="007839BC" w:rsidRPr="00B0568D" w:rsidRDefault="007839BC" w:rsidP="00CF19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384">
              <w:rPr>
                <w:rFonts w:ascii="Angsana New" w:hAnsi="Angsana New" w:hint="cs"/>
                <w:sz w:val="30"/>
                <w:szCs w:val="30"/>
                <w:cs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</w:tbl>
    <w:p w:rsidR="00E6383A" w:rsidRPr="00C51F69" w:rsidRDefault="00E6383A" w:rsidP="00E6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1E4CE6" w:rsidRPr="00E9296D">
        <w:rPr>
          <w:rFonts w:ascii="Angsana New" w:hAnsi="Angsana New"/>
          <w:sz w:val="30"/>
          <w:szCs w:val="30"/>
          <w:cs/>
        </w:rPr>
        <w:t>าดหลักทรัพย์แห่งประเทศไทยเมื่อ</w:t>
      </w:r>
      <w:r w:rsidRPr="00E9296D">
        <w:rPr>
          <w:rFonts w:ascii="Angsana New" w:hAnsi="Angsana New"/>
          <w:sz w:val="30"/>
          <w:szCs w:val="30"/>
          <w:cs/>
        </w:rPr>
        <w:t xml:space="preserve">เดือนกันยายน </w:t>
      </w:r>
      <w:r w:rsidRPr="00E9296D">
        <w:rPr>
          <w:rFonts w:ascii="Angsana New" w:hAnsi="Angsana New"/>
          <w:sz w:val="30"/>
          <w:szCs w:val="30"/>
        </w:rPr>
        <w:t>2532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3228" w:rsidRDefault="007C3228" w:rsidP="007C3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9296D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ผู้ถือหุ้นรายใหญ่ในระหว่างงวดได้แก่ </w:t>
      </w:r>
    </w:p>
    <w:p w:rsidR="007C3228" w:rsidRPr="00215EC2" w:rsidRDefault="007C3228" w:rsidP="007C3228">
      <w:pPr>
        <w:pStyle w:val="ListParagraph"/>
        <w:numPr>
          <w:ilvl w:val="0"/>
          <w:numId w:val="38"/>
        </w:numPr>
        <w:rPr>
          <w:rFonts w:ascii="Angsana New" w:hAnsi="Angsana New"/>
          <w:spacing w:val="-4"/>
          <w:sz w:val="30"/>
          <w:szCs w:val="30"/>
        </w:rPr>
      </w:pPr>
      <w:r w:rsidRPr="00215EC2">
        <w:rPr>
          <w:rFonts w:ascii="Angsana New" w:hAnsi="Angsana New" w:hint="cs"/>
          <w:spacing w:val="-4"/>
          <w:sz w:val="30"/>
          <w:szCs w:val="30"/>
          <w:cs/>
        </w:rPr>
        <w:t>บริษัท โภไคย โฮลดิ้งส์ จำกัด</w:t>
      </w:r>
      <w:r w:rsidRPr="00215EC2">
        <w:rPr>
          <w:rFonts w:ascii="Angsana New" w:hAnsi="Angsana New"/>
          <w:spacing w:val="-4"/>
          <w:sz w:val="30"/>
          <w:szCs w:val="30"/>
          <w:cs/>
        </w:rPr>
        <w:t xml:space="preserve">           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ถือหุ้นรวมร้อยละ </w:t>
      </w:r>
      <w:r w:rsidRPr="00215EC2">
        <w:rPr>
          <w:rFonts w:ascii="Angsana New" w:hAnsi="Angsana New"/>
          <w:spacing w:val="-4"/>
          <w:sz w:val="30"/>
          <w:szCs w:val="30"/>
        </w:rPr>
        <w:t>44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 โภไคย โฮลดิ้งส์ จำกัด เป็นนิติบุคคลที่จัดตั้ง                   และ</w:t>
      </w:r>
      <w:r w:rsidRPr="00215EC2">
        <w:rPr>
          <w:rFonts w:ascii="Angsana New" w:hAnsi="Angsana New"/>
          <w:spacing w:val="-4"/>
          <w:sz w:val="30"/>
          <w:szCs w:val="30"/>
          <w:cs/>
        </w:rPr>
        <w:t>กลุ่มว่องวัฒนโรจน์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>ขึ้นในประเทศไทย</w:t>
      </w:r>
      <w:r w:rsidRPr="00215E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5EC2">
        <w:rPr>
          <w:rFonts w:ascii="Angsana New" w:hAnsi="Angsana New"/>
          <w:spacing w:val="-4"/>
          <w:sz w:val="30"/>
          <w:szCs w:val="30"/>
        </w:rPr>
        <w:t xml:space="preserve">           </w:t>
      </w:r>
      <w:r w:rsidRPr="00215EC2">
        <w:rPr>
          <w:rFonts w:ascii="Angsana New" w:hAnsi="Angsana New"/>
          <w:spacing w:val="-4"/>
          <w:sz w:val="30"/>
          <w:szCs w:val="30"/>
          <w:cs/>
        </w:rPr>
        <w:tab/>
      </w:r>
    </w:p>
    <w:p w:rsidR="007C3228" w:rsidRDefault="007C3228" w:rsidP="007C3228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pacing w:val="-4"/>
          <w:sz w:val="30"/>
          <w:szCs w:val="30"/>
        </w:rPr>
      </w:pPr>
      <w:r w:rsidRPr="00A611A2">
        <w:rPr>
          <w:rFonts w:ascii="Angsana New" w:hAnsi="Angsana New"/>
          <w:spacing w:val="-4"/>
          <w:sz w:val="30"/>
          <w:szCs w:val="30"/>
          <w:cs/>
        </w:rPr>
        <w:t>กลุ่มไกรสิทธิศิรินทร</w:t>
      </w:r>
      <w:r w:rsidRPr="00A611A2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 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ถือหุ้น</w:t>
      </w:r>
      <w:r w:rsidRPr="00A611A2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-4"/>
          <w:sz w:val="30"/>
          <w:szCs w:val="30"/>
        </w:rPr>
        <w:t>13</w:t>
      </w:r>
    </w:p>
    <w:p w:rsidR="007C3228" w:rsidRDefault="007C3228" w:rsidP="007C3228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กลุ่มเจียงวร</w:t>
      </w:r>
      <w:r>
        <w:rPr>
          <w:rFonts w:ascii="Angsana New" w:hAnsi="Angsana New" w:hint="cs"/>
          <w:spacing w:val="-4"/>
          <w:sz w:val="30"/>
          <w:szCs w:val="30"/>
          <w:cs/>
        </w:rPr>
        <w:t>ี</w:t>
      </w:r>
      <w:r w:rsidRPr="00A611A2">
        <w:rPr>
          <w:rFonts w:ascii="Angsana New" w:hAnsi="Angsana New"/>
          <w:spacing w:val="-4"/>
          <w:sz w:val="30"/>
          <w:szCs w:val="30"/>
          <w:cs/>
        </w:rPr>
        <w:t xml:space="preserve">วงศ์ </w:t>
      </w:r>
      <w:r>
        <w:rPr>
          <w:rFonts w:ascii="Angsana New" w:hAnsi="Angsana New"/>
          <w:spacing w:val="-4"/>
          <w:sz w:val="30"/>
          <w:szCs w:val="30"/>
        </w:rPr>
        <w:t xml:space="preserve">              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>
        <w:rPr>
          <w:rFonts w:ascii="Angsana New" w:hAnsi="Angsana New"/>
          <w:spacing w:val="-4"/>
          <w:sz w:val="30"/>
          <w:szCs w:val="30"/>
        </w:rPr>
        <w:t xml:space="preserve">  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ถือหุ้น</w:t>
      </w:r>
      <w:r w:rsidRPr="00A611A2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-4"/>
          <w:sz w:val="30"/>
          <w:szCs w:val="30"/>
        </w:rPr>
        <w:t>13</w:t>
      </w:r>
      <w:r w:rsidRPr="00A611A2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397462" w:rsidRPr="007C3228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742B7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="00047325" w:rsidRPr="00E9296D">
        <w:rPr>
          <w:rFonts w:ascii="Angsana New" w:hAnsi="Angsana New"/>
          <w:sz w:val="30"/>
          <w:szCs w:val="30"/>
          <w:cs/>
        </w:rPr>
        <w:t>และจำหน่าย</w:t>
      </w:r>
      <w:r w:rsidRPr="00E9296D">
        <w:rPr>
          <w:rFonts w:ascii="Angsana New" w:hAnsi="Angsana New"/>
          <w:sz w:val="30"/>
          <w:szCs w:val="30"/>
          <w:cs/>
        </w:rPr>
        <w:t>อาหารทะเล อาหารสำเร็จรูปและอาหาร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   </w:t>
      </w:r>
      <w:r w:rsidR="00AC7171" w:rsidRPr="00E9296D">
        <w:rPr>
          <w:rFonts w:ascii="Angsana New" w:hAnsi="Angsana New"/>
          <w:sz w:val="30"/>
          <w:szCs w:val="30"/>
        </w:rPr>
        <w:t xml:space="preserve">      </w:t>
      </w:r>
      <w:r w:rsidRPr="00E9296D">
        <w:rPr>
          <w:rFonts w:ascii="Angsana New" w:hAnsi="Angsana New"/>
          <w:sz w:val="30"/>
          <w:szCs w:val="30"/>
          <w:cs/>
        </w:rPr>
        <w:t>กึ่งสำเร็จรูปแช่</w:t>
      </w:r>
      <w:r w:rsidR="00A14A10" w:rsidRPr="00E9296D">
        <w:rPr>
          <w:rFonts w:ascii="Angsana New" w:hAnsi="Angsana New"/>
          <w:sz w:val="30"/>
          <w:szCs w:val="30"/>
          <w:cs/>
        </w:rPr>
        <w:t>แข็ง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</w:t>
      </w:r>
    </w:p>
    <w:p w:rsidR="006F678E" w:rsidRDefault="006F6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3318EA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A33382" w:rsidRPr="00E9296D" w:rsidRDefault="00A33382" w:rsidP="00AC0B9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2E164A" w:rsidRPr="003318EA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403E3F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/>
          <w:sz w:val="30"/>
          <w:szCs w:val="30"/>
          <w:cs/>
        </w:rPr>
        <w:t>ระหว่างกาลนี้</w:t>
      </w:r>
      <w:r w:rsidRPr="00A4230F">
        <w:rPr>
          <w:rFonts w:ascii="Angsana New" w:hAnsi="Angsana New"/>
          <w:sz w:val="30"/>
          <w:szCs w:val="30"/>
          <w:cs/>
        </w:rPr>
        <w:t>จัดทำขึ้น</w:t>
      </w:r>
      <w:r>
        <w:rPr>
          <w:rFonts w:ascii="Angsana New" w:hAnsi="Angsana New"/>
          <w:sz w:val="30"/>
          <w:szCs w:val="30"/>
          <w:cs/>
        </w:rPr>
        <w:t xml:space="preserve">ในรูปแบบย่อและตามมาตรฐานการบัญชี ฉบับที่ </w:t>
      </w:r>
      <w:r w:rsidRPr="00F609DA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732CF8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เรื่อ</w:t>
      </w:r>
      <w:r>
        <w:rPr>
          <w:rFonts w:ascii="Angsana New" w:hAnsi="Angsana New" w:hint="cs"/>
          <w:sz w:val="30"/>
          <w:szCs w:val="30"/>
          <w:cs/>
        </w:rPr>
        <w:t xml:space="preserve">ง         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การรายงานทาง</w:t>
      </w:r>
      <w:r w:rsidRPr="00AC0B9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  <w:cs/>
        </w:rPr>
        <w:t xml:space="preserve">ฯ </w:t>
      </w:r>
      <w:r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3318EA" w:rsidRPr="003318EA" w:rsidRDefault="003318EA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:rsidR="00403E3F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12F0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3318EA">
        <w:rPr>
          <w:rFonts w:ascii="Angsana New" w:hAnsi="Angsana New"/>
          <w:sz w:val="30"/>
          <w:szCs w:val="30"/>
          <w:cs/>
        </w:rPr>
        <w:t>31 ธันวาคม 25</w:t>
      </w:r>
      <w:r w:rsidR="003318EA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3F31F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AC0B92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FB5615">
        <w:rPr>
          <w:rFonts w:ascii="Angsana New" w:hAnsi="Angsana New"/>
          <w:sz w:val="30"/>
          <w:szCs w:val="30"/>
        </w:rPr>
        <w:t>31</w:t>
      </w:r>
      <w:r w:rsidR="00FB56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5615">
        <w:rPr>
          <w:rFonts w:ascii="Angsana New" w:hAnsi="Angsana New"/>
          <w:sz w:val="30"/>
          <w:szCs w:val="30"/>
        </w:rPr>
        <w:t>25</w:t>
      </w:r>
      <w:r w:rsidR="003318EA">
        <w:rPr>
          <w:rFonts w:ascii="Angsana New" w:hAnsi="Angsana New"/>
          <w:sz w:val="30"/>
          <w:szCs w:val="30"/>
        </w:rPr>
        <w:t>60</w:t>
      </w:r>
    </w:p>
    <w:p w:rsidR="00AC0B92" w:rsidRPr="003318EA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3318EA" w:rsidRPr="00E9296D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ยกเว้น</w:t>
      </w:r>
      <w:r w:rsidRPr="00D75CE8">
        <w:rPr>
          <w:rFonts w:ascii="Angsana New" w:hAnsi="Angsana New"/>
          <w:sz w:val="30"/>
          <w:szCs w:val="30"/>
          <w:cs/>
        </w:rPr>
        <w:t>กรณีที่</w:t>
      </w:r>
      <w:r w:rsidRPr="00AC0B92">
        <w:rPr>
          <w:rFonts w:ascii="Angsana New" w:hAnsi="Angsana New"/>
          <w:sz w:val="30"/>
          <w:szCs w:val="30"/>
          <w:cs/>
        </w:rPr>
        <w:t>กลุ่มบริษัท</w:t>
      </w:r>
      <w:r w:rsidRPr="00D75CE8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D75CE8">
        <w:rPr>
          <w:rFonts w:ascii="Angsana New" w:hAnsi="Angsana New"/>
          <w:sz w:val="30"/>
          <w:szCs w:val="30"/>
        </w:rPr>
        <w:t xml:space="preserve">1 </w:t>
      </w:r>
      <w:r w:rsidRPr="00D75CE8">
        <w:rPr>
          <w:rFonts w:ascii="Angsana New" w:hAnsi="Angsana New"/>
          <w:sz w:val="30"/>
          <w:szCs w:val="30"/>
          <w:cs/>
        </w:rPr>
        <w:t xml:space="preserve">มกราคม </w:t>
      </w:r>
      <w:r w:rsidRPr="00D75CE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</w:t>
      </w:r>
      <w:r w:rsidRPr="00AC0B92">
        <w:rPr>
          <w:rFonts w:ascii="Angsana New" w:hAnsi="Angsana New"/>
          <w:sz w:val="30"/>
          <w:szCs w:val="30"/>
          <w:cs/>
        </w:rPr>
        <w:t>กลุ่มบริษัท</w:t>
      </w:r>
    </w:p>
    <w:p w:rsidR="003318EA" w:rsidRPr="004349DE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318EA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6C0007">
        <w:rPr>
          <w:rFonts w:ascii="Angsana New" w:eastAsia="MS Mincho" w:hAnsi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การรายงานทางการเงินฉบับที่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C0007">
        <w:rPr>
          <w:rFonts w:ascii="Angsana New" w:eastAsia="MS Mincho" w:hAnsi="Angsana New"/>
          <w:sz w:val="30"/>
          <w:szCs w:val="30"/>
        </w:rPr>
        <w:t>15</w:t>
      </w:r>
      <w:r w:rsidRPr="006C0007">
        <w:rPr>
          <w:rFonts w:ascii="Angsana New" w:eastAsia="MS Mincho" w:hAnsi="Angsana New" w:hint="cs"/>
          <w:sz w:val="30"/>
          <w:szCs w:val="30"/>
          <w:cs/>
        </w:rPr>
        <w:t xml:space="preserve"> เรื่อง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C0007">
        <w:rPr>
          <w:rFonts w:ascii="Angsana New" w:eastAsia="MS Mincho" w:hAnsi="Angsana New" w:hint="cs"/>
          <w:sz w:val="30"/>
          <w:szCs w:val="30"/>
          <w:cs/>
        </w:rPr>
        <w:t>รายได้จากสัญญาที่ทำกับลูกค้า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ซึ่งมีผลบังคับสำหรับรอบระยะเวลาบัญชี         ที่เริ่มในหรือหลังวันที่ </w:t>
      </w:r>
      <w:r>
        <w:rPr>
          <w:rFonts w:ascii="Angsana New" w:eastAsia="MS Mincho" w:hAnsi="Angsana New"/>
          <w:sz w:val="30"/>
          <w:szCs w:val="30"/>
        </w:rPr>
        <w:t>1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มกราคม </w:t>
      </w:r>
      <w:r>
        <w:rPr>
          <w:rFonts w:ascii="Angsana New" w:eastAsia="MS Mincho" w:hAnsi="Angsana New"/>
          <w:sz w:val="30"/>
          <w:szCs w:val="30"/>
        </w:rPr>
        <w:t>2562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3318EA" w:rsidRPr="004349DE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MS Mincho" w:hAnsi="Angsana New"/>
          <w:sz w:val="24"/>
          <w:szCs w:val="24"/>
        </w:rPr>
      </w:pPr>
    </w:p>
    <w:p w:rsidR="003318EA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tab/>
      </w:r>
      <w:r>
        <w:rPr>
          <w:rFonts w:ascii="Angsana New" w:eastAsia="MS Mincho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eastAsia="MS Mincho" w:hAnsi="Angsana New"/>
          <w:sz w:val="30"/>
          <w:szCs w:val="30"/>
        </w:rPr>
        <w:t>15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ทั้งจำนวนที่รับรู้และช่วงเวลาที่รับรู้ โดยรายได้</w:t>
      </w:r>
      <w:r w:rsidRPr="00937354">
        <w:rPr>
          <w:rFonts w:ascii="Angsana New" w:eastAsia="MS Mincho" w:hAnsi="Angsana New" w:hint="cs"/>
          <w:sz w:val="30"/>
          <w:szCs w:val="30"/>
          <w:cs/>
        </w:rPr>
        <w:t>จะรับรู้เมื่อกิจการ</w:t>
      </w:r>
      <w:r>
        <w:rPr>
          <w:rFonts w:ascii="Angsana New" w:eastAsia="MS Mincho" w:hAnsi="Angsana New" w:hint="cs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ส่งมอบการควบคุมสินค้าหรือบริการให้แก่ลูกค้าด้วยมูลค่าของรายได้ที่กิจการคาดว่าจะได้รับ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3318EA" w:rsidRDefault="003318EA" w:rsidP="003318EA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eastAsia="MS Mincho" w:hAnsi="Angsana New"/>
          <w:sz w:val="30"/>
          <w:szCs w:val="30"/>
        </w:rPr>
        <w:t>18</w:t>
      </w:r>
      <w:r>
        <w:rPr>
          <w:rFonts w:ascii="Angsana New" w:eastAsia="MS Mincho" w:hAnsi="Angsana New" w:hint="cs"/>
          <w:sz w:val="30"/>
          <w:szCs w:val="30"/>
          <w:cs/>
        </w:rPr>
        <w:t xml:space="preserve"> (ปรับปรุง </w:t>
      </w:r>
      <w:r>
        <w:rPr>
          <w:rFonts w:ascii="Angsana New" w:eastAsia="MS Mincho" w:hAnsi="Angsana New"/>
          <w:sz w:val="30"/>
          <w:szCs w:val="30"/>
        </w:rPr>
        <w:t>2560</w:t>
      </w:r>
      <w:r>
        <w:rPr>
          <w:rFonts w:ascii="Angsana New" w:eastAsia="MS Mincho" w:hAnsi="Angsana New" w:hint="cs"/>
          <w:sz w:val="30"/>
          <w:szCs w:val="30"/>
          <w:cs/>
        </w:rPr>
        <w:t>)</w:t>
      </w:r>
      <w:r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เรื่อง รายได้</w:t>
      </w:r>
    </w:p>
    <w:p w:rsidR="003318EA" w:rsidRDefault="003318EA" w:rsidP="003318EA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>
        <w:rPr>
          <w:rFonts w:ascii="Angsana New" w:eastAsia="MS Mincho" w:hAnsi="Angsana New"/>
          <w:sz w:val="30"/>
          <w:szCs w:val="30"/>
        </w:rPr>
        <w:t>13</w:t>
      </w:r>
      <w:r>
        <w:rPr>
          <w:rFonts w:ascii="Angsana New" w:eastAsia="MS Mincho" w:hAnsi="Angsana New" w:hint="cs"/>
          <w:sz w:val="30"/>
          <w:szCs w:val="30"/>
          <w:cs/>
        </w:rPr>
        <w:t xml:space="preserve"> (ปรับปรุง</w:t>
      </w:r>
      <w:r>
        <w:rPr>
          <w:rFonts w:ascii="Angsana New" w:eastAsia="MS Mincho" w:hAnsi="Angsana New"/>
          <w:sz w:val="30"/>
          <w:szCs w:val="30"/>
        </w:rPr>
        <w:t xml:space="preserve"> 2560</w:t>
      </w:r>
      <w:r>
        <w:rPr>
          <w:rFonts w:ascii="Angsana New" w:eastAsia="MS Mincho" w:hAnsi="Angsana New" w:hint="cs"/>
          <w:sz w:val="30"/>
          <w:szCs w:val="30"/>
          <w:cs/>
        </w:rPr>
        <w:t>) เรื่อง โปรแกรมสิทธิพิเศษแก่ลูกค้า</w:t>
      </w:r>
    </w:p>
    <w:p w:rsidR="003318EA" w:rsidRPr="004349DE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3318EA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 ฉบับที่ </w:t>
      </w:r>
      <w:r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</w:t>
      </w:r>
    </w:p>
    <w:p w:rsidR="00A33382" w:rsidRPr="00AC0B92" w:rsidRDefault="00B907E7" w:rsidP="00AC0B9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:rsidR="00A33382" w:rsidRPr="00E9296D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471DA8" w:rsidRPr="00E9296D" w:rsidRDefault="00B907E7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30"/>
          <w:szCs w:val="30"/>
        </w:rPr>
      </w:pPr>
      <w:r w:rsidRPr="004446B1">
        <w:rPr>
          <w:rFonts w:ascii="Angsana New" w:eastAsia="MS Mincho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9296D">
        <w:rPr>
          <w:rFonts w:ascii="Angsana New" w:eastAsia="MS Mincho" w:hAnsi="Angsana New"/>
          <w:sz w:val="30"/>
          <w:szCs w:val="30"/>
          <w:cs/>
        </w:rPr>
        <w:t xml:space="preserve"> </w:t>
      </w:r>
    </w:p>
    <w:p w:rsidR="00471DA8" w:rsidRPr="00E9296D" w:rsidRDefault="00471DA8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30"/>
          <w:szCs w:val="30"/>
        </w:rPr>
      </w:pPr>
    </w:p>
    <w:p w:rsidR="00A33382" w:rsidRPr="00E9296D" w:rsidRDefault="00AC0B92" w:rsidP="002944D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AC0B92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AC0B9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FD520B" w:rsidRPr="00AC0B92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318EA" w:rsidRPr="00E9296D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E9296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ผู้บริหารต้องใช้วิจารณญาณ</w:t>
      </w:r>
      <w:r w:rsidRPr="00E9296D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E9296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318EA" w:rsidRPr="00CA0745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:rsidR="003318EA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</w:t>
      </w:r>
    </w:p>
    <w:p w:rsidR="003318EA" w:rsidRPr="00CA0745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4"/>
          <w:szCs w:val="24"/>
        </w:rPr>
      </w:pPr>
    </w:p>
    <w:p w:rsidR="003318EA" w:rsidRPr="005B1BBD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36"/>
        <w:jc w:val="thaiDistribute"/>
        <w:rPr>
          <w:rFonts w:ascii="Angsana New" w:hAnsi="Angsana New"/>
          <w:sz w:val="30"/>
          <w:szCs w:val="30"/>
        </w:rPr>
      </w:pPr>
      <w:r w:rsidRPr="005B1BBD">
        <w:rPr>
          <w:rFonts w:ascii="Angsana New" w:hAnsi="Angsana New"/>
          <w:sz w:val="30"/>
          <w:szCs w:val="30"/>
          <w:cs/>
        </w:rPr>
        <w:t xml:space="preserve">การวัดมูลค่ายุติธรรม  </w:t>
      </w:r>
    </w:p>
    <w:p w:rsidR="003318EA" w:rsidRPr="00CA0745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="Angsana New" w:hAnsi="Angsana New"/>
          <w:sz w:val="24"/>
          <w:szCs w:val="24"/>
        </w:rPr>
      </w:pPr>
    </w:p>
    <w:p w:rsidR="003318EA" w:rsidRPr="005D6004" w:rsidRDefault="003318EA" w:rsidP="003318EA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201AF5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201AF5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3318EA" w:rsidRPr="00CA0745" w:rsidRDefault="003318EA" w:rsidP="003318EA">
      <w:pPr>
        <w:pStyle w:val="BodyText"/>
        <w:shd w:val="clear" w:color="auto" w:fill="FFFFFF"/>
        <w:spacing w:after="0"/>
        <w:ind w:left="1080"/>
        <w:jc w:val="both"/>
        <w:rPr>
          <w:sz w:val="24"/>
          <w:szCs w:val="24"/>
          <w:lang w:val="en-GB"/>
        </w:rPr>
      </w:pPr>
    </w:p>
    <w:p w:rsidR="003318EA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</w:t>
      </w:r>
      <w:r w:rsidRPr="00337133">
        <w:rPr>
          <w:rFonts w:ascii="Angsana New" w:hAnsi="Angsana New"/>
          <w:sz w:val="30"/>
          <w:szCs w:val="30"/>
          <w:cs/>
        </w:rPr>
        <w:t>รวมถึง</w:t>
      </w:r>
      <w:r w:rsidRPr="00337133">
        <w:rPr>
          <w:rFonts w:ascii="Angsana New" w:hAnsi="Angsana New" w:hint="cs"/>
          <w:sz w:val="30"/>
          <w:szCs w:val="30"/>
          <w:cs/>
        </w:rPr>
        <w:t>การจัดลำ</w:t>
      </w:r>
      <w:r w:rsidRPr="00337133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3318EA" w:rsidRPr="00CA0745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3318EA" w:rsidRPr="00203012" w:rsidRDefault="003318EA" w:rsidP="003318EA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3318EA" w:rsidRPr="00CA0745" w:rsidRDefault="003318EA" w:rsidP="003318EA">
      <w:pPr>
        <w:pStyle w:val="BodyText"/>
        <w:shd w:val="clear" w:color="auto" w:fill="FFFFFF"/>
        <w:spacing w:after="0"/>
        <w:ind w:left="540"/>
        <w:jc w:val="both"/>
        <w:rPr>
          <w:sz w:val="24"/>
          <w:szCs w:val="24"/>
        </w:rPr>
      </w:pPr>
    </w:p>
    <w:p w:rsidR="003318EA" w:rsidRPr="00203012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 xml:space="preserve">หรือหนี้สิน </w:t>
      </w:r>
      <w:r w:rsidRPr="000F6768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F6768">
        <w:rPr>
          <w:rFonts w:asciiTheme="majorBidi" w:hAnsiTheme="majorBidi" w:cstheme="majorBidi"/>
          <w:sz w:val="30"/>
          <w:szCs w:val="30"/>
          <w:cs/>
        </w:rPr>
        <w:t>ใช้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3318EA" w:rsidRPr="00203012" w:rsidRDefault="003318EA" w:rsidP="003318EA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318EA" w:rsidRPr="00203012" w:rsidRDefault="003318EA" w:rsidP="003318EA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3318EA" w:rsidRPr="00203012" w:rsidRDefault="003318EA" w:rsidP="003318EA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ข้อมูล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</w:t>
      </w:r>
      <w:r>
        <w:rPr>
          <w:rFonts w:asciiTheme="majorBidi" w:hAnsiTheme="majorBidi" w:hint="cs"/>
          <w:sz w:val="30"/>
          <w:szCs w:val="30"/>
          <w:cs/>
          <w:lang w:bidi="th-TH"/>
        </w:rPr>
        <w:t>สามารถ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3318EA" w:rsidRPr="00CA0745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18EA" w:rsidRPr="00203012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3318EA" w:rsidRPr="00CA0745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18EA" w:rsidRPr="00660682" w:rsidRDefault="003318EA" w:rsidP="003318E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660682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660682">
        <w:rPr>
          <w:rFonts w:ascii="Angsana New" w:hAnsi="Angsana New" w:hint="cs"/>
          <w:sz w:val="30"/>
          <w:szCs w:val="30"/>
          <w:cs/>
        </w:rPr>
        <w:t>ของ</w:t>
      </w:r>
      <w:r w:rsidRPr="0066068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66068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660682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3318EA" w:rsidRPr="00660682" w:rsidRDefault="003318EA" w:rsidP="003318E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18EA" w:rsidRPr="00203012" w:rsidRDefault="003318EA" w:rsidP="003318E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068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ข้อสม</w:t>
      </w:r>
      <w:r>
        <w:rPr>
          <w:rFonts w:asciiTheme="majorBidi" w:hAnsiTheme="majorBidi" w:cstheme="majorBidi" w:hint="cs"/>
          <w:sz w:val="30"/>
          <w:szCs w:val="30"/>
          <w:cs/>
        </w:rPr>
        <w:t>มติที่ใช้ในการวัดมูลค่ายุติธรรม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อยู่ในหมายเหตุข้อ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15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CA6BF5" w:rsidRPr="00AC0B92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907E7" w:rsidRPr="00AC0B92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AC0B92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AC0B92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318EA" w:rsidRPr="00AC0B92" w:rsidRDefault="003318EA" w:rsidP="003318EA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AC0B92">
        <w:rPr>
          <w:rFonts w:ascii="Angsana New" w:hAnsi="Angsana New"/>
          <w:sz w:val="30"/>
          <w:szCs w:val="30"/>
        </w:rPr>
        <w:t xml:space="preserve">        </w:t>
      </w:r>
      <w:r w:rsidRPr="00AC0B92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AC0B92">
        <w:rPr>
          <w:rFonts w:ascii="Angsana New" w:hAnsi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9C06F2">
        <w:rPr>
          <w:rFonts w:ascii="Angsana New" w:hAnsi="Angsana New"/>
          <w:sz w:val="30"/>
          <w:szCs w:val="30"/>
        </w:rPr>
        <w:t xml:space="preserve"> </w:t>
      </w:r>
      <w:r w:rsidRPr="009C06F2">
        <w:rPr>
          <w:rFonts w:ascii="Angsana New" w:hAnsi="Angsana New" w:hint="cs"/>
          <w:sz w:val="30"/>
          <w:szCs w:val="30"/>
          <w:cs/>
        </w:rPr>
        <w:t>หรือ</w:t>
      </w:r>
      <w:r w:rsidRPr="009C06F2">
        <w:rPr>
          <w:rFonts w:ascii="Angsana New" w:hAnsi="Angsana New"/>
          <w:sz w:val="30"/>
          <w:szCs w:val="30"/>
          <w:cs/>
        </w:rPr>
        <w:t>กลุ่มบริษัท</w:t>
      </w:r>
      <w:r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Pr="009C06F2">
        <w:rPr>
          <w:rFonts w:ascii="Angsana New" w:hAnsi="Angsana New"/>
          <w:sz w:val="30"/>
          <w:szCs w:val="30"/>
          <w:cs/>
        </w:rPr>
        <w:t>การควบคุมเดียวกันหรือ</w:t>
      </w:r>
      <w:r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Pr="009C06F2">
        <w:rPr>
          <w:rFonts w:ascii="Angsana New" w:hAnsi="Angsana New"/>
          <w:sz w:val="30"/>
          <w:szCs w:val="30"/>
          <w:cs/>
        </w:rPr>
        <w:t>อิทธิพลอย่างมี</w:t>
      </w:r>
      <w:r w:rsidRPr="009C06F2">
        <w:rPr>
          <w:rFonts w:ascii="Angsana New" w:hAnsi="Angsana New" w:hint="cs"/>
          <w:sz w:val="30"/>
          <w:szCs w:val="30"/>
          <w:cs/>
        </w:rPr>
        <w:t>นัย</w:t>
      </w:r>
      <w:r w:rsidRPr="009C06F2">
        <w:rPr>
          <w:rFonts w:ascii="Angsana New" w:hAnsi="Angsana New"/>
          <w:sz w:val="30"/>
          <w:szCs w:val="30"/>
          <w:cs/>
        </w:rPr>
        <w:t>สำคัญเดียวกัน</w:t>
      </w:r>
      <w:r w:rsidRPr="009C06F2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AC0B92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3318EA" w:rsidRPr="00AC0B92" w:rsidRDefault="003318EA" w:rsidP="003318E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3318EA" w:rsidRPr="002944DD" w:rsidRDefault="003318EA" w:rsidP="003318E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AC0B92">
        <w:rPr>
          <w:rFonts w:ascii="Angsana New" w:hAnsi="Angsana New"/>
          <w:b/>
          <w:sz w:val="30"/>
          <w:szCs w:val="30"/>
          <w:cs/>
        </w:rPr>
        <w:t>และบริษัทร่วมได้เปิดเผยในหมายเหตุประกอบงบ</w:t>
      </w:r>
      <w:r w:rsidRPr="002944DD">
        <w:rPr>
          <w:rFonts w:ascii="Angsana New" w:hAnsi="Angsana New"/>
          <w:b/>
          <w:sz w:val="30"/>
          <w:szCs w:val="30"/>
          <w:cs/>
        </w:rPr>
        <w:t>การเงินข้อ</w:t>
      </w:r>
      <w:r w:rsidRPr="002944DD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5</w:t>
      </w:r>
      <w:r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Pr="00CA53CD">
        <w:rPr>
          <w:rFonts w:ascii="Angsana New" w:hAnsi="Angsana New" w:hint="cs"/>
          <w:b/>
          <w:sz w:val="30"/>
          <w:szCs w:val="30"/>
          <w:cs/>
        </w:rPr>
        <w:t>และ</w:t>
      </w:r>
      <w:r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6</w:t>
      </w:r>
      <w:r w:rsidRPr="002944DD">
        <w:rPr>
          <w:rFonts w:ascii="Angsana New" w:hAnsi="Angsana New"/>
          <w:bCs/>
          <w:sz w:val="30"/>
          <w:szCs w:val="30"/>
        </w:rPr>
        <w:t xml:space="preserve"> </w:t>
      </w:r>
      <w:r w:rsidRPr="002944DD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87244E" w:rsidRPr="002944DD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5040"/>
      </w:tblGrid>
      <w:tr w:rsidR="00CF19BA" w:rsidRPr="00AC0B92" w:rsidTr="007000B1">
        <w:trPr>
          <w:trHeight w:val="20"/>
          <w:tblHeader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04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F19BA" w:rsidRPr="00AC0B92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AC0B92" w:rsidRDefault="00CF19B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  <w:tab w:val="left" w:pos="4902"/>
                <w:tab w:val="left" w:pos="5022"/>
              </w:tabs>
              <w:ind w:left="162" w:right="25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ไม่ว่า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Fresh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Nichirei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Suco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lastRenderedPageBreak/>
              <w:t>Nichirei Europe S.A.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จีเอฟพีที นิชิเร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Nichirei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Suco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Vietnam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นิชิเร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โลจิสติกส์ จำกัด 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18E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3318EA" w:rsidRDefault="003318E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โภไคย โฮลดิ้งส์ จำกัด</w:t>
            </w:r>
          </w:p>
        </w:tc>
        <w:tc>
          <w:tcPr>
            <w:tcW w:w="1530" w:type="dxa"/>
            <w:shd w:val="clear" w:color="auto" w:fill="auto"/>
          </w:tcPr>
          <w:p w:rsidR="003318EA" w:rsidRPr="00E9296D" w:rsidRDefault="003318E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3318EA" w:rsidRPr="00E9296D" w:rsidRDefault="003318E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ถือหุ้นโดยครอบครัวว่องวัฒนโรจน์และมีกรรมการร่วมกัน</w:t>
            </w:r>
          </w:p>
        </w:tc>
      </w:tr>
    </w:tbl>
    <w:p w:rsidR="00AC0B92" w:rsidRPr="00AC0B92" w:rsidRDefault="00AC0B92" w:rsidP="00AC0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F7D59" w:rsidRPr="00AC0B92" w:rsidRDefault="003F7D59" w:rsidP="00C909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B32594" w:rsidRPr="00AC0B92">
        <w:rPr>
          <w:rFonts w:ascii="Angsana New" w:hAnsi="Angsana New"/>
          <w:sz w:val="30"/>
          <w:szCs w:val="30"/>
          <w:cs/>
        </w:rPr>
        <w:t>รายการ</w:t>
      </w:r>
      <w:r w:rsidR="003D58CD" w:rsidRPr="00AC0B92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กับบุคคลหรือกิจการที่เกี่ยวข้องกันอ</w:t>
      </w:r>
      <w:r w:rsidRPr="00AC0B92">
        <w:rPr>
          <w:rFonts w:ascii="Angsana New" w:hAnsi="Angsana New"/>
          <w:sz w:val="30"/>
          <w:szCs w:val="30"/>
          <w:cs/>
        </w:rPr>
        <w:t>ธิบายได้ดังต่อไปนี้</w:t>
      </w:r>
    </w:p>
    <w:p w:rsidR="00450B98" w:rsidRPr="005B01AF" w:rsidRDefault="00450B98" w:rsidP="00AC0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432"/>
        <w:gridCol w:w="5400"/>
      </w:tblGrid>
      <w:tr w:rsidR="00CF19BA" w:rsidRPr="00E9296D" w:rsidTr="007552B5">
        <w:trPr>
          <w:tblHeader/>
        </w:trPr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27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2"/>
                <w:tab w:val="left" w:pos="502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ธุรกิจปกติเช่นเดียวกับรายการซ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ื้อ</w:t>
            </w:r>
            <w:r w:rsidR="002703AE">
              <w:rPr>
                <w:rFonts w:ascii="Angsana New" w:hAnsi="Angsana New"/>
                <w:sz w:val="30"/>
                <w:szCs w:val="30"/>
                <w:cs/>
              </w:rPr>
              <w:t>สินค</w:t>
            </w:r>
            <w:r w:rsidR="002703AE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540C14" w:rsidRDefault="00CF19BA" w:rsidP="007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342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8209AA" w:rsidRDefault="003318EA" w:rsidP="003318EA">
            <w:pPr>
              <w:tabs>
                <w:tab w:val="left" w:pos="4752"/>
              </w:tabs>
              <w:spacing w:line="240" w:lineRule="auto"/>
              <w:ind w:left="162" w:right="34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ของวงเงินค้ำประกันสำหรับเงินกู้ยืมระยะสั้น และ  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บวกกำไรส่วนเพิ่ม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ตามหลักเกณฑ์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ที่กำหนดโดยคณะกรรมการสรรหาและ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พิจารณาผลตอบแทน</w:t>
            </w:r>
            <w:r w:rsidRPr="00C941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2B7D0A" w:rsidRPr="005A6FA8" w:rsidRDefault="002B7D0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รายการที่สำคัญกับบุคคลหรือกิจการที่เกี่ยวข้องกันสำหรับงวดสามเดือนและหกเดือนสิ้นสุดวันที่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30</w:t>
      </w:r>
      <w:r w:rsidRPr="005A6FA8">
        <w:rPr>
          <w:rFonts w:ascii="Angsana New" w:hAnsi="Angsana New"/>
          <w:bCs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="003318EA">
        <w:rPr>
          <w:rFonts w:ascii="Angsana New" w:hAnsi="Angsana New"/>
          <w:bCs/>
          <w:sz w:val="30"/>
          <w:szCs w:val="30"/>
        </w:rPr>
        <w:t>2561</w:t>
      </w:r>
      <w:r w:rsidR="00FA2279" w:rsidRPr="00AC0B9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7357E0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3318EA">
        <w:rPr>
          <w:rFonts w:ascii="Angsana New" w:hAnsi="Angsana New"/>
          <w:bCs/>
          <w:sz w:val="30"/>
          <w:szCs w:val="30"/>
        </w:rPr>
        <w:t>2560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2B7D0A" w:rsidRPr="001330CE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5A6FA8" w:rsidTr="003A6BEC">
        <w:trPr>
          <w:trHeight w:val="353"/>
        </w:trPr>
        <w:tc>
          <w:tcPr>
            <w:tcW w:w="4122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17E" w:rsidRPr="005A6FA8" w:rsidTr="003A6BEC">
        <w:tc>
          <w:tcPr>
            <w:tcW w:w="4122" w:type="dxa"/>
          </w:tcPr>
          <w:p w:rsidR="00BF317E" w:rsidRPr="001F078B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24F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BF317E" w:rsidRPr="00040ACC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24F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F317E" w:rsidRPr="00040ACC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317E" w:rsidRPr="00040ACC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D0A" w:rsidRPr="005A6FA8" w:rsidTr="003A6BEC">
        <w:tc>
          <w:tcPr>
            <w:tcW w:w="4122" w:type="dxa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CCD" w:rsidRPr="005A6FA8" w:rsidTr="003A6BEC">
        <w:trPr>
          <w:trHeight w:val="326"/>
        </w:trPr>
        <w:tc>
          <w:tcPr>
            <w:tcW w:w="4122" w:type="dxa"/>
          </w:tcPr>
          <w:p w:rsidR="002C3CCD" w:rsidRPr="005A6FA8" w:rsidRDefault="002C3CCD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CCD" w:rsidRPr="005A6FA8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F70" w:rsidRPr="005A6FA8" w:rsidTr="003A6BEC">
        <w:tc>
          <w:tcPr>
            <w:tcW w:w="4122" w:type="dxa"/>
          </w:tcPr>
          <w:p w:rsidR="00024F70" w:rsidRPr="005A6FA8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5A6FA8" w:rsidRDefault="00F003BA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98,7</w:t>
            </w:r>
            <w:r w:rsidR="003953A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68,955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Pr="00BF317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317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4F70" w:rsidRPr="00BF317E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24F70" w:rsidRPr="005A6FA8" w:rsidTr="003A6BEC">
        <w:tc>
          <w:tcPr>
            <w:tcW w:w="4122" w:type="dxa"/>
          </w:tcPr>
          <w:p w:rsidR="00024F70" w:rsidRPr="00BF317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317E">
              <w:rPr>
                <w:rFonts w:ascii="Angsana New" w:hAnsi="Angsana New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BF317E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5A6FA8" w:rsidRDefault="00F003BA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13,987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5,684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Pr="007B74F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Default="00F003BA" w:rsidP="00F003BA">
            <w:pPr>
              <w:tabs>
                <w:tab w:val="clear" w:pos="454"/>
                <w:tab w:val="clear" w:pos="680"/>
                <w:tab w:val="left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2,166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Default="00024F70" w:rsidP="00A72D7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72D7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1,611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Default="00F003BA" w:rsidP="00024F70">
            <w:pPr>
              <w:tabs>
                <w:tab w:val="clear" w:pos="680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1,79</w:t>
            </w:r>
            <w:r w:rsidR="005B38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Default="005B38C5" w:rsidP="005B38C5">
            <w:pPr>
              <w:tabs>
                <w:tab w:val="clear" w:pos="227"/>
                <w:tab w:val="clear" w:pos="454"/>
                <w:tab w:val="left" w:pos="792"/>
                <w:tab w:val="left" w:pos="8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333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Default="00F003BA" w:rsidP="00024F70">
            <w:pPr>
              <w:tabs>
                <w:tab w:val="clear" w:pos="680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138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Default="00261E0E" w:rsidP="00261E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Default="00F003BA" w:rsidP="00024F70">
            <w:pPr>
              <w:tabs>
                <w:tab w:val="clear" w:pos="680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852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Default="00261E0E" w:rsidP="00261E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Pr="007B74F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A6FA8" w:rsidRDefault="00F003BA" w:rsidP="00F003BA">
            <w:pPr>
              <w:tabs>
                <w:tab w:val="clear" w:pos="680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1,572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tabs>
                <w:tab w:val="clear" w:pos="680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6,992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Pr="005A6FA8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A6FA8" w:rsidRDefault="00F003BA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1,507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A72D7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26,586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Pr="007B74F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A6FA8" w:rsidRDefault="00F003BA" w:rsidP="00024F70">
            <w:pPr>
              <w:tabs>
                <w:tab w:val="clear" w:pos="680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15</w:t>
            </w:r>
            <w:r w:rsidR="00913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tabs>
                <w:tab w:val="clear" w:pos="680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1,989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E4056" w:rsidRDefault="00F003BA" w:rsidP="00F003B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E4056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</w:tr>
      <w:tr w:rsidR="00024F70" w:rsidRPr="005A6FA8" w:rsidTr="003A6BEC">
        <w:tc>
          <w:tcPr>
            <w:tcW w:w="4122" w:type="dxa"/>
          </w:tcPr>
          <w:p w:rsidR="00024F70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A2264C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E4056" w:rsidRDefault="00F003BA" w:rsidP="00F003B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E4056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056">
              <w:rPr>
                <w:rFonts w:ascii="Angsana New" w:hAnsi="Angsana New"/>
                <w:sz w:val="30"/>
                <w:szCs w:val="30"/>
                <w:lang w:val="en-US"/>
              </w:rPr>
              <w:t xml:space="preserve">      14,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</w:tr>
      <w:tr w:rsidR="00024F70" w:rsidRPr="005A6FA8" w:rsidTr="003A6BEC">
        <w:trPr>
          <w:trHeight w:val="182"/>
        </w:trPr>
        <w:tc>
          <w:tcPr>
            <w:tcW w:w="4122" w:type="dxa"/>
          </w:tcPr>
          <w:p w:rsidR="00024F70" w:rsidRPr="001330C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4F70" w:rsidRPr="005A6FA8" w:rsidTr="003A6BEC">
        <w:tc>
          <w:tcPr>
            <w:tcW w:w="4122" w:type="dxa"/>
          </w:tcPr>
          <w:p w:rsidR="00024F70" w:rsidRPr="007B74F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7B74FE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7B74FE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62" w:type="dxa"/>
          </w:tcPr>
          <w:p w:rsidR="004C7A5E" w:rsidRPr="005A6FA8" w:rsidDel="0094669F" w:rsidRDefault="00086BB2" w:rsidP="00086BB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4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C7A5E" w:rsidRPr="005A6FA8" w:rsidDel="0094669F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7B74FE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4C7A5E" w:rsidRPr="00A2264C" w:rsidRDefault="00F003BA" w:rsidP="004C7A5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4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F70" w:rsidRPr="005A6FA8" w:rsidTr="003A6BEC">
        <w:trPr>
          <w:trHeight w:val="245"/>
        </w:trPr>
        <w:tc>
          <w:tcPr>
            <w:tcW w:w="4122" w:type="dxa"/>
          </w:tcPr>
          <w:p w:rsidR="00024F70" w:rsidRPr="001330CE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2" w:type="dxa"/>
          </w:tcPr>
          <w:p w:rsidR="00024F70" w:rsidRPr="001330CE" w:rsidDel="0094669F" w:rsidRDefault="00024F70" w:rsidP="00024F7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24F70" w:rsidRPr="001330CE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4F70" w:rsidRPr="001330CE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1330CE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4F70" w:rsidRPr="001330CE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1330CE" w:rsidRDefault="00024F70" w:rsidP="00024F7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F70" w:rsidRPr="005A6FA8" w:rsidTr="003A6BEC">
        <w:tc>
          <w:tcPr>
            <w:tcW w:w="4122" w:type="dxa"/>
          </w:tcPr>
          <w:p w:rsidR="00024F70" w:rsidRPr="005A6FA8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4F70" w:rsidRPr="005A6FA8" w:rsidTr="003A6BEC">
        <w:tc>
          <w:tcPr>
            <w:tcW w:w="4122" w:type="dxa"/>
          </w:tcPr>
          <w:p w:rsidR="00024F70" w:rsidRPr="005A6FA8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5A6FA8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7,949</w:t>
            </w:r>
          </w:p>
        </w:tc>
        <w:tc>
          <w:tcPr>
            <w:tcW w:w="24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6,348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7,440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5,744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4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8,137</w:t>
            </w:r>
          </w:p>
        </w:tc>
        <w:tc>
          <w:tcPr>
            <w:tcW w:w="24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6,438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5A6FA8" w:rsidRDefault="00F44EF9" w:rsidP="00D02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F003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5,834</w:t>
            </w:r>
          </w:p>
        </w:tc>
      </w:tr>
    </w:tbl>
    <w:p w:rsidR="002B7D0A" w:rsidRPr="006C4245" w:rsidRDefault="002B7D0A" w:rsidP="002B7D0A">
      <w:pPr>
        <w:spacing w:line="240" w:lineRule="auto"/>
        <w:rPr>
          <w:rFonts w:ascii="Angsana New" w:hAnsi="Angsana New"/>
          <w:sz w:val="24"/>
          <w:szCs w:val="24"/>
        </w:rPr>
      </w:pPr>
    </w:p>
    <w:p w:rsidR="002B7D0A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ja-JP"/>
        </w:rPr>
      </w:pPr>
    </w:p>
    <w:p w:rsidR="00261E0E" w:rsidRDefault="00261E0E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ja-JP"/>
        </w:rPr>
      </w:pPr>
    </w:p>
    <w:p w:rsidR="00261E0E" w:rsidRPr="006C4245" w:rsidRDefault="00261E0E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ja-JP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5A6FA8" w:rsidTr="003A6BEC">
        <w:tc>
          <w:tcPr>
            <w:tcW w:w="4122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5A6FA8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040" w:rsidRPr="005A6FA8" w:rsidTr="003A6BEC">
        <w:tc>
          <w:tcPr>
            <w:tcW w:w="4122" w:type="dxa"/>
          </w:tcPr>
          <w:p w:rsidR="004C2040" w:rsidRPr="005A6FA8" w:rsidRDefault="008B489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03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A6B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4C2040"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C2040"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C2040"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:rsidR="004C2040" w:rsidRPr="005A6FA8" w:rsidRDefault="004C2040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003B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2040" w:rsidRPr="005A6FA8" w:rsidRDefault="00F003BA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003B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C2040" w:rsidRPr="005A6FA8" w:rsidRDefault="004C2040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2040" w:rsidRPr="005A6FA8" w:rsidRDefault="00F003BA" w:rsidP="004C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D0A" w:rsidRPr="005A6FA8" w:rsidTr="003A6BEC">
        <w:tc>
          <w:tcPr>
            <w:tcW w:w="4122" w:type="dxa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D0A" w:rsidRPr="005A6FA8" w:rsidTr="003A6BEC">
        <w:tc>
          <w:tcPr>
            <w:tcW w:w="4122" w:type="dxa"/>
          </w:tcPr>
          <w:p w:rsidR="002B7D0A" w:rsidRPr="005A6FA8" w:rsidRDefault="004C7A5E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F003BA">
              <w:rPr>
                <w:rFonts w:ascii="Angsana New" w:hAnsi="Angsana New"/>
                <w:sz w:val="30"/>
                <w:szCs w:val="30"/>
                <w:lang w:val="en-US" w:bidi="th-TH"/>
              </w:rPr>
              <w:t>879,01</w:t>
            </w:r>
            <w:r w:rsidR="00C95D0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1B6361">
              <w:rPr>
                <w:rFonts w:ascii="Angsana New" w:hAnsi="Angsana New"/>
                <w:sz w:val="30"/>
                <w:szCs w:val="30"/>
                <w:lang w:val="en-US" w:bidi="th-TH"/>
              </w:rPr>
              <w:t>1,704,31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36,13</w:t>
            </w:r>
            <w:r w:rsidR="00C95D0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28,392</w:t>
            </w:r>
          </w:p>
        </w:tc>
      </w:tr>
      <w:tr w:rsidR="00F44EF9" w:rsidRPr="005A6FA8" w:rsidTr="003A6BEC">
        <w:tc>
          <w:tcPr>
            <w:tcW w:w="4122" w:type="dxa"/>
          </w:tcPr>
          <w:p w:rsidR="00F44EF9" w:rsidRPr="005A6FA8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F44EF9" w:rsidRPr="00E00734" w:rsidRDefault="00F44EF9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10,271</w:t>
            </w:r>
          </w:p>
        </w:tc>
        <w:tc>
          <w:tcPr>
            <w:tcW w:w="243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Pr="00E00734" w:rsidRDefault="00F44EF9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8,996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EF9" w:rsidRPr="005A6FA8" w:rsidTr="003A6BEC">
        <w:tc>
          <w:tcPr>
            <w:tcW w:w="4122" w:type="dxa"/>
          </w:tcPr>
          <w:p w:rsidR="00F44EF9" w:rsidRPr="005A6FA8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F44EF9" w:rsidRPr="005A6FA8" w:rsidRDefault="00E149BA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3,996</w:t>
            </w:r>
          </w:p>
        </w:tc>
        <w:tc>
          <w:tcPr>
            <w:tcW w:w="243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5,359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EF9" w:rsidRPr="005A6FA8" w:rsidTr="003A6BEC">
        <w:tc>
          <w:tcPr>
            <w:tcW w:w="4122" w:type="dxa"/>
          </w:tcPr>
          <w:p w:rsidR="00F44EF9" w:rsidRPr="005A6FA8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1,118</w:t>
            </w:r>
          </w:p>
        </w:tc>
        <w:tc>
          <w:tcPr>
            <w:tcW w:w="243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1,166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EF9" w:rsidRPr="005A6FA8" w:rsidTr="003A6BEC">
        <w:tc>
          <w:tcPr>
            <w:tcW w:w="4122" w:type="dxa"/>
          </w:tcPr>
          <w:p w:rsidR="00F44EF9" w:rsidRPr="005A6FA8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43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Default="00F44EF9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A2264C" w:rsidRDefault="0092398D" w:rsidP="009239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398D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3A6BEC" w:rsidRPr="005A6FA8" w:rsidTr="003A6BEC">
        <w:tc>
          <w:tcPr>
            <w:tcW w:w="4122" w:type="dxa"/>
          </w:tcPr>
          <w:p w:rsidR="003A6BEC" w:rsidRDefault="003A6BEC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3A6BEC" w:rsidRDefault="003A6BEC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3A6BEC" w:rsidRPr="005A6FA8" w:rsidRDefault="003A6BEC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3A6BEC" w:rsidRDefault="003A6BEC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A6BEC" w:rsidRPr="005A6FA8" w:rsidRDefault="003A6BEC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6BEC" w:rsidRPr="00A2264C" w:rsidRDefault="003A6BEC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6BEC" w:rsidRPr="00A2264C" w:rsidRDefault="003A6BEC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6BEC" w:rsidRPr="00A2264C" w:rsidRDefault="003A6BEC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BEC" w:rsidRPr="005A6FA8" w:rsidTr="003A6BEC">
        <w:tc>
          <w:tcPr>
            <w:tcW w:w="4122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BEC" w:rsidRPr="005A6FA8" w:rsidTr="003A6BEC">
        <w:tc>
          <w:tcPr>
            <w:tcW w:w="4122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A6BEC" w:rsidRPr="005A6FA8" w:rsidTr="003A6BEC">
        <w:tc>
          <w:tcPr>
            <w:tcW w:w="4122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4C7A5E" w:rsidRPr="005A6FA8" w:rsidRDefault="004C7A5E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C7A5E" w:rsidRPr="005A6FA8" w:rsidRDefault="004C7A5E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5A6FA8" w:rsidRDefault="004C7A5E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A5E" w:rsidRPr="005A6FA8" w:rsidRDefault="004C7A5E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4C7A5E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A5E" w:rsidRPr="005A6FA8" w:rsidRDefault="004C7A5E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F003BA" w:rsidP="00F003B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196,92</w:t>
            </w:r>
            <w:r w:rsidR="00585BC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70,392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204,652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233,461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27,922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10,982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7B74FE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E4056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4,328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E4056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056">
              <w:rPr>
                <w:rFonts w:ascii="Angsana New" w:hAnsi="Angsana New"/>
                <w:sz w:val="30"/>
                <w:szCs w:val="30"/>
                <w:lang w:val="en-US"/>
              </w:rPr>
              <w:t xml:space="preserve">      2,834</w:t>
            </w:r>
          </w:p>
        </w:tc>
      </w:tr>
      <w:tr w:rsidR="00F44EF9" w:rsidRPr="005A6FA8" w:rsidTr="003A6BEC">
        <w:tc>
          <w:tcPr>
            <w:tcW w:w="4122" w:type="dxa"/>
          </w:tcPr>
          <w:p w:rsidR="00F44EF9" w:rsidRPr="005A6FA8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BEC">
              <w:rPr>
                <w:rFonts w:ascii="Angsana New" w:hAnsi="Angsana New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F44EF9" w:rsidRPr="00F44EF9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Pr="005A6FA8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3,076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</w:tr>
      <w:tr w:rsidR="00F44EF9" w:rsidRPr="005A6FA8" w:rsidTr="003A6BEC">
        <w:tc>
          <w:tcPr>
            <w:tcW w:w="4122" w:type="dxa"/>
          </w:tcPr>
          <w:p w:rsidR="00F44EF9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F44EF9" w:rsidRPr="00F44EF9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44EF9" w:rsidRPr="00F44EF9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7F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5E4056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F44EF9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4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EF9" w:rsidRPr="005A6FA8" w:rsidTr="003A6BEC">
        <w:tc>
          <w:tcPr>
            <w:tcW w:w="4122" w:type="dxa"/>
          </w:tcPr>
          <w:p w:rsidR="00F44EF9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F44EF9" w:rsidRPr="00F44EF9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44EF9" w:rsidRPr="00A2264C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44EF9" w:rsidRPr="00F44EF9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7F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5E4056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1,016</w:t>
            </w:r>
          </w:p>
        </w:tc>
        <w:tc>
          <w:tcPr>
            <w:tcW w:w="270" w:type="dxa"/>
          </w:tcPr>
          <w:p w:rsidR="00F44EF9" w:rsidRPr="005A6FA8" w:rsidRDefault="00F44EF9" w:rsidP="00F44EF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F44EF9" w:rsidRDefault="00F44EF9" w:rsidP="00F44E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4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7B74FE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E4056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3,751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E4056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056">
              <w:rPr>
                <w:rFonts w:ascii="Angsana New" w:hAnsi="Angsana New"/>
                <w:sz w:val="30"/>
                <w:szCs w:val="30"/>
                <w:lang w:val="en-US"/>
              </w:rPr>
              <w:t xml:space="preserve">      13,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6,649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51,229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E4056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C288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E4056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056">
              <w:rPr>
                <w:rFonts w:ascii="Angsana New" w:hAnsi="Angsana New"/>
                <w:sz w:val="30"/>
                <w:szCs w:val="30"/>
                <w:lang w:val="en-US"/>
              </w:rPr>
              <w:t xml:space="preserve">       3,217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4C7A5E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E4056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E4056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2,077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E4056" w:rsidRDefault="00F003BA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6,258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E4056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056">
              <w:rPr>
                <w:rFonts w:ascii="Angsana New" w:hAnsi="Angsana New"/>
                <w:sz w:val="30"/>
                <w:szCs w:val="30"/>
                <w:lang w:val="en-US"/>
              </w:rPr>
              <w:t xml:space="preserve">      14,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</w:tr>
      <w:tr w:rsidR="004C7A5E" w:rsidRPr="001330CE" w:rsidTr="003A6BEC">
        <w:tc>
          <w:tcPr>
            <w:tcW w:w="4122" w:type="dxa"/>
          </w:tcPr>
          <w:p w:rsidR="004C7A5E" w:rsidRPr="006C4245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C7A5E" w:rsidRPr="006C4245" w:rsidRDefault="004C7A5E" w:rsidP="004C7A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C7A5E" w:rsidRPr="006C4245" w:rsidRDefault="004C7A5E" w:rsidP="004C7A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4C7A5E" w:rsidRPr="006C4245" w:rsidRDefault="004C7A5E" w:rsidP="004C7A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A5E" w:rsidRPr="006C424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C7A5E" w:rsidRPr="006C424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4C7A5E" w:rsidRPr="006C424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:rsidR="004C7A5E" w:rsidRPr="006C424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A2264C" w:rsidRDefault="004C7A5E" w:rsidP="004C7A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75D3" w:rsidRPr="005A6FA8" w:rsidTr="003A6BEC">
        <w:tc>
          <w:tcPr>
            <w:tcW w:w="4122" w:type="dxa"/>
          </w:tcPr>
          <w:p w:rsidR="004375D3" w:rsidRPr="007B74FE" w:rsidRDefault="004375D3" w:rsidP="004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4375D3" w:rsidRPr="00E00734" w:rsidRDefault="007C2885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3" w:type="dxa"/>
            <w:shd w:val="clear" w:color="auto" w:fill="auto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4375D3" w:rsidRPr="00E00734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5D3" w:rsidRPr="005A6FA8" w:rsidTr="003A6BEC">
        <w:tc>
          <w:tcPr>
            <w:tcW w:w="4122" w:type="dxa"/>
          </w:tcPr>
          <w:p w:rsidR="004375D3" w:rsidRPr="007B74FE" w:rsidRDefault="004375D3" w:rsidP="004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4375D3" w:rsidRPr="00E00734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43" w:type="dxa"/>
            <w:shd w:val="clear" w:color="auto" w:fill="auto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4375D3" w:rsidRPr="00E00734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75D3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2C7334" w:rsidRPr="00A2264C" w:rsidRDefault="002C7334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BEC" w:rsidRPr="005A6FA8" w:rsidTr="003767BF">
        <w:tc>
          <w:tcPr>
            <w:tcW w:w="4122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BEC" w:rsidRPr="005A6FA8" w:rsidTr="003A6BEC">
        <w:tc>
          <w:tcPr>
            <w:tcW w:w="4122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A6BEC" w:rsidRPr="005A6FA8" w:rsidTr="003767BF">
        <w:tc>
          <w:tcPr>
            <w:tcW w:w="4122" w:type="dxa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shd w:val="clear" w:color="auto" w:fill="auto"/>
          </w:tcPr>
          <w:p w:rsidR="003A6BEC" w:rsidRPr="005A6FA8" w:rsidRDefault="003A6BEC" w:rsidP="003A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4C7A5E" w:rsidRPr="005A6FA8" w:rsidRDefault="006F474B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14,665</w:t>
            </w:r>
          </w:p>
        </w:tc>
        <w:tc>
          <w:tcPr>
            <w:tcW w:w="243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13,157</w:t>
            </w:r>
          </w:p>
        </w:tc>
        <w:tc>
          <w:tcPr>
            <w:tcW w:w="270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C7A5E" w:rsidRPr="005A6FA8" w:rsidRDefault="006F474B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13,537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11,934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4C7A5E" w:rsidRPr="005A6FA8" w:rsidRDefault="006F474B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43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C7A5E" w:rsidRPr="005A6FA8" w:rsidRDefault="006F474B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4C7A5E" w:rsidRPr="005A6FA8" w:rsidTr="003A6BEC">
        <w:tc>
          <w:tcPr>
            <w:tcW w:w="4122" w:type="dxa"/>
          </w:tcPr>
          <w:p w:rsidR="004C7A5E" w:rsidRPr="005A6FA8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5E" w:rsidRPr="005A6FA8" w:rsidRDefault="006F474B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15,003</w:t>
            </w:r>
          </w:p>
        </w:tc>
        <w:tc>
          <w:tcPr>
            <w:tcW w:w="243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13,337</w:t>
            </w:r>
          </w:p>
        </w:tc>
        <w:tc>
          <w:tcPr>
            <w:tcW w:w="270" w:type="dxa"/>
            <w:shd w:val="clear" w:color="auto" w:fill="auto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5E" w:rsidRPr="005A6FA8" w:rsidRDefault="006F474B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13,875</w:t>
            </w:r>
          </w:p>
        </w:tc>
        <w:tc>
          <w:tcPr>
            <w:tcW w:w="270" w:type="dxa"/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5A6FA8" w:rsidRDefault="004C7A5E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12,114</w:t>
            </w:r>
          </w:p>
        </w:tc>
      </w:tr>
      <w:tr w:rsidR="003A6BEC" w:rsidRPr="005A6FA8" w:rsidTr="003A6BEC">
        <w:tc>
          <w:tcPr>
            <w:tcW w:w="4122" w:type="dxa"/>
          </w:tcPr>
          <w:p w:rsidR="003A6BEC" w:rsidRPr="005A6FA8" w:rsidRDefault="003A6BEC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3A6BEC" w:rsidRDefault="003A6BEC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3A6BEC" w:rsidRPr="005A6FA8" w:rsidRDefault="003A6BEC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3A6BEC" w:rsidRDefault="003A6BEC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6BEC" w:rsidRPr="005A6FA8" w:rsidRDefault="003A6BEC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A6BEC" w:rsidRDefault="003A6BEC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6BEC" w:rsidRPr="005A6FA8" w:rsidRDefault="003A6BEC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A6BEC" w:rsidRDefault="003A6BEC" w:rsidP="004C7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7D0A" w:rsidRPr="005A6FA8" w:rsidTr="00052C29">
        <w:tc>
          <w:tcPr>
            <w:tcW w:w="4122" w:type="dxa"/>
          </w:tcPr>
          <w:p w:rsidR="002B7D0A" w:rsidRPr="005A6FA8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</w:rPr>
              <w:br w:type="page"/>
            </w: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1E28" w:rsidRPr="005A6FA8" w:rsidTr="00052C29">
        <w:tc>
          <w:tcPr>
            <w:tcW w:w="4122" w:type="dxa"/>
          </w:tcPr>
          <w:p w:rsidR="00211E28" w:rsidRPr="005A6FA8" w:rsidRDefault="00211E28" w:rsidP="00211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211E28" w:rsidRPr="005A6FA8" w:rsidRDefault="006F474B" w:rsidP="00211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1,758,061</w:t>
            </w:r>
          </w:p>
        </w:tc>
        <w:tc>
          <w:tcPr>
            <w:tcW w:w="243" w:type="dxa"/>
          </w:tcPr>
          <w:p w:rsidR="00211E28" w:rsidRPr="005A6FA8" w:rsidRDefault="00211E28" w:rsidP="00211E2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11E28" w:rsidRPr="005A6FA8" w:rsidRDefault="00211E28" w:rsidP="00211E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2,111,912</w:t>
            </w:r>
          </w:p>
        </w:tc>
        <w:tc>
          <w:tcPr>
            <w:tcW w:w="270" w:type="dxa"/>
          </w:tcPr>
          <w:p w:rsidR="00211E28" w:rsidRPr="005A6FA8" w:rsidRDefault="00211E28" w:rsidP="00211E2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1E28" w:rsidRPr="005A6FA8" w:rsidRDefault="006F474B" w:rsidP="00211E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63,699</w:t>
            </w:r>
          </w:p>
        </w:tc>
        <w:tc>
          <w:tcPr>
            <w:tcW w:w="270" w:type="dxa"/>
          </w:tcPr>
          <w:p w:rsidR="00211E28" w:rsidRPr="005A6FA8" w:rsidRDefault="00211E28" w:rsidP="00211E2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11E28" w:rsidRPr="005A6FA8" w:rsidRDefault="00211E28" w:rsidP="00211E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53,460</w:t>
            </w:r>
          </w:p>
        </w:tc>
      </w:tr>
      <w:tr w:rsidR="004375D3" w:rsidRPr="005A6FA8" w:rsidTr="00052C29">
        <w:tc>
          <w:tcPr>
            <w:tcW w:w="4122" w:type="dxa"/>
          </w:tcPr>
          <w:p w:rsidR="004375D3" w:rsidRPr="005A6FA8" w:rsidRDefault="004375D3" w:rsidP="004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23,122</w:t>
            </w:r>
          </w:p>
        </w:tc>
        <w:tc>
          <w:tcPr>
            <w:tcW w:w="243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19,337</w:t>
            </w:r>
          </w:p>
        </w:tc>
        <w:tc>
          <w:tcPr>
            <w:tcW w:w="270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5D3" w:rsidRPr="005A6FA8" w:rsidTr="00052C29">
        <w:tc>
          <w:tcPr>
            <w:tcW w:w="4122" w:type="dxa"/>
          </w:tcPr>
          <w:p w:rsidR="004375D3" w:rsidRPr="005A6FA8" w:rsidRDefault="004375D3" w:rsidP="004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8,295</w:t>
            </w:r>
          </w:p>
        </w:tc>
        <w:tc>
          <w:tcPr>
            <w:tcW w:w="243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10,294</w:t>
            </w:r>
          </w:p>
        </w:tc>
        <w:tc>
          <w:tcPr>
            <w:tcW w:w="270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5D3" w:rsidRPr="005A6FA8" w:rsidTr="00052C29">
        <w:tc>
          <w:tcPr>
            <w:tcW w:w="4122" w:type="dxa"/>
          </w:tcPr>
          <w:p w:rsidR="004375D3" w:rsidRPr="005A6FA8" w:rsidRDefault="004375D3" w:rsidP="004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2,227</w:t>
            </w:r>
          </w:p>
        </w:tc>
        <w:tc>
          <w:tcPr>
            <w:tcW w:w="243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2,339</w:t>
            </w:r>
          </w:p>
        </w:tc>
        <w:tc>
          <w:tcPr>
            <w:tcW w:w="270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5D3" w:rsidRPr="005A6FA8" w:rsidTr="00052C29">
        <w:tc>
          <w:tcPr>
            <w:tcW w:w="4122" w:type="dxa"/>
          </w:tcPr>
          <w:p w:rsidR="004375D3" w:rsidRPr="005A6FA8" w:rsidRDefault="004375D3" w:rsidP="004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4375D3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43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375D3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</w:tcPr>
          <w:p w:rsidR="004375D3" w:rsidRPr="005A6FA8" w:rsidRDefault="004375D3" w:rsidP="004375D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75D3" w:rsidRPr="00A2264C" w:rsidRDefault="004375D3" w:rsidP="004375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75D3" w:rsidRPr="004375D3" w:rsidRDefault="004375D3" w:rsidP="004375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</w:tbl>
    <w:p w:rsidR="00F174C7" w:rsidRPr="00CF473C" w:rsidRDefault="00F174C7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lang w:eastAsia="ja-JP"/>
        </w:rPr>
      </w:pPr>
    </w:p>
    <w:p w:rsidR="00A31C9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B0392F">
        <w:rPr>
          <w:rFonts w:ascii="Angsana New" w:hAnsi="Angsana New"/>
          <w:sz w:val="30"/>
          <w:szCs w:val="30"/>
          <w:cs/>
          <w:lang w:eastAsia="ja-JP"/>
        </w:rPr>
        <w:t>บริษัทย่อยแห่งหนึ่ง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</w:rPr>
        <w:t>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สุรพลนิชิเรฟู้ดส์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B0392F">
        <w:rPr>
          <w:rFonts w:ascii="Angsana New" w:hAnsi="Angsana New"/>
          <w:sz w:val="30"/>
          <w:szCs w:val="30"/>
          <w:cs/>
          <w:lang w:eastAsia="ja-JP"/>
        </w:rPr>
        <w:t>ได้ประกาศจ่ายเงินปันผลใน</w:t>
      </w:r>
      <w:r w:rsidRPr="00850E62">
        <w:rPr>
          <w:rFonts w:ascii="Angsana New" w:hAnsi="Angsana New"/>
          <w:sz w:val="30"/>
          <w:szCs w:val="30"/>
          <w:cs/>
          <w:lang w:eastAsia="ja-JP"/>
        </w:rPr>
        <w:t>เดือน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มีนาคม </w:t>
      </w:r>
      <w:r>
        <w:rPr>
          <w:rFonts w:ascii="Angsana New" w:hAnsi="Angsana New"/>
          <w:sz w:val="30"/>
          <w:szCs w:val="30"/>
          <w:lang w:eastAsia="ja-JP"/>
        </w:rPr>
        <w:t>2561</w:t>
      </w:r>
      <w:r w:rsidRPr="00850E6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850E62">
        <w:rPr>
          <w:rFonts w:ascii="Angsana New" w:hAnsi="Angsana New" w:hint="cs"/>
          <w:sz w:val="30"/>
          <w:szCs w:val="30"/>
          <w:cs/>
          <w:lang w:eastAsia="ja-JP"/>
        </w:rPr>
        <w:t>เป็นจำนวนเงิน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417.7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ล้านบาท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204.7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213.0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บาท ในเดือนมีนาคม </w:t>
      </w:r>
      <w:r>
        <w:rPr>
          <w:rFonts w:ascii="Angsana New" w:hAnsi="Angsana New"/>
          <w:sz w:val="30"/>
          <w:szCs w:val="30"/>
          <w:lang w:eastAsia="ja-JP"/>
        </w:rPr>
        <w:t xml:space="preserve">2561 </w:t>
      </w:r>
    </w:p>
    <w:p w:rsidR="00A31C9B" w:rsidRPr="003E409D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ja-JP"/>
        </w:rPr>
      </w:pPr>
    </w:p>
    <w:p w:rsidR="00A31C9B" w:rsidRPr="00E92B1E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B0392F">
        <w:rPr>
          <w:rFonts w:ascii="Angsana New" w:hAnsi="Angsana New"/>
          <w:sz w:val="30"/>
          <w:szCs w:val="30"/>
          <w:cs/>
          <w:lang w:eastAsia="ja-JP"/>
        </w:rPr>
        <w:t>บริษัทย่อยแห่งหนึ่ง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</w:rPr>
        <w:t>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สุรพลนิชิเรฟู้ดส์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B0392F">
        <w:rPr>
          <w:rFonts w:ascii="Angsana New" w:hAnsi="Angsana New"/>
          <w:sz w:val="30"/>
          <w:szCs w:val="30"/>
          <w:cs/>
          <w:lang w:eastAsia="ja-JP"/>
        </w:rPr>
        <w:t>ได้ประกาศจ่ายเงินปันผลใน</w:t>
      </w:r>
      <w:r w:rsidRPr="00850E62">
        <w:rPr>
          <w:rFonts w:ascii="Angsana New" w:hAnsi="Angsana New"/>
          <w:sz w:val="30"/>
          <w:szCs w:val="30"/>
          <w:cs/>
          <w:lang w:eastAsia="ja-JP"/>
        </w:rPr>
        <w:t>เดือน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มีนาคม </w:t>
      </w:r>
      <w:r>
        <w:rPr>
          <w:rFonts w:ascii="Angsana New" w:hAnsi="Angsana New"/>
          <w:sz w:val="30"/>
          <w:szCs w:val="30"/>
          <w:lang w:eastAsia="ja-JP"/>
        </w:rPr>
        <w:t>2560</w:t>
      </w:r>
      <w:r w:rsidRPr="00850E6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850E62">
        <w:rPr>
          <w:rFonts w:ascii="Angsana New" w:hAnsi="Angsana New" w:hint="cs"/>
          <w:sz w:val="30"/>
          <w:szCs w:val="30"/>
          <w:cs/>
          <w:lang w:eastAsia="ja-JP"/>
        </w:rPr>
        <w:t>เป็นจำนวนเงิน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476.5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ล้านบาท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233.5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243.0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บาท ในเดือนมีนาคม และกันยายน </w:t>
      </w:r>
      <w:r>
        <w:rPr>
          <w:rFonts w:ascii="Angsana New" w:hAnsi="Angsana New"/>
          <w:sz w:val="30"/>
          <w:szCs w:val="30"/>
          <w:lang w:eastAsia="ja-JP"/>
        </w:rPr>
        <w:t xml:space="preserve">2560 </w:t>
      </w:r>
    </w:p>
    <w:p w:rsidR="00A31C9B" w:rsidRPr="00EC6E14" w:rsidRDefault="00A31C9B" w:rsidP="00A31C9B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:rsidR="00A31C9B" w:rsidRPr="00EC6E14" w:rsidRDefault="00A31C9B" w:rsidP="00A31C9B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1AF1">
        <w:rPr>
          <w:rFonts w:ascii="Angsana New" w:hAnsi="Angsana New"/>
          <w:sz w:val="30"/>
          <w:szCs w:val="30"/>
        </w:rPr>
        <w:t xml:space="preserve">30 </w:t>
      </w:r>
      <w:r w:rsidR="008F1AF1">
        <w:rPr>
          <w:rFonts w:ascii="Angsana New" w:hAnsi="Angsana New" w:hint="cs"/>
          <w:sz w:val="30"/>
          <w:szCs w:val="30"/>
          <w:cs/>
        </w:rPr>
        <w:t>มิถุนายน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EC6E14">
        <w:rPr>
          <w:rFonts w:ascii="Angsana New" w:hAnsi="Angsana New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EC6E14">
        <w:rPr>
          <w:rFonts w:ascii="Angsana New" w:hAnsi="Angsana New"/>
          <w:sz w:val="30"/>
          <w:szCs w:val="30"/>
          <w:cs/>
        </w:rPr>
        <w:t xml:space="preserve"> (บริษัท จันทบุรีมารีนฟาร์ม </w:t>
      </w:r>
      <w:r>
        <w:rPr>
          <w:rFonts w:ascii="Angsana New" w:hAnsi="Angsana New" w:hint="cs"/>
          <w:sz w:val="30"/>
          <w:szCs w:val="30"/>
          <w:cs/>
        </w:rPr>
        <w:t>จำกัด</w:t>
      </w:r>
      <w:r w:rsidRPr="00EC6E14">
        <w:rPr>
          <w:rFonts w:ascii="Angsana New" w:hAnsi="Angsana New"/>
          <w:sz w:val="30"/>
          <w:szCs w:val="30"/>
          <w:cs/>
        </w:rPr>
        <w:t xml:space="preserve">) ที่ยังไม่ได้เรียกชำระเป็นจำนวนเงินรวม </w:t>
      </w:r>
      <w:r>
        <w:rPr>
          <w:rFonts w:ascii="Angsana New" w:hAnsi="Angsana New"/>
          <w:sz w:val="30"/>
          <w:szCs w:val="30"/>
        </w:rPr>
        <w:t xml:space="preserve">6.8 </w:t>
      </w:r>
      <w:r w:rsidRPr="00EC6E14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2560 : 6.8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ab/>
      </w:r>
    </w:p>
    <w:p w:rsidR="00A31C9B" w:rsidRPr="00A131E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703AE" w:rsidRDefault="0027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135A6">
        <w:rPr>
          <w:rFonts w:ascii="Angsana New" w:hAnsi="Angsana New"/>
          <w:sz w:val="30"/>
          <w:szCs w:val="30"/>
        </w:rPr>
        <w:t>30</w:t>
      </w:r>
      <w:r w:rsidR="002B7D0A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31C9B">
        <w:rPr>
          <w:rFonts w:ascii="Angsana New" w:hAnsi="Angsana New"/>
          <w:sz w:val="30"/>
          <w:szCs w:val="30"/>
        </w:rPr>
        <w:t>2561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4135A6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1C9B">
        <w:rPr>
          <w:rFonts w:ascii="Angsana New" w:hAnsi="Angsana New"/>
          <w:sz w:val="30"/>
          <w:szCs w:val="30"/>
        </w:rPr>
        <w:t>2560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:rsidR="00A31C9B" w:rsidRPr="00B71003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2"/>
          <w:szCs w:val="32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A31C9B" w:rsidRPr="000D56C8" w:rsidTr="001A4CD5">
        <w:trPr>
          <w:trHeight w:val="403"/>
          <w:tblHeader/>
        </w:trPr>
        <w:tc>
          <w:tcPr>
            <w:tcW w:w="4320" w:type="dxa"/>
          </w:tcPr>
          <w:p w:rsidR="00A31C9B" w:rsidRPr="000D56C8" w:rsidRDefault="00A31C9B" w:rsidP="001A4CD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1A4CD5">
        <w:trPr>
          <w:trHeight w:val="403"/>
          <w:tblHeader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A31C9B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1A4CD5">
        <w:trPr>
          <w:trHeight w:val="403"/>
          <w:tblHeader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1A4CD5">
        <w:trPr>
          <w:trHeight w:val="403"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1A4CD5">
        <w:trPr>
          <w:trHeight w:val="371"/>
        </w:trPr>
        <w:tc>
          <w:tcPr>
            <w:tcW w:w="4320" w:type="dxa"/>
          </w:tcPr>
          <w:p w:rsidR="00A31C9B" w:rsidRPr="002B15B8" w:rsidRDefault="00A31C9B" w:rsidP="001A4CD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EC6E14" w:rsidRDefault="006F474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73,780</w:t>
            </w:r>
          </w:p>
        </w:tc>
        <w:tc>
          <w:tcPr>
            <w:tcW w:w="24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31C9B" w:rsidRPr="00241BA9" w:rsidRDefault="00A31C9B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147,609</w:t>
            </w:r>
          </w:p>
        </w:tc>
      </w:tr>
      <w:tr w:rsidR="00A31C9B" w:rsidRPr="00EA48FD" w:rsidTr="001A4CD5">
        <w:trPr>
          <w:trHeight w:val="335"/>
        </w:trPr>
        <w:tc>
          <w:tcPr>
            <w:tcW w:w="4320" w:type="dxa"/>
          </w:tcPr>
          <w:p w:rsidR="00A31C9B" w:rsidRPr="00EA48FD" w:rsidRDefault="00A31C9B" w:rsidP="001A4CD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48F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EC6E14" w:rsidRDefault="006F474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94,826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EC6E14" w:rsidRDefault="006F474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8,591</w:t>
            </w:r>
          </w:p>
        </w:tc>
        <w:tc>
          <w:tcPr>
            <w:tcW w:w="24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7,467</w:t>
            </w:r>
          </w:p>
        </w:tc>
      </w:tr>
      <w:tr w:rsidR="00A31C9B" w:rsidRPr="000D56C8" w:rsidTr="001A4CD5">
        <w:trPr>
          <w:trHeight w:val="403"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1F7DF4" w:rsidRDefault="006F474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94,826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1F7DF4" w:rsidRDefault="00A31C9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1F7DF4" w:rsidRDefault="006F474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82,371</w:t>
            </w:r>
          </w:p>
        </w:tc>
        <w:tc>
          <w:tcPr>
            <w:tcW w:w="24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155,076</w:t>
            </w:r>
          </w:p>
        </w:tc>
      </w:tr>
    </w:tbl>
    <w:p w:rsidR="00A31C9B" w:rsidRPr="003F7B65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tab/>
      </w:r>
    </w:p>
    <w:p w:rsidR="00A31C9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0C5E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DC0C5E">
        <w:rPr>
          <w:rFonts w:ascii="Angsana New" w:hAnsi="Angsana New"/>
          <w:sz w:val="30"/>
          <w:szCs w:val="30"/>
        </w:rPr>
        <w:t xml:space="preserve">30 </w:t>
      </w:r>
      <w:r w:rsidRPr="00DC0C5E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DC0C5E">
        <w:rPr>
          <w:rFonts w:ascii="Angsana New" w:hAnsi="Angsana New"/>
          <w:sz w:val="30"/>
          <w:szCs w:val="30"/>
        </w:rPr>
        <w:t xml:space="preserve">75 </w:t>
      </w:r>
      <w:r w:rsidRPr="00DC0C5E">
        <w:rPr>
          <w:rFonts w:ascii="Angsana New" w:hAnsi="Angsana New" w:hint="cs"/>
          <w:sz w:val="30"/>
          <w:szCs w:val="30"/>
          <w:cs/>
        </w:rPr>
        <w:t>วัน</w:t>
      </w:r>
    </w:p>
    <w:p w:rsidR="00A31C9B" w:rsidRPr="003F7B65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80"/>
      </w:tblGrid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ลูกหนี้อื่น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8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1A4CD5">
        <w:trPr>
          <w:trHeight w:val="450"/>
        </w:trPr>
        <w:tc>
          <w:tcPr>
            <w:tcW w:w="4320" w:type="dxa"/>
          </w:tcPr>
          <w:p w:rsidR="00A31C9B" w:rsidRPr="004A0A9A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0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8C4354" w:rsidRDefault="006F474B" w:rsidP="001A4CD5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3,586</w:t>
            </w:r>
          </w:p>
        </w:tc>
        <w:tc>
          <w:tcPr>
            <w:tcW w:w="270" w:type="dxa"/>
            <w:gridSpan w:val="2"/>
          </w:tcPr>
          <w:p w:rsidR="00A31C9B" w:rsidRPr="008C435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4,165</w:t>
            </w:r>
          </w:p>
        </w:tc>
      </w:tr>
      <w:tr w:rsidR="00A31C9B" w:rsidRPr="000D56C8" w:rsidTr="001A4CD5">
        <w:trPr>
          <w:trHeight w:val="403"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6F474B" w:rsidP="001A4CD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3,586</w:t>
            </w:r>
          </w:p>
        </w:tc>
        <w:tc>
          <w:tcPr>
            <w:tcW w:w="243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</w:tr>
    </w:tbl>
    <w:p w:rsidR="00A31C9B" w:rsidRDefault="00A31C9B" w:rsidP="00A31C9B">
      <w:pPr>
        <w:spacing w:line="240" w:lineRule="auto"/>
        <w:rPr>
          <w:rFonts w:ascii="Angsana New" w:hAnsi="Angsana New"/>
          <w:sz w:val="16"/>
          <w:szCs w:val="16"/>
        </w:rPr>
      </w:pPr>
    </w:p>
    <w:p w:rsidR="002703AE" w:rsidRPr="003F7B65" w:rsidRDefault="002703AE" w:rsidP="00A31C9B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30"/>
        <w:gridCol w:w="720"/>
        <w:gridCol w:w="990"/>
        <w:gridCol w:w="270"/>
        <w:gridCol w:w="990"/>
        <w:gridCol w:w="270"/>
        <w:gridCol w:w="990"/>
        <w:gridCol w:w="270"/>
        <w:gridCol w:w="1080"/>
      </w:tblGrid>
      <w:tr w:rsidR="00A31C9B" w:rsidRPr="000D56C8" w:rsidTr="001A4CD5">
        <w:tc>
          <w:tcPr>
            <w:tcW w:w="2970" w:type="dxa"/>
          </w:tcPr>
          <w:p w:rsidR="00A31C9B" w:rsidRPr="000D56C8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04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A404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404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1A4CD5">
        <w:tc>
          <w:tcPr>
            <w:tcW w:w="29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:rsidR="00A31C9B" w:rsidRPr="00551DF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1A4CD5">
        <w:tc>
          <w:tcPr>
            <w:tcW w:w="29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1A4CD5">
        <w:tc>
          <w:tcPr>
            <w:tcW w:w="29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860" w:type="dxa"/>
            <w:gridSpan w:val="7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1A4CD5">
        <w:trPr>
          <w:trHeight w:val="450"/>
        </w:trPr>
        <w:tc>
          <w:tcPr>
            <w:tcW w:w="2970" w:type="dxa"/>
          </w:tcPr>
          <w:p w:rsidR="00A31C9B" w:rsidRPr="004A0A9A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63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C9B" w:rsidRPr="000D56C8" w:rsidTr="001A4CD5">
        <w:trPr>
          <w:trHeight w:val="450"/>
        </w:trPr>
        <w:tc>
          <w:tcPr>
            <w:tcW w:w="2970" w:type="dxa"/>
          </w:tcPr>
          <w:p w:rsidR="00A31C9B" w:rsidRPr="004A0A9A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0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41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2.05</w:t>
            </w:r>
          </w:p>
        </w:tc>
        <w:tc>
          <w:tcPr>
            <w:tcW w:w="72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8C4354" w:rsidRDefault="006F474B" w:rsidP="001A4CD5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130,500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C9B" w:rsidRPr="000D56C8" w:rsidTr="001A4CD5">
        <w:trPr>
          <w:trHeight w:val="403"/>
        </w:trPr>
        <w:tc>
          <w:tcPr>
            <w:tcW w:w="29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4375D3" w:rsidP="001A4CD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130,500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703AE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2703AE" w:rsidRDefault="0027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31C9B" w:rsidRDefault="00A31C9B" w:rsidP="00A31C9B">
      <w:pPr>
        <w:spacing w:line="240" w:lineRule="auto"/>
        <w:rPr>
          <w:sz w:val="2"/>
          <w:szCs w:val="2"/>
        </w:rPr>
      </w:pPr>
    </w:p>
    <w:p w:rsidR="00A31C9B" w:rsidRDefault="00A31C9B" w:rsidP="00A31C9B">
      <w:pPr>
        <w:spacing w:line="240" w:lineRule="auto"/>
        <w:rPr>
          <w:sz w:val="2"/>
          <w:szCs w:val="2"/>
        </w:rPr>
      </w:pPr>
    </w:p>
    <w:p w:rsidR="00A31C9B" w:rsidRPr="002B7D0A" w:rsidRDefault="00A31C9B" w:rsidP="00A31C9B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992"/>
        <w:gridCol w:w="284"/>
        <w:gridCol w:w="992"/>
        <w:gridCol w:w="283"/>
        <w:gridCol w:w="993"/>
        <w:gridCol w:w="283"/>
        <w:gridCol w:w="983"/>
      </w:tblGrid>
      <w:tr w:rsidR="00A31C9B" w:rsidRPr="000D56C8" w:rsidTr="001A4CD5">
        <w:tc>
          <w:tcPr>
            <w:tcW w:w="4370" w:type="dxa"/>
          </w:tcPr>
          <w:p w:rsidR="00A31C9B" w:rsidRPr="00CA0F37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gridSpan w:val="3"/>
          </w:tcPr>
          <w:p w:rsidR="00A31C9B" w:rsidRPr="00CA0F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31C9B" w:rsidRPr="00CA0F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:rsidR="00A31C9B" w:rsidRPr="00CA0F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1A4CD5">
        <w:tc>
          <w:tcPr>
            <w:tcW w:w="43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1A4CD5">
        <w:tc>
          <w:tcPr>
            <w:tcW w:w="43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1A4CD5">
        <w:tc>
          <w:tcPr>
            <w:tcW w:w="43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0" w:type="dxa"/>
            <w:gridSpan w:val="7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1A4CD5">
        <w:trPr>
          <w:trHeight w:val="375"/>
        </w:trPr>
        <w:tc>
          <w:tcPr>
            <w:tcW w:w="4370" w:type="dxa"/>
          </w:tcPr>
          <w:p w:rsidR="00A31C9B" w:rsidRPr="00716082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A31C9B" w:rsidRPr="00FF7DB5" w:rsidRDefault="00A31C9B" w:rsidP="001A4C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A31C9B" w:rsidRPr="00FF7DB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A31C9B" w:rsidRPr="00716082" w:rsidRDefault="006F474B" w:rsidP="003F7B6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A31C9B" w:rsidRPr="00716082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</w:tr>
      <w:tr w:rsidR="00A31C9B" w:rsidRPr="00716082" w:rsidTr="001A4CD5">
        <w:trPr>
          <w:trHeight w:val="406"/>
        </w:trPr>
        <w:tc>
          <w:tcPr>
            <w:tcW w:w="4370" w:type="dxa"/>
          </w:tcPr>
          <w:p w:rsidR="00A31C9B" w:rsidRPr="00716082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1C9B" w:rsidRPr="006C252A" w:rsidRDefault="006F474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7,712</w:t>
            </w:r>
          </w:p>
        </w:tc>
        <w:tc>
          <w:tcPr>
            <w:tcW w:w="284" w:type="dxa"/>
          </w:tcPr>
          <w:p w:rsidR="00A31C9B" w:rsidRPr="00716082" w:rsidRDefault="00A31C9B" w:rsidP="001A4CD5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1C9B" w:rsidRPr="006C252A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252A">
              <w:rPr>
                <w:rFonts w:ascii="Angsana New" w:hAnsi="Angsana New"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83" w:type="dxa"/>
          </w:tcPr>
          <w:p w:rsidR="00A31C9B" w:rsidRPr="00716082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31C9B" w:rsidRPr="007B712F" w:rsidRDefault="006F474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A31C9B" w:rsidRPr="00FF7DB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31C9B" w:rsidRPr="00E9296D" w:rsidTr="001A4CD5">
        <w:tc>
          <w:tcPr>
            <w:tcW w:w="4370" w:type="dxa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F6352C" w:rsidRDefault="006F474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7,712</w:t>
            </w:r>
          </w:p>
        </w:tc>
        <w:tc>
          <w:tcPr>
            <w:tcW w:w="284" w:type="dxa"/>
          </w:tcPr>
          <w:p w:rsidR="00A31C9B" w:rsidRPr="00C07A5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F6352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83" w:type="dxa"/>
          </w:tcPr>
          <w:p w:rsidR="00A31C9B" w:rsidRPr="00C07A5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FC561D" w:rsidRDefault="006F474B" w:rsidP="006F474B">
            <w:pPr>
              <w:pStyle w:val="acctfourfigures"/>
              <w:tabs>
                <w:tab w:val="clear" w:pos="765"/>
                <w:tab w:val="decimal" w:pos="441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31C9B" w:rsidRPr="00C07A5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285</w:t>
            </w:r>
          </w:p>
        </w:tc>
      </w:tr>
    </w:tbl>
    <w:p w:rsidR="00A31C9B" w:rsidRDefault="00A31C9B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Pr="004B6EC1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A31C9B" w:rsidRPr="004B6EC1" w:rsidRDefault="00A31C9B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4"/>
        <w:gridCol w:w="446"/>
        <w:gridCol w:w="630"/>
        <w:gridCol w:w="33"/>
        <w:gridCol w:w="826"/>
        <w:gridCol w:w="991"/>
        <w:gridCol w:w="285"/>
        <w:gridCol w:w="991"/>
        <w:gridCol w:w="285"/>
        <w:gridCol w:w="992"/>
        <w:gridCol w:w="285"/>
        <w:gridCol w:w="960"/>
        <w:gridCol w:w="22"/>
      </w:tblGrid>
      <w:tr w:rsidR="00A31C9B" w:rsidRPr="00E9296D" w:rsidTr="001A4CD5">
        <w:trPr>
          <w:gridAfter w:val="1"/>
          <w:wAfter w:w="22" w:type="dxa"/>
          <w:trHeight w:hRule="exact" w:val="389"/>
        </w:trPr>
        <w:tc>
          <w:tcPr>
            <w:tcW w:w="4369" w:type="dxa"/>
            <w:gridSpan w:val="5"/>
          </w:tcPr>
          <w:p w:rsidR="00A31C9B" w:rsidRPr="00E9296D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7" w:type="dxa"/>
            <w:gridSpan w:val="3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B0568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89" w:type="dxa"/>
            <w:gridSpan w:val="7"/>
          </w:tcPr>
          <w:p w:rsidR="00A31C9B" w:rsidRPr="00B0568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6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2B7E41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2B7E4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:rsidR="00A31C9B" w:rsidRPr="00FF7DB5" w:rsidRDefault="00A31C9B" w:rsidP="001A4C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A31C9B" w:rsidRPr="00B231F1" w:rsidRDefault="006F474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31F1">
              <w:rPr>
                <w:rFonts w:ascii="Angsana New" w:hAnsi="Angsana New"/>
                <w:sz w:val="30"/>
                <w:szCs w:val="30"/>
                <w:lang w:bidi="th-TH"/>
              </w:rPr>
              <w:t>131</w:t>
            </w:r>
          </w:p>
        </w:tc>
        <w:tc>
          <w:tcPr>
            <w:tcW w:w="285" w:type="dxa"/>
          </w:tcPr>
          <w:p w:rsidR="00A31C9B" w:rsidRPr="002B7E41" w:rsidRDefault="00A31C9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</w:tcPr>
          <w:p w:rsidR="00A31C9B" w:rsidRPr="00B231F1" w:rsidRDefault="00A31C9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31F1">
              <w:rPr>
                <w:rFonts w:ascii="Angsana New" w:hAnsi="Angsana New"/>
                <w:sz w:val="30"/>
                <w:szCs w:val="30"/>
                <w:lang w:bidi="th-TH"/>
              </w:rPr>
              <w:t>3,741</w:t>
            </w:r>
          </w:p>
        </w:tc>
      </w:tr>
      <w:tr w:rsidR="00A31C9B" w:rsidRPr="002B7E41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2B7E4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A31C9B" w:rsidRPr="002B7E41" w:rsidRDefault="006F474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11,122</w:t>
            </w:r>
          </w:p>
        </w:tc>
        <w:tc>
          <w:tcPr>
            <w:tcW w:w="285" w:type="dxa"/>
            <w:shd w:val="clear" w:color="auto" w:fill="FFFFFF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85" w:type="dxa"/>
            <w:shd w:val="clear" w:color="auto" w:fill="FFFFFF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A31C9B" w:rsidRPr="00902FAF" w:rsidRDefault="006F474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B0568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31C9B" w:rsidRPr="0083769D" w:rsidRDefault="006F474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11,122</w:t>
            </w:r>
          </w:p>
        </w:tc>
        <w:tc>
          <w:tcPr>
            <w:tcW w:w="285" w:type="dxa"/>
            <w:shd w:val="clear" w:color="auto" w:fill="FFFFFF"/>
          </w:tcPr>
          <w:p w:rsidR="00A31C9B" w:rsidRPr="00B0568D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A31C9B" w:rsidRPr="008911D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11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85" w:type="dxa"/>
            <w:shd w:val="clear" w:color="auto" w:fill="FFFFFF"/>
          </w:tcPr>
          <w:p w:rsidR="00A31C9B" w:rsidRPr="00B0568D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31C9B" w:rsidRPr="0083769D" w:rsidRDefault="006F474B" w:rsidP="00B231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131</w:t>
            </w:r>
          </w:p>
        </w:tc>
        <w:tc>
          <w:tcPr>
            <w:tcW w:w="285" w:type="dxa"/>
            <w:shd w:val="clear" w:color="auto" w:fill="FFFFFF"/>
            <w:vAlign w:val="center"/>
          </w:tcPr>
          <w:p w:rsidR="00A31C9B" w:rsidRPr="00B231F1" w:rsidRDefault="00A31C9B" w:rsidP="00B231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A31C9B" w:rsidRPr="00EC6E14" w:rsidRDefault="00A31C9B" w:rsidP="00B231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3,741</w:t>
            </w:r>
          </w:p>
        </w:tc>
      </w:tr>
      <w:tr w:rsidR="00A31C9B" w:rsidRPr="002703AE" w:rsidTr="00A31C9B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2703AE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A31C9B" w:rsidRPr="002703AE" w:rsidRDefault="00A31C9B" w:rsidP="001A4C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A31C9B" w:rsidRPr="002703AE" w:rsidRDefault="00A31C9B" w:rsidP="001A4CD5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31C9B" w:rsidRPr="00A16777" w:rsidTr="00A31C9B">
        <w:tc>
          <w:tcPr>
            <w:tcW w:w="2880" w:type="dxa"/>
            <w:gridSpan w:val="2"/>
          </w:tcPr>
          <w:p w:rsidR="00A31C9B" w:rsidRPr="007E63A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9" w:type="dxa"/>
            <w:gridSpan w:val="3"/>
          </w:tcPr>
          <w:p w:rsidR="00A31C9B" w:rsidRPr="00551DF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</w:tcPr>
          <w:p w:rsidR="00A31C9B" w:rsidRPr="00A16777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5" w:type="dxa"/>
          </w:tcPr>
          <w:p w:rsidR="00A31C9B" w:rsidRPr="00A16777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FFFFFF" w:themeColor="background1"/>
            </w:tcBorders>
          </w:tcPr>
          <w:p w:rsidR="00A31C9B" w:rsidRPr="00A16777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31C9B" w:rsidRPr="00A16777" w:rsidTr="001A4CD5">
        <w:tc>
          <w:tcPr>
            <w:tcW w:w="2880" w:type="dxa"/>
            <w:gridSpan w:val="2"/>
          </w:tcPr>
          <w:p w:rsidR="00A31C9B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3"/>
          </w:tcPr>
          <w:p w:rsidR="00A31C9B" w:rsidRPr="00187C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31C9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5026" w:rsidTr="001A4CD5">
        <w:tc>
          <w:tcPr>
            <w:tcW w:w="2880" w:type="dxa"/>
            <w:gridSpan w:val="2"/>
          </w:tcPr>
          <w:p w:rsidR="00A31C9B" w:rsidRPr="00A2107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dxa"/>
            <w:gridSpan w:val="2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26" w:type="dxa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31C9B" w:rsidRPr="004C3F86" w:rsidTr="001A4CD5">
        <w:tc>
          <w:tcPr>
            <w:tcW w:w="2880" w:type="dxa"/>
            <w:gridSpan w:val="2"/>
          </w:tcPr>
          <w:p w:rsidR="00A31C9B" w:rsidRPr="007E63A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:rsidR="00A31C9B" w:rsidRPr="00404ED8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811" w:type="dxa"/>
            <w:gridSpan w:val="8"/>
          </w:tcPr>
          <w:p w:rsidR="00A31C9B" w:rsidRPr="004C3F86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2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31C9B" w:rsidRPr="004C3F86" w:rsidTr="001A4CD5">
        <w:tc>
          <w:tcPr>
            <w:tcW w:w="2880" w:type="dxa"/>
            <w:gridSpan w:val="2"/>
          </w:tcPr>
          <w:p w:rsidR="00A31C9B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ชำระคืนเมื่อทวงถาม</w:t>
            </w:r>
          </w:p>
        </w:tc>
        <w:tc>
          <w:tcPr>
            <w:tcW w:w="1489" w:type="dxa"/>
            <w:gridSpan w:val="3"/>
          </w:tcPr>
          <w:p w:rsidR="00A31C9B" w:rsidRPr="00404ED8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811" w:type="dxa"/>
            <w:gridSpan w:val="8"/>
          </w:tcPr>
          <w:p w:rsidR="00A31C9B" w:rsidRPr="00EC6E14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1C9B" w:rsidRPr="00B94F6D" w:rsidTr="001A4CD5">
        <w:tc>
          <w:tcPr>
            <w:tcW w:w="2434" w:type="dxa"/>
          </w:tcPr>
          <w:p w:rsidR="00A31C9B" w:rsidRPr="00B94F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4F6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6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859" w:type="dxa"/>
            <w:gridSpan w:val="2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31C9B" w:rsidRPr="001F759D" w:rsidRDefault="00A31C9B" w:rsidP="001A4CD5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A31C9B" w:rsidRPr="00B94F6D" w:rsidRDefault="00A31C9B" w:rsidP="001A4CD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  <w:tcBorders>
              <w:bottom w:val="double" w:sz="4" w:space="0" w:color="auto"/>
            </w:tcBorders>
          </w:tcPr>
          <w:p w:rsidR="00A31C9B" w:rsidRPr="00B94F6D" w:rsidRDefault="00A31C9B" w:rsidP="001A4CD5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 w:rsidRPr="004804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A31C9B" w:rsidRPr="002703AE" w:rsidRDefault="00A31C9B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:rsidR="00B90DE1" w:rsidRPr="00C07A5C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07A5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B90DE1" w:rsidRPr="002703AE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p w:rsidR="00B90DE1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7 ตุลาคม 2531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>
        <w:rPr>
          <w:rFonts w:ascii="Angsana New" w:hAnsi="Angsana New"/>
          <w:sz w:val="30"/>
          <w:szCs w:val="30"/>
        </w:rPr>
        <w:t xml:space="preserve">    </w:t>
      </w:r>
      <w:r w:rsidRPr="00C07A5C">
        <w:rPr>
          <w:rFonts w:ascii="Angsana New" w:hAnsi="Angsana New"/>
          <w:sz w:val="30"/>
          <w:szCs w:val="30"/>
          <w:cs/>
        </w:rPr>
        <w:t>ตกลงกันซึ่งใกล้เคียงกับราคาตลาด</w:t>
      </w:r>
    </w:p>
    <w:p w:rsidR="00B90DE1" w:rsidRPr="002703AE" w:rsidRDefault="00B90DE1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:rsidR="00B90DE1" w:rsidRPr="004953A9" w:rsidRDefault="00B90DE1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4953A9">
        <w:rPr>
          <w:rFonts w:ascii="Angsana New" w:hAnsi="Angsana New" w:cs="Angsana New"/>
          <w:cs/>
          <w:lang w:val="en-US"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</w:t>
      </w:r>
      <w:r w:rsidRPr="004953A9">
        <w:rPr>
          <w:rFonts w:ascii="Angsana New" w:hAnsi="Angsana New" w:cs="Angsana New"/>
          <w:lang w:val="en-US"/>
        </w:rPr>
        <w:t xml:space="preserve"> </w:t>
      </w:r>
      <w:r w:rsidRPr="004953A9">
        <w:rPr>
          <w:rFonts w:ascii="Angsana New" w:hAnsi="Angsana New" w:cs="Angsana New"/>
          <w:cs/>
          <w:lang w:val="en-US"/>
        </w:rPr>
        <w:t>โดยบริษัท</w:t>
      </w:r>
      <w:r w:rsidRPr="004953A9">
        <w:rPr>
          <w:rFonts w:ascii="Angsana New" w:hAnsi="Angsana New" w:cs="Angsana New"/>
          <w:lang w:val="en-US"/>
        </w:rPr>
        <w:t xml:space="preserve">    </w:t>
      </w:r>
      <w:r w:rsidRPr="004953A9">
        <w:rPr>
          <w:rFonts w:ascii="Angsana New" w:hAnsi="Angsana New" w:cs="Angsana New"/>
          <w:cs/>
          <w:lang w:val="en-US"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สัญญานี้อาจบอกเลิกได้โดยฝ่ายใดฝ่ายหนึ่งด้วยการแจ้งเป็นลายลักษณ์อักษรล่วงหน้า 30 วัน มิฉะนั้นจะถือว่าสัญญานี้ต่ออายุโดยอัตโนมัติครั้งละหนึ่งปี</w:t>
      </w:r>
      <w:r w:rsidRPr="004953A9">
        <w:rPr>
          <w:rFonts w:ascii="Angsana New" w:hAnsi="Angsana New" w:cs="Angsana New"/>
          <w:lang w:val="en-US"/>
        </w:rPr>
        <w:t xml:space="preserve"> </w:t>
      </w:r>
      <w:r w:rsidRPr="004953A9">
        <w:rPr>
          <w:rFonts w:ascii="Angsana New" w:hAnsi="Angsana New" w:cs="Angsana New"/>
          <w:cs/>
          <w:lang w:val="en-US"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B90DE1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C07A5C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         </w:t>
      </w:r>
      <w:r w:rsidRPr="00C07A5C">
        <w:rPr>
          <w:rFonts w:ascii="Angsana New" w:hAnsi="Angsana New"/>
          <w:sz w:val="30"/>
          <w:szCs w:val="30"/>
        </w:rPr>
        <w:t xml:space="preserve">    </w:t>
      </w:r>
      <w:r w:rsidR="00446501">
        <w:rPr>
          <w:rFonts w:ascii="Angsana New" w:hAnsi="Angsana New"/>
          <w:sz w:val="30"/>
          <w:szCs w:val="30"/>
          <w:cs/>
        </w:rPr>
        <w:t>นิชิเร</w:t>
      </w:r>
      <w:r w:rsidR="00446501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ฟู้ดส์ อิงค์ แห่งประเทศญี่ปุ่น โดยบริษัทดังกล่าวจะให้ความรู้และความช่วยเหลือด้านเทคนิค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ตลอดจนให้คำปรึกษาเกี่ยวกับการผลิตสินค้าบางชนิด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ภายใต้ข้อกำหนดของสัญญา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บริษัทย่อยตกลงจ่ายค่าบริการเป็นจำนวนร้อยละของมูลค่าขายตามราคาเอฟ โอ บี ณ ท่าเรือกรุงเทพฯ สำหรับสินค้าที่ส่งออกไปประเทศญี่ปุ่น ยกเว้น</w:t>
      </w:r>
      <w:r>
        <w:rPr>
          <w:rFonts w:ascii="Angsana New" w:hAnsi="Angsana New"/>
          <w:sz w:val="30"/>
          <w:szCs w:val="30"/>
        </w:rPr>
        <w:t xml:space="preserve">          </w:t>
      </w:r>
      <w:r w:rsidRPr="00C07A5C">
        <w:rPr>
          <w:rFonts w:ascii="Angsana New" w:hAnsi="Angsana New"/>
          <w:sz w:val="30"/>
          <w:szCs w:val="30"/>
          <w:cs/>
        </w:rPr>
        <w:t>ข</w:t>
      </w:r>
      <w:r>
        <w:rPr>
          <w:rFonts w:ascii="Angsana New" w:hAnsi="Angsana New"/>
          <w:sz w:val="30"/>
          <w:szCs w:val="30"/>
          <w:cs/>
        </w:rPr>
        <w:t>นมปังแช่แข็ง กุ้งชุบแป้งแช่แข็ง</w:t>
      </w:r>
      <w:r w:rsidRPr="00C07A5C">
        <w:rPr>
          <w:rFonts w:ascii="Angsana New" w:hAnsi="Angsana New"/>
          <w:sz w:val="30"/>
          <w:szCs w:val="30"/>
          <w:cs/>
        </w:rPr>
        <w:t>และกุ้งเทมปุระ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:rsidR="004D5E4A" w:rsidRPr="004953A9" w:rsidRDefault="004D5E4A" w:rsidP="00301FE4">
      <w:pPr>
        <w:tabs>
          <w:tab w:val="left" w:pos="720"/>
        </w:tabs>
        <w:jc w:val="thaiDistribute"/>
        <w:rPr>
          <w:rFonts w:ascii="Angsana New" w:hAnsi="Angsana New"/>
          <w:sz w:val="20"/>
          <w:szCs w:val="20"/>
        </w:rPr>
      </w:pPr>
    </w:p>
    <w:p w:rsidR="00B90DE1" w:rsidRPr="002B7D0A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10 กรกฎาคม 2538 บริษัทย่อยแห่งหนึ่ง (บริษัท สุรพลนิชิเรฟู้ดส์ จำกัด) ได้ทำสัญญารับความช่วยเหลือ</w:t>
      </w:r>
      <w:r w:rsidRPr="002B7D0A">
        <w:rPr>
          <w:rFonts w:ascii="Angsana New" w:hAnsi="Angsana New"/>
          <w:sz w:val="30"/>
          <w:szCs w:val="30"/>
          <w:cs/>
        </w:rPr>
        <w:t>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</w:t>
      </w:r>
      <w:r w:rsidRPr="002B7D0A">
        <w:rPr>
          <w:rFonts w:ascii="Angsana New" w:hAnsi="Angsana New"/>
          <w:sz w:val="30"/>
          <w:szCs w:val="30"/>
        </w:rPr>
        <w:t xml:space="preserve">  </w:t>
      </w:r>
      <w:r w:rsidRPr="002B7D0A">
        <w:rPr>
          <w:rFonts w:ascii="Angsana New" w:hAnsi="Angsana New"/>
          <w:sz w:val="30"/>
          <w:szCs w:val="30"/>
          <w:cs/>
        </w:rPr>
        <w:t>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B90DE1" w:rsidRPr="004953A9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B90DE1" w:rsidRDefault="00B90DE1" w:rsidP="00B9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7D0A">
        <w:rPr>
          <w:rFonts w:ascii="Angsana New" w:hAnsi="Angsana New"/>
          <w:sz w:val="30"/>
          <w:szCs w:val="30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2B7D0A">
        <w:rPr>
          <w:rFonts w:ascii="Angsana New" w:hAnsi="Angsana New"/>
          <w:sz w:val="30"/>
          <w:szCs w:val="30"/>
        </w:rPr>
        <w:t xml:space="preserve">             </w:t>
      </w:r>
      <w:r w:rsidRPr="002B7D0A">
        <w:rPr>
          <w:rFonts w:ascii="Angsana New" w:hAnsi="Angsana New"/>
          <w:sz w:val="30"/>
          <w:szCs w:val="30"/>
          <w:cs/>
        </w:rPr>
        <w:t xml:space="preserve"> นิชิเร ฟู้ดส์ อิงค์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แห่งประเทศญี่ปุ่น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บริษัทย่อยตกลงจะจ่ายค่าบริการในอัตราร้อยละของมูลค่าการขายตามราคา เอฟ โอ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บี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ณ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2B7D0A" w:rsidRPr="004953A9" w:rsidRDefault="002B7D0A" w:rsidP="00776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BD20C1" w:rsidRPr="00BB1625" w:rsidRDefault="00BD20C1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ลูกหนี้การค้า</w:t>
      </w:r>
    </w:p>
    <w:p w:rsidR="003F7D59" w:rsidRPr="008C75A5" w:rsidRDefault="003F7D59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9A7BDE" w:rsidRPr="00E9296D" w:rsidTr="00386314">
        <w:tc>
          <w:tcPr>
            <w:tcW w:w="3438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A7BDE" w:rsidRPr="00E9296D" w:rsidRDefault="009A7BDE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E9296D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413B" w:rsidRPr="00E9296D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5D1C3C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5D1C3C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D0A" w:rsidRPr="00CE106A" w:rsidTr="00386314">
        <w:tc>
          <w:tcPr>
            <w:tcW w:w="3438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B7D0A" w:rsidRPr="00CE106A" w:rsidRDefault="002B7D0A" w:rsidP="002B7D0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C3C" w:rsidRPr="00CE106A" w:rsidTr="00386314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5D1C3C" w:rsidRPr="00CE106A" w:rsidRDefault="006F474B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94,826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EC6E14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CE106A" w:rsidRDefault="006F474B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82,371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AC1DE7" w:rsidRDefault="005D1C3C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155,076</w:t>
            </w:r>
          </w:p>
        </w:tc>
      </w:tr>
      <w:tr w:rsidR="005D1C3C" w:rsidRPr="00CE106A" w:rsidTr="00386314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 ๆ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5D1C3C" w:rsidRPr="002F682D" w:rsidRDefault="00243123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121,75</w:t>
            </w:r>
            <w:r w:rsidR="006F47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EC6E14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120,766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CE106A" w:rsidRDefault="00243123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7,720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EC6E14" w:rsidRDefault="005D1C3C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</w:tr>
      <w:tr w:rsidR="005D1C3C" w:rsidRPr="00CE106A" w:rsidTr="00386314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1C3C" w:rsidRPr="00CE106A" w:rsidRDefault="00243123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216,57</w:t>
            </w:r>
            <w:r w:rsidR="006F474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1C3C" w:rsidRPr="00EC6E14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1C3C" w:rsidRPr="00CE106A" w:rsidRDefault="006F474B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90,09</w:t>
            </w:r>
            <w:r w:rsidR="002431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D1C3C" w:rsidRPr="00EC6E14" w:rsidRDefault="005D1C3C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161,686</w:t>
            </w:r>
          </w:p>
        </w:tc>
      </w:tr>
      <w:tr w:rsidR="005D1C3C" w:rsidRPr="00CE106A" w:rsidTr="00386314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1C3C" w:rsidRPr="00C8058F" w:rsidRDefault="003F7B65" w:rsidP="003F7B65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C3C" w:rsidRPr="00C8058F" w:rsidRDefault="005D1C3C" w:rsidP="005D1C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1C3C" w:rsidRPr="00EC6E14" w:rsidRDefault="005D1C3C" w:rsidP="005D1C3C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C3C" w:rsidRPr="00C8058F" w:rsidRDefault="005D1C3C" w:rsidP="005D1C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1C3C" w:rsidRPr="00052C29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1C3C" w:rsidRPr="00EC6E14" w:rsidRDefault="005D1C3C" w:rsidP="005D1C3C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C3C" w:rsidRPr="00CE106A" w:rsidTr="00386314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CE106A" w:rsidRDefault="00243123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216,57</w:t>
            </w:r>
            <w:r w:rsidR="006F474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EC6E14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CE106A" w:rsidRDefault="006F474B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90,09</w:t>
            </w:r>
            <w:r w:rsidR="002431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EC6E14" w:rsidRDefault="005D1C3C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161,686</w:t>
            </w:r>
          </w:p>
        </w:tc>
      </w:tr>
      <w:tr w:rsidR="00AE362D" w:rsidRPr="00CE106A" w:rsidTr="00386314">
        <w:tc>
          <w:tcPr>
            <w:tcW w:w="3438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81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972" w:rsidRPr="00CE106A" w:rsidTr="00386314">
        <w:tc>
          <w:tcPr>
            <w:tcW w:w="3438" w:type="dxa"/>
            <w:shd w:val="clear" w:color="auto" w:fill="FFFFFF"/>
          </w:tcPr>
          <w:p w:rsidR="00E62972" w:rsidRPr="00CE106A" w:rsidRDefault="00E62972" w:rsidP="00E62972">
            <w:pPr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558" w:hanging="393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972" w:rsidRPr="00CE106A" w:rsidTr="00386314">
        <w:tc>
          <w:tcPr>
            <w:tcW w:w="3438" w:type="dxa"/>
            <w:shd w:val="clear" w:color="auto" w:fill="FFFFFF"/>
          </w:tcPr>
          <w:p w:rsidR="00E62972" w:rsidRPr="00CE106A" w:rsidRDefault="00E62972" w:rsidP="00E62972">
            <w:pPr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558" w:hanging="393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32FC8" w:rsidRPr="008C75A5" w:rsidRDefault="00732FC8" w:rsidP="008A1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502D9" w:rsidRDefault="001502D9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D7047" w:rsidRPr="00CE106A" w:rsidRDefault="00A660C5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106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8C75A5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A660C5" w:rsidRPr="00CE106A" w:rsidTr="00B64F1E">
        <w:trPr>
          <w:tblHeader/>
        </w:trPr>
        <w:tc>
          <w:tcPr>
            <w:tcW w:w="4248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DB9" w:rsidRPr="00CE106A" w:rsidTr="00B64F1E">
        <w:trPr>
          <w:tblHeader/>
        </w:trPr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2DB9" w:rsidRPr="00CE106A" w:rsidTr="00B64F1E">
        <w:trPr>
          <w:tblHeader/>
        </w:trPr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5D1C3C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5D1C3C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D0A" w:rsidRPr="00CE106A" w:rsidTr="00B64F1E">
        <w:trPr>
          <w:tblHeader/>
        </w:trPr>
        <w:tc>
          <w:tcPr>
            <w:tcW w:w="4248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B7D0A" w:rsidRPr="00CE106A" w:rsidRDefault="002B7D0A" w:rsidP="002B7D0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2DB9" w:rsidRPr="00CE106A" w:rsidTr="00B64F1E"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760" w:rsidRPr="00CE106A" w:rsidTr="00B64F1E">
        <w:tc>
          <w:tcPr>
            <w:tcW w:w="4248" w:type="dxa"/>
          </w:tcPr>
          <w:p w:rsidR="009E3760" w:rsidRPr="00CE106A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9E3760" w:rsidRPr="00CE106A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94,789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113,313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E106A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82,371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78,243</w:t>
            </w:r>
          </w:p>
        </w:tc>
      </w:tr>
      <w:tr w:rsidR="009E3760" w:rsidRPr="00CE106A" w:rsidTr="00B64F1E">
        <w:tc>
          <w:tcPr>
            <w:tcW w:w="4248" w:type="dxa"/>
          </w:tcPr>
          <w:p w:rsidR="009E3760" w:rsidRPr="00CE106A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CE106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760" w:rsidRPr="00CE106A" w:rsidTr="00B64F1E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E3760" w:rsidRPr="00EC6E14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EC6E14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37,967</w:t>
            </w:r>
          </w:p>
        </w:tc>
      </w:tr>
      <w:tr w:rsidR="009E3760" w:rsidRPr="00CE106A" w:rsidTr="00B64F1E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E3760" w:rsidRPr="00EC6E14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EC6E14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38,866</w:t>
            </w:r>
          </w:p>
        </w:tc>
      </w:tr>
      <w:tr w:rsidR="009E3760" w:rsidRPr="00CE106A" w:rsidTr="00B64F1E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E3760" w:rsidRPr="00EC6E14" w:rsidRDefault="006F474B" w:rsidP="00A252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EC6E14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760" w:rsidRPr="00CE106A" w:rsidTr="005D1C3C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EC6E14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EC6E14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760" w:rsidRPr="00CE106A" w:rsidTr="005D1C3C">
        <w:tc>
          <w:tcPr>
            <w:tcW w:w="4248" w:type="dxa"/>
          </w:tcPr>
          <w:p w:rsidR="009E3760" w:rsidRPr="00CE106A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2703AE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3AE">
              <w:rPr>
                <w:rFonts w:ascii="Angsana New" w:hAnsi="Angsana New"/>
                <w:b/>
                <w:bCs/>
                <w:sz w:val="30"/>
                <w:szCs w:val="30"/>
              </w:rPr>
              <w:t>94,826</w:t>
            </w:r>
          </w:p>
        </w:tc>
        <w:tc>
          <w:tcPr>
            <w:tcW w:w="270" w:type="dxa"/>
          </w:tcPr>
          <w:p w:rsidR="009E3760" w:rsidRPr="002703AE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2703AE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3AE"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9E3760" w:rsidRPr="002703AE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2703AE" w:rsidRDefault="006F474B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3AE">
              <w:rPr>
                <w:rFonts w:ascii="Angsana New" w:hAnsi="Angsana New"/>
                <w:b/>
                <w:bCs/>
                <w:sz w:val="30"/>
                <w:szCs w:val="30"/>
              </w:rPr>
              <w:t>82,371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745">
              <w:rPr>
                <w:rFonts w:ascii="Angsana New" w:hAnsi="Angsana New"/>
                <w:b/>
                <w:bCs/>
                <w:sz w:val="30"/>
                <w:szCs w:val="30"/>
              </w:rPr>
              <w:t>155,076</w:t>
            </w:r>
          </w:p>
        </w:tc>
      </w:tr>
    </w:tbl>
    <w:p w:rsidR="002B7D0A" w:rsidRPr="002B7D0A" w:rsidRDefault="002B7D0A" w:rsidP="002B7D0A">
      <w:pPr>
        <w:spacing w:line="240" w:lineRule="auto"/>
        <w:rPr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1E0696" w:rsidRPr="00E9296D" w:rsidTr="00D80D0D">
        <w:tc>
          <w:tcPr>
            <w:tcW w:w="4230" w:type="dxa"/>
          </w:tcPr>
          <w:p w:rsidR="001E0696" w:rsidRPr="00E9296D" w:rsidRDefault="001E0696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1E0696" w:rsidRPr="00C8058F" w:rsidRDefault="006F474B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99,319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93,999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6F474B" w:rsidP="003D2F3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</w:t>
            </w:r>
            <w:r w:rsidR="003D2F3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6,583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1E0696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30 วัน</w:t>
            </w:r>
          </w:p>
        </w:tc>
        <w:tc>
          <w:tcPr>
            <w:tcW w:w="1080" w:type="dxa"/>
          </w:tcPr>
          <w:p w:rsidR="001E0696" w:rsidRPr="00C8058F" w:rsidRDefault="006F474B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19,514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25,363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30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080" w:type="dxa"/>
          </w:tcPr>
          <w:p w:rsidR="001E0696" w:rsidRPr="00C8058F" w:rsidRDefault="006F474B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1,742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1E0696" w:rsidRPr="00C8058F" w:rsidRDefault="00A252D1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C8058F" w:rsidRDefault="006F474B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C07A5C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C8058F" w:rsidRDefault="00A252D1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121,75</w:t>
            </w:r>
            <w:r w:rsidR="006F474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120,766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C07A5C" w:rsidRDefault="003D2F38" w:rsidP="003D2F3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7,720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6,610</w:t>
            </w:r>
          </w:p>
        </w:tc>
      </w:tr>
      <w:tr w:rsidR="001E0696" w:rsidRPr="006F7608" w:rsidTr="00D80D0D">
        <w:tc>
          <w:tcPr>
            <w:tcW w:w="4230" w:type="dxa"/>
          </w:tcPr>
          <w:p w:rsidR="001E0696" w:rsidRPr="006F7608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C8058F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C8058F" w:rsidRDefault="00A252D1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216,57</w:t>
            </w:r>
            <w:r w:rsidR="006F474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234,175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C07A5C" w:rsidRDefault="006F474B" w:rsidP="003D2F3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90,09</w:t>
            </w:r>
            <w:r w:rsidR="003D2F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161,686</w:t>
            </w:r>
          </w:p>
        </w:tc>
      </w:tr>
    </w:tbl>
    <w:p w:rsidR="00735EE1" w:rsidRPr="00E9296D" w:rsidRDefault="00735EE1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314A0E" w:rsidRPr="00B67C5D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  <w:r w:rsidRPr="00B67C5D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 w:rsidR="00616B82" w:rsidRPr="00B67C5D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="00B67C5D" w:rsidRPr="00B67C5D">
        <w:rPr>
          <w:rFonts w:ascii="Angsana New" w:hAnsi="Angsana New"/>
          <w:b/>
          <w:sz w:val="30"/>
          <w:szCs w:val="30"/>
          <w:cs/>
        </w:rPr>
        <w:t xml:space="preserve">มีระยะเวลาตั้งแต่ </w:t>
      </w:r>
      <w:r w:rsidR="00B67C5D" w:rsidRPr="00B67C5D">
        <w:rPr>
          <w:rFonts w:ascii="Angsana New" w:hAnsi="Angsana New"/>
          <w:bCs/>
          <w:sz w:val="30"/>
          <w:szCs w:val="30"/>
        </w:rPr>
        <w:t>30</w:t>
      </w:r>
      <w:r w:rsidRPr="00B67C5D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1E0696" w:rsidRPr="00B67C5D">
        <w:rPr>
          <w:rFonts w:ascii="Angsana New" w:hAnsi="Angsana New"/>
          <w:bCs/>
          <w:sz w:val="30"/>
          <w:szCs w:val="30"/>
        </w:rPr>
        <w:t>7</w:t>
      </w:r>
      <w:r w:rsidR="00B67C5D" w:rsidRPr="00B67C5D">
        <w:rPr>
          <w:rFonts w:ascii="Angsana New" w:hAnsi="Angsana New"/>
          <w:bCs/>
          <w:sz w:val="30"/>
          <w:szCs w:val="30"/>
        </w:rPr>
        <w:t>5</w:t>
      </w:r>
      <w:r w:rsidRPr="00B67C5D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1E0696" w:rsidRDefault="001E0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FB6C2F" w:rsidRPr="004B13DF" w:rsidRDefault="00FB6C2F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</w:p>
    <w:p w:rsidR="00FB6C2F" w:rsidRDefault="00FB6C2F" w:rsidP="00FB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90"/>
        <w:gridCol w:w="270"/>
        <w:gridCol w:w="1008"/>
        <w:gridCol w:w="252"/>
        <w:gridCol w:w="900"/>
        <w:gridCol w:w="270"/>
        <w:gridCol w:w="990"/>
      </w:tblGrid>
      <w:tr w:rsidR="002B7D0A" w:rsidRPr="00E07D86" w:rsidTr="00B64F1E">
        <w:tc>
          <w:tcPr>
            <w:tcW w:w="3870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D0D" w:rsidRPr="00E07D86" w:rsidTr="00B64F1E">
        <w:tc>
          <w:tcPr>
            <w:tcW w:w="3870" w:type="dxa"/>
          </w:tcPr>
          <w:p w:rsidR="00D80D0D" w:rsidRPr="0038689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:rsidR="00D80D0D" w:rsidRPr="00E9296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E06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E06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E06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E06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B7D0A" w:rsidRPr="00E07D86" w:rsidTr="00B64F1E">
        <w:tc>
          <w:tcPr>
            <w:tcW w:w="3870" w:type="dxa"/>
          </w:tcPr>
          <w:p w:rsidR="002B7D0A" w:rsidRPr="00E07D86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E9296D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2B7D0A" w:rsidRPr="00E07D86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696" w:rsidRPr="00E07D86" w:rsidTr="00B64F1E">
        <w:tc>
          <w:tcPr>
            <w:tcW w:w="3870" w:type="dxa"/>
          </w:tcPr>
          <w:p w:rsidR="001E0696" w:rsidRPr="00E07D86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E0696" w:rsidRPr="002056C8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20,879</w:t>
            </w:r>
          </w:p>
        </w:tc>
        <w:tc>
          <w:tcPr>
            <w:tcW w:w="270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E0696" w:rsidRPr="002056C8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23,299</w:t>
            </w:r>
          </w:p>
        </w:tc>
        <w:tc>
          <w:tcPr>
            <w:tcW w:w="252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1E0696" w:rsidRPr="00BE71BD" w:rsidRDefault="001E0696" w:rsidP="001E069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71BD">
              <w:rPr>
                <w:rFonts w:ascii="Angsana New" w:hAnsi="Angsana New"/>
                <w:sz w:val="30"/>
                <w:szCs w:val="30"/>
                <w:lang w:bidi="th-TH"/>
              </w:rPr>
              <w:t>17,150</w:t>
            </w:r>
          </w:p>
        </w:tc>
        <w:tc>
          <w:tcPr>
            <w:tcW w:w="270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17,550</w:t>
            </w:r>
          </w:p>
        </w:tc>
      </w:tr>
      <w:tr w:rsidR="001E0696" w:rsidRPr="00E07D86" w:rsidTr="00B64F1E">
        <w:tc>
          <w:tcPr>
            <w:tcW w:w="3870" w:type="dxa"/>
          </w:tcPr>
          <w:p w:rsidR="001E0696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:rsidR="001E0696" w:rsidRPr="00E07D86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ตามวิธีส่วนได้เสีย  </w:t>
            </w:r>
          </w:p>
        </w:tc>
        <w:tc>
          <w:tcPr>
            <w:tcW w:w="810" w:type="dxa"/>
          </w:tcPr>
          <w:p w:rsidR="001E0696" w:rsidRDefault="001E0696" w:rsidP="001E069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1E0696" w:rsidRDefault="001E0696" w:rsidP="001E0696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:rsidR="001E0696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E0696" w:rsidRPr="00E07D86" w:rsidRDefault="0001177B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239</w:t>
            </w:r>
          </w:p>
        </w:tc>
        <w:tc>
          <w:tcPr>
            <w:tcW w:w="270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1E0696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505</w:t>
            </w:r>
          </w:p>
        </w:tc>
        <w:tc>
          <w:tcPr>
            <w:tcW w:w="252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E0696" w:rsidRPr="00BE71BD" w:rsidRDefault="001E0696" w:rsidP="001E0696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E0696" w:rsidRPr="00BE71BD" w:rsidRDefault="001E0696" w:rsidP="001E0696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E0696" w:rsidRDefault="001E0696" w:rsidP="001E0696">
            <w:pPr>
              <w:pStyle w:val="acctfourfigures"/>
              <w:tabs>
                <w:tab w:val="clear" w:pos="765"/>
                <w:tab w:val="decimal" w:pos="342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E0696" w:rsidRPr="00E07D86" w:rsidRDefault="001E0696" w:rsidP="001E0696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696" w:rsidRPr="00E07D86" w:rsidTr="00B64F1E">
        <w:tc>
          <w:tcPr>
            <w:tcW w:w="3870" w:type="dxa"/>
          </w:tcPr>
          <w:p w:rsidR="001E0696" w:rsidRPr="00E07D86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:rsidR="001E0696" w:rsidRDefault="001E0696" w:rsidP="001E069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E0696" w:rsidRPr="00E07D86" w:rsidRDefault="0001177B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21,118</w:t>
            </w:r>
          </w:p>
        </w:tc>
        <w:tc>
          <w:tcPr>
            <w:tcW w:w="270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23,804</w:t>
            </w:r>
          </w:p>
        </w:tc>
        <w:tc>
          <w:tcPr>
            <w:tcW w:w="252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E0696" w:rsidRPr="00BE71BD" w:rsidRDefault="001E0696" w:rsidP="001E069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1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17,150</w:t>
            </w:r>
          </w:p>
        </w:tc>
        <w:tc>
          <w:tcPr>
            <w:tcW w:w="270" w:type="dxa"/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E0696" w:rsidRPr="00E07D86" w:rsidRDefault="001E0696" w:rsidP="001E069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17,550</w:t>
            </w:r>
          </w:p>
        </w:tc>
      </w:tr>
    </w:tbl>
    <w:p w:rsidR="001B772E" w:rsidRDefault="001B772E" w:rsidP="001B772E">
      <w:pPr>
        <w:pStyle w:val="block"/>
        <w:spacing w:after="0" w:line="240" w:lineRule="atLeast"/>
        <w:ind w:left="630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1B772E" w:rsidRPr="007339C7" w:rsidRDefault="001B772E" w:rsidP="00B64F1E">
      <w:pPr>
        <w:pStyle w:val="block"/>
        <w:spacing w:after="0" w:line="240" w:lineRule="atLeast"/>
        <w:ind w:left="540"/>
        <w:jc w:val="both"/>
        <w:rPr>
          <w:lang w:val="en-US" w:bidi="th-TH"/>
        </w:rPr>
        <w:sectPr w:rsidR="001B772E" w:rsidRPr="007339C7" w:rsidSect="003318EA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4" w:gutter="0"/>
          <w:pgNumType w:start="16"/>
          <w:cols w:space="708"/>
          <w:docGrid w:linePitch="360"/>
        </w:sect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ส่วน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แบ่งกำไรจากเงินลงทุน</w:t>
      </w:r>
      <w:r w:rsidRPr="00C64C3A">
        <w:rPr>
          <w:rFonts w:ascii="Angsana New" w:hAnsi="Angsana New" w:hint="cs"/>
          <w:b/>
          <w:sz w:val="30"/>
          <w:szCs w:val="30"/>
          <w:cs/>
          <w:lang w:val="en-US" w:bidi="th-TH"/>
        </w:rPr>
        <w:t>ตาม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วิธีส่วนได้เสีย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คำนวณจากงบการเงินของบริษัทร่วมที่จัดทำโดยฝ่ายบริหาร</w:t>
      </w:r>
    </w:p>
    <w:p w:rsidR="00FB6C2F" w:rsidRDefault="00FB6C2F" w:rsidP="00D107E5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2B6F2F" w:rsidRPr="0026205B">
        <w:rPr>
          <w:rFonts w:ascii="Angsana New" w:hAnsi="Angsana New"/>
          <w:sz w:val="30"/>
          <w:szCs w:val="30"/>
          <w:lang w:bidi="th-TH"/>
        </w:rPr>
        <w:t>30</w:t>
      </w:r>
      <w:r w:rsidR="002B7D0A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 </w:t>
      </w:r>
      <w:r w:rsidR="00C91983">
        <w:rPr>
          <w:rFonts w:ascii="Angsana New" w:hAnsi="Angsana New"/>
          <w:sz w:val="30"/>
          <w:szCs w:val="30"/>
          <w:lang w:bidi="th-TH"/>
        </w:rPr>
        <w:t>2561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26205B">
        <w:rPr>
          <w:rFonts w:ascii="Angsana New" w:hAnsi="Angsana New"/>
          <w:sz w:val="30"/>
          <w:szCs w:val="30"/>
          <w:lang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91983">
        <w:rPr>
          <w:rFonts w:ascii="Angsana New" w:hAnsi="Angsana New"/>
          <w:sz w:val="30"/>
          <w:szCs w:val="30"/>
          <w:lang w:bidi="th-TH"/>
        </w:rPr>
        <w:t>2560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สำหรับงวดหก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734FA" w:rsidRPr="0026205B">
        <w:rPr>
          <w:rFonts w:ascii="Angsana New" w:hAnsi="Angsana New"/>
          <w:sz w:val="30"/>
          <w:szCs w:val="30"/>
          <w:lang w:eastAsia="ja-JP" w:bidi="th-TH"/>
        </w:rPr>
        <w:t>30</w:t>
      </w:r>
      <w:r w:rsidR="002B7D0A" w:rsidRPr="0026205B">
        <w:rPr>
          <w:rFonts w:ascii="Angsana New" w:hAnsi="Angsana New" w:hint="cs"/>
          <w:sz w:val="30"/>
          <w:szCs w:val="30"/>
          <w:cs/>
          <w:lang w:eastAsia="ja-JP" w:bidi="th-TH"/>
        </w:rPr>
        <w:t xml:space="preserve"> มิถุนายน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 xml:space="preserve"> 2561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>2560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E926AA" w:rsidRPr="00E037A3" w:rsidRDefault="00087EB3" w:rsidP="00EF5714">
      <w:pPr>
        <w:pStyle w:val="block"/>
        <w:tabs>
          <w:tab w:val="left" w:pos="576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ab/>
      </w:r>
    </w:p>
    <w:tbl>
      <w:tblPr>
        <w:tblW w:w="1536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069"/>
        <w:gridCol w:w="1348"/>
        <w:gridCol w:w="810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636"/>
        <w:gridCol w:w="28"/>
        <w:gridCol w:w="236"/>
        <w:gridCol w:w="6"/>
        <w:gridCol w:w="630"/>
        <w:gridCol w:w="28"/>
        <w:gridCol w:w="239"/>
        <w:gridCol w:w="614"/>
        <w:gridCol w:w="16"/>
        <w:gridCol w:w="257"/>
        <w:gridCol w:w="13"/>
        <w:gridCol w:w="617"/>
        <w:gridCol w:w="13"/>
      </w:tblGrid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9" w:type="dxa"/>
            <w:gridSpan w:val="33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772E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B772E" w:rsidRPr="001B772E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129" w:type="dxa"/>
            <w:gridSpan w:val="33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E037A3" w:rsidRDefault="003A45A0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2B7D0A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="00FB6C2F"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2B7D0A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2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62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1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43" w:type="dxa"/>
            <w:gridSpan w:val="2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3" w:type="dxa"/>
            <w:gridSpan w:val="2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91983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628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45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1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62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  <w:gridSpan w:val="2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3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5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3" w:type="dxa"/>
            <w:gridSpan w:val="2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2B7D0A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39" w:type="dxa"/>
            <w:gridSpan w:val="31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E037A3" w:rsidTr="00EF5714">
        <w:trPr>
          <w:trHeight w:val="452"/>
        </w:trPr>
        <w:tc>
          <w:tcPr>
            <w:tcW w:w="2069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5714" w:rsidRPr="00E037A3" w:rsidTr="00EF5714">
        <w:tc>
          <w:tcPr>
            <w:tcW w:w="2069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8" w:type="dxa"/>
          </w:tcPr>
          <w:p w:rsidR="00EF5714" w:rsidRPr="00CA0F37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2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1983" w:rsidRPr="00E037A3" w:rsidTr="00EF5714">
        <w:tc>
          <w:tcPr>
            <w:tcW w:w="206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8" w:type="dxa"/>
          </w:tcPr>
          <w:p w:rsidR="00C91983" w:rsidRPr="00CA0F37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81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2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C91983" w:rsidRPr="00EC6E14" w:rsidRDefault="003767BF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21,118</w:t>
            </w:r>
          </w:p>
        </w:tc>
        <w:tc>
          <w:tcPr>
            <w:tcW w:w="270" w:type="dxa"/>
            <w:gridSpan w:val="2"/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91983" w:rsidRPr="00A2264C" w:rsidRDefault="00C91983" w:rsidP="00C9198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C91983" w:rsidRPr="00A2264C" w:rsidRDefault="00C91983" w:rsidP="00C9198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C91983" w:rsidRPr="00E037A3" w:rsidRDefault="006F474B" w:rsidP="003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3767BF">
              <w:rPr>
                <w:rFonts w:ascii="Angsana New" w:hAnsi="Angsana New"/>
                <w:sz w:val="24"/>
                <w:szCs w:val="24"/>
              </w:rPr>
              <w:t>,118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67" w:type="dxa"/>
            <w:gridSpan w:val="2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C91983" w:rsidRPr="00A2264C" w:rsidRDefault="00C91983" w:rsidP="00C9198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C91983" w:rsidRPr="00A2264C" w:rsidRDefault="00C91983" w:rsidP="00C9198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1983" w:rsidRPr="00213B27" w:rsidTr="00EF5714">
        <w:tc>
          <w:tcPr>
            <w:tcW w:w="206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83" w:rsidRPr="00EC6E14" w:rsidRDefault="003767BF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21,118</w:t>
            </w:r>
          </w:p>
        </w:tc>
        <w:tc>
          <w:tcPr>
            <w:tcW w:w="270" w:type="dxa"/>
            <w:gridSpan w:val="2"/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83" w:rsidRPr="00213B27" w:rsidRDefault="00C91983" w:rsidP="00C9198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1983" w:rsidRPr="00213B27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213B27" w:rsidRDefault="00C91983" w:rsidP="00C9198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83" w:rsidRPr="00EC6E14" w:rsidRDefault="003767BF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21,118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EC6E14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67" w:type="dxa"/>
            <w:gridSpan w:val="2"/>
          </w:tcPr>
          <w:p w:rsidR="00C91983" w:rsidRPr="00C761B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983" w:rsidRPr="00213B27" w:rsidRDefault="00C91983" w:rsidP="00C9198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1983" w:rsidRPr="00213B27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1983" w:rsidRPr="00213B27" w:rsidRDefault="00C91983" w:rsidP="00C9198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Default="007D34DF" w:rsidP="001C0442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p w:rsidR="00F059A0" w:rsidRDefault="007D34DF" w:rsidP="00326531">
      <w:pPr>
        <w:pStyle w:val="block"/>
        <w:spacing w:after="0"/>
        <w:ind w:left="0"/>
        <w:rPr>
          <w:rFonts w:ascii="Angsana New" w:hAnsi="Angsana New"/>
          <w:sz w:val="30"/>
          <w:szCs w:val="30"/>
          <w:cs/>
          <w:lang w:bidi="th-TH"/>
        </w:rPr>
      </w:pPr>
      <w:r w:rsidRPr="008C1D9F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ลงทุนใน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  <w:lang w:bidi="th-TH"/>
        </w:rPr>
        <w:t xml:space="preserve">ตลาดหลักทรัพย์ ดังนั้นจึงไม่มีราคาที่เปิดเผยต่อสาธารณชน </w:t>
      </w:r>
      <w:r w:rsidR="00F059A0">
        <w:rPr>
          <w:rFonts w:ascii="Angsana New" w:hAnsi="Angsana New"/>
          <w:sz w:val="30"/>
          <w:szCs w:val="30"/>
          <w:cs/>
          <w:lang w:bidi="th-TH"/>
        </w:rPr>
        <w:br w:type="page"/>
      </w:r>
    </w:p>
    <w:p w:rsidR="00300F06" w:rsidRDefault="00300F06" w:rsidP="00326531">
      <w:pPr>
        <w:pStyle w:val="block"/>
        <w:spacing w:after="0"/>
        <w:ind w:left="0"/>
        <w:rPr>
          <w:rFonts w:ascii="Angsana New" w:hAnsi="Angsana New"/>
          <w:sz w:val="30"/>
          <w:szCs w:val="30"/>
          <w:cs/>
          <w:lang w:bidi="th-TH"/>
        </w:rPr>
        <w:sectPr w:rsidR="00300F06" w:rsidSect="00BC02A7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81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EF5714" w:rsidRPr="001504DE" w:rsidTr="00EF5714">
        <w:trPr>
          <w:trHeight w:val="379"/>
        </w:trPr>
        <w:tc>
          <w:tcPr>
            <w:tcW w:w="4860" w:type="dxa"/>
            <w:gridSpan w:val="3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714" w:rsidRPr="001504DE" w:rsidTr="00EF5714">
        <w:trPr>
          <w:trHeight w:val="379"/>
        </w:trPr>
        <w:tc>
          <w:tcPr>
            <w:tcW w:w="4050" w:type="dxa"/>
            <w:gridSpan w:val="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0530" w:type="dxa"/>
            <w:gridSpan w:val="2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F5714" w:rsidRPr="001504DE" w:rsidTr="00EF5714">
        <w:trPr>
          <w:gridBefore w:val="1"/>
          <w:wBefore w:w="2610" w:type="dxa"/>
        </w:trPr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494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F494C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1504DE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งวดหก</w:t>
            </w:r>
            <w:r w:rsidRPr="005F494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6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91983" w:rsidRPr="001504DE" w:rsidTr="00EF5714">
        <w:tc>
          <w:tcPr>
            <w:tcW w:w="261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C91983" w:rsidRPr="008F7A89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4559C8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6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D95A81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A2264C" w:rsidRDefault="00EF5714" w:rsidP="00EF571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1983" w:rsidRPr="006112F6" w:rsidTr="00EF5714">
        <w:tc>
          <w:tcPr>
            <w:tcW w:w="261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:rsidR="00C91983" w:rsidRPr="004559C8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C91983" w:rsidRPr="004559C8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C91983" w:rsidRPr="003162E6" w:rsidRDefault="00C91983" w:rsidP="00C91983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3162E6" w:rsidRDefault="00C91983" w:rsidP="00C91983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C91983" w:rsidRPr="00C8058F" w:rsidRDefault="00C91983" w:rsidP="00C9198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C91983" w:rsidRPr="00D95A81" w:rsidRDefault="00C91983" w:rsidP="00C9198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C91983" w:rsidRPr="00C8058F" w:rsidRDefault="00C91983" w:rsidP="00C9198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A2264C" w:rsidRDefault="00C91983" w:rsidP="00C919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A2264C" w:rsidRDefault="00C91983" w:rsidP="00C919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A2264C" w:rsidRDefault="00C91983" w:rsidP="00C9198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C91983" w:rsidRPr="00A2264C" w:rsidRDefault="00C91983" w:rsidP="00C91983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A2264C" w:rsidRDefault="00C91983" w:rsidP="00C9198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1983" w:rsidRPr="006112F6" w:rsidTr="00EF5714">
        <w:tc>
          <w:tcPr>
            <w:tcW w:w="261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D95A81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91983" w:rsidRPr="00D95A81" w:rsidRDefault="00C91983" w:rsidP="00C91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D95A81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91983" w:rsidRPr="006112F6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C91983" w:rsidRPr="00D95A81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8058F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C91983" w:rsidRPr="006112F6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A2264C" w:rsidRDefault="00C91983" w:rsidP="00C919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</w:t>
            </w: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A2264C" w:rsidRDefault="00C91983" w:rsidP="00C919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</w:t>
            </w: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C91983" w:rsidRPr="00A2264C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7E0F0E" w:rsidRDefault="00C91983" w:rsidP="00C9198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C91983" w:rsidRPr="007E0F0E" w:rsidRDefault="00C91983" w:rsidP="00C91983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7E0F0E" w:rsidRDefault="00C91983" w:rsidP="00C9198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8C1D9F" w:rsidRDefault="007D34DF" w:rsidP="007D34DF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</w:p>
    <w:p w:rsidR="00300F06" w:rsidRPr="008C1D9F" w:rsidRDefault="00300F06" w:rsidP="00C93792">
      <w:pPr>
        <w:spacing w:line="240" w:lineRule="auto"/>
        <w:ind w:right="-108"/>
        <w:rPr>
          <w:rFonts w:ascii="Angsana New" w:hAnsi="Angsana New"/>
          <w:sz w:val="30"/>
          <w:szCs w:val="30"/>
          <w:cs/>
        </w:rPr>
      </w:pPr>
      <w:r w:rsidRPr="008C1D9F">
        <w:rPr>
          <w:rFonts w:ascii="Angsana New" w:hAnsi="Angsana New" w:hint="cs"/>
          <w:sz w:val="30"/>
          <w:szCs w:val="30"/>
          <w:cs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</w:rPr>
        <w:t>ลงทุนใน</w:t>
      </w:r>
      <w:r w:rsidRPr="009A57B8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9A57B8">
        <w:rPr>
          <w:rFonts w:ascii="Angsana New" w:hAnsi="Angsana New" w:hint="cs"/>
          <w:sz w:val="30"/>
          <w:szCs w:val="30"/>
          <w:cs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</w:rPr>
        <w:t>ตลาดหลักทรัพย์ ดังนั้นจึงไม่มีราคาที่เปิดเผยต่อสาธารณชน</w:t>
      </w:r>
    </w:p>
    <w:p w:rsidR="007D34DF" w:rsidRDefault="007D34DF" w:rsidP="007D34DF">
      <w:pPr>
        <w:ind w:firstLine="706"/>
        <w:rPr>
          <w:cs/>
        </w:rPr>
      </w:pPr>
    </w:p>
    <w:p w:rsidR="007D34DF" w:rsidRDefault="007D34DF" w:rsidP="007D34DF">
      <w:pPr>
        <w:rPr>
          <w:cs/>
        </w:rPr>
      </w:pPr>
    </w:p>
    <w:p w:rsidR="006F7608" w:rsidRPr="007D34DF" w:rsidRDefault="006F7608" w:rsidP="007D34DF">
      <w:pPr>
        <w:rPr>
          <w:cs/>
        </w:rPr>
        <w:sectPr w:rsidR="006F7608" w:rsidRPr="007D34DF" w:rsidSect="00F059A0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</w:p>
    <w:p w:rsidR="00C91983" w:rsidRPr="00D64B13" w:rsidRDefault="00C91983" w:rsidP="00C91983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D64B13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E07D86" w:rsidRDefault="00E07D86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087EB3">
        <w:rPr>
          <w:rFonts w:ascii="Angsana New" w:hAnsi="Angsana New"/>
          <w:sz w:val="30"/>
          <w:szCs w:val="30"/>
          <w:lang w:val="en-US" w:bidi="th-TH"/>
        </w:rPr>
        <w:t>30</w:t>
      </w:r>
      <w:r w:rsidR="004540B0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</w:t>
      </w:r>
      <w:r w:rsidR="0035291C">
        <w:rPr>
          <w:rFonts w:ascii="Angsana New" w:hAnsi="Angsana New"/>
          <w:sz w:val="30"/>
          <w:szCs w:val="30"/>
          <w:lang w:bidi="th-TH"/>
        </w:rPr>
        <w:t xml:space="preserve"> 256</w:t>
      </w:r>
      <w:r w:rsidR="00C91983">
        <w:rPr>
          <w:rFonts w:ascii="Angsana New" w:hAnsi="Angsana New"/>
          <w:sz w:val="30"/>
          <w:szCs w:val="30"/>
          <w:lang w:bidi="th-TH"/>
        </w:rPr>
        <w:t>1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5291C">
        <w:rPr>
          <w:rFonts w:ascii="Angsana New" w:hAnsi="Angsana New"/>
          <w:sz w:val="30"/>
          <w:szCs w:val="30"/>
          <w:lang w:bidi="th-TH"/>
        </w:rPr>
        <w:t>25</w:t>
      </w:r>
      <w:r w:rsidR="00C91983">
        <w:rPr>
          <w:rFonts w:ascii="Angsana New" w:hAnsi="Angsana New"/>
          <w:sz w:val="30"/>
          <w:szCs w:val="30"/>
          <w:lang w:bidi="th-TH"/>
        </w:rPr>
        <w:t>60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สำหรับงวดหก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087EB3">
        <w:rPr>
          <w:rFonts w:ascii="Angsana New" w:hAnsi="Angsana New"/>
          <w:sz w:val="30"/>
          <w:szCs w:val="30"/>
          <w:lang w:eastAsia="ja-JP" w:bidi="th-TH"/>
        </w:rPr>
        <w:t>30</w:t>
      </w:r>
      <w:r w:rsidR="0015208D">
        <w:rPr>
          <w:rFonts w:ascii="Angsana New" w:hAnsi="Angsana New" w:hint="cs"/>
          <w:sz w:val="30"/>
          <w:szCs w:val="30"/>
          <w:cs/>
          <w:lang w:eastAsia="ja-JP" w:bidi="th-TH"/>
        </w:rPr>
        <w:t xml:space="preserve"> มิถุนายน</w:t>
      </w:r>
      <w:r w:rsidR="0015208D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="0035291C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>1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35291C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>60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122" w:type="dxa"/>
        <w:tblLayout w:type="fixed"/>
        <w:tblLook w:val="01E0" w:firstRow="1" w:lastRow="1" w:firstColumn="1" w:lastColumn="1" w:noHBand="0" w:noVBand="0"/>
      </w:tblPr>
      <w:tblGrid>
        <w:gridCol w:w="2268"/>
        <w:gridCol w:w="1647"/>
        <w:gridCol w:w="603"/>
        <w:gridCol w:w="243"/>
        <w:gridCol w:w="639"/>
        <w:gridCol w:w="648"/>
        <w:gridCol w:w="270"/>
        <w:gridCol w:w="630"/>
        <w:gridCol w:w="270"/>
        <w:gridCol w:w="792"/>
        <w:gridCol w:w="252"/>
        <w:gridCol w:w="828"/>
        <w:gridCol w:w="236"/>
        <w:gridCol w:w="810"/>
        <w:gridCol w:w="270"/>
        <w:gridCol w:w="810"/>
        <w:gridCol w:w="264"/>
        <w:gridCol w:w="726"/>
        <w:gridCol w:w="270"/>
        <w:gridCol w:w="720"/>
        <w:gridCol w:w="270"/>
        <w:gridCol w:w="693"/>
        <w:gridCol w:w="270"/>
        <w:gridCol w:w="675"/>
        <w:gridCol w:w="18"/>
      </w:tblGrid>
      <w:tr w:rsidR="00CA4ACA" w:rsidRPr="00C91983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A4ACA" w:rsidRPr="00C91983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  <w:p w:rsidR="00A30CFB" w:rsidRPr="00C91983" w:rsidRDefault="00A30CFB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A4ACA" w:rsidRPr="00C91983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9" w:type="dxa"/>
            <w:gridSpan w:val="22"/>
          </w:tcPr>
          <w:p w:rsidR="00CA4ACA" w:rsidRPr="00C91983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170D" w:rsidRPr="00C91983" w:rsidTr="00976810">
        <w:trPr>
          <w:trHeight w:hRule="exact" w:val="288"/>
        </w:trPr>
        <w:tc>
          <w:tcPr>
            <w:tcW w:w="2268" w:type="dxa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60170D" w:rsidRPr="00C91983" w:rsidRDefault="0034647F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485" w:type="dxa"/>
            <w:gridSpan w:val="3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548" w:type="dxa"/>
            <w:gridSpan w:val="3"/>
            <w:vAlign w:val="bottom"/>
          </w:tcPr>
          <w:p w:rsidR="0060170D" w:rsidRPr="00C91983" w:rsidDel="00685444" w:rsidRDefault="0060170D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C91983" w:rsidRDefault="0060170D" w:rsidP="0060170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60170D" w:rsidRPr="00C91983" w:rsidDel="00685444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" w:type="dxa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  <w:vAlign w:val="bottom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647F" w:rsidRPr="00C91983" w:rsidTr="00976810">
        <w:trPr>
          <w:trHeight w:hRule="exact" w:val="288"/>
        </w:trPr>
        <w:tc>
          <w:tcPr>
            <w:tcW w:w="2268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485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548" w:type="dxa"/>
            <w:gridSpan w:val="3"/>
            <w:vAlign w:val="bottom"/>
          </w:tcPr>
          <w:p w:rsidR="0034647F" w:rsidRPr="00C91983" w:rsidDel="0068544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4647F" w:rsidRPr="00C91983" w:rsidRDefault="0034647F" w:rsidP="0034647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34647F" w:rsidRPr="00C91983" w:rsidRDefault="000B64EE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34647F"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หกเดือนสิ้นสุดวันที่</w:t>
            </w:r>
            <w:r w:rsidR="0034647F"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CF2521" w:rsidRPr="00C91983" w:rsidTr="00976810">
        <w:trPr>
          <w:trHeight w:hRule="exact" w:val="288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64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4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CF2521" w:rsidRPr="00C91983" w:rsidTr="00976810">
        <w:trPr>
          <w:trHeight w:hRule="exact" w:val="288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4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C91983" w:rsidRPr="00C91983" w:rsidTr="00976810">
        <w:trPr>
          <w:trHeight w:hRule="exact" w:val="288"/>
        </w:trPr>
        <w:tc>
          <w:tcPr>
            <w:tcW w:w="226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43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64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52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64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CF2521" w:rsidRPr="00C91983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85" w:type="dxa"/>
            <w:gridSpan w:val="3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04" w:type="dxa"/>
            <w:gridSpan w:val="19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F2521" w:rsidRPr="00C91983" w:rsidTr="00976810">
        <w:trPr>
          <w:trHeight w:hRule="exact" w:val="290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47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9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5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สุรพลซูพรีมฟู้ดส์ จำกัด</w:t>
            </w:r>
          </w:p>
        </w:tc>
        <w:tc>
          <w:tcPr>
            <w:tcW w:w="1647" w:type="dxa"/>
            <w:vAlign w:val="center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52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="003D046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="00B559B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อาหารทะเล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213B27" w:rsidRPr="00C91983" w:rsidRDefault="00213B27" w:rsidP="00B559BA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 w:rsidR="003D046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อาหารสำเร็จรูป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213B27" w:rsidRPr="00C91983" w:rsidRDefault="00213B27" w:rsidP="00B559BA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 w:rsidR="003D046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และอาหารกึ่ง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213B27" w:rsidRPr="00C91983" w:rsidRDefault="00213B27" w:rsidP="00B559BA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="003D046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สำเร็จรูปแช่แข็ง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647" w:type="dxa"/>
            <w:vAlign w:val="center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จำหน่ายอาหาร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213B27" w:rsidRPr="00C91983" w:rsidRDefault="00B559BA" w:rsidP="00B559BA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D046C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213B27" w:rsidRPr="00C9198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213B27"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สำเร็จรูปและอาหาร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213B27" w:rsidRPr="00C91983" w:rsidRDefault="003D046C" w:rsidP="00B559BA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213B27"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กึ่งสำเร็จรูปแช่แข็ง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647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647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213B27" w:rsidRPr="00C91983" w:rsidRDefault="003D046C" w:rsidP="00213B2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213B27"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ทะเลแช่แข็ง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647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64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647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บริการรับฝากห้องเย็น</w:t>
            </w:r>
            <w:proofErr w:type="spellStart"/>
            <w:r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เเเเย็น</w:t>
            </w:r>
            <w:proofErr w:type="spellEnd"/>
            <w:r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เย็น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64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BF442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3B27" w:rsidRPr="00C91983" w:rsidTr="00976810">
        <w:trPr>
          <w:trHeight w:hRule="exact" w:val="288"/>
        </w:trPr>
        <w:tc>
          <w:tcPr>
            <w:tcW w:w="226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213B27" w:rsidRPr="00C91983" w:rsidRDefault="003D046C" w:rsidP="00B559B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213B27"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และขนส่งห้องเย็น</w:t>
            </w:r>
          </w:p>
        </w:tc>
        <w:tc>
          <w:tcPr>
            <w:tcW w:w="60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213B27" w:rsidRPr="00C91983" w:rsidRDefault="00213B27" w:rsidP="00213B2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213B27" w:rsidRPr="00C91983" w:rsidRDefault="00213B27" w:rsidP="00213B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213B27" w:rsidRPr="00C91983" w:rsidRDefault="00213B27" w:rsidP="0021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1983" w:rsidRPr="00C91983" w:rsidTr="00976810">
        <w:trPr>
          <w:trHeight w:hRule="exact" w:val="288"/>
        </w:trPr>
        <w:tc>
          <w:tcPr>
            <w:tcW w:w="226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647" w:type="dxa"/>
          </w:tcPr>
          <w:p w:rsidR="00C91983" w:rsidRPr="00C91983" w:rsidRDefault="00B559BA" w:rsidP="00B559B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C91983"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ผู้ส่งออกอาหารแช่แข็ง</w:t>
            </w:r>
          </w:p>
        </w:tc>
        <w:tc>
          <w:tcPr>
            <w:tcW w:w="603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43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648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52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36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91983" w:rsidRPr="00C91983" w:rsidRDefault="00C91983" w:rsidP="00C9198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91983" w:rsidRPr="00C91983" w:rsidRDefault="00C91983" w:rsidP="00C9198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91983" w:rsidRPr="00C91983" w:rsidRDefault="006F474B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204,652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233,461</w:t>
            </w:r>
          </w:p>
        </w:tc>
      </w:tr>
      <w:tr w:rsidR="00C91983" w:rsidRPr="00C91983" w:rsidTr="00976810">
        <w:trPr>
          <w:trHeight w:hRule="exact" w:val="288"/>
        </w:trPr>
        <w:tc>
          <w:tcPr>
            <w:tcW w:w="226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47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3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</w:t>
            </w:r>
            <w:r w:rsidRPr="00C9198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</w:t>
            </w:r>
          </w:p>
        </w:tc>
        <w:tc>
          <w:tcPr>
            <w:tcW w:w="252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36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64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6F474B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204,652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233,461</w:t>
            </w:r>
          </w:p>
        </w:tc>
      </w:tr>
    </w:tbl>
    <w:p w:rsidR="00545F2A" w:rsidRPr="001D0996" w:rsidRDefault="00227E54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sz w:val="30"/>
          <w:szCs w:val="30"/>
        </w:rPr>
        <w:sectPr w:rsidR="00545F2A" w:rsidRPr="001D0996" w:rsidSect="00F059A0">
          <w:headerReference w:type="even" r:id="rId18"/>
          <w:footerReference w:type="default" r:id="rId19"/>
          <w:headerReference w:type="first" r:id="rId20"/>
          <w:pgSz w:w="16840" w:h="11907" w:orient="landscape" w:code="9"/>
          <w:pgMar w:top="691" w:right="1152" w:bottom="576" w:left="1152" w:header="576" w:footer="0" w:gutter="0"/>
          <w:cols w:space="708"/>
          <w:docGrid w:linePitch="360"/>
        </w:sectPr>
      </w:pPr>
      <w:r w:rsidRPr="00227E54">
        <w:rPr>
          <w:rFonts w:hint="cs"/>
          <w:sz w:val="30"/>
          <w:szCs w:val="30"/>
          <w:cs/>
        </w:rPr>
        <w:t>บ</w:t>
      </w:r>
      <w:r>
        <w:rPr>
          <w:rFonts w:hint="cs"/>
          <w:sz w:val="30"/>
          <w:szCs w:val="30"/>
          <w:cs/>
        </w:rPr>
        <w:t>ริษัทย่อยทั้งหมดดำเนินธุรกิจในประเทศไทย</w:t>
      </w:r>
      <w:r w:rsidR="001D0996">
        <w:rPr>
          <w:sz w:val="30"/>
          <w:szCs w:val="30"/>
        </w:rPr>
        <w:tab/>
      </w:r>
    </w:p>
    <w:p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754D5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:rsidR="00A00B2F" w:rsidRDefault="00A00B2F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>
        <w:rPr>
          <w:rFonts w:ascii="Angsana New" w:hAnsi="Angsana New" w:hint="cs"/>
          <w:b/>
          <w:spacing w:val="-4"/>
          <w:sz w:val="30"/>
          <w:szCs w:val="30"/>
          <w:cs/>
        </w:rPr>
        <w:t>หก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A00B2F">
        <w:rPr>
          <w:rFonts w:ascii="Angsana New" w:hAnsi="Angsana New"/>
          <w:bCs/>
          <w:spacing w:val="-4"/>
          <w:sz w:val="30"/>
          <w:szCs w:val="30"/>
        </w:rPr>
        <w:t>30</w:t>
      </w:r>
      <w:r w:rsidRPr="00A00B2F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A00B2F">
        <w:rPr>
          <w:rFonts w:ascii="Angsana New" w:hAnsi="Angsana New" w:hint="cs"/>
          <w:b/>
          <w:spacing w:val="-4"/>
          <w:sz w:val="30"/>
          <w:szCs w:val="30"/>
          <w:cs/>
        </w:rPr>
        <w:t>มิถุนายน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A00B2F">
        <w:rPr>
          <w:rFonts w:ascii="Angsana New" w:hAnsi="Angsana New"/>
          <w:bCs/>
          <w:spacing w:val="-4"/>
          <w:sz w:val="30"/>
          <w:szCs w:val="30"/>
        </w:rPr>
        <w:t>256</w:t>
      </w:r>
      <w:r w:rsidR="00C95E7E">
        <w:rPr>
          <w:rFonts w:ascii="Angsana New" w:hAnsi="Angsana New"/>
          <w:bCs/>
          <w:spacing w:val="-4"/>
          <w:sz w:val="30"/>
          <w:szCs w:val="30"/>
        </w:rPr>
        <w:t>1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ละ </w:t>
      </w:r>
      <w:r w:rsidRPr="003E7B64">
        <w:rPr>
          <w:rFonts w:ascii="Angsana New" w:hAnsi="Angsana New"/>
          <w:bCs/>
          <w:spacing w:val="-4"/>
          <w:sz w:val="30"/>
          <w:szCs w:val="30"/>
        </w:rPr>
        <w:t>25</w:t>
      </w:r>
      <w:r w:rsidR="00C95E7E">
        <w:rPr>
          <w:rFonts w:ascii="Angsana New" w:hAnsi="Angsana New"/>
          <w:bCs/>
          <w:spacing w:val="-4"/>
          <w:sz w:val="30"/>
          <w:szCs w:val="30"/>
        </w:rPr>
        <w:t>60</w:t>
      </w:r>
      <w:r w:rsidRPr="00F44F4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:rsidR="00673FD8" w:rsidRPr="00754D5A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6"/>
        <w:gridCol w:w="1183"/>
        <w:gridCol w:w="245"/>
        <w:gridCol w:w="1133"/>
        <w:gridCol w:w="265"/>
        <w:gridCol w:w="1172"/>
        <w:gridCol w:w="269"/>
        <w:gridCol w:w="1168"/>
      </w:tblGrid>
      <w:tr w:rsidR="00673FD8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73FD8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67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754D5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754D5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754D5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30 </w:t>
            </w:r>
            <w:r w:rsidRPr="00754D5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7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256</w:t>
            </w:r>
            <w:r w:rsidR="00153BE2" w:rsidRPr="00754D5A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7" w:type="pct"/>
            <w:gridSpan w:val="3"/>
            <w:shd w:val="clear" w:color="auto" w:fill="auto"/>
          </w:tcPr>
          <w:p w:rsidR="00673FD8" w:rsidRPr="00754D5A" w:rsidRDefault="00153BE2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673FD8" w:rsidRPr="00754D5A" w:rsidTr="00B51190">
        <w:trPr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การซื้อและ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การโอนเข้า</w:t>
            </w:r>
            <w:r w:rsidRPr="00754D5A">
              <w:rPr>
                <w:rFonts w:ascii="Angsana New" w:hAnsi="Angsana New"/>
                <w:sz w:val="27"/>
                <w:szCs w:val="27"/>
              </w:rPr>
              <w:t xml:space="preserve"> 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การจำหน่าย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และการโอนออก</w:t>
            </w: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</w:t>
            </w:r>
            <w:r w:rsidRPr="00754D5A">
              <w:rPr>
                <w:rFonts w:ascii="Angsana New" w:hAnsi="Angsana New" w:hint="cs"/>
                <w:sz w:val="27"/>
                <w:szCs w:val="27"/>
                <w:cs/>
              </w:rPr>
              <w:t>า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ตามบัญชีสุทธิ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การซื้อและ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การโอนเข้า</w:t>
            </w:r>
            <w:r w:rsidRPr="00754D5A">
              <w:rPr>
                <w:rFonts w:ascii="Angsana New" w:hAnsi="Angsana New"/>
                <w:sz w:val="27"/>
                <w:szCs w:val="27"/>
              </w:rPr>
              <w:t xml:space="preserve"> 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การจำหน่าย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และการโอนออก</w:t>
            </w: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ราคาตามบัญชีสุทธิ</w:t>
            </w:r>
          </w:p>
        </w:tc>
      </w:tr>
      <w:tr w:rsidR="00673FD8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B51190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ประเมินราคาที่ดินเพิ่ม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119,650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153BE2" w:rsidRPr="00754D5A" w:rsidRDefault="00C265E4" w:rsidP="00557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153BE2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F7B65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3F7B65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127" w:type="pct"/>
            <w:shd w:val="clear" w:color="auto" w:fill="auto"/>
          </w:tcPr>
          <w:p w:rsidR="003F7B65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3F7B65" w:rsidRPr="00754D5A" w:rsidRDefault="00C265E4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65,080</w:t>
            </w:r>
          </w:p>
        </w:tc>
        <w:tc>
          <w:tcPr>
            <w:tcW w:w="132" w:type="pct"/>
            <w:shd w:val="clear" w:color="auto" w:fill="auto"/>
          </w:tcPr>
          <w:p w:rsidR="003F7B65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3F7B65" w:rsidRPr="00754D5A" w:rsidRDefault="00AD3B8D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667</w:t>
            </w:r>
          </w:p>
        </w:tc>
        <w:tc>
          <w:tcPr>
            <w:tcW w:w="143" w:type="pct"/>
            <w:shd w:val="clear" w:color="auto" w:fill="auto"/>
          </w:tcPr>
          <w:p w:rsidR="003F7B65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3F7B65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32,195</w:t>
            </w:r>
          </w:p>
        </w:tc>
        <w:tc>
          <w:tcPr>
            <w:tcW w:w="145" w:type="pct"/>
            <w:shd w:val="clear" w:color="auto" w:fill="auto"/>
          </w:tcPr>
          <w:p w:rsidR="003F7B65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3F7B65" w:rsidRPr="00754D5A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อาคารห้องเย็นและอุปกรณ์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21,226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153BE2" w:rsidRPr="00754D5A" w:rsidRDefault="00AD3B8D" w:rsidP="00AD3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2,280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527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107,888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153BE2" w:rsidRPr="00754D5A" w:rsidRDefault="00AD3B8D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5,968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40,658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11,294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ระบบไฟฟ้าและระบบส่งน้ำ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26,441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153BE2" w:rsidRPr="00754D5A" w:rsidRDefault="00F80B49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5,685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962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4,727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153BE2" w:rsidRPr="00754D5A" w:rsidRDefault="00F80B49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279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5,017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14,898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153BE2" w:rsidRPr="00754D5A" w:rsidRDefault="00F80B49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271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11,710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13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179,352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153BE2" w:rsidRPr="00754D5A" w:rsidRDefault="00F80B49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171,825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281,097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41,968</w:t>
            </w:r>
          </w:p>
        </w:tc>
      </w:tr>
      <w:tr w:rsidR="00153BE2" w:rsidRPr="00754D5A" w:rsidTr="00673FD8">
        <w:trPr>
          <w:tblHeader/>
        </w:trPr>
        <w:tc>
          <w:tcPr>
            <w:tcW w:w="1941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BE2" w:rsidRPr="00754D5A" w:rsidRDefault="00C265E4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539,262</w:t>
            </w:r>
          </w:p>
        </w:tc>
        <w:tc>
          <w:tcPr>
            <w:tcW w:w="132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BE2" w:rsidRPr="00754D5A" w:rsidRDefault="00F80B49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179,023</w:t>
            </w:r>
          </w:p>
        </w:tc>
        <w:tc>
          <w:tcPr>
            <w:tcW w:w="143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</w:rPr>
              <w:t>378,642</w:t>
            </w:r>
          </w:p>
        </w:tc>
        <w:tc>
          <w:tcPr>
            <w:tcW w:w="145" w:type="pct"/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BE2" w:rsidRPr="00754D5A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</w:rPr>
              <w:t>54,765</w:t>
            </w:r>
          </w:p>
        </w:tc>
      </w:tr>
    </w:tbl>
    <w:p w:rsidR="00673FD8" w:rsidRPr="00754D5A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268"/>
        <w:gridCol w:w="1146"/>
        <w:gridCol w:w="236"/>
        <w:gridCol w:w="1140"/>
        <w:gridCol w:w="269"/>
        <w:gridCol w:w="1172"/>
        <w:gridCol w:w="269"/>
        <w:gridCol w:w="1172"/>
      </w:tblGrid>
      <w:tr w:rsidR="00673FD8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5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754D5A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</w:p>
        </w:tc>
      </w:tr>
      <w:tr w:rsidR="00673FD8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67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754D5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="00175F7D" w:rsidRPr="00754D5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</w:t>
            </w:r>
            <w:r w:rsidRPr="00754D5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ดือนสิ้นสุดวันที่</w:t>
            </w:r>
            <w:r w:rsidRPr="00754D5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30 </w:t>
            </w:r>
            <w:r w:rsidRPr="00754D5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256</w:t>
            </w:r>
            <w:r w:rsidR="006302E7" w:rsidRPr="00754D5A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:rsidR="00673FD8" w:rsidRPr="00754D5A" w:rsidRDefault="006302E7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673FD8" w:rsidRPr="00754D5A" w:rsidTr="00B51190">
        <w:trPr>
          <w:trHeight w:hRule="exact" w:val="1478"/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" w:type="pct"/>
            <w:shd w:val="clear" w:color="auto" w:fill="auto"/>
          </w:tcPr>
          <w:p w:rsidR="00673FD8" w:rsidRPr="00754D5A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การซื้อและ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การโอนเข้า</w:t>
            </w:r>
            <w:r w:rsidRPr="00754D5A">
              <w:rPr>
                <w:rFonts w:ascii="Angsana New" w:hAnsi="Angsana New"/>
                <w:sz w:val="27"/>
                <w:szCs w:val="27"/>
              </w:rPr>
              <w:t xml:space="preserve"> 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การจำหน่าย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และการโอนออก</w:t>
            </w: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</w:t>
            </w:r>
            <w:r w:rsidRPr="00754D5A">
              <w:rPr>
                <w:rFonts w:ascii="Angsana New" w:hAnsi="Angsana New" w:hint="cs"/>
                <w:sz w:val="27"/>
                <w:szCs w:val="27"/>
                <w:cs/>
              </w:rPr>
              <w:t>า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ตามบัญชีสุทธิ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การซื้อและ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การโอนเข้า</w:t>
            </w:r>
            <w:r w:rsidRPr="00754D5A">
              <w:rPr>
                <w:rFonts w:ascii="Angsana New" w:hAnsi="Angsana New"/>
                <w:sz w:val="27"/>
                <w:szCs w:val="27"/>
              </w:rPr>
              <w:t xml:space="preserve"> 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การจำหน่าย</w:t>
            </w:r>
          </w:p>
          <w:p w:rsidR="00673FD8" w:rsidRPr="00754D5A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และการโอนออก</w:t>
            </w: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ราค</w:t>
            </w:r>
            <w:r w:rsidRPr="00754D5A">
              <w:rPr>
                <w:rFonts w:ascii="Angsana New" w:hAnsi="Angsana New" w:hint="cs"/>
                <w:sz w:val="27"/>
                <w:szCs w:val="27"/>
                <w:cs/>
              </w:rPr>
              <w:t>า</w:t>
            </w:r>
            <w:r w:rsidRPr="00754D5A">
              <w:rPr>
                <w:rFonts w:ascii="Angsana New" w:hAnsi="Angsana New"/>
                <w:sz w:val="27"/>
                <w:szCs w:val="27"/>
                <w:cs/>
              </w:rPr>
              <w:t>ตามบัญชีสุทธิ</w:t>
            </w:r>
          </w:p>
        </w:tc>
      </w:tr>
      <w:tr w:rsidR="00673FD8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" w:type="pct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:rsidR="00673FD8" w:rsidRPr="00754D5A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B51190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ประเมินราคาที่ดินเพิ่ม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63,290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61,717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351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4,989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753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อาคารห้องเย็นและอุปกรณ์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78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173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533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527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30,572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6,334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13,776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20,869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ระบบไฟฟ้าและระบบส่งน้ำ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23,046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261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5,168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962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2,527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773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Del="00CF6509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3,445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Del="00CF6509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6,660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218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1,569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1,263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86,830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84,963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24,991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54D5A">
              <w:rPr>
                <w:rFonts w:ascii="Angsana New" w:hAnsi="Angsana New"/>
                <w:sz w:val="27"/>
                <w:szCs w:val="27"/>
              </w:rPr>
              <w:t>12,791</w:t>
            </w:r>
          </w:p>
        </w:tc>
      </w:tr>
      <w:tr w:rsidR="00A07105" w:rsidRPr="00754D5A" w:rsidTr="00673FD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</w:rPr>
              <w:t>274,720</w:t>
            </w:r>
          </w:p>
        </w:tc>
        <w:tc>
          <w:tcPr>
            <w:tcW w:w="127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</w:rPr>
              <w:t>93,073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</w:rPr>
              <w:t>54,471</w:t>
            </w:r>
          </w:p>
        </w:tc>
        <w:tc>
          <w:tcPr>
            <w:tcW w:w="145" w:type="pct"/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7105" w:rsidRPr="00754D5A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4D5A">
              <w:rPr>
                <w:rFonts w:ascii="Angsana New" w:hAnsi="Angsana New"/>
                <w:b/>
                <w:bCs/>
                <w:sz w:val="27"/>
                <w:szCs w:val="27"/>
              </w:rPr>
              <w:t>37,166</w:t>
            </w:r>
          </w:p>
        </w:tc>
      </w:tr>
    </w:tbl>
    <w:p w:rsidR="00D74F60" w:rsidRDefault="00D74F60" w:rsidP="00D74F60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bidi="th-TH"/>
        </w:rPr>
        <w:lastRenderedPageBreak/>
        <w:t>ในระหว่างไตรมาสที่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สอง</w:t>
      </w:r>
      <w:r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ปี </w:t>
      </w:r>
      <w:r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  <w:lang w:bidi="th-TH"/>
        </w:rPr>
        <w:t>61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กลุ่มบริษัทได้จัดให้มีการประเมินราคาที่ดินของกลุ่มบริษัทใหม่ โดยได้ว่าจ้างบริษัท </w:t>
      </w:r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เยน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เนอรัล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แวลูเอชั่น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แอนด์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คอน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ซัลแตนท์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ซึ่งเป็นผู้ประเมินราคาอิสระ โดยใช้เกณฑ์ราคาตลาดตามรายงานการประเมินราคาลงวันที่ </w:t>
      </w:r>
      <w:r w:rsidR="00134DDE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="00134DDE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พฤษภาคม </w:t>
      </w:r>
      <w:r w:rsidR="00134DDE">
        <w:rPr>
          <w:rFonts w:ascii="Angsana New" w:hAnsi="Angsana New"/>
          <w:spacing w:val="-4"/>
          <w:sz w:val="30"/>
          <w:szCs w:val="30"/>
          <w:lang w:val="en-US" w:bidi="th-TH"/>
        </w:rPr>
        <w:t>2561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ซึ่งมีผลทำให้ที่ดินของกลุ่มบริษัทและบริษัทมีมูลค่าเพิ่มขึ้น</w:t>
      </w:r>
      <w:r>
        <w:rPr>
          <w:rFonts w:ascii="Angsana New" w:hAnsi="Angsana New"/>
          <w:spacing w:val="-4"/>
          <w:sz w:val="30"/>
          <w:szCs w:val="30"/>
        </w:rPr>
        <w:t> </w:t>
      </w:r>
      <w:r w:rsidR="00702159">
        <w:rPr>
          <w:rFonts w:ascii="Angsana New" w:hAnsi="Angsana New"/>
          <w:spacing w:val="-4"/>
          <w:sz w:val="30"/>
          <w:szCs w:val="30"/>
        </w:rPr>
        <w:t>119.6</w:t>
      </w:r>
      <w:r w:rsidR="00134DDE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ล้านบาท และ </w:t>
      </w:r>
      <w:r w:rsidR="00134DDE">
        <w:rPr>
          <w:rFonts w:ascii="Angsana New" w:hAnsi="Angsana New"/>
          <w:spacing w:val="-4"/>
          <w:sz w:val="30"/>
          <w:szCs w:val="30"/>
        </w:rPr>
        <w:t>63.3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 ตามลำดับ กลุ่มบริษัทและบริษัทได้บันทึกภาษีเงินได้จากการประเมินร</w:t>
      </w:r>
      <w:r w:rsidR="00D879F9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าคาที่ดินที่เพิ่มขึ้นไว้ในบัญชี </w:t>
      </w:r>
      <w:r w:rsidR="00D879F9">
        <w:rPr>
          <w:rFonts w:ascii="Angsana New" w:hAnsi="Angsana New"/>
          <w:spacing w:val="-4"/>
          <w:sz w:val="30"/>
          <w:szCs w:val="30"/>
          <w:lang w:val="en-US" w:bidi="th-TH"/>
        </w:rPr>
        <w:t>“</w:t>
      </w:r>
      <w:r w:rsidR="00D879F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หนี้สินภาษีเงินได้รอการตัดบัญชี</w:t>
      </w:r>
      <w:r w:rsidR="00D879F9">
        <w:rPr>
          <w:rFonts w:ascii="Angsana New" w:hAnsi="Angsana New"/>
          <w:spacing w:val="-4"/>
          <w:sz w:val="30"/>
          <w:szCs w:val="30"/>
          <w:lang w:val="en-US" w:bidi="th-TH"/>
        </w:rPr>
        <w:t xml:space="preserve">” </w:t>
      </w:r>
      <w:r w:rsidR="00D879F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เป็นจำนวน </w:t>
      </w:r>
      <w:r w:rsidR="00D879F9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23.9 </w:t>
      </w:r>
      <w:r w:rsidR="00D879F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="00EF371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และ </w:t>
      </w:r>
      <w:r w:rsidR="00134DDE">
        <w:rPr>
          <w:rFonts w:ascii="Angsana New" w:hAnsi="Angsana New"/>
          <w:spacing w:val="-4"/>
          <w:sz w:val="30"/>
          <w:szCs w:val="30"/>
          <w:lang w:val="en-US" w:bidi="th-TH"/>
        </w:rPr>
        <w:t xml:space="preserve">12.7 </w:t>
      </w:r>
      <w:r w:rsidR="00134DDE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 ตามลำดับ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และบันทึกส่วนที่เพิ่มขึ้นของมูลค่าที่ดินจากการประเมินราคาสุทธิจากภาษีเงินได้สำหรับกลุ่มบริษัทและบริษัทเป็นจำนวน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 w:rsidR="00134DDE">
        <w:rPr>
          <w:rFonts w:ascii="Angsana New" w:hAnsi="Angsana New"/>
          <w:spacing w:val="-4"/>
          <w:sz w:val="30"/>
          <w:szCs w:val="30"/>
          <w:lang w:bidi="th-TH"/>
        </w:rPr>
        <w:t>95.</w:t>
      </w:r>
      <w:r w:rsidR="007A56D1">
        <w:rPr>
          <w:rFonts w:ascii="Angsana New" w:hAnsi="Angsana New"/>
          <w:spacing w:val="-4"/>
          <w:sz w:val="30"/>
          <w:szCs w:val="30"/>
          <w:lang w:bidi="th-TH"/>
        </w:rPr>
        <w:t>7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 w:rsidR="00134DDE">
        <w:rPr>
          <w:rFonts w:ascii="Angsana New" w:hAnsi="Angsana New"/>
          <w:spacing w:val="-4"/>
          <w:sz w:val="30"/>
          <w:szCs w:val="30"/>
        </w:rPr>
        <w:t>50.6</w:t>
      </w:r>
      <w:r>
        <w:rPr>
          <w:rFonts w:ascii="Angsana New" w:hAnsi="Angsana New"/>
          <w:color w:val="FFFFFF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</w:t>
      </w:r>
      <w:r w:rsidR="001C462D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ตามลำดับ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ไว้ในบัญชี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/>
          <w:spacing w:val="-4"/>
          <w:sz w:val="30"/>
          <w:szCs w:val="30"/>
        </w:rPr>
        <w:t>“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ส่วนเกินทุนจากการตีราคาสินทรัพย์</w:t>
      </w:r>
      <w:r>
        <w:rPr>
          <w:rFonts w:ascii="Angsana New" w:hAnsi="Angsana New"/>
          <w:spacing w:val="-4"/>
          <w:sz w:val="30"/>
          <w:szCs w:val="30"/>
        </w:rPr>
        <w:t>”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ซึ่งแสดงไว้ภายใต้องค์ประกอบอื่นของส่วน</w:t>
      </w:r>
      <w:r w:rsidR="0069062D">
        <w:rPr>
          <w:rFonts w:ascii="Angsana New" w:hAnsi="Angsana New" w:hint="cs"/>
          <w:spacing w:val="-4"/>
          <w:sz w:val="30"/>
          <w:szCs w:val="30"/>
          <w:cs/>
          <w:lang w:bidi="th-TH"/>
        </w:rPr>
        <w:t>ของ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ผู้ถือหุ้นภายใต้ส่วนของผู้ถือหุ้นในงบแสดงฐานะการเงิน</w:t>
      </w:r>
    </w:p>
    <w:p w:rsidR="00D74F60" w:rsidRPr="006F6E33" w:rsidRDefault="00D74F60" w:rsidP="00D74F6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Cs w:val="22"/>
          <w:lang w:val="en-US"/>
        </w:rPr>
      </w:pPr>
    </w:p>
    <w:p w:rsidR="003F7D59" w:rsidRPr="00BB1625" w:rsidRDefault="00C457C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สิ</w:t>
      </w:r>
      <w:r w:rsidR="003F7D59"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นทรัพย์ไม่หมุนเวียนอื่น</w:t>
      </w:r>
    </w:p>
    <w:p w:rsidR="003F7D59" w:rsidRPr="00DE10B7" w:rsidRDefault="003F7D59" w:rsidP="00E02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Cs/>
          <w:sz w:val="22"/>
          <w:szCs w:val="22"/>
        </w:rPr>
      </w:pPr>
    </w:p>
    <w:p w:rsidR="003F7D59" w:rsidRPr="004C0125" w:rsidRDefault="003F7D59" w:rsidP="00651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C012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9615F1" w:rsidRPr="009615F1">
        <w:rPr>
          <w:rFonts w:ascii="Angsana New" w:hAnsi="Angsana New"/>
          <w:bCs/>
          <w:sz w:val="30"/>
          <w:szCs w:val="30"/>
        </w:rPr>
        <w:t>30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 มิถุนายน </w:t>
      </w:r>
      <w:r w:rsidR="001A4CD5">
        <w:rPr>
          <w:rFonts w:ascii="Angsana New" w:hAnsi="Angsana New"/>
          <w:bCs/>
          <w:sz w:val="30"/>
          <w:szCs w:val="30"/>
        </w:rPr>
        <w:t>2561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="00B21F7D" w:rsidRPr="004C0125">
        <w:rPr>
          <w:rFonts w:ascii="Angsana New" w:hAnsi="Angsana New"/>
          <w:b/>
          <w:sz w:val="30"/>
          <w:szCs w:val="30"/>
          <w:cs/>
        </w:rPr>
        <w:t>และ</w:t>
      </w:r>
      <w:r w:rsidR="00740E8A">
        <w:rPr>
          <w:rFonts w:ascii="Angsana New" w:hAnsi="Angsana New"/>
          <w:b/>
          <w:sz w:val="30"/>
          <w:szCs w:val="30"/>
          <w:cs/>
        </w:rPr>
        <w:t xml:space="preserve"> </w:t>
      </w:r>
      <w:r w:rsidR="009615F1">
        <w:rPr>
          <w:rFonts w:ascii="Angsana New" w:hAnsi="Angsana New"/>
          <w:bCs/>
          <w:sz w:val="30"/>
          <w:szCs w:val="30"/>
        </w:rPr>
        <w:t>31</w:t>
      </w:r>
      <w:r w:rsidRPr="004C0125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1A4CD5">
        <w:rPr>
          <w:rFonts w:ascii="Angsana New" w:hAnsi="Angsana New"/>
          <w:bCs/>
          <w:sz w:val="30"/>
          <w:szCs w:val="30"/>
        </w:rPr>
        <w:t>2560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Pr="00475004">
        <w:rPr>
          <w:rFonts w:ascii="Angsana New" w:hAnsi="Angsana New"/>
          <w:b/>
          <w:sz w:val="30"/>
          <w:szCs w:val="30"/>
          <w:cs/>
        </w:rPr>
        <w:t>สินทรัพย์ไม่หมุนเวียนอื่นรวมเงินฝากป</w:t>
      </w:r>
      <w:r w:rsidR="00C62A3E" w:rsidRPr="00475004">
        <w:rPr>
          <w:rFonts w:ascii="Angsana New" w:hAnsi="Angsana New"/>
          <w:b/>
          <w:sz w:val="30"/>
          <w:szCs w:val="30"/>
          <w:cs/>
        </w:rPr>
        <w:t>ระจำสถาบันการเงินของบริษัทย่อย</w:t>
      </w:r>
      <w:r w:rsidRPr="00475004">
        <w:rPr>
          <w:rFonts w:ascii="Angsana New" w:hAnsi="Angsana New"/>
          <w:b/>
          <w:sz w:val="30"/>
          <w:szCs w:val="30"/>
          <w:cs/>
        </w:rPr>
        <w:t>กับสถาบันการเงินในประเทศจำนวนเงิน</w:t>
      </w:r>
      <w:r w:rsidR="00B21F7D" w:rsidRPr="00475004">
        <w:rPr>
          <w:rFonts w:ascii="Angsana New" w:hAnsi="Angsana New"/>
          <w:b/>
          <w:sz w:val="30"/>
          <w:szCs w:val="30"/>
          <w:cs/>
        </w:rPr>
        <w:t>รวม</w:t>
      </w:r>
      <w:r w:rsidRPr="00475004">
        <w:rPr>
          <w:rFonts w:ascii="Angsana New" w:hAnsi="Angsana New"/>
          <w:b/>
          <w:sz w:val="30"/>
          <w:szCs w:val="30"/>
          <w:cs/>
        </w:rPr>
        <w:t xml:space="preserve"> </w:t>
      </w:r>
      <w:r w:rsidR="00107BFA" w:rsidRPr="00475004">
        <w:rPr>
          <w:rFonts w:ascii="Angsana New" w:hAnsi="Angsana New"/>
          <w:bCs/>
          <w:sz w:val="30"/>
          <w:szCs w:val="30"/>
        </w:rPr>
        <w:t>2</w:t>
      </w:r>
      <w:r w:rsidR="00096FB1">
        <w:rPr>
          <w:rFonts w:ascii="Angsana New" w:hAnsi="Angsana New"/>
          <w:bCs/>
          <w:sz w:val="30"/>
          <w:szCs w:val="30"/>
        </w:rPr>
        <w:t>.0</w:t>
      </w:r>
      <w:r w:rsidRPr="00475004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Pr="00B11885">
        <w:rPr>
          <w:rFonts w:ascii="Angsana New" w:hAnsi="Angsana New"/>
          <w:b/>
          <w:sz w:val="30"/>
          <w:szCs w:val="30"/>
          <w:cs/>
        </w:rPr>
        <w:t xml:space="preserve"> ซึ่ง</w:t>
      </w:r>
      <w:r w:rsidRPr="004C0125">
        <w:rPr>
          <w:rFonts w:ascii="Angsana New" w:hAnsi="Angsana New"/>
          <w:b/>
          <w:sz w:val="30"/>
          <w:szCs w:val="30"/>
          <w:cs/>
        </w:rPr>
        <w:t>ใช้เป็นหลักทรัพย์ค้ำประกันหนังสือ</w:t>
      </w:r>
      <w:r w:rsidR="002D1D22">
        <w:rPr>
          <w:rFonts w:ascii="Angsana New" w:hAnsi="Angsana New"/>
          <w:b/>
          <w:sz w:val="30"/>
          <w:szCs w:val="30"/>
        </w:rPr>
        <w:t xml:space="preserve">           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4C0125">
        <w:rPr>
          <w:rFonts w:ascii="Angsana New" w:hAnsi="Angsana New"/>
          <w:b/>
          <w:sz w:val="30"/>
          <w:szCs w:val="30"/>
          <w:cs/>
        </w:rPr>
        <w:t>ค้ำประกันที่ออกโดยสถาบันการเงินดังกล่าว</w:t>
      </w:r>
    </w:p>
    <w:p w:rsidR="00726F7E" w:rsidRPr="00DE10B7" w:rsidRDefault="00726F7E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2"/>
          <w:szCs w:val="22"/>
        </w:rPr>
      </w:pPr>
    </w:p>
    <w:p w:rsidR="003F7D59" w:rsidRPr="00BD7ECD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D332FD" w:rsidRPr="00DE10B7" w:rsidRDefault="00D332FD" w:rsidP="00DE10B7">
      <w:pPr>
        <w:autoSpaceDE w:val="0"/>
        <w:autoSpaceDN w:val="0"/>
        <w:spacing w:before="40" w:after="40" w:line="240" w:lineRule="auto"/>
        <w:jc w:val="thaiDistribute"/>
        <w:rPr>
          <w:rFonts w:ascii="Angsana New" w:hAnsi="Angsana New"/>
          <w:sz w:val="22"/>
          <w:szCs w:val="22"/>
        </w:rPr>
      </w:pPr>
    </w:p>
    <w:p w:rsidR="001A4CD5" w:rsidRPr="00BE442B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028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30281">
        <w:rPr>
          <w:rFonts w:ascii="Angsana New" w:hAnsi="Angsana New" w:hint="cs"/>
          <w:sz w:val="30"/>
          <w:szCs w:val="30"/>
          <w:cs/>
        </w:rPr>
        <w:t xml:space="preserve"> </w:t>
      </w:r>
      <w:r w:rsidRPr="0083028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Pr="00830281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รวม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6F474B">
        <w:rPr>
          <w:rFonts w:ascii="Angsana New" w:hAnsi="Angsana New"/>
          <w:sz w:val="30"/>
          <w:szCs w:val="30"/>
          <w:shd w:val="clear" w:color="auto" w:fill="FFFFFF"/>
        </w:rPr>
        <w:t>3,515</w:t>
      </w:r>
      <w:r w:rsidR="005A53AB">
        <w:rPr>
          <w:rFonts w:ascii="Angsana New" w:hAnsi="Angsana New"/>
          <w:sz w:val="30"/>
          <w:szCs w:val="30"/>
          <w:shd w:val="clear" w:color="auto" w:fill="FFFFFF"/>
        </w:rPr>
        <w:t>.4</w:t>
      </w:r>
      <w:r w:rsidRPr="00830281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ล้าน</w:t>
      </w:r>
      <w:r w:rsidRPr="006D583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บาท </w:t>
      </w:r>
      <w:r w:rsidR="006F474B">
        <w:rPr>
          <w:rFonts w:ascii="Angsana New" w:hAnsi="Angsana New"/>
          <w:sz w:val="30"/>
          <w:szCs w:val="30"/>
          <w:shd w:val="clear" w:color="auto" w:fill="FFFFFF"/>
        </w:rPr>
        <w:t>150</w:t>
      </w:r>
      <w:r w:rsidR="005A53AB">
        <w:rPr>
          <w:rFonts w:ascii="Angsana New" w:hAnsi="Angsana New"/>
          <w:sz w:val="30"/>
          <w:szCs w:val="30"/>
          <w:shd w:val="clear" w:color="auto" w:fill="FFFFFF"/>
        </w:rPr>
        <w:t>.0</w:t>
      </w:r>
      <w:r w:rsidRPr="006D5836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6D5836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ล้านเยนญี่ปุ่น </w:t>
      </w:r>
      <w:r w:rsidRPr="006D5836">
        <w:rPr>
          <w:rFonts w:ascii="Angsana New" w:hAnsi="Angsana New"/>
          <w:sz w:val="30"/>
          <w:szCs w:val="30"/>
          <w:shd w:val="clear" w:color="auto" w:fill="FFFFFF"/>
          <w:cs/>
        </w:rPr>
        <w:t>และ</w:t>
      </w:r>
      <w:r w:rsidRPr="00830281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5A53AB">
        <w:rPr>
          <w:rFonts w:ascii="Angsana New" w:hAnsi="Angsana New"/>
          <w:sz w:val="30"/>
          <w:szCs w:val="30"/>
          <w:shd w:val="clear" w:color="auto" w:fill="FFFFFF"/>
        </w:rPr>
        <w:t>61.3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ล้านเหรียญ</w:t>
      </w:r>
      <w:r w:rsidRPr="00830281">
        <w:rPr>
          <w:rFonts w:ascii="Angsana New" w:hAnsi="Angsana New"/>
          <w:sz w:val="30"/>
          <w:szCs w:val="30"/>
          <w:cs/>
        </w:rPr>
        <w:t>สหรัฐอเมริกา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Pr="00830281">
        <w:rPr>
          <w:rFonts w:ascii="Angsana New" w:hAnsi="Angsana New"/>
          <w:sz w:val="30"/>
          <w:szCs w:val="30"/>
          <w:cs/>
        </w:rPr>
        <w:t>สำหรับกลุ่มบริษัท และ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6F474B">
        <w:rPr>
          <w:rFonts w:ascii="Angsana New" w:hAnsi="Angsana New"/>
          <w:sz w:val="30"/>
          <w:szCs w:val="30"/>
          <w:shd w:val="clear" w:color="auto" w:fill="FFFFFF"/>
        </w:rPr>
        <w:t>2,225.3</w:t>
      </w:r>
      <w:r w:rsidRPr="00830281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83028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AA6EAD">
        <w:rPr>
          <w:rFonts w:ascii="Angsana New" w:hAnsi="Angsana New"/>
          <w:sz w:val="30"/>
          <w:szCs w:val="30"/>
        </w:rPr>
        <w:t>27.9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830281">
        <w:rPr>
          <w:rFonts w:ascii="Angsana New" w:hAnsi="Angsana New"/>
          <w:sz w:val="30"/>
          <w:szCs w:val="30"/>
          <w:cs/>
          <w:lang w:val="th-TH"/>
        </w:rPr>
        <w:t>สำหรับบริษัท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30281">
        <w:rPr>
          <w:rFonts w:ascii="Angsana New" w:hAnsi="Angsana New" w:hint="cs"/>
          <w:i/>
          <w:iCs/>
          <w:sz w:val="30"/>
          <w:szCs w:val="30"/>
          <w:cs/>
          <w:lang w:val="th-TH"/>
        </w:rPr>
        <w:t>(</w:t>
      </w:r>
      <w:r w:rsidRPr="00830281">
        <w:rPr>
          <w:rFonts w:ascii="Angsana New" w:hAnsi="Angsana New"/>
          <w:i/>
          <w:iCs/>
          <w:sz w:val="30"/>
          <w:szCs w:val="30"/>
        </w:rPr>
        <w:t>31</w:t>
      </w:r>
      <w:r w:rsidRPr="00830281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2560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3,852</w:t>
      </w:r>
      <w:r w:rsidRPr="00CD7579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CD7579">
        <w:rPr>
          <w:rFonts w:ascii="Angsana New" w:hAnsi="Angsana New"/>
          <w:sz w:val="30"/>
          <w:szCs w:val="30"/>
          <w:cs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i/>
          <w:iCs/>
          <w:sz w:val="30"/>
          <w:szCs w:val="30"/>
        </w:rPr>
        <w:t>80.5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สำหรับกลุ่มบริษัท แล</w:t>
      </w:r>
      <w:r w:rsidRPr="00CD7579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>
        <w:rPr>
          <w:rFonts w:ascii="Angsana New" w:hAnsi="Angsana New"/>
          <w:i/>
          <w:iCs/>
          <w:sz w:val="30"/>
          <w:szCs w:val="30"/>
        </w:rPr>
        <w:t>2,418.4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95EB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30.8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ล้านเหรียญสหรัฐอเมริกา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สำหรับบริษัท)</w:t>
      </w:r>
    </w:p>
    <w:p w:rsidR="001A4CD5" w:rsidRPr="006F6E33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1A4CD5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3028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กลุ่มบริษัทได้มีการเบิกถอนเพิ่มเติมเงินกู้ยืมระยะยาวจากสถาบันการเงินจากวงเงินสินเชื่อที่มีอยู่ โดยมีรายละเอียดดังนี้</w:t>
      </w:r>
    </w:p>
    <w:p w:rsidR="001A4CD5" w:rsidRPr="006F6E33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170"/>
        <w:gridCol w:w="270"/>
        <w:gridCol w:w="1170"/>
      </w:tblGrid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A4CD5" w:rsidRPr="00B35DBF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D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เบิกถอน</w:t>
            </w:r>
          </w:p>
        </w:tc>
      </w:tr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A4CD5" w:rsidRPr="000101D7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01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01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ล้าน)</w:t>
            </w:r>
          </w:p>
        </w:tc>
      </w:tr>
      <w:tr w:rsidR="001A4CD5" w:rsidRPr="006D5836" w:rsidTr="00C403AB">
        <w:tc>
          <w:tcPr>
            <w:tcW w:w="6660" w:type="dxa"/>
          </w:tcPr>
          <w:p w:rsidR="001A4CD5" w:rsidRPr="006D5836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:rsidR="001A4CD5" w:rsidRPr="006D5836" w:rsidRDefault="00D27050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:rsidR="001A4CD5" w:rsidRPr="006D5836" w:rsidRDefault="001A4CD5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Pr="006D5836" w:rsidRDefault="00D27050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1A4CD5" w:rsidTr="00C403AB">
        <w:tc>
          <w:tcPr>
            <w:tcW w:w="6660" w:type="dxa"/>
          </w:tcPr>
          <w:p w:rsidR="001A4CD5" w:rsidRPr="006D5836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170" w:type="dxa"/>
          </w:tcPr>
          <w:p w:rsidR="001A4CD5" w:rsidRPr="006D5836" w:rsidRDefault="00D27050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:rsidR="001A4CD5" w:rsidRPr="006D5836" w:rsidRDefault="001A4CD5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Pr="00D1322C" w:rsidRDefault="00D27050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</w:tbl>
    <w:p w:rsidR="00EE38AE" w:rsidRDefault="00EE38AE" w:rsidP="004B72F3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4CD5" w:rsidRDefault="001A4CD5" w:rsidP="001A4CD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ในเดือนมีนาคม</w:t>
      </w:r>
      <w:r w:rsidR="004044F3">
        <w:rPr>
          <w:rFonts w:ascii="Angsana New" w:hAnsi="Angsana New" w:hint="cs"/>
          <w:sz w:val="30"/>
          <w:szCs w:val="30"/>
          <w:cs/>
        </w:rPr>
        <w:t xml:space="preserve"> </w:t>
      </w:r>
      <w:r w:rsidR="004044F3">
        <w:rPr>
          <w:rFonts w:ascii="Angsana New" w:hAnsi="Angsana New"/>
          <w:sz w:val="30"/>
          <w:szCs w:val="30"/>
        </w:rPr>
        <w:t xml:space="preserve">2561 </w:t>
      </w:r>
      <w:r w:rsidR="00EE38AE">
        <w:rPr>
          <w:rFonts w:ascii="Angsana New" w:hAnsi="Angsana New" w:hint="cs"/>
          <w:sz w:val="30"/>
          <w:szCs w:val="30"/>
          <w:cs/>
        </w:rPr>
        <w:t>และพฤษภาคม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</w:t>
      </w:r>
      <w:r w:rsidR="00AA6EAD">
        <w:rPr>
          <w:rFonts w:ascii="Angsana New" w:hAnsi="Angsana New" w:hint="cs"/>
          <w:sz w:val="30"/>
          <w:szCs w:val="30"/>
          <w:cs/>
        </w:rPr>
        <w:t>สองสั</w:t>
      </w:r>
      <w:r w:rsidR="004B72F3">
        <w:rPr>
          <w:rFonts w:ascii="Angsana New" w:hAnsi="Angsana New" w:hint="cs"/>
          <w:sz w:val="30"/>
          <w:szCs w:val="30"/>
          <w:cs/>
        </w:rPr>
        <w:t>ญญา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จากสถาบันการเงินในประเทศแห่งหนึ่ง</w:t>
      </w:r>
      <w:r w:rsidRPr="00EA1831">
        <w:rPr>
          <w:rFonts w:ascii="Angsana New" w:hAnsi="Angsana New" w:hint="cs"/>
          <w:sz w:val="30"/>
          <w:szCs w:val="30"/>
          <w:cs/>
        </w:rPr>
        <w:t>จำนวน</w:t>
      </w:r>
      <w:r w:rsidR="00974B1F">
        <w:rPr>
          <w:rFonts w:ascii="Angsana New" w:hAnsi="Angsana New" w:hint="cs"/>
          <w:sz w:val="30"/>
          <w:szCs w:val="30"/>
          <w:cs/>
        </w:rPr>
        <w:t>สัญญาละ</w:t>
      </w:r>
      <w:r w:rsidRPr="00EA183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300</w:t>
      </w:r>
      <w:r w:rsidRPr="00EA1831">
        <w:rPr>
          <w:rFonts w:ascii="Angsana New" w:hAnsi="Angsana New"/>
          <w:sz w:val="30"/>
          <w:szCs w:val="30"/>
        </w:rPr>
        <w:t xml:space="preserve"> </w:t>
      </w:r>
      <w:r w:rsidRPr="00EA1831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เยนญี่ปุ่น</w:t>
      </w:r>
      <w:r w:rsidR="006D455E">
        <w:rPr>
          <w:rFonts w:ascii="Angsana New" w:hAnsi="Angsana New" w:hint="cs"/>
          <w:sz w:val="30"/>
          <w:szCs w:val="30"/>
          <w:cs/>
        </w:rPr>
        <w:t xml:space="preserve"> </w:t>
      </w:r>
      <w:r w:rsidR="004B72F3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4B72F3">
        <w:rPr>
          <w:rFonts w:ascii="Angsana New" w:hAnsi="Angsana New"/>
          <w:sz w:val="30"/>
          <w:szCs w:val="30"/>
        </w:rPr>
        <w:t xml:space="preserve">600 </w:t>
      </w:r>
      <w:r w:rsidR="004B72F3">
        <w:rPr>
          <w:rFonts w:ascii="Angsana New" w:hAnsi="Angsana New" w:hint="cs"/>
          <w:sz w:val="30"/>
          <w:szCs w:val="30"/>
          <w:cs/>
        </w:rPr>
        <w:t>ล้านเยนญี่ปุ่น</w:t>
      </w:r>
      <w:r w:rsidRPr="00FB2AE3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คงที่ตามที่ระบุในสัญญาเงินกู้</w:t>
      </w:r>
      <w:r w:rsidRPr="002F269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269D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เงินต้นเป็นรายงวดหกเดือนรวมทั้งสิ้น </w:t>
      </w:r>
      <w:r w:rsidR="00FA71D8">
        <w:rPr>
          <w:rFonts w:ascii="Angsana New" w:hAnsi="Angsana New"/>
          <w:spacing w:val="-2"/>
          <w:sz w:val="30"/>
          <w:szCs w:val="30"/>
        </w:rPr>
        <w:br/>
      </w:r>
      <w:r w:rsidRPr="0040189D">
        <w:rPr>
          <w:rFonts w:ascii="Angsana New" w:hAnsi="Angsana New"/>
          <w:spacing w:val="-2"/>
          <w:sz w:val="30"/>
          <w:szCs w:val="30"/>
        </w:rPr>
        <w:t xml:space="preserve">4 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 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งวดละ 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75 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>ล้านเยนญี่ปุ่น เริ่มชำระเงินต้นงวดแรกในเดือนกันยายน</w:t>
      </w:r>
      <w:r w:rsidR="004044F3">
        <w:rPr>
          <w:rFonts w:ascii="Angsana New" w:hAnsi="Angsana New"/>
          <w:spacing w:val="-2"/>
          <w:sz w:val="30"/>
          <w:szCs w:val="30"/>
        </w:rPr>
        <w:t xml:space="preserve"> 2562 </w:t>
      </w:r>
      <w:r w:rsidR="00EE38AE">
        <w:rPr>
          <w:rFonts w:ascii="Angsana New" w:hAnsi="Angsana New" w:hint="cs"/>
          <w:spacing w:val="-2"/>
          <w:sz w:val="30"/>
          <w:szCs w:val="30"/>
          <w:cs/>
        </w:rPr>
        <w:t>และพฤศจิกายน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2562 </w:t>
      </w:r>
      <w:r w:rsidR="00EE38AE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</w:rPr>
        <w:t>และกำหนด</w:t>
      </w:r>
      <w:r w:rsidRPr="00352B96">
        <w:rPr>
          <w:rFonts w:ascii="Angsana New" w:hAnsi="Angsana New" w:hint="cs"/>
          <w:sz w:val="30"/>
          <w:szCs w:val="30"/>
          <w:cs/>
        </w:rPr>
        <w:t>ชำระคืนเงินต้นให้เสร็จสิ้นภายใน</w:t>
      </w:r>
      <w:r w:rsidR="00AC3730">
        <w:rPr>
          <w:rFonts w:ascii="Angsana New" w:hAnsi="Angsana New" w:hint="cs"/>
          <w:sz w:val="30"/>
          <w:szCs w:val="30"/>
          <w:cs/>
        </w:rPr>
        <w:t>เดือนมีนาคม</w:t>
      </w:r>
      <w:r w:rsidR="004044F3">
        <w:rPr>
          <w:rFonts w:ascii="Angsana New" w:hAnsi="Angsana New" w:hint="cs"/>
          <w:sz w:val="30"/>
          <w:szCs w:val="30"/>
          <w:cs/>
        </w:rPr>
        <w:t xml:space="preserve"> </w:t>
      </w:r>
      <w:r w:rsidR="004044F3">
        <w:rPr>
          <w:rFonts w:ascii="Angsana New" w:hAnsi="Angsana New"/>
          <w:sz w:val="30"/>
          <w:szCs w:val="30"/>
        </w:rPr>
        <w:t xml:space="preserve">2564 </w:t>
      </w:r>
      <w:r w:rsidR="004044F3">
        <w:rPr>
          <w:rFonts w:ascii="Angsana New" w:hAnsi="Angsana New" w:hint="cs"/>
          <w:sz w:val="30"/>
          <w:szCs w:val="30"/>
          <w:cs/>
        </w:rPr>
        <w:t xml:space="preserve">และพฤษภาคม </w:t>
      </w:r>
      <w:r w:rsidR="004044F3">
        <w:rPr>
          <w:rFonts w:ascii="Angsana New" w:hAnsi="Angsana New"/>
          <w:sz w:val="30"/>
          <w:szCs w:val="30"/>
        </w:rPr>
        <w:t>2564</w:t>
      </w:r>
      <w:r w:rsidRPr="00352B96">
        <w:rPr>
          <w:rFonts w:ascii="Angsana New" w:hAnsi="Angsana New" w:hint="cs"/>
          <w:sz w:val="30"/>
          <w:szCs w:val="30"/>
          <w:cs/>
        </w:rPr>
        <w:t xml:space="preserve"> </w:t>
      </w:r>
      <w:r w:rsidR="006A53C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52B96">
        <w:rPr>
          <w:rFonts w:ascii="Angsana New" w:hAnsi="Angsana New" w:hint="cs"/>
          <w:sz w:val="30"/>
          <w:szCs w:val="30"/>
          <w:cs/>
        </w:rPr>
        <w:t>ส่วนดอกเบี้ยกำหนดชำระทุกๆ หกเดือน ทั้งนี้บริษัทย่อยต้องปฏิบัติตาม</w:t>
      </w:r>
      <w:r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เงื่อนไขและข้อกำหนดที่ระบุในสัญญาเงินกู้ยืม </w:t>
      </w:r>
      <w:r w:rsidRPr="00352B96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71D8">
        <w:rPr>
          <w:rFonts w:ascii="Angsana New" w:hAnsi="Angsana New"/>
          <w:spacing w:val="-2"/>
          <w:sz w:val="30"/>
          <w:szCs w:val="30"/>
        </w:rPr>
        <w:br/>
      </w:r>
      <w:r w:rsidR="00F06078">
        <w:rPr>
          <w:rFonts w:ascii="Angsana New" w:hAnsi="Angsana New"/>
          <w:sz w:val="30"/>
          <w:szCs w:val="30"/>
        </w:rPr>
        <w:t>30</w:t>
      </w:r>
      <w:r w:rsidR="00D50D19" w:rsidRPr="00352B9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52B96">
        <w:rPr>
          <w:rFonts w:ascii="Angsana New" w:hAnsi="Angsana New"/>
          <w:spacing w:val="-2"/>
          <w:sz w:val="30"/>
          <w:szCs w:val="30"/>
        </w:rPr>
        <w:t>2561</w:t>
      </w:r>
      <w:r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52B9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52B96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0E6192">
        <w:rPr>
          <w:rFonts w:ascii="Angsana New" w:hAnsi="Angsana New" w:hint="cs"/>
          <w:spacing w:val="-2"/>
          <w:sz w:val="30"/>
          <w:szCs w:val="30"/>
          <w:cs/>
        </w:rPr>
        <w:t>ได้เบิกเงินกู้ยืมครบทั้งจำนวนแล้ว</w:t>
      </w:r>
    </w:p>
    <w:p w:rsidR="001A4CD5" w:rsidRDefault="001A4CD5" w:rsidP="001A4CD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A4CD5" w:rsidRPr="004B72F3" w:rsidRDefault="001A4CD5" w:rsidP="005C26D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D5836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Pr="006D5836">
        <w:rPr>
          <w:rFonts w:ascii="Angsana New" w:hAnsi="Angsana New"/>
          <w:sz w:val="30"/>
          <w:szCs w:val="30"/>
        </w:rPr>
        <w:t xml:space="preserve">2561 </w:t>
      </w:r>
      <w:r w:rsidRPr="006D5836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บริษัทย่อยแห่งหนึ่งได้ทำสัญญากู้ยืมเงินระยะยาวสองสัญญาจากสาขาในประเทศของธนาคาร</w:t>
      </w:r>
      <w:r w:rsidR="006D455E">
        <w:rPr>
          <w:rFonts w:ascii="Angsana New" w:hAnsi="Angsana New" w:hint="cs"/>
          <w:sz w:val="30"/>
          <w:szCs w:val="30"/>
          <w:cs/>
        </w:rPr>
        <w:t xml:space="preserve">ต่างประเทศแห่งหนึ่งจำนวนสัญญาละ </w:t>
      </w:r>
      <w:r w:rsidRPr="006D5836">
        <w:rPr>
          <w:rFonts w:ascii="Angsana New" w:hAnsi="Angsana New"/>
          <w:sz w:val="30"/>
          <w:szCs w:val="30"/>
        </w:rPr>
        <w:t xml:space="preserve">150 </w:t>
      </w:r>
      <w:r w:rsidRPr="006D5836">
        <w:rPr>
          <w:rFonts w:ascii="Angsana New" w:hAnsi="Angsana New" w:hint="cs"/>
          <w:sz w:val="30"/>
          <w:szCs w:val="30"/>
          <w:cs/>
        </w:rPr>
        <w:t xml:space="preserve">ล้านเยนญี่ปุ่น จำนวนเงินรวม </w:t>
      </w:r>
      <w:r w:rsidRPr="006D5836">
        <w:rPr>
          <w:rFonts w:ascii="Angsana New" w:hAnsi="Angsana New"/>
          <w:sz w:val="30"/>
          <w:szCs w:val="30"/>
        </w:rPr>
        <w:t>300</w:t>
      </w:r>
      <w:r w:rsidRPr="006D5836">
        <w:rPr>
          <w:rFonts w:ascii="Angsana New" w:hAnsi="Angsana New" w:hint="cs"/>
          <w:sz w:val="30"/>
          <w:szCs w:val="30"/>
          <w:cs/>
        </w:rPr>
        <w:t xml:space="preserve"> ล้านเยนญี่ปุ่น เงินกู้ยืมดังกล่าวมีอัตราดอกเบี้ยคงที่ตามที่ระบุในสัญญาเงินกู้</w:t>
      </w:r>
      <w:r w:rsidRPr="006D5836">
        <w:rPr>
          <w:rFonts w:ascii="Angsana New" w:hAnsi="Angsana New"/>
          <w:sz w:val="30"/>
          <w:szCs w:val="30"/>
        </w:rPr>
        <w:t xml:space="preserve"> </w:t>
      </w:r>
      <w:r w:rsidR="00B524BD">
        <w:rPr>
          <w:rFonts w:ascii="Angsana New" w:hAnsi="Angsana New" w:hint="cs"/>
          <w:sz w:val="30"/>
          <w:szCs w:val="30"/>
          <w:cs/>
        </w:rPr>
        <w:t>ในเดือน</w:t>
      </w:r>
      <w:r w:rsidR="00D50D19" w:rsidRPr="00352B96">
        <w:rPr>
          <w:rFonts w:ascii="Angsana New" w:hAnsi="Angsana New" w:hint="cs"/>
          <w:sz w:val="30"/>
          <w:szCs w:val="30"/>
          <w:cs/>
        </w:rPr>
        <w:t>มิถุนายน</w:t>
      </w:r>
      <w:r w:rsidR="00B524BD">
        <w:rPr>
          <w:rFonts w:ascii="Angsana New" w:hAnsi="Angsana New" w:hint="cs"/>
          <w:sz w:val="30"/>
          <w:szCs w:val="30"/>
          <w:cs/>
        </w:rPr>
        <w:t xml:space="preserve"> </w:t>
      </w:r>
      <w:r w:rsidR="00B524BD">
        <w:rPr>
          <w:rFonts w:ascii="Angsana New" w:hAnsi="Angsana New"/>
          <w:sz w:val="30"/>
          <w:szCs w:val="30"/>
        </w:rPr>
        <w:t>2561</w:t>
      </w:r>
      <w:r w:rsidR="004B72F3">
        <w:rPr>
          <w:rFonts w:ascii="Angsana New" w:hAnsi="Angsana New" w:hint="cs"/>
          <w:sz w:val="30"/>
          <w:szCs w:val="30"/>
          <w:cs/>
        </w:rPr>
        <w:t xml:space="preserve"> บริษัทย่อยได้เบิกใช้เงินกู้</w:t>
      </w:r>
      <w:r w:rsidR="00263237">
        <w:rPr>
          <w:rFonts w:ascii="Angsana New" w:hAnsi="Angsana New" w:hint="cs"/>
          <w:sz w:val="30"/>
          <w:szCs w:val="30"/>
          <w:cs/>
        </w:rPr>
        <w:t>ยืม</w:t>
      </w:r>
      <w:r w:rsidR="004B72F3">
        <w:rPr>
          <w:rFonts w:ascii="Angsana New" w:hAnsi="Angsana New" w:hint="cs"/>
          <w:sz w:val="30"/>
          <w:szCs w:val="30"/>
          <w:cs/>
        </w:rPr>
        <w:t>ระยะยาว</w:t>
      </w:r>
      <w:r w:rsidR="00A25B00">
        <w:rPr>
          <w:rFonts w:ascii="Angsana New" w:hAnsi="Angsana New" w:hint="cs"/>
          <w:spacing w:val="-2"/>
          <w:sz w:val="30"/>
          <w:szCs w:val="30"/>
          <w:cs/>
        </w:rPr>
        <w:t xml:space="preserve">ของสัญญาเงินกู้ยืมระยะยาวสัญญาหนึ่ง </w:t>
      </w:r>
      <w:r w:rsidR="004B72F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B72F3">
        <w:rPr>
          <w:rFonts w:ascii="Angsana New" w:hAnsi="Angsana New"/>
          <w:sz w:val="30"/>
          <w:szCs w:val="30"/>
        </w:rPr>
        <w:t>150</w:t>
      </w:r>
      <w:r w:rsidR="004B72F3" w:rsidRPr="00EA1831">
        <w:rPr>
          <w:rFonts w:ascii="Angsana New" w:hAnsi="Angsana New"/>
          <w:sz w:val="30"/>
          <w:szCs w:val="30"/>
        </w:rPr>
        <w:t xml:space="preserve"> </w:t>
      </w:r>
      <w:r w:rsidR="004B72F3" w:rsidRPr="00EA1831">
        <w:rPr>
          <w:rFonts w:ascii="Angsana New" w:hAnsi="Angsana New" w:hint="cs"/>
          <w:sz w:val="30"/>
          <w:szCs w:val="30"/>
          <w:cs/>
        </w:rPr>
        <w:t>ล้าน</w:t>
      </w:r>
      <w:r w:rsidR="004B72F3">
        <w:rPr>
          <w:rFonts w:ascii="Angsana New" w:hAnsi="Angsana New" w:hint="cs"/>
          <w:sz w:val="30"/>
          <w:szCs w:val="30"/>
          <w:cs/>
        </w:rPr>
        <w:t>เยนญี่ปุ่น</w:t>
      </w:r>
      <w:r w:rsidR="003F145A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</w:t>
      </w:r>
      <w:r w:rsidR="004B72F3" w:rsidRPr="002F269D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>เงินต้นเป็น</w:t>
      </w:r>
      <w:r w:rsidR="00D8627A">
        <w:rPr>
          <w:rFonts w:ascii="Angsana New" w:hAnsi="Angsana New"/>
          <w:spacing w:val="-2"/>
          <w:sz w:val="30"/>
          <w:szCs w:val="30"/>
          <w:cs/>
        </w:rPr>
        <w:br/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 xml:space="preserve">รายงวดเก้าเดือนรวมทั้งสิ้น </w:t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3 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 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 xml:space="preserve">งวดละ </w:t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50 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 xml:space="preserve">ล้านเยนญี่ปุ่น เริ่มชำระเงินต้นงวดแรกในเดือนธันวาคม </w:t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2562 </w:t>
      </w:r>
      <w:r w:rsidR="004B72F3" w:rsidRPr="004B72F3"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="004B72F3" w:rsidRPr="004B72F3">
        <w:rPr>
          <w:rFonts w:ascii="Angsana New" w:hAnsi="Angsana New"/>
          <w:sz w:val="30"/>
          <w:szCs w:val="30"/>
        </w:rPr>
        <w:t>3</w:t>
      </w:r>
      <w:r w:rsidR="004B72F3" w:rsidRPr="004B72F3">
        <w:rPr>
          <w:rFonts w:ascii="Angsana New" w:hAnsi="Angsana New" w:hint="cs"/>
          <w:sz w:val="30"/>
          <w:szCs w:val="30"/>
          <w:cs/>
        </w:rPr>
        <w:t xml:space="preserve"> ปี นับจากวันเบิกรับเงินกู้งวดแรก ส่วนดอกเบี้ยกำห</w:t>
      </w:r>
      <w:r w:rsidR="00263237">
        <w:rPr>
          <w:rFonts w:ascii="Angsana New" w:hAnsi="Angsana New" w:hint="cs"/>
          <w:sz w:val="30"/>
          <w:szCs w:val="30"/>
          <w:cs/>
        </w:rPr>
        <w:t>นดชำระทุกๆ สาม</w:t>
      </w:r>
      <w:r w:rsidR="004B72F3" w:rsidRPr="004B72F3">
        <w:rPr>
          <w:rFonts w:ascii="Angsana New" w:hAnsi="Angsana New" w:hint="cs"/>
          <w:sz w:val="30"/>
          <w:szCs w:val="30"/>
          <w:cs/>
        </w:rPr>
        <w:t>เดือน ทั้งนี้บริษัทย่อยต้องปฏิบัติตาม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>เงื่อนไขและข้อกำหนดที่ระบุในสัญญาเงินกู้ยืม</w:t>
      </w:r>
      <w:r w:rsidR="00D50D19" w:rsidRPr="004B72F3">
        <w:rPr>
          <w:rFonts w:ascii="Angsana New" w:hAnsi="Angsana New" w:hint="cs"/>
          <w:sz w:val="30"/>
          <w:szCs w:val="30"/>
          <w:cs/>
        </w:rPr>
        <w:t xml:space="preserve"> </w:t>
      </w:r>
      <w:r w:rsidR="004B72F3" w:rsidRPr="00352B96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="004B72F3"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C26D9">
        <w:rPr>
          <w:rFonts w:ascii="Angsana New" w:hAnsi="Angsana New"/>
          <w:spacing w:val="-2"/>
          <w:sz w:val="30"/>
          <w:szCs w:val="30"/>
        </w:rPr>
        <w:t xml:space="preserve">             </w:t>
      </w:r>
      <w:r w:rsidR="004B72F3" w:rsidRPr="00352B96">
        <w:rPr>
          <w:rFonts w:ascii="Angsana New" w:hAnsi="Angsana New"/>
          <w:sz w:val="30"/>
          <w:szCs w:val="30"/>
        </w:rPr>
        <w:t>30</w:t>
      </w:r>
      <w:r w:rsidR="004B72F3" w:rsidRPr="00352B9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4B72F3"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B72F3" w:rsidRPr="00352B96">
        <w:rPr>
          <w:rFonts w:ascii="Angsana New" w:hAnsi="Angsana New"/>
          <w:spacing w:val="-2"/>
          <w:sz w:val="30"/>
          <w:szCs w:val="30"/>
        </w:rPr>
        <w:t>2561</w:t>
      </w:r>
      <w:r w:rsidR="004B72F3"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B72F3" w:rsidRPr="00352B9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263237">
        <w:rPr>
          <w:rFonts w:ascii="Angsana New" w:hAnsi="Angsana New" w:hint="cs"/>
          <w:spacing w:val="-2"/>
          <w:sz w:val="30"/>
          <w:szCs w:val="30"/>
          <w:cs/>
        </w:rPr>
        <w:t>ยังไม่</w:t>
      </w:r>
      <w:r w:rsidR="004B72F3" w:rsidRPr="000E6192">
        <w:rPr>
          <w:rFonts w:ascii="Angsana New" w:hAnsi="Angsana New" w:hint="cs"/>
          <w:spacing w:val="-2"/>
          <w:sz w:val="30"/>
          <w:szCs w:val="30"/>
          <w:cs/>
        </w:rPr>
        <w:t>ได้เบิกเงินกู้ยืม</w:t>
      </w:r>
      <w:r w:rsidR="005B5FF1">
        <w:rPr>
          <w:rFonts w:ascii="Angsana New" w:hAnsi="Angsana New" w:hint="cs"/>
          <w:spacing w:val="-2"/>
          <w:sz w:val="30"/>
          <w:szCs w:val="30"/>
          <w:cs/>
        </w:rPr>
        <w:t>ระยะยาว</w:t>
      </w:r>
      <w:r w:rsidR="00A25B00">
        <w:rPr>
          <w:rFonts w:ascii="Angsana New" w:hAnsi="Angsana New" w:hint="cs"/>
          <w:spacing w:val="-2"/>
          <w:sz w:val="30"/>
          <w:szCs w:val="30"/>
          <w:cs/>
        </w:rPr>
        <w:t xml:space="preserve">ของสัญญาเงินกู้ยืมระยะยาวอีกสัญญาหนึ่ง </w:t>
      </w:r>
      <w:r w:rsidR="004B72F3" w:rsidRPr="000E6192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4B72F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B72F3" w:rsidRPr="006D5836">
        <w:rPr>
          <w:rFonts w:ascii="Angsana New" w:hAnsi="Angsana New"/>
          <w:sz w:val="30"/>
          <w:szCs w:val="30"/>
        </w:rPr>
        <w:t xml:space="preserve">150 </w:t>
      </w:r>
      <w:r w:rsidR="004B72F3" w:rsidRPr="006D5836">
        <w:rPr>
          <w:rFonts w:ascii="Angsana New" w:hAnsi="Angsana New" w:hint="cs"/>
          <w:sz w:val="30"/>
          <w:szCs w:val="30"/>
          <w:cs/>
        </w:rPr>
        <w:t>ล้านเยนญี่ปุ่น</w:t>
      </w:r>
    </w:p>
    <w:p w:rsidR="001A4CD5" w:rsidRPr="00196FB5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1A4CD5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>
        <w:rPr>
          <w:rFonts w:ascii="Angsana New" w:hAnsi="Angsana New"/>
          <w:sz w:val="30"/>
          <w:szCs w:val="30"/>
          <w:cs/>
        </w:rPr>
        <w:t>การไม่</w:t>
      </w:r>
      <w:r>
        <w:rPr>
          <w:rFonts w:ascii="Angsana New" w:hAnsi="Angsana New" w:hint="cs"/>
          <w:sz w:val="30"/>
          <w:szCs w:val="30"/>
          <w:cs/>
        </w:rPr>
        <w:t>นำ</w:t>
      </w:r>
      <w:r>
        <w:rPr>
          <w:rFonts w:ascii="Angsana New" w:hAnsi="Angsana New"/>
          <w:sz w:val="30"/>
          <w:szCs w:val="30"/>
          <w:cs/>
        </w:rPr>
        <w:t>ที่ดินและอาคารไปจดจำนอง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>
        <w:rPr>
          <w:rFonts w:ascii="Angsana New" w:hAnsi="Angsana New"/>
          <w:sz w:val="30"/>
          <w:szCs w:val="30"/>
          <w:cs/>
        </w:rPr>
        <w:t xml:space="preserve"> การไม่ลดทุนจดทะเบียน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  <w:r w:rsidRPr="004C0125">
        <w:rPr>
          <w:rFonts w:ascii="Angsana New" w:hAnsi="Angsana New"/>
          <w:sz w:val="30"/>
          <w:szCs w:val="30"/>
          <w:cs/>
        </w:rPr>
        <w:t xml:space="preserve">เป็นต้น </w:t>
      </w:r>
    </w:p>
    <w:p w:rsidR="001A4CD5" w:rsidRPr="00196FB5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1A4CD5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>วงเงินสินเชื่อของบริษัทย่อยส่วนใหญ่</w:t>
      </w:r>
      <w:r w:rsidRPr="004C0125">
        <w:rPr>
          <w:rFonts w:ascii="Angsana New" w:hAnsi="Angsana New"/>
          <w:sz w:val="30"/>
          <w:szCs w:val="30"/>
          <w:cs/>
          <w:lang w:val="th-TH"/>
        </w:rPr>
        <w:t>ค้ำ</w:t>
      </w:r>
      <w:r w:rsidRPr="004C0125">
        <w:rPr>
          <w:rFonts w:ascii="Angsana New" w:hAnsi="Angsana New"/>
          <w:sz w:val="30"/>
          <w:szCs w:val="30"/>
          <w:cs/>
        </w:rPr>
        <w:t>ประกัน</w:t>
      </w:r>
      <w:r w:rsidRPr="004C0125">
        <w:rPr>
          <w:rFonts w:ascii="Angsana New" w:hAnsi="Angsana New"/>
          <w:sz w:val="30"/>
          <w:szCs w:val="30"/>
          <w:cs/>
          <w:lang w:val="th-TH"/>
        </w:rPr>
        <w:t>โดยบริษัทและ</w:t>
      </w:r>
      <w:r>
        <w:rPr>
          <w:rFonts w:ascii="Angsana New" w:hAnsi="Angsana New"/>
          <w:sz w:val="30"/>
          <w:szCs w:val="30"/>
          <w:cs/>
        </w:rPr>
        <w:t>บริษัทที่เกี่ยวข้องกั</w:t>
      </w:r>
      <w:r>
        <w:rPr>
          <w:rFonts w:ascii="Angsana New" w:hAnsi="Angsana New" w:hint="cs"/>
          <w:sz w:val="30"/>
          <w:szCs w:val="30"/>
          <w:cs/>
        </w:rPr>
        <w:t>น</w:t>
      </w: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D50D19" w:rsidRPr="006D5357" w:rsidRDefault="00D50D19" w:rsidP="00D50D1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357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:rsidR="00D50D19" w:rsidRDefault="00D50D19" w:rsidP="00D50D19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360"/>
        <w:gridCol w:w="810"/>
        <w:gridCol w:w="270"/>
        <w:gridCol w:w="180"/>
        <w:gridCol w:w="180"/>
        <w:gridCol w:w="1170"/>
        <w:gridCol w:w="180"/>
        <w:gridCol w:w="1350"/>
        <w:gridCol w:w="90"/>
        <w:gridCol w:w="88"/>
        <w:gridCol w:w="92"/>
        <w:gridCol w:w="1260"/>
      </w:tblGrid>
      <w:tr w:rsidR="00D50D19" w:rsidRPr="004A72D3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11"/>
            <w:shd w:val="clear" w:color="auto" w:fill="auto"/>
            <w:vAlign w:val="bottom"/>
          </w:tcPr>
          <w:p w:rsidR="00D50D19" w:rsidRPr="008B4719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Cs/>
                <w:sz w:val="30"/>
                <w:szCs w:val="30"/>
                <w:cs/>
                <w:lang w:val="en-US" w:bidi="th-TH"/>
              </w:rPr>
            </w:pPr>
            <w:r w:rsidRPr="008B4719">
              <w:rPr>
                <w:rFonts w:ascii="Angsana New" w:eastAsiaTheme="minorHAnsi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50D19" w:rsidRPr="004A72D3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:rsidR="00D50D19" w:rsidRPr="004A72D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gridSpan w:val="2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50D19" w:rsidRPr="004A72D3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11"/>
            <w:shd w:val="clear" w:color="auto" w:fill="auto"/>
            <w:vAlign w:val="bottom"/>
          </w:tcPr>
          <w:p w:rsidR="00D50D19" w:rsidRPr="00CC29F3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C29F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0D19" w:rsidRPr="00D00398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29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D50D19" w:rsidRPr="000C18CE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137,000</w:t>
            </w:r>
          </w:p>
        </w:tc>
        <w:tc>
          <w:tcPr>
            <w:tcW w:w="180" w:type="dxa"/>
            <w:vAlign w:val="bottom"/>
          </w:tcPr>
          <w:p w:rsidR="00D50D19" w:rsidRPr="00B632C0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D50D19" w:rsidRPr="00CC29F3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482,650</w:t>
            </w:r>
          </w:p>
        </w:tc>
        <w:tc>
          <w:tcPr>
            <w:tcW w:w="18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D50D19" w:rsidRPr="0001796E" w:rsidRDefault="00D50D19" w:rsidP="00274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1796E">
              <w:rPr>
                <w:rFonts w:ascii="Angsana New" w:hAnsi="Angsana New"/>
                <w:sz w:val="30"/>
                <w:szCs w:val="30"/>
              </w:rPr>
              <w:t>50,481</w:t>
            </w:r>
          </w:p>
        </w:tc>
        <w:tc>
          <w:tcPr>
            <w:tcW w:w="178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D50D19" w:rsidRPr="000C18CE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670,131</w:t>
            </w:r>
          </w:p>
        </w:tc>
      </w:tr>
      <w:tr w:rsidR="00D50D19" w:rsidRPr="00D00398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D50D19" w:rsidRPr="000C18CE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  <w:tc>
          <w:tcPr>
            <w:tcW w:w="180" w:type="dxa"/>
            <w:vAlign w:val="bottom"/>
          </w:tcPr>
          <w:p w:rsidR="00D50D19" w:rsidRPr="00B632C0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D50D19" w:rsidRPr="00CC29F3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277,573</w:t>
            </w:r>
          </w:p>
        </w:tc>
        <w:tc>
          <w:tcPr>
            <w:tcW w:w="18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D50D19" w:rsidRPr="0001796E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left" w:pos="731"/>
                <w:tab w:val="decimal" w:pos="759"/>
              </w:tabs>
              <w:spacing w:after="0"/>
              <w:ind w:left="-108" w:right="73" w:firstLine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(17,221)</w:t>
            </w:r>
          </w:p>
        </w:tc>
        <w:tc>
          <w:tcPr>
            <w:tcW w:w="178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D50D19" w:rsidRPr="000C18CE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507,352</w:t>
            </w:r>
          </w:p>
        </w:tc>
      </w:tr>
      <w:tr w:rsidR="00D50D19" w:rsidRPr="00D00398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D50D19" w:rsidRPr="00D00398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50D19" w:rsidRPr="00CC29F3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8,189</w:t>
            </w:r>
          </w:p>
        </w:tc>
        <w:tc>
          <w:tcPr>
            <w:tcW w:w="180" w:type="dxa"/>
            <w:vAlign w:val="bottom"/>
          </w:tcPr>
          <w:p w:rsidR="00D50D19" w:rsidRPr="0027475F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50D19" w:rsidRPr="0027475F" w:rsidRDefault="0027475F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D50D19" w:rsidRPr="000C18CE" w:rsidRDefault="0027475F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8,189</w:t>
            </w:r>
          </w:p>
        </w:tc>
      </w:tr>
      <w:tr w:rsidR="00D50D19" w:rsidRPr="00D00398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D50D19" w:rsidRPr="00D00398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50D19" w:rsidRPr="007917C8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D50D19" w:rsidRPr="000C18CE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19" w:rsidRPr="00D00398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D50D19" w:rsidRPr="00D00398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50D19" w:rsidRPr="007917C8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D50D19" w:rsidRPr="0001796E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50D19" w:rsidRPr="0001796E" w:rsidRDefault="0027475F" w:rsidP="00274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</w:t>
            </w:r>
            <w:r w:rsidR="001366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D50D19" w:rsidRPr="000C18CE" w:rsidRDefault="0027475F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</w:t>
            </w:r>
            <w:r w:rsidR="0013669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0D19" w:rsidRPr="00D00398" w:rsidTr="00702159">
        <w:trPr>
          <w:cantSplit/>
        </w:trPr>
        <w:tc>
          <w:tcPr>
            <w:tcW w:w="2970" w:type="dxa"/>
          </w:tcPr>
          <w:p w:rsidR="00D50D19" w:rsidRPr="00CC29F3" w:rsidRDefault="00D50D19" w:rsidP="00F003BA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:rsidR="00D50D19" w:rsidRPr="00D00398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D50D19" w:rsidRPr="00CC29F3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50D19" w:rsidRPr="007917C8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D50D19" w:rsidRPr="0001796E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50D19" w:rsidRPr="0001796E" w:rsidRDefault="0027475F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</w:t>
            </w:r>
            <w:r w:rsidR="001366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dxa"/>
            <w:gridSpan w:val="2"/>
            <w:vAlign w:val="bottom"/>
          </w:tcPr>
          <w:p w:rsidR="00D50D19" w:rsidRPr="00A0267B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bottom"/>
          </w:tcPr>
          <w:p w:rsidR="00D50D19" w:rsidRPr="000C18CE" w:rsidRDefault="0027475F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</w:t>
            </w:r>
            <w:r w:rsidR="0013669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0D19" w:rsidRPr="00D00398" w:rsidTr="00702159">
        <w:trPr>
          <w:cantSplit/>
          <w:trHeight w:val="415"/>
        </w:trPr>
        <w:tc>
          <w:tcPr>
            <w:tcW w:w="2970" w:type="dxa"/>
          </w:tcPr>
          <w:p w:rsidR="00D50D19" w:rsidRPr="004A72D3" w:rsidRDefault="00D50D19" w:rsidP="00D50D19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E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562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36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D19" w:rsidRPr="00D34ACA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ACA">
              <w:rPr>
                <w:rFonts w:ascii="Angsana New" w:hAnsi="Angsana New"/>
                <w:b/>
                <w:bCs/>
                <w:sz w:val="30"/>
                <w:szCs w:val="30"/>
              </w:rPr>
              <w:t>384,000</w:t>
            </w:r>
          </w:p>
        </w:tc>
        <w:tc>
          <w:tcPr>
            <w:tcW w:w="180" w:type="dxa"/>
            <w:vAlign w:val="bottom"/>
          </w:tcPr>
          <w:p w:rsidR="00D50D19" w:rsidRPr="00D34ACA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D19" w:rsidRPr="00D34ACA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768,412</w:t>
            </w:r>
          </w:p>
        </w:tc>
        <w:tc>
          <w:tcPr>
            <w:tcW w:w="180" w:type="dxa"/>
            <w:vAlign w:val="bottom"/>
          </w:tcPr>
          <w:p w:rsidR="00D50D19" w:rsidRPr="00D34ACA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D19" w:rsidRPr="00D34ACA" w:rsidRDefault="00D34ACA" w:rsidP="00D34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38,981</w:t>
            </w:r>
          </w:p>
        </w:tc>
        <w:tc>
          <w:tcPr>
            <w:tcW w:w="178" w:type="dxa"/>
            <w:gridSpan w:val="2"/>
            <w:vAlign w:val="bottom"/>
          </w:tcPr>
          <w:p w:rsidR="00D50D19" w:rsidRPr="00D34ACA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D19" w:rsidRPr="00D34ACA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1,191,393</w:t>
            </w:r>
          </w:p>
        </w:tc>
      </w:tr>
      <w:tr w:rsidR="00D50D19" w:rsidRPr="004A72D3" w:rsidTr="00702159">
        <w:trPr>
          <w:cantSplit/>
        </w:trPr>
        <w:tc>
          <w:tcPr>
            <w:tcW w:w="2970" w:type="dxa"/>
          </w:tcPr>
          <w:p w:rsidR="00D50D19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:rsidR="00D50D19" w:rsidRPr="00B632C0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50D19" w:rsidRPr="00B632C0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50D19" w:rsidRPr="00B632C0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50D19" w:rsidRPr="00B632C0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50D19" w:rsidRPr="00B632C0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50D19" w:rsidRPr="004A72D3" w:rsidTr="00702159">
        <w:trPr>
          <w:cantSplit/>
        </w:trPr>
        <w:tc>
          <w:tcPr>
            <w:tcW w:w="4500" w:type="dxa"/>
            <w:gridSpan w:val="4"/>
          </w:tcPr>
          <w:p w:rsidR="00D50D19" w:rsidRPr="001E5621" w:rsidRDefault="00D50D1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10"/>
            <w:vAlign w:val="bottom"/>
          </w:tcPr>
          <w:p w:rsidR="00D50D19" w:rsidRPr="001E5621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4D594E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0D19" w:rsidRPr="004A72D3" w:rsidTr="00702159">
        <w:trPr>
          <w:cantSplit/>
        </w:trPr>
        <w:tc>
          <w:tcPr>
            <w:tcW w:w="4770" w:type="dxa"/>
            <w:gridSpan w:val="5"/>
          </w:tcPr>
          <w:p w:rsidR="00D50D19" w:rsidRPr="001E5621" w:rsidRDefault="00D50D1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D50D19" w:rsidRPr="001E5621" w:rsidRDefault="00D50D19" w:rsidP="00702159">
            <w:pPr>
              <w:pStyle w:val="acctmergecolhdg"/>
              <w:spacing w:line="240" w:lineRule="atLeast"/>
              <w:ind w:left="-79" w:right="-16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1E5621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         </w:t>
            </w:r>
            <w:r w:rsidR="00702159"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:rsidR="00D50D19" w:rsidRPr="001E5621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50D19" w:rsidRPr="001E5621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621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  <w:vAlign w:val="bottom"/>
          </w:tcPr>
          <w:p w:rsidR="00D50D19" w:rsidRPr="001E5621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D50D19" w:rsidRPr="001E5621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621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50D19" w:rsidRPr="004A72D3" w:rsidTr="00702159">
        <w:trPr>
          <w:cantSplit/>
        </w:trPr>
        <w:tc>
          <w:tcPr>
            <w:tcW w:w="4770" w:type="dxa"/>
            <w:gridSpan w:val="5"/>
          </w:tcPr>
          <w:p w:rsidR="00D50D19" w:rsidRPr="001E5621" w:rsidRDefault="00D50D1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9"/>
            <w:vAlign w:val="bottom"/>
          </w:tcPr>
          <w:p w:rsidR="00D50D19" w:rsidRPr="001E5621" w:rsidRDefault="00D50D1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1E562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0D19" w:rsidRPr="004A72D3" w:rsidTr="00702159">
        <w:trPr>
          <w:cantSplit/>
        </w:trPr>
        <w:tc>
          <w:tcPr>
            <w:tcW w:w="4770" w:type="dxa"/>
            <w:gridSpan w:val="5"/>
          </w:tcPr>
          <w:p w:rsidR="00D50D19" w:rsidRPr="001E5621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6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56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E562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3"/>
            <w:vAlign w:val="bottom"/>
          </w:tcPr>
          <w:p w:rsidR="00D50D19" w:rsidRPr="004D594E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11,650</w:t>
            </w:r>
          </w:p>
        </w:tc>
        <w:tc>
          <w:tcPr>
            <w:tcW w:w="180" w:type="dxa"/>
            <w:vAlign w:val="bottom"/>
          </w:tcPr>
          <w:p w:rsidR="00D50D19" w:rsidRPr="001E5621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50D19" w:rsidRPr="00176CCD" w:rsidRDefault="00D50D19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left" w:pos="1001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17,186</w:t>
            </w:r>
          </w:p>
        </w:tc>
        <w:tc>
          <w:tcPr>
            <w:tcW w:w="180" w:type="dxa"/>
            <w:gridSpan w:val="2"/>
            <w:vAlign w:val="bottom"/>
          </w:tcPr>
          <w:p w:rsidR="00D50D19" w:rsidRPr="001E5621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50D19" w:rsidRPr="00856059" w:rsidRDefault="00D50D19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28,836</w:t>
            </w:r>
          </w:p>
        </w:tc>
      </w:tr>
      <w:tr w:rsidR="00D50D19" w:rsidRPr="004A72D3" w:rsidTr="00702159">
        <w:trPr>
          <w:cantSplit/>
        </w:trPr>
        <w:tc>
          <w:tcPr>
            <w:tcW w:w="4770" w:type="dxa"/>
            <w:gridSpan w:val="5"/>
          </w:tcPr>
          <w:p w:rsidR="00D50D19" w:rsidRPr="00046995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gridSpan w:val="3"/>
            <w:vAlign w:val="bottom"/>
          </w:tcPr>
          <w:p w:rsidR="00D50D19" w:rsidRPr="004D594E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69,568</w:t>
            </w:r>
          </w:p>
        </w:tc>
        <w:tc>
          <w:tcPr>
            <w:tcW w:w="180" w:type="dxa"/>
            <w:vAlign w:val="bottom"/>
          </w:tcPr>
          <w:p w:rsidR="00D50D19" w:rsidRPr="00176CCD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50D19" w:rsidRPr="00176CCD" w:rsidRDefault="00D34ACA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(4,657)</w:t>
            </w:r>
          </w:p>
        </w:tc>
        <w:tc>
          <w:tcPr>
            <w:tcW w:w="180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D50D19" w:rsidRPr="006B3A5D" w:rsidRDefault="00D34ACA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64,911</w:t>
            </w:r>
          </w:p>
        </w:tc>
      </w:tr>
      <w:tr w:rsidR="00D50D19" w:rsidRPr="004A72D3" w:rsidTr="00702159">
        <w:trPr>
          <w:cantSplit/>
        </w:trPr>
        <w:tc>
          <w:tcPr>
            <w:tcW w:w="4770" w:type="dxa"/>
            <w:gridSpan w:val="5"/>
          </w:tcPr>
          <w:p w:rsidR="00D50D19" w:rsidRPr="00046995" w:rsidRDefault="00D50D1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530" w:type="dxa"/>
            <w:gridSpan w:val="3"/>
            <w:vAlign w:val="bottom"/>
          </w:tcPr>
          <w:p w:rsidR="00D50D19" w:rsidRPr="00176CCD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50D19" w:rsidRPr="00176CCD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50D19" w:rsidRPr="00176CCD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D50D19" w:rsidRPr="006B3A5D" w:rsidRDefault="00D50D19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19" w:rsidRPr="004A72D3" w:rsidTr="00702159">
        <w:trPr>
          <w:cantSplit/>
        </w:trPr>
        <w:tc>
          <w:tcPr>
            <w:tcW w:w="4770" w:type="dxa"/>
            <w:gridSpan w:val="5"/>
          </w:tcPr>
          <w:p w:rsidR="00D50D19" w:rsidRPr="00046995" w:rsidRDefault="00D50D19" w:rsidP="00F003BA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530" w:type="dxa"/>
            <w:gridSpan w:val="3"/>
            <w:vAlign w:val="bottom"/>
          </w:tcPr>
          <w:p w:rsidR="00D50D19" w:rsidRPr="00176CCD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50D19" w:rsidRPr="00176CCD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50D19" w:rsidRPr="00176CCD" w:rsidRDefault="008135DC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left" w:pos="1091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80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D50D19" w:rsidRPr="006B3A5D" w:rsidRDefault="008135DC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D50D19" w:rsidRPr="004A72D3" w:rsidTr="00702159">
        <w:trPr>
          <w:cantSplit/>
        </w:trPr>
        <w:tc>
          <w:tcPr>
            <w:tcW w:w="4770" w:type="dxa"/>
            <w:gridSpan w:val="5"/>
          </w:tcPr>
          <w:p w:rsidR="00D50D19" w:rsidRPr="00046995" w:rsidRDefault="00D50D19" w:rsidP="00F003BA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46995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046995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046995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046995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vAlign w:val="bottom"/>
          </w:tcPr>
          <w:p w:rsidR="00D50D19" w:rsidRPr="00176CCD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50D19" w:rsidRPr="00176CCD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D50D19" w:rsidRPr="00176CCD" w:rsidRDefault="008135DC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left" w:pos="1091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80" w:type="dxa"/>
            <w:gridSpan w:val="2"/>
            <w:vAlign w:val="bottom"/>
          </w:tcPr>
          <w:p w:rsidR="00D50D19" w:rsidRPr="004A72D3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50D19" w:rsidRPr="006B3A5D" w:rsidRDefault="008135DC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</w:tr>
      <w:tr w:rsidR="00D50D19" w:rsidRPr="00E544D3" w:rsidTr="00702159">
        <w:trPr>
          <w:cantSplit/>
        </w:trPr>
        <w:tc>
          <w:tcPr>
            <w:tcW w:w="4770" w:type="dxa"/>
            <w:gridSpan w:val="5"/>
            <w:shd w:val="clear" w:color="auto" w:fill="auto"/>
          </w:tcPr>
          <w:p w:rsidR="00D50D19" w:rsidRPr="004A72D3" w:rsidRDefault="00D50D19" w:rsidP="00D50D19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D19" w:rsidRPr="00A0267B" w:rsidRDefault="00D34ACA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81,218</w:t>
            </w:r>
          </w:p>
        </w:tc>
        <w:tc>
          <w:tcPr>
            <w:tcW w:w="180" w:type="dxa"/>
            <w:vAlign w:val="bottom"/>
          </w:tcPr>
          <w:p w:rsidR="00D50D19" w:rsidRPr="00A0267B" w:rsidRDefault="00D50D19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D19" w:rsidRPr="00A0267B" w:rsidRDefault="00D34ACA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left" w:pos="1091"/>
              </w:tabs>
              <w:spacing w:after="0"/>
              <w:ind w:left="-108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15,642</w:t>
            </w:r>
          </w:p>
        </w:tc>
        <w:tc>
          <w:tcPr>
            <w:tcW w:w="180" w:type="dxa"/>
            <w:gridSpan w:val="2"/>
            <w:vAlign w:val="bottom"/>
          </w:tcPr>
          <w:p w:rsidR="00D50D19" w:rsidRPr="00A0267B" w:rsidRDefault="00D50D1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D19" w:rsidRPr="00A0267B" w:rsidRDefault="00D34ACA" w:rsidP="0070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96,860</w:t>
            </w:r>
          </w:p>
        </w:tc>
      </w:tr>
    </w:tbl>
    <w:p w:rsidR="00702159" w:rsidRDefault="00702159" w:rsidP="00D50D19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Cs w:val="22"/>
          <w:lang w:val="en-US" w:bidi="th-TH"/>
        </w:rPr>
      </w:pP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Cs w:val="22"/>
        </w:rPr>
        <w:br w:type="page"/>
      </w:r>
    </w:p>
    <w:p w:rsidR="00F57DEE" w:rsidRDefault="00F57DEE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57DEE" w:rsidRPr="00F57DEE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F57DEE" w:rsidRPr="00F57DEE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7DE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Pr="00F57D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F57DE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F57DEE" w:rsidRPr="00F57DEE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55"/>
        <w:gridCol w:w="1038"/>
        <w:gridCol w:w="238"/>
        <w:gridCol w:w="929"/>
        <w:gridCol w:w="238"/>
        <w:gridCol w:w="960"/>
        <w:gridCol w:w="238"/>
        <w:gridCol w:w="996"/>
        <w:gridCol w:w="238"/>
        <w:gridCol w:w="968"/>
        <w:gridCol w:w="238"/>
        <w:gridCol w:w="1005"/>
      </w:tblGrid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F57DEE" w:rsidRDefault="00F57DEE" w:rsidP="00F5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57DEE" w:rsidRPr="00F57DEE" w:rsidRDefault="00F57DEE" w:rsidP="007109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 </w:t>
            </w: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วันที่</w:t>
            </w: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30 </w:t>
            </w:r>
            <w:r w:rsidRPr="00F57DE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22" w:type="pct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</w:tr>
      <w:tr w:rsidR="00F57DEE" w:rsidRPr="00B15343" w:rsidTr="00352B96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F57DEE" w:rsidRPr="00F57DEE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B153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B153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352B96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1,167,383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1,460,114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8875D0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25,524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1738E5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8,250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1,192,907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1,468,364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352B96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118,681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1738E5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86,853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8875D0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7,356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738E5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2,131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352B96" w:rsidP="00B0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126,037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352B96" w:rsidP="00B0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88,984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1,286,064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1,546,967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32,880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10,381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1,318,944</w:t>
            </w:r>
          </w:p>
        </w:tc>
        <w:tc>
          <w:tcPr>
            <w:tcW w:w="122" w:type="pct"/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8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1,557,348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7DEE" w:rsidRPr="00162A8D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</w:t>
            </w:r>
            <w:r w:rsidR="00191766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24,307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8E7E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129,</w:t>
            </w:r>
            <w:r w:rsidR="008E7E4A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(5,336)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(12,344)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18,971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8E7E4A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116,90</w:t>
            </w:r>
            <w:r w:rsidR="00352B96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0</w:t>
            </w:r>
          </w:p>
        </w:tc>
      </w:tr>
      <w:tr w:rsidR="00F57DEE" w:rsidRPr="00B15343" w:rsidTr="00554998">
        <w:trPr>
          <w:trHeight w:val="100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7DEE" w:rsidRPr="00D62D93" w:rsidTr="00554998">
        <w:trPr>
          <w:trHeight w:val="659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F57DEE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สำหรับงวดหกเดือนสิ้นสุด</w:t>
            </w: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br/>
            </w: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วันที่ </w:t>
            </w: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30 </w:t>
            </w:r>
            <w:r w:rsidRPr="00F57DE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352B96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2,400,717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2,849,541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8875D0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42,366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1738E5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13,409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2,443,083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2,862,950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238,949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1738E5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101,853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8875D0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14,362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738E5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3,537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352B96" w:rsidP="0060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253,311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352B96" w:rsidP="0060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105,390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2,639,666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2,951,394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56,728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16,946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2,696,394</w:t>
            </w:r>
          </w:p>
        </w:tc>
        <w:tc>
          <w:tcPr>
            <w:tcW w:w="122" w:type="pct"/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F57DEE" w:rsidRPr="00352B96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352B9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2,968,340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7DEE" w:rsidRPr="00162A8D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43,646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238,970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(13,504)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(25,038)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30,142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352B9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213,932</w:t>
            </w:r>
          </w:p>
        </w:tc>
      </w:tr>
      <w:tr w:rsidR="00554998" w:rsidRPr="00D62D93" w:rsidTr="005549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554998" w:rsidRPr="00D62D93" w:rsidRDefault="00554998" w:rsidP="007109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554998" w:rsidRPr="00D62D93" w:rsidRDefault="00554998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33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มิถุนายน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1D1FC6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3,566,8</w:t>
            </w:r>
            <w:r w:rsidR="00F50E9B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00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3,150,719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475,283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474,731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4,042,083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3,625,450</w:t>
            </w:r>
          </w:p>
        </w:tc>
      </w:tr>
      <w:tr w:rsidR="00F57DEE" w:rsidRPr="00D62D93" w:rsidTr="00702159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2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มิถุนายน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646136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1,685</w:t>
            </w:r>
            <w:r w:rsidR="00F50E9B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,270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1,054,922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237,434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251,174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1,922,704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1,306,096</w:t>
            </w:r>
          </w:p>
        </w:tc>
      </w:tr>
    </w:tbl>
    <w:p w:rsidR="00F57DEE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57DEE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3F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</w:t>
      </w:r>
      <w:r w:rsidRPr="004746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งส่วนงานที่รายงาน</w:t>
      </w:r>
    </w:p>
    <w:p w:rsidR="0071095B" w:rsidRDefault="0071095B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247"/>
        <w:gridCol w:w="1463"/>
      </w:tblGrid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</w:t>
            </w:r>
            <w:r w:rsidRPr="0047463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A0647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71095B" w:rsidRPr="004746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Pr="0047463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116,900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95B" w:rsidRPr="00650D47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95B" w:rsidRPr="00650D47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9C58F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C58F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9C58F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(2,828)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71095B" w:rsidRPr="00474634">
              <w:rPr>
                <w:rFonts w:ascii="Angsana New" w:hAnsi="Angsana New"/>
                <w:sz w:val="30"/>
                <w:szCs w:val="30"/>
                <w:cs/>
              </w:rPr>
              <w:t>จากเ</w:t>
            </w:r>
            <w:r w:rsidR="009C58F0">
              <w:rPr>
                <w:rFonts w:ascii="Angsana New" w:hAnsi="Angsana New"/>
                <w:sz w:val="30"/>
                <w:szCs w:val="30"/>
                <w:cs/>
              </w:rPr>
              <w:t>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71095B"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95B" w:rsidRPr="00F50E9B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E9B">
              <w:rPr>
                <w:rFonts w:ascii="Angsana New" w:hAnsi="Angsana New"/>
                <w:b/>
                <w:bCs/>
                <w:sz w:val="30"/>
                <w:szCs w:val="30"/>
              </w:rPr>
              <w:t>114,332</w:t>
            </w:r>
          </w:p>
        </w:tc>
      </w:tr>
      <w:tr w:rsidR="0071095B" w:rsidRPr="001816E8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650D47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95B" w:rsidRPr="00650D47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650D47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95B" w:rsidRPr="00650D47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7A0647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E52F80" w:rsidRPr="004746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Pr="0047463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30,142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213,932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F80" w:rsidRPr="00F50E9B" w:rsidRDefault="00E52F80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F80" w:rsidRPr="00F50E9B" w:rsidRDefault="00E52F80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(1,510)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E52F80" w:rsidRPr="00474634">
              <w:rPr>
                <w:rFonts w:ascii="Angsana New" w:hAnsi="Angsana New"/>
                <w:sz w:val="30"/>
                <w:szCs w:val="30"/>
                <w:cs/>
              </w:rPr>
              <w:t>จากเ</w:t>
            </w:r>
            <w:r w:rsidR="009C58F0">
              <w:rPr>
                <w:rFonts w:ascii="Angsana New" w:hAnsi="Angsana New"/>
                <w:sz w:val="30"/>
                <w:szCs w:val="30"/>
                <w:cs/>
              </w:rPr>
              <w:t>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E52F80"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F80" w:rsidRPr="00F50E9B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E9B">
              <w:rPr>
                <w:rFonts w:ascii="Angsana New" w:hAnsi="Angsana New"/>
                <w:b/>
                <w:bCs/>
                <w:sz w:val="30"/>
                <w:szCs w:val="30"/>
              </w:rPr>
              <w:t>29,295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F50E9B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F80" w:rsidRPr="00F50E9B" w:rsidRDefault="00F50E9B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E9B">
              <w:rPr>
                <w:rFonts w:ascii="Angsana New" w:hAnsi="Angsana New"/>
                <w:b/>
                <w:bCs/>
                <w:sz w:val="30"/>
                <w:szCs w:val="30"/>
              </w:rPr>
              <w:t>212,927</w:t>
            </w:r>
          </w:p>
        </w:tc>
      </w:tr>
    </w:tbl>
    <w:p w:rsidR="00702159" w:rsidRDefault="00702159" w:rsidP="00702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4225" w:rsidRDefault="00D44225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22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44225" w:rsidRPr="00735A2C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8"/>
          <w:szCs w:val="28"/>
        </w:rPr>
      </w:pPr>
    </w:p>
    <w:p w:rsidR="0045302D" w:rsidRPr="005053A0" w:rsidRDefault="0045302D" w:rsidP="00FC5E70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="Angsana New" w:hAnsi="Angsana New" w:cs="Angsana New"/>
          <w:cs/>
        </w:rPr>
      </w:pPr>
      <w:r w:rsidRPr="005053A0">
        <w:rPr>
          <w:rFonts w:ascii="Angsana New" w:hAnsi="Angsana New" w:cs="Angsana New" w:hint="cs"/>
          <w:cs/>
        </w:rPr>
        <w:t>จำนวนภาษีเงินได้ที่แท้จริงของบริษัทในการดำเนินงานสำหรับ</w:t>
      </w:r>
      <w:r>
        <w:rPr>
          <w:rFonts w:ascii="Angsana New" w:hAnsi="Angsana New" w:cs="Angsana New" w:hint="cs"/>
          <w:cs/>
        </w:rPr>
        <w:t>งวด</w:t>
      </w:r>
      <w:r w:rsidR="00CF2521">
        <w:rPr>
          <w:rFonts w:ascii="Angsana New" w:hAnsi="Angsana New" w:cs="Angsana New" w:hint="cs"/>
          <w:cs/>
        </w:rPr>
        <w:t>หก</w:t>
      </w:r>
      <w:r w:rsidRPr="005053A0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CF2521">
        <w:rPr>
          <w:rFonts w:ascii="Angsana New" w:hAnsi="Angsana New" w:cs="Angsana New"/>
          <w:lang w:val="en-US"/>
        </w:rPr>
        <w:t>30</w:t>
      </w:r>
      <w:r w:rsidR="00CF2521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Pr="005053A0">
        <w:rPr>
          <w:rFonts w:ascii="Angsana New" w:hAnsi="Angsana New" w:cs="Angsana New" w:hint="cs"/>
          <w:cs/>
        </w:rPr>
        <w:t xml:space="preserve"> </w:t>
      </w:r>
      <w:r w:rsidR="00294536">
        <w:rPr>
          <w:rFonts w:ascii="Angsana New" w:hAnsi="Angsana New" w:cs="Angsana New"/>
          <w:cs/>
        </w:rPr>
        <w:t>25</w:t>
      </w:r>
      <w:r w:rsidR="00294536">
        <w:rPr>
          <w:rFonts w:ascii="Angsana New" w:hAnsi="Angsana New" w:cs="Angsana New"/>
          <w:lang w:val="en-US"/>
        </w:rPr>
        <w:t>6</w:t>
      </w:r>
      <w:r w:rsidR="00DB4E02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="00326D71">
        <w:rPr>
          <w:rFonts w:ascii="Angsana New" w:hAnsi="Angsana New" w:cs="Angsana New"/>
          <w:cs/>
        </w:rPr>
        <w:br/>
      </w:r>
      <w:r>
        <w:rPr>
          <w:rFonts w:ascii="Angsana New" w:hAnsi="Angsana New" w:cs="Angsana New" w:hint="cs"/>
          <w:cs/>
        </w:rPr>
        <w:t xml:space="preserve">และ </w:t>
      </w:r>
      <w:r w:rsidR="00294536">
        <w:rPr>
          <w:rFonts w:ascii="Angsana New" w:hAnsi="Angsana New" w:cs="Angsana New"/>
          <w:lang w:val="en-US"/>
        </w:rPr>
        <w:t>25</w:t>
      </w:r>
      <w:r w:rsidR="00DB4E02">
        <w:rPr>
          <w:rFonts w:ascii="Angsana New" w:hAnsi="Angsana New" w:cs="Angsana New"/>
          <w:lang w:val="en-US"/>
        </w:rPr>
        <w:t>60</w:t>
      </w:r>
      <w:r w:rsidRPr="005053A0">
        <w:rPr>
          <w:rFonts w:ascii="Angsana New" w:hAnsi="Angsana New" w:cs="Angsana New"/>
          <w:cs/>
        </w:rPr>
        <w:t xml:space="preserve"> </w:t>
      </w:r>
      <w:r w:rsidRPr="00D60E23">
        <w:rPr>
          <w:rFonts w:ascii="Angsana New" w:hAnsi="Angsana New" w:cs="Angsana New" w:hint="cs"/>
          <w:cs/>
        </w:rPr>
        <w:t>น้อยกว่าจำนวน</w:t>
      </w:r>
      <w:r w:rsidRPr="005053A0">
        <w:rPr>
          <w:rFonts w:ascii="Angsana New" w:hAnsi="Angsana New" w:cs="Angsana New" w:hint="cs"/>
          <w:cs/>
        </w:rPr>
        <w:t>ภาษีเงินได้ที่คำนวณโดยการใช้อัตราภาษีเ</w:t>
      </w:r>
      <w:r>
        <w:rPr>
          <w:rFonts w:ascii="Angsana New" w:hAnsi="Angsana New" w:cs="Angsana New" w:hint="cs"/>
          <w:cs/>
        </w:rPr>
        <w:t>งินได้คูณกับยอดกำไรสุทธิสำหรับงวด</w:t>
      </w:r>
      <w:r w:rsidR="00FC5E70">
        <w:rPr>
          <w:rFonts w:ascii="Angsana New" w:hAnsi="Angsana New" w:cs="Angsana New" w:hint="cs"/>
          <w:cs/>
        </w:rPr>
        <w:t xml:space="preserve"> </w:t>
      </w:r>
      <w:r w:rsidRPr="005053A0">
        <w:rPr>
          <w:rFonts w:ascii="Angsana New" w:hAnsi="Angsana New" w:cs="Angsana New" w:hint="cs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:rsidR="0045302D" w:rsidRPr="00735A2C" w:rsidRDefault="0045302D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8"/>
          <w:szCs w:val="28"/>
        </w:rPr>
      </w:pPr>
    </w:p>
    <w:p w:rsidR="001F7928" w:rsidRPr="001F7928" w:rsidRDefault="001F7928" w:rsidP="001F7928">
      <w:pPr>
        <w:spacing w:line="240" w:lineRule="auto"/>
        <w:rPr>
          <w:sz w:val="2"/>
          <w:szCs w:val="2"/>
        </w:rPr>
      </w:pPr>
    </w:p>
    <w:p w:rsidR="001F7928" w:rsidRPr="001F7928" w:rsidRDefault="001F7928" w:rsidP="001F7928">
      <w:pPr>
        <w:spacing w:line="240" w:lineRule="auto"/>
        <w:rPr>
          <w:sz w:val="2"/>
          <w:szCs w:val="2"/>
        </w:rPr>
      </w:pPr>
    </w:p>
    <w:p w:rsidR="008712D9" w:rsidRPr="00A33901" w:rsidRDefault="00883720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rtl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กำไร </w:t>
      </w:r>
      <w:r>
        <w:rPr>
          <w:rFonts w:ascii="Angsana New" w:hAnsi="Angsana New" w:hint="cs"/>
          <w:b/>
          <w:bCs/>
          <w:sz w:val="30"/>
          <w:szCs w:val="30"/>
          <w:cs/>
        </w:rPr>
        <w:t>(ขาดทุน)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="008712D9" w:rsidRPr="00A33901">
        <w:rPr>
          <w:rFonts w:ascii="Angsana New" w:hAnsi="Angsana New"/>
          <w:b/>
          <w:bCs/>
          <w:sz w:val="30"/>
          <w:szCs w:val="30"/>
          <w:cs/>
        </w:rPr>
        <w:t>หุ้นขั้นพื้นฐาน</w:t>
      </w:r>
    </w:p>
    <w:p w:rsidR="008712D9" w:rsidRPr="00735A2C" w:rsidRDefault="008712D9" w:rsidP="004C0125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0218DF" w:rsidRDefault="00E57A34" w:rsidP="00FC5E70">
      <w:pPr>
        <w:pStyle w:val="a0"/>
        <w:tabs>
          <w:tab w:val="clear" w:pos="1080"/>
          <w:tab w:val="left" w:pos="810"/>
          <w:tab w:val="left" w:pos="9360"/>
        </w:tabs>
        <w:ind w:left="540" w:right="-11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กำไร</w:t>
      </w:r>
      <w:r w:rsidR="00883720">
        <w:rPr>
          <w:rFonts w:ascii="Angsana New" w:hAnsi="Angsana New" w:cs="Angsana New" w:hint="cs"/>
          <w:cs/>
        </w:rPr>
        <w:t xml:space="preserve"> (ขาดทุน) </w:t>
      </w:r>
      <w:r>
        <w:rPr>
          <w:rFonts w:ascii="Angsana New" w:hAnsi="Angsana New" w:cs="Angsana New" w:hint="cs"/>
          <w:cs/>
        </w:rPr>
        <w:t>ต่อ</w:t>
      </w:r>
      <w:r w:rsidR="000218DF" w:rsidRPr="004C0125">
        <w:rPr>
          <w:rFonts w:ascii="Angsana New" w:hAnsi="Angsana New" w:cs="Angsana New"/>
          <w:cs/>
        </w:rPr>
        <w:t>หุ้นขั้นพื้นฐานสำหรับงวดสามเดือน</w:t>
      </w:r>
      <w:r w:rsidR="00E97430">
        <w:rPr>
          <w:rFonts w:ascii="Angsana New" w:hAnsi="Angsana New" w:cs="Angsana New" w:hint="cs"/>
          <w:spacing w:val="20"/>
          <w:cs/>
        </w:rPr>
        <w:t>และห</w:t>
      </w:r>
      <w:r w:rsidR="000218DF" w:rsidRPr="00DA4B9B">
        <w:rPr>
          <w:rFonts w:ascii="Angsana New" w:hAnsi="Angsana New" w:cs="Angsana New" w:hint="cs"/>
          <w:spacing w:val="20"/>
          <w:cs/>
        </w:rPr>
        <w:t>ก</w:t>
      </w:r>
      <w:r w:rsidR="000218DF">
        <w:rPr>
          <w:rFonts w:ascii="Angsana New" w:hAnsi="Angsana New" w:cs="Angsana New" w:hint="cs"/>
          <w:cs/>
        </w:rPr>
        <w:t>เดือน</w:t>
      </w:r>
      <w:r w:rsidR="000218DF" w:rsidRPr="004C0125">
        <w:rPr>
          <w:rFonts w:ascii="Angsana New" w:hAnsi="Angsana New" w:cs="Angsana New"/>
          <w:cs/>
        </w:rPr>
        <w:t xml:space="preserve">สิ้นสุดวันที่ </w:t>
      </w:r>
      <w:r w:rsidR="00774528">
        <w:rPr>
          <w:rFonts w:ascii="Angsana New" w:hAnsi="Angsana New" w:cs="Angsana New"/>
          <w:lang w:val="en-US"/>
        </w:rPr>
        <w:t>30</w:t>
      </w:r>
      <w:r w:rsidR="000218DF">
        <w:rPr>
          <w:rFonts w:ascii="Angsana New" w:hAnsi="Angsana New" w:cs="Angsana New" w:hint="cs"/>
          <w:cs/>
        </w:rPr>
        <w:t xml:space="preserve"> มิถุนายน </w:t>
      </w:r>
      <w:r w:rsidR="00DB4E02">
        <w:rPr>
          <w:rFonts w:ascii="Angsana New" w:hAnsi="Angsana New" w:cs="Angsana New"/>
          <w:cs/>
        </w:rPr>
        <w:t>25</w:t>
      </w:r>
      <w:r w:rsidR="00DB4E02">
        <w:rPr>
          <w:rFonts w:ascii="Angsana New" w:hAnsi="Angsana New" w:cs="Angsana New"/>
          <w:lang w:val="en-US"/>
        </w:rPr>
        <w:t>61</w:t>
      </w:r>
      <w:r w:rsidR="00DB4E02">
        <w:rPr>
          <w:rFonts w:ascii="Angsana New" w:hAnsi="Angsana New" w:cs="Angsana New" w:hint="cs"/>
          <w:cs/>
        </w:rPr>
        <w:t xml:space="preserve"> </w:t>
      </w:r>
      <w:r w:rsidR="00DB4E02">
        <w:rPr>
          <w:rFonts w:ascii="Angsana New" w:hAnsi="Angsana New" w:cs="Angsana New"/>
          <w:cs/>
        </w:rPr>
        <w:br/>
      </w:r>
      <w:r w:rsidR="00DB4E02">
        <w:rPr>
          <w:rFonts w:ascii="Angsana New" w:hAnsi="Angsana New" w:cs="Angsana New" w:hint="cs"/>
          <w:cs/>
        </w:rPr>
        <w:t xml:space="preserve">และ </w:t>
      </w:r>
      <w:r w:rsidR="00DB4E02">
        <w:rPr>
          <w:rFonts w:ascii="Angsana New" w:hAnsi="Angsana New" w:cs="Angsana New"/>
          <w:lang w:val="en-US"/>
        </w:rPr>
        <w:t>2560</w:t>
      </w:r>
      <w:r w:rsidR="00DB4E02" w:rsidRPr="005053A0">
        <w:rPr>
          <w:rFonts w:ascii="Angsana New" w:hAnsi="Angsana New" w:cs="Angsana New"/>
          <w:cs/>
        </w:rPr>
        <w:t xml:space="preserve"> </w:t>
      </w:r>
      <w:r w:rsidR="000218DF">
        <w:rPr>
          <w:rFonts w:ascii="Angsana New" w:hAnsi="Angsana New" w:cs="Angsana New"/>
          <w:lang w:val="en-US"/>
        </w:rPr>
        <w:t xml:space="preserve"> </w:t>
      </w:r>
      <w:r w:rsidR="000218DF" w:rsidRPr="004C0125">
        <w:rPr>
          <w:rFonts w:ascii="Angsana New" w:hAnsi="Angsana New" w:cs="Angsana New"/>
          <w:cs/>
        </w:rPr>
        <w:t>คำนวณจากกำไ</w:t>
      </w:r>
      <w:r w:rsidR="00953652">
        <w:rPr>
          <w:rFonts w:ascii="Angsana New" w:hAnsi="Angsana New" w:cs="Angsana New" w:hint="cs"/>
          <w:cs/>
        </w:rPr>
        <w:t>ร</w:t>
      </w:r>
      <w:r w:rsidR="00883720">
        <w:rPr>
          <w:rFonts w:ascii="Angsana New" w:hAnsi="Angsana New" w:cs="Angsana New" w:hint="cs"/>
          <w:cs/>
        </w:rPr>
        <w:t xml:space="preserve"> (ขาดทุน) </w:t>
      </w:r>
      <w:r w:rsidR="000218DF" w:rsidRPr="004C0125">
        <w:rPr>
          <w:rFonts w:ascii="Angsana New" w:hAnsi="Angsana New" w:cs="Angsana New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0218DF" w:rsidRPr="00735A2C" w:rsidRDefault="000218DF" w:rsidP="000218DF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65"/>
        <w:gridCol w:w="1175"/>
        <w:gridCol w:w="265"/>
        <w:gridCol w:w="1175"/>
      </w:tblGrid>
      <w:tr w:rsidR="000218DF" w:rsidRPr="00C426D9" w:rsidTr="002541AC">
        <w:tc>
          <w:tcPr>
            <w:tcW w:w="3780" w:type="dxa"/>
            <w:shd w:val="clear" w:color="auto" w:fill="auto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B4E02" w:rsidRPr="00C426D9" w:rsidTr="002541AC">
        <w:tc>
          <w:tcPr>
            <w:tcW w:w="3780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B94BEE" w:rsidRDefault="00953652" w:rsidP="00953652">
            <w:pPr>
              <w:tabs>
                <w:tab w:val="clear" w:pos="3515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85019" w:rsidRPr="00B94BE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0218DF" w:rsidRPr="00B94BE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B4E02" w:rsidRPr="00C426D9" w:rsidTr="002541AC">
        <w:tc>
          <w:tcPr>
            <w:tcW w:w="3780" w:type="dxa"/>
          </w:tcPr>
          <w:p w:rsidR="00DB4E02" w:rsidRPr="00B94BEE" w:rsidRDefault="00DB4E02" w:rsidP="00DB4E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4E02" w:rsidRPr="00B94BEE" w:rsidRDefault="00EE0849" w:rsidP="00DB4E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286E77">
              <w:rPr>
                <w:rFonts w:ascii="Angsana New" w:hAnsi="Angsana New"/>
                <w:sz w:val="30"/>
                <w:szCs w:val="30"/>
                <w:lang w:bidi="th-TH"/>
              </w:rPr>
              <w:t>11,253</w:t>
            </w:r>
            <w:r w:rsidR="005A53A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DB4E02" w:rsidRPr="00B94BEE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4E02" w:rsidRPr="00B94BEE" w:rsidRDefault="00DB4E02" w:rsidP="00DB4E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21,906</w:t>
            </w:r>
          </w:p>
        </w:tc>
        <w:tc>
          <w:tcPr>
            <w:tcW w:w="265" w:type="dxa"/>
          </w:tcPr>
          <w:p w:rsidR="00DB4E02" w:rsidRPr="00B94BEE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DB4E02" w:rsidRPr="00B94BEE" w:rsidRDefault="005A53AB" w:rsidP="00DB4E02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(15,086)</w:t>
            </w:r>
          </w:p>
        </w:tc>
        <w:tc>
          <w:tcPr>
            <w:tcW w:w="265" w:type="dxa"/>
          </w:tcPr>
          <w:p w:rsidR="00DB4E02" w:rsidRPr="00B94BEE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DB4E02" w:rsidRPr="00B94BEE" w:rsidRDefault="00DB4E02" w:rsidP="00DB4E02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(34,145)</w:t>
            </w:r>
          </w:p>
        </w:tc>
      </w:tr>
      <w:tr w:rsidR="00DB4E02" w:rsidRPr="00C426D9" w:rsidTr="002541AC">
        <w:tc>
          <w:tcPr>
            <w:tcW w:w="3780" w:type="dxa"/>
          </w:tcPr>
          <w:p w:rsidR="00DB4E02" w:rsidRPr="00C426D9" w:rsidRDefault="00DB4E02" w:rsidP="00DB4E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5A53AB" w:rsidP="00DB4E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DB4E02" w:rsidP="00DB4E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65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5A53AB" w:rsidP="00DB4E0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65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DB4E02" w:rsidP="00DB4E0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</w:tr>
      <w:tr w:rsidR="00DB4E02" w:rsidRPr="00C426D9" w:rsidTr="002541AC">
        <w:tc>
          <w:tcPr>
            <w:tcW w:w="3780" w:type="dxa"/>
          </w:tcPr>
          <w:p w:rsidR="00DB4E02" w:rsidRPr="00C426D9" w:rsidRDefault="00DB4E02" w:rsidP="00DB4E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5A53AB" w:rsidP="00DB4E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(0.04)</w:t>
            </w:r>
          </w:p>
        </w:tc>
        <w:tc>
          <w:tcPr>
            <w:tcW w:w="270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DB4E02" w:rsidP="00DB4E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0.08</w:t>
            </w:r>
          </w:p>
        </w:tc>
        <w:tc>
          <w:tcPr>
            <w:tcW w:w="265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5A53AB" w:rsidP="00DB4E0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65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B4E02" w:rsidRPr="00C426D9" w:rsidRDefault="00DB4E02" w:rsidP="00DB4E0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(0.13)</w:t>
            </w:r>
          </w:p>
        </w:tc>
      </w:tr>
    </w:tbl>
    <w:p w:rsidR="0045302D" w:rsidRDefault="0045302D" w:rsidP="000218DF">
      <w:pPr>
        <w:spacing w:line="240" w:lineRule="auto"/>
        <w:rPr>
          <w:sz w:val="28"/>
          <w:szCs w:val="28"/>
        </w:rPr>
      </w:pPr>
    </w:p>
    <w:p w:rsidR="0092611C" w:rsidRPr="00423DEC" w:rsidRDefault="0092611C" w:rsidP="000218DF">
      <w:pPr>
        <w:spacing w:line="240" w:lineRule="auto"/>
        <w:rPr>
          <w:sz w:val="4"/>
          <w:szCs w:val="4"/>
        </w:rPr>
      </w:pPr>
    </w:p>
    <w:p w:rsidR="000218DF" w:rsidRPr="00F8548C" w:rsidRDefault="000218DF" w:rsidP="000218D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65"/>
        <w:gridCol w:w="1175"/>
        <w:gridCol w:w="265"/>
        <w:gridCol w:w="1175"/>
      </w:tblGrid>
      <w:tr w:rsidR="000218DF" w:rsidRPr="00C426D9" w:rsidTr="002541AC">
        <w:tc>
          <w:tcPr>
            <w:tcW w:w="3780" w:type="dxa"/>
            <w:shd w:val="clear" w:color="auto" w:fill="auto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9201D" w:rsidRPr="00C426D9" w:rsidTr="002541AC">
        <w:tc>
          <w:tcPr>
            <w:tcW w:w="3780" w:type="dxa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B94BEE" w:rsidRDefault="00953652" w:rsidP="00F85019">
            <w:pPr>
              <w:tabs>
                <w:tab w:val="clear" w:pos="3515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A53A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A53A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="000218DF" w:rsidRPr="00B94BE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9201D" w:rsidRPr="00C426D9" w:rsidTr="002541AC">
        <w:tc>
          <w:tcPr>
            <w:tcW w:w="3780" w:type="dxa"/>
          </w:tcPr>
          <w:p w:rsidR="00D9201D" w:rsidRPr="00B94BEE" w:rsidRDefault="00D9201D" w:rsidP="00D9201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201D" w:rsidRPr="00B94BEE" w:rsidRDefault="00286E77" w:rsidP="00D920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(46,404</w:t>
            </w:r>
            <w:r w:rsidR="005A53A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D9201D" w:rsidRPr="00B94BEE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201D" w:rsidRPr="00B94BEE" w:rsidRDefault="00D9201D" w:rsidP="00D920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47,372</w:t>
            </w:r>
          </w:p>
        </w:tc>
        <w:tc>
          <w:tcPr>
            <w:tcW w:w="265" w:type="dxa"/>
          </w:tcPr>
          <w:p w:rsidR="00D9201D" w:rsidRPr="00B94BEE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D9201D" w:rsidRPr="00B94BEE" w:rsidRDefault="005A53AB" w:rsidP="00D9201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177,351</w:t>
            </w:r>
          </w:p>
        </w:tc>
        <w:tc>
          <w:tcPr>
            <w:tcW w:w="265" w:type="dxa"/>
          </w:tcPr>
          <w:p w:rsidR="00D9201D" w:rsidRPr="00B94BEE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D9201D" w:rsidRPr="00B94BEE" w:rsidRDefault="00D9201D" w:rsidP="00D9201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184,368</w:t>
            </w:r>
          </w:p>
        </w:tc>
      </w:tr>
      <w:tr w:rsidR="00D9201D" w:rsidRPr="00C426D9" w:rsidTr="002541AC">
        <w:tc>
          <w:tcPr>
            <w:tcW w:w="3780" w:type="dxa"/>
          </w:tcPr>
          <w:p w:rsidR="00D9201D" w:rsidRPr="00C426D9" w:rsidRDefault="00D9201D" w:rsidP="00D920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C426D9" w:rsidRDefault="005A53AB" w:rsidP="00D920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C426D9" w:rsidRDefault="00D9201D" w:rsidP="00D920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65" w:type="dxa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C426D9" w:rsidRDefault="005A53AB" w:rsidP="00D9201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65" w:type="dxa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C426D9" w:rsidRDefault="00D9201D" w:rsidP="00D9201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</w:tr>
      <w:tr w:rsidR="00D9201D" w:rsidRPr="00C426D9" w:rsidTr="002541AC">
        <w:tc>
          <w:tcPr>
            <w:tcW w:w="3780" w:type="dxa"/>
          </w:tcPr>
          <w:p w:rsidR="00D9201D" w:rsidRPr="00C426D9" w:rsidRDefault="00D9201D" w:rsidP="00D9201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A5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5A53AB" w:rsidRDefault="005A53AB" w:rsidP="00D920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70" w:type="dxa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C426D9" w:rsidRDefault="00D9201D" w:rsidP="00D920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0.18</w:t>
            </w:r>
          </w:p>
        </w:tc>
        <w:tc>
          <w:tcPr>
            <w:tcW w:w="265" w:type="dxa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C426D9" w:rsidRDefault="005A53AB" w:rsidP="00D9201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0.66</w:t>
            </w:r>
          </w:p>
        </w:tc>
        <w:tc>
          <w:tcPr>
            <w:tcW w:w="265" w:type="dxa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D9201D" w:rsidRPr="00C426D9" w:rsidRDefault="00D9201D" w:rsidP="00D9201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</w:tr>
    </w:tbl>
    <w:p w:rsidR="00735A2C" w:rsidRDefault="00735A2C" w:rsidP="00B94BE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FA49A1" w:rsidRPr="00437B24" w:rsidRDefault="00FA49A1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7B24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B2428" w:rsidRPr="00D9201D" w:rsidRDefault="001B2428" w:rsidP="001B2428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8"/>
          <w:szCs w:val="28"/>
          <w:highlight w:val="yellow"/>
          <w:lang w:val="en-US"/>
        </w:rPr>
      </w:pPr>
    </w:p>
    <w:p w:rsidR="00FA49A1" w:rsidRPr="00EE0849" w:rsidRDefault="001B2428" w:rsidP="001B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E084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B94BEE" w:rsidRPr="00EE0849">
        <w:rPr>
          <w:rFonts w:ascii="Angsana New" w:hAnsi="Angsana New"/>
          <w:sz w:val="30"/>
          <w:szCs w:val="30"/>
        </w:rPr>
        <w:t>20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Pr="00EE0849">
        <w:rPr>
          <w:rFonts w:ascii="Angsana New" w:hAnsi="Angsana New"/>
          <w:sz w:val="30"/>
          <w:szCs w:val="30"/>
          <w:cs/>
        </w:rPr>
        <w:t xml:space="preserve">เมษายน </w:t>
      </w:r>
      <w:r w:rsidR="004E0694" w:rsidRPr="00EE0849">
        <w:rPr>
          <w:rFonts w:ascii="Angsana New" w:hAnsi="Angsana New"/>
          <w:sz w:val="30"/>
          <w:szCs w:val="30"/>
        </w:rPr>
        <w:t>2561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Pr="00EE0849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EE0849">
        <w:rPr>
          <w:rFonts w:ascii="Angsana New" w:hAnsi="Angsana New"/>
          <w:sz w:val="30"/>
          <w:szCs w:val="30"/>
        </w:rPr>
        <w:t xml:space="preserve"> 0.</w:t>
      </w:r>
      <w:r w:rsidR="004E0694" w:rsidRPr="00EE0849">
        <w:rPr>
          <w:rFonts w:ascii="Angsana New" w:hAnsi="Angsana New"/>
          <w:sz w:val="30"/>
          <w:szCs w:val="30"/>
        </w:rPr>
        <w:t>3729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Pr="00EE0849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="004E0694" w:rsidRPr="00EE0849">
        <w:rPr>
          <w:rFonts w:ascii="Angsana New" w:hAnsi="Angsana New"/>
          <w:sz w:val="30"/>
          <w:szCs w:val="30"/>
        </w:rPr>
        <w:t>100.7</w:t>
      </w:r>
      <w:r w:rsidRPr="00EE084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="005C0577" w:rsidRPr="00EE0849">
        <w:rPr>
          <w:rFonts w:ascii="Angsana New" w:hAnsi="Angsana New" w:hint="cs"/>
          <w:sz w:val="30"/>
          <w:szCs w:val="30"/>
          <w:cs/>
        </w:rPr>
        <w:t>พฤษภาคม</w:t>
      </w:r>
      <w:r w:rsidRPr="00EE0849">
        <w:rPr>
          <w:rFonts w:ascii="Angsana New" w:hAnsi="Angsana New"/>
          <w:sz w:val="30"/>
          <w:szCs w:val="30"/>
          <w:cs/>
        </w:rPr>
        <w:t xml:space="preserve"> </w:t>
      </w:r>
      <w:r w:rsidR="004E0694" w:rsidRPr="00EE0849">
        <w:rPr>
          <w:rFonts w:ascii="Angsana New" w:hAnsi="Angsana New"/>
          <w:sz w:val="30"/>
          <w:szCs w:val="30"/>
        </w:rPr>
        <w:t>2561</w:t>
      </w:r>
    </w:p>
    <w:p w:rsidR="00735A2C" w:rsidRPr="005F7F18" w:rsidRDefault="00735A2C" w:rsidP="001B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37B24" w:rsidRPr="00437B24" w:rsidRDefault="00437B24" w:rsidP="00437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7B24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437B24">
        <w:rPr>
          <w:rFonts w:ascii="Angsana New" w:hAnsi="Angsana New"/>
          <w:sz w:val="30"/>
          <w:szCs w:val="30"/>
        </w:rPr>
        <w:t xml:space="preserve">20 </w:t>
      </w:r>
      <w:r w:rsidRPr="00437B24">
        <w:rPr>
          <w:rFonts w:ascii="Angsana New" w:hAnsi="Angsana New"/>
          <w:sz w:val="30"/>
          <w:szCs w:val="30"/>
          <w:cs/>
        </w:rPr>
        <w:t xml:space="preserve">เมษายน </w:t>
      </w:r>
      <w:r w:rsidRPr="00437B24">
        <w:rPr>
          <w:rFonts w:ascii="Angsana New" w:hAnsi="Angsana New"/>
          <w:sz w:val="30"/>
          <w:szCs w:val="30"/>
        </w:rPr>
        <w:t xml:space="preserve">2560 </w:t>
      </w:r>
      <w:r w:rsidRPr="00437B24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437B24">
        <w:rPr>
          <w:rFonts w:ascii="Angsana New" w:hAnsi="Angsana New"/>
          <w:sz w:val="30"/>
          <w:szCs w:val="30"/>
        </w:rPr>
        <w:t xml:space="preserve"> 0.30 </w:t>
      </w:r>
      <w:r w:rsidRPr="00437B24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437B24">
        <w:rPr>
          <w:rFonts w:ascii="Angsana New" w:hAnsi="Angsana New"/>
          <w:sz w:val="30"/>
          <w:szCs w:val="30"/>
        </w:rPr>
        <w:t xml:space="preserve"> 81.0</w:t>
      </w:r>
      <w:r w:rsidRPr="00437B2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437B24">
        <w:rPr>
          <w:rFonts w:ascii="Angsana New" w:hAnsi="Angsana New" w:hint="cs"/>
          <w:sz w:val="30"/>
          <w:szCs w:val="30"/>
          <w:cs/>
        </w:rPr>
        <w:t>พฤษภาคม</w:t>
      </w:r>
      <w:r w:rsidRPr="00437B24">
        <w:rPr>
          <w:rFonts w:ascii="Angsana New" w:hAnsi="Angsana New"/>
          <w:sz w:val="30"/>
          <w:szCs w:val="30"/>
          <w:cs/>
        </w:rPr>
        <w:t xml:space="preserve"> </w:t>
      </w:r>
      <w:r w:rsidRPr="00437B24">
        <w:rPr>
          <w:rFonts w:ascii="Angsana New" w:hAnsi="Angsana New"/>
          <w:sz w:val="30"/>
          <w:szCs w:val="30"/>
        </w:rPr>
        <w:t>2560</w:t>
      </w: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bidi="ar-SA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45474" w:rsidRPr="00135B2A" w:rsidRDefault="00F45474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5B2A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F45474" w:rsidRPr="00702159" w:rsidRDefault="00F45474" w:rsidP="00F4547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Cs w:val="22"/>
          <w:lang w:val="en-US"/>
        </w:rPr>
      </w:pPr>
    </w:p>
    <w:p w:rsidR="000417AA" w:rsidRPr="00D34495" w:rsidRDefault="000417AA" w:rsidP="000417AA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:rsidR="000417AA" w:rsidRPr="00702159" w:rsidRDefault="000417AA" w:rsidP="0004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D9201D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2CEB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002CEB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:rsidR="00D9201D" w:rsidRPr="00702159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pPr w:leftFromText="180" w:rightFromText="180" w:vertAnchor="text" w:horzAnchor="margin" w:tblpX="417" w:tblpY="183"/>
        <w:tblW w:w="963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4"/>
        <w:gridCol w:w="184"/>
        <w:gridCol w:w="1284"/>
        <w:gridCol w:w="183"/>
        <w:gridCol w:w="1284"/>
        <w:gridCol w:w="183"/>
        <w:gridCol w:w="1468"/>
        <w:gridCol w:w="183"/>
      </w:tblGrid>
      <w:tr w:rsidR="00D9201D" w:rsidTr="00D9201D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D9201D" w:rsidRDefault="007A0647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169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  <w:t>อ</w:t>
            </w:r>
          </w:p>
        </w:tc>
        <w:tc>
          <w:tcPr>
            <w:tcW w:w="2822" w:type="dxa"/>
            <w:gridSpan w:val="3"/>
            <w:vAlign w:val="bottom"/>
            <w:hideMark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vAlign w:val="bottom"/>
            <w:hideMark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01D" w:rsidTr="00D9201D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8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D9201D" w:rsidTr="00D9201D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  <w:gridSpan w:val="7"/>
            <w:hideMark/>
          </w:tcPr>
          <w:p w:rsidR="00D9201D" w:rsidRDefault="00D9201D" w:rsidP="00F003BA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D9201D" w:rsidTr="00F003BA">
        <w:trPr>
          <w:gridAfter w:val="1"/>
          <w:wAfter w:w="183" w:type="dxa"/>
          <w:cantSplit/>
          <w:tblHeader/>
        </w:trPr>
        <w:tc>
          <w:tcPr>
            <w:tcW w:w="3510" w:type="dxa"/>
            <w:hideMark/>
          </w:tcPr>
          <w:p w:rsidR="00D9201D" w:rsidRDefault="00D9201D" w:rsidP="00F003B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940" w:type="dxa"/>
            <w:gridSpan w:val="7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9201D" w:rsidTr="00F003BA">
        <w:trPr>
          <w:gridAfter w:val="1"/>
          <w:wAfter w:w="183" w:type="dxa"/>
          <w:cantSplit/>
        </w:trPr>
        <w:tc>
          <w:tcPr>
            <w:tcW w:w="3510" w:type="dxa"/>
            <w:hideMark/>
          </w:tcPr>
          <w:p w:rsidR="00D9201D" w:rsidRDefault="00D9201D" w:rsidP="00F003BA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:rsidR="00D9201D" w:rsidRDefault="00D9201D" w:rsidP="00F003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D9201D" w:rsidRDefault="00D9201D" w:rsidP="00F003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C7C" w:rsidTr="004B72F3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สุทธิจากสัญญาซื้อขายเงินตรา  </w:t>
            </w:r>
          </w:p>
          <w:p w:rsidR="00730C7C" w:rsidRDefault="00730C7C" w:rsidP="00730C7C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="006E0D74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40255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4" w:type="dxa"/>
            <w:vAlign w:val="bottom"/>
          </w:tcPr>
          <w:p w:rsidR="00730C7C" w:rsidRPr="008C2AD6" w:rsidRDefault="008C2AD6" w:rsidP="005A2526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AD6">
              <w:rPr>
                <w:rFonts w:ascii="Angsana New" w:hAnsi="Angsana New"/>
                <w:sz w:val="30"/>
                <w:szCs w:val="30"/>
              </w:rPr>
              <w:t>(18,621)</w:t>
            </w:r>
          </w:p>
        </w:tc>
        <w:tc>
          <w:tcPr>
            <w:tcW w:w="184" w:type="dxa"/>
            <w:vAlign w:val="bottom"/>
          </w:tcPr>
          <w:p w:rsidR="00730C7C" w:rsidRPr="00A41C31" w:rsidRDefault="00730C7C" w:rsidP="008C2AD6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30C7C" w:rsidRPr="00A41C31" w:rsidRDefault="006A2E10" w:rsidP="008C2AD6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(2,453</w:t>
            </w:r>
            <w:r w:rsidR="008C2A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Default="00730C7C" w:rsidP="008111FD">
            <w:pPr>
              <w:pStyle w:val="acctfourfigures"/>
              <w:tabs>
                <w:tab w:val="clear" w:pos="765"/>
                <w:tab w:val="decimal" w:pos="551"/>
                <w:tab w:val="left" w:pos="1119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C2AD6" w:rsidRDefault="008C2AD6" w:rsidP="008111FD">
            <w:pPr>
              <w:pStyle w:val="acctfourfigures"/>
              <w:tabs>
                <w:tab w:val="clear" w:pos="765"/>
                <w:tab w:val="decimal" w:pos="551"/>
                <w:tab w:val="left" w:pos="1119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C2AD6" w:rsidRPr="009F6B5D" w:rsidRDefault="009F6B5D" w:rsidP="008111FD">
            <w:pPr>
              <w:pStyle w:val="acctfourfigures"/>
              <w:tabs>
                <w:tab w:val="clear" w:pos="765"/>
                <w:tab w:val="decimal" w:pos="551"/>
                <w:tab w:val="left" w:pos="1119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B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8C2AD6" w:rsidRPr="009F6B5D">
              <w:rPr>
                <w:rFonts w:ascii="Angsana New" w:hAnsi="Angsana New"/>
                <w:sz w:val="30"/>
                <w:szCs w:val="30"/>
              </w:rPr>
              <w:t>(3,842)</w:t>
            </w:r>
          </w:p>
        </w:tc>
        <w:tc>
          <w:tcPr>
            <w:tcW w:w="183" w:type="dxa"/>
          </w:tcPr>
          <w:p w:rsidR="00730C7C" w:rsidRDefault="00730C7C" w:rsidP="009F6B5D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8" w:type="dxa"/>
          </w:tcPr>
          <w:p w:rsidR="00730C7C" w:rsidRDefault="00730C7C" w:rsidP="00863BA1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C2AD6" w:rsidRDefault="008C2AD6" w:rsidP="00863BA1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C2AD6" w:rsidRDefault="008C2AD6" w:rsidP="005A2526">
            <w:pPr>
              <w:pStyle w:val="acctfourfigures"/>
              <w:tabs>
                <w:tab w:val="clear" w:pos="765"/>
                <w:tab w:val="decimal" w:pos="551"/>
                <w:tab w:val="left" w:pos="1119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(697)</w:t>
            </w:r>
          </w:p>
        </w:tc>
      </w:tr>
      <w:tr w:rsidR="00730C7C" w:rsidTr="004B72F3">
        <w:trPr>
          <w:cantSplit/>
        </w:trPr>
        <w:tc>
          <w:tcPr>
            <w:tcW w:w="3510" w:type="dxa"/>
            <w:vAlign w:val="bottom"/>
          </w:tcPr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  <w:vAlign w:val="bottom"/>
          </w:tcPr>
          <w:p w:rsidR="00730C7C" w:rsidRPr="006D5C80" w:rsidRDefault="00730C7C" w:rsidP="00730C7C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:rsidR="00730C7C" w:rsidRPr="00A41C31" w:rsidRDefault="00730C7C" w:rsidP="00730C7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30C7C" w:rsidRPr="00A41C31" w:rsidRDefault="00730C7C" w:rsidP="00730C7C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Pr="007B15B3" w:rsidRDefault="00191766" w:rsidP="008111FD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730C7C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tabs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30C7C" w:rsidRDefault="00191766" w:rsidP="005A2526">
            <w:pPr>
              <w:pStyle w:val="acctfourfigures"/>
              <w:tabs>
                <w:tab w:val="clear" w:pos="765"/>
                <w:tab w:val="decimal" w:pos="551"/>
                <w:tab w:val="left" w:pos="1119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730C7C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C7C" w:rsidTr="00F003BA">
        <w:trPr>
          <w:cantSplit/>
        </w:trPr>
        <w:tc>
          <w:tcPr>
            <w:tcW w:w="3510" w:type="dxa"/>
            <w:vAlign w:val="bottom"/>
            <w:hideMark/>
          </w:tcPr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730C7C" w:rsidRDefault="00286E77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(1,152,412</w:t>
            </w:r>
            <w:r w:rsidR="00730C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Default="00286E77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(1,152,412</w:t>
            </w:r>
            <w:r w:rsidR="00730C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Default="00730C7C" w:rsidP="009F6B5D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86E77">
              <w:rPr>
                <w:rFonts w:ascii="Angsana New" w:hAnsi="Angsana New"/>
                <w:sz w:val="30"/>
                <w:szCs w:val="30"/>
              </w:rPr>
              <w:t>81,218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30C7C" w:rsidRDefault="00286E77" w:rsidP="00863BA1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(81,218</w:t>
            </w:r>
            <w:r w:rsidR="00730C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C7C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  <w:hideMark/>
          </w:tcPr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354" w:type="dxa"/>
          </w:tcPr>
          <w:p w:rsidR="00730C7C" w:rsidRPr="00E13EAA" w:rsidRDefault="00730C7C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 xml:space="preserve">        (5,000)</w:t>
            </w:r>
          </w:p>
        </w:tc>
        <w:tc>
          <w:tcPr>
            <w:tcW w:w="184" w:type="dxa"/>
          </w:tcPr>
          <w:p w:rsidR="00730C7C" w:rsidRPr="00EE0609" w:rsidRDefault="00730C7C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Pr="00E13EAA" w:rsidRDefault="00730C7C" w:rsidP="005A2526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83" w:type="dxa"/>
          </w:tcPr>
          <w:p w:rsidR="00730C7C" w:rsidRPr="00EE0609" w:rsidRDefault="00730C7C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30C7C" w:rsidRPr="006D5C80" w:rsidRDefault="00730C7C" w:rsidP="00730C7C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730C7C" w:rsidRPr="00A41C31" w:rsidRDefault="00730C7C" w:rsidP="00730C7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30C7C" w:rsidRPr="00A41C31" w:rsidRDefault="00730C7C" w:rsidP="00730C7C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AD6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8C2AD6" w:rsidRDefault="008C2AD6" w:rsidP="00730C7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:rsidR="008C2AD6" w:rsidRPr="00E13EAA" w:rsidRDefault="008C2AD6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8C2AD6" w:rsidRPr="00EE0609" w:rsidRDefault="008C2AD6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8C2AD6" w:rsidRPr="00E13EAA" w:rsidRDefault="008C2AD6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8C2AD6" w:rsidRPr="00EE0609" w:rsidRDefault="008C2AD6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8C2AD6" w:rsidRDefault="008C2AD6" w:rsidP="00730C7C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8C2AD6" w:rsidRPr="00A41C31" w:rsidRDefault="008C2AD6" w:rsidP="00730C7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8C2AD6" w:rsidRDefault="008C2AD6" w:rsidP="00730C7C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</w:tcPr>
          <w:p w:rsidR="007A0647" w:rsidRDefault="007A0647" w:rsidP="007A064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7A0647" w:rsidRDefault="007A0647" w:rsidP="007A06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</w:tcPr>
          <w:p w:rsidR="007A0647" w:rsidRDefault="007A0647" w:rsidP="007A0647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:rsidR="007A0647" w:rsidRDefault="007A0647" w:rsidP="007A06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A0647" w:rsidRDefault="007A0647" w:rsidP="007A064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7A0647" w:rsidRDefault="007A0647" w:rsidP="007A0647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7A0647" w:rsidRDefault="007A0647" w:rsidP="007A0647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40255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4" w:type="dxa"/>
          </w:tcPr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E0609" w:rsidRDefault="007A0647" w:rsidP="007A0647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7,741</w:t>
            </w:r>
          </w:p>
        </w:tc>
        <w:tc>
          <w:tcPr>
            <w:tcW w:w="184" w:type="dxa"/>
          </w:tcPr>
          <w:p w:rsidR="007A0647" w:rsidRPr="00EE0609" w:rsidRDefault="007A0647" w:rsidP="007A0647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E0609" w:rsidRDefault="007A0647" w:rsidP="007A0647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6,164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9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E0609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7A0647" w:rsidRPr="00E13EAA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A0647" w:rsidRDefault="007A0647" w:rsidP="007A064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7A0647" w:rsidRPr="004300F6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(619,650)</w:t>
            </w:r>
          </w:p>
        </w:tc>
        <w:tc>
          <w:tcPr>
            <w:tcW w:w="184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Pr="004300F6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(619,650)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A0647" w:rsidRPr="00903D7D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A0647" w:rsidRDefault="007A0647" w:rsidP="007A064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354" w:type="dxa"/>
          </w:tcPr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 xml:space="preserve">        (5,000)</w:t>
            </w:r>
          </w:p>
        </w:tc>
        <w:tc>
          <w:tcPr>
            <w:tcW w:w="184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A0647" w:rsidRPr="006D5C80" w:rsidRDefault="007A0647" w:rsidP="007A0647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7A0647" w:rsidRPr="00A41C31" w:rsidRDefault="007A0647" w:rsidP="007A0647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A0647" w:rsidRPr="00A41C31" w:rsidRDefault="007A0647" w:rsidP="007A0647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02159" w:rsidRDefault="00702159" w:rsidP="00D9201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9201D" w:rsidRDefault="00D9201D" w:rsidP="00D9201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156F4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</w:t>
      </w:r>
      <w:r>
        <w:rPr>
          <w:rFonts w:ascii="Angsana New" w:hAnsi="Angsana New" w:hint="cs"/>
          <w:sz w:val="30"/>
          <w:szCs w:val="30"/>
          <w:cs/>
          <w:lang w:bidi="th-TH"/>
        </w:rPr>
        <w:t>ถือตามราคาตลาดของสัญญาล่วงหน้า ณ วันที่ใน</w:t>
      </w:r>
      <w:r>
        <w:rPr>
          <w:rFonts w:ascii="Angsana New" w:hAnsi="Angsana New"/>
          <w:sz w:val="30"/>
          <w:szCs w:val="30"/>
          <w:lang w:bidi="th-TH"/>
        </w:rPr>
        <w:t xml:space="preserve">       </w:t>
      </w:r>
      <w:r>
        <w:rPr>
          <w:rFonts w:ascii="Angsana New" w:hAnsi="Angsana New" w:hint="cs"/>
          <w:sz w:val="30"/>
          <w:szCs w:val="30"/>
          <w:cs/>
          <w:lang w:bidi="th-TH"/>
        </w:rPr>
        <w:t>งบแสดงฐานะการเงิน</w:t>
      </w:r>
      <w:r w:rsidRPr="002156F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โดยใช้ราคา</w:t>
      </w:r>
      <w:r w:rsidRPr="002156F4">
        <w:rPr>
          <w:rFonts w:ascii="Angsana New" w:hAnsi="Angsana New"/>
          <w:sz w:val="30"/>
          <w:szCs w:val="30"/>
          <w:cs/>
          <w:lang w:bidi="th-TH"/>
        </w:rPr>
        <w:t>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:rsidR="00D9201D" w:rsidRPr="00A351B9" w:rsidRDefault="00D9201D" w:rsidP="00D9201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16"/>
          <w:szCs w:val="16"/>
          <w:lang w:bidi="th-TH"/>
        </w:rPr>
      </w:pPr>
    </w:p>
    <w:p w:rsidR="00D9201D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E1021F" w:rsidRDefault="00E1021F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แก่กิจการที่เกี่ยวข้องกั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1021F" w:rsidRPr="00702159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D9201D" w:rsidRPr="00702159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มูลค่ายุติธรรมของเงินกู้ยืมจากบริษัทร่วมเป็นมูลค่าที่ใกล้เคียงกับมูลค่าตามบัญชี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1021F" w:rsidRDefault="00E1021F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201D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เนื่องจากเงินกู้ยืมระยะยาวมีอัตราดอกเบี้ยลอยตัวซึ่งเป็นอัตราใกล้เคียงกับอัตราท้องตลาด</w:t>
      </w:r>
    </w:p>
    <w:p w:rsidR="00E1021F" w:rsidRDefault="00E1021F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 มีมูลค่าใกล้เคียงกับมูลค่าตามบัญชี เนื่องจากอัตราดอกเบี้ยคงที่มีอัตราดอกเบี้ยที่ใกล้เคียงกับอัตรา</w:t>
      </w:r>
      <w:r w:rsidR="00544D8B">
        <w:rPr>
          <w:rFonts w:ascii="Angsana New" w:hAnsi="Angsana New" w:hint="cs"/>
          <w:sz w:val="30"/>
          <w:szCs w:val="30"/>
          <w:cs/>
        </w:rPr>
        <w:t>ดอกเบี้ยเงินกู้</w:t>
      </w:r>
      <w:r>
        <w:rPr>
          <w:rFonts w:ascii="Angsana New" w:hAnsi="Angsana New" w:hint="cs"/>
          <w:sz w:val="30"/>
          <w:szCs w:val="30"/>
          <w:cs/>
        </w:rPr>
        <w:t>ท้องตลาด</w:t>
      </w:r>
    </w:p>
    <w:p w:rsidR="00702159" w:rsidRDefault="00702159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12D9" w:rsidRDefault="008712D9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B162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D9201D" w:rsidRPr="00BB1625" w:rsidRDefault="00D9201D" w:rsidP="00D9201D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5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E078A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2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E078A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1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01D" w:rsidRPr="004C0125" w:rsidTr="00F003BA"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9201D" w:rsidRPr="004C0125" w:rsidTr="00F003BA"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9201D" w:rsidRPr="004C0125" w:rsidTr="00D356AA"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D9201D" w:rsidRPr="00F45005" w:rsidRDefault="00C44BD2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9</w:t>
            </w:r>
            <w:r w:rsidR="00D70986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4,674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D9201D" w:rsidRPr="00F4500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47,520</w:t>
            </w:r>
          </w:p>
        </w:tc>
        <w:tc>
          <w:tcPr>
            <w:tcW w:w="272" w:type="dxa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D9201D" w:rsidRPr="00F45005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24,950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D9201D" w:rsidRPr="00F4500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47,520</w:t>
            </w:r>
          </w:p>
        </w:tc>
      </w:tr>
      <w:tr w:rsidR="00D9201D" w:rsidRPr="004C0125" w:rsidTr="00D356AA">
        <w:tc>
          <w:tcPr>
            <w:tcW w:w="4050" w:type="dxa"/>
          </w:tcPr>
          <w:p w:rsidR="00D9201D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9201D" w:rsidRPr="00F45005" w:rsidRDefault="00D70986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88,921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D9201D" w:rsidRPr="00F4500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20,528</w:t>
            </w:r>
          </w:p>
        </w:tc>
        <w:tc>
          <w:tcPr>
            <w:tcW w:w="272" w:type="dxa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D9201D" w:rsidRPr="00F45005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8,080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D9201D" w:rsidRPr="00F4500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522"/>
                <w:tab w:val="left" w:pos="8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19,762</w:t>
            </w:r>
          </w:p>
        </w:tc>
      </w:tr>
      <w:tr w:rsidR="00D9201D" w:rsidRPr="004C0125" w:rsidTr="00D356AA">
        <w:tc>
          <w:tcPr>
            <w:tcW w:w="4050" w:type="dxa"/>
          </w:tcPr>
          <w:p w:rsidR="00D9201D" w:rsidRPr="00F4500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D70986" w:rsidP="00682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183,595</w:t>
            </w: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68,048</w:t>
            </w:r>
          </w:p>
        </w:tc>
        <w:tc>
          <w:tcPr>
            <w:tcW w:w="272" w:type="dxa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33,030</w:t>
            </w: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67,282</w:t>
            </w:r>
          </w:p>
        </w:tc>
      </w:tr>
      <w:tr w:rsidR="00D9201D" w:rsidRPr="004C0125" w:rsidTr="00D356AA">
        <w:tc>
          <w:tcPr>
            <w:tcW w:w="4050" w:type="dxa"/>
          </w:tcPr>
          <w:p w:rsidR="00D9201D" w:rsidRPr="00F4500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1D8" w:rsidRPr="004C0125" w:rsidTr="00D356AA">
        <w:tc>
          <w:tcPr>
            <w:tcW w:w="4050" w:type="dxa"/>
          </w:tcPr>
          <w:p w:rsidR="00FA71D8" w:rsidRPr="00F45005" w:rsidRDefault="00FA71D8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1D8" w:rsidRPr="004C0125" w:rsidTr="00D356AA">
        <w:tc>
          <w:tcPr>
            <w:tcW w:w="4050" w:type="dxa"/>
          </w:tcPr>
          <w:p w:rsidR="00FA71D8" w:rsidRPr="00F45005" w:rsidRDefault="00FA71D8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BF24AE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366D0B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96" w:type="dxa"/>
            <w:gridSpan w:val="2"/>
          </w:tcPr>
          <w:p w:rsidR="00D9201D" w:rsidRPr="00C818DF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9,527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7,344</w:t>
            </w:r>
          </w:p>
        </w:tc>
        <w:tc>
          <w:tcPr>
            <w:tcW w:w="272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C818DF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1,564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1,878</w:t>
            </w: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366D0B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096" w:type="dxa"/>
            <w:gridSpan w:val="2"/>
          </w:tcPr>
          <w:p w:rsidR="00D9201D" w:rsidRPr="00C818DF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11,764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11,153</w:t>
            </w:r>
          </w:p>
        </w:tc>
        <w:tc>
          <w:tcPr>
            <w:tcW w:w="272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C818DF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777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1,645</w:t>
            </w: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366D0B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21,291</w:t>
            </w:r>
          </w:p>
        </w:tc>
        <w:tc>
          <w:tcPr>
            <w:tcW w:w="272" w:type="dxa"/>
            <w:gridSpan w:val="2"/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18,497</w:t>
            </w:r>
          </w:p>
        </w:tc>
        <w:tc>
          <w:tcPr>
            <w:tcW w:w="272" w:type="dxa"/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526F2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2,341</w:t>
            </w:r>
          </w:p>
        </w:tc>
        <w:tc>
          <w:tcPr>
            <w:tcW w:w="272" w:type="dxa"/>
            <w:gridSpan w:val="2"/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3,523</w:t>
            </w:r>
          </w:p>
        </w:tc>
      </w:tr>
    </w:tbl>
    <w:p w:rsidR="00F325DB" w:rsidRPr="00442853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C06806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C06806" w:rsidRPr="009B02A7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06806" w:rsidRPr="00475004" w:rsidRDefault="00C06806" w:rsidP="00C06806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706AB">
        <w:rPr>
          <w:rFonts w:ascii="Angsana New" w:hAnsi="Angsana New"/>
          <w:sz w:val="30"/>
          <w:szCs w:val="30"/>
          <w:cs/>
        </w:rPr>
        <w:t>สัญญาเช่ายานพาหนะ</w:t>
      </w:r>
      <w:r w:rsidRPr="002A143E">
        <w:rPr>
          <w:rFonts w:ascii="Angsana New" w:hAnsi="Angsana New"/>
          <w:sz w:val="30"/>
          <w:szCs w:val="30"/>
          <w:cs/>
        </w:rPr>
        <w:t>ระยะเวลา</w:t>
      </w:r>
      <w:r w:rsidRPr="00475004">
        <w:rPr>
          <w:rFonts w:ascii="Angsana New" w:hAnsi="Angsana New"/>
          <w:sz w:val="30"/>
          <w:szCs w:val="30"/>
          <w:cs/>
        </w:rPr>
        <w:t>สามปี</w:t>
      </w:r>
      <w:r w:rsidRPr="00475004">
        <w:rPr>
          <w:rFonts w:ascii="Angsana New" w:hAnsi="Angsana New" w:hint="cs"/>
          <w:sz w:val="30"/>
          <w:szCs w:val="30"/>
          <w:cs/>
        </w:rPr>
        <w:t>ถึง</w:t>
      </w:r>
      <w:r w:rsidRPr="00475004">
        <w:rPr>
          <w:rFonts w:ascii="Angsana New" w:hAnsi="Angsana New"/>
          <w:sz w:val="30"/>
          <w:szCs w:val="30"/>
          <w:cs/>
        </w:rPr>
        <w:t>ห้าปี สิ้นสุดในระยะเวลาต่างๆ กันจนถึงเด</w:t>
      </w:r>
      <w:r w:rsidRPr="00475004">
        <w:rPr>
          <w:rFonts w:ascii="Angsana New" w:hAnsi="Angsana New" w:hint="cs"/>
          <w:sz w:val="30"/>
          <w:szCs w:val="30"/>
          <w:cs/>
        </w:rPr>
        <w:t xml:space="preserve">ือนกุมภาพันธ์ </w:t>
      </w:r>
      <w:r w:rsidRPr="00475004">
        <w:rPr>
          <w:rFonts w:ascii="Angsana New" w:hAnsi="Angsana New"/>
          <w:sz w:val="30"/>
          <w:szCs w:val="30"/>
        </w:rPr>
        <w:t>2565</w:t>
      </w:r>
    </w:p>
    <w:p w:rsidR="00C06806" w:rsidRPr="00475004" w:rsidRDefault="00C06806" w:rsidP="00C06806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75004">
        <w:rPr>
          <w:rFonts w:ascii="Angsana New" w:hAnsi="Angsana New" w:hint="cs"/>
          <w:sz w:val="30"/>
          <w:szCs w:val="30"/>
          <w:cs/>
        </w:rPr>
        <w:t>สัญญาเช่าเครื่องใช้สำนักงานระยะเวลาห้าปี สิ้นสุดในเดือน</w:t>
      </w:r>
      <w:r w:rsidR="00046946">
        <w:rPr>
          <w:rFonts w:ascii="Angsana New" w:hAnsi="Angsana New" w:hint="cs"/>
          <w:sz w:val="30"/>
          <w:szCs w:val="30"/>
          <w:cs/>
        </w:rPr>
        <w:t>มิถุนายน</w:t>
      </w:r>
      <w:r w:rsidR="00046946" w:rsidRPr="00171829">
        <w:rPr>
          <w:rFonts w:ascii="Angsana New" w:hAnsi="Angsana New" w:hint="cs"/>
          <w:sz w:val="30"/>
          <w:szCs w:val="30"/>
          <w:cs/>
        </w:rPr>
        <w:t xml:space="preserve"> </w:t>
      </w:r>
      <w:r w:rsidR="00046946">
        <w:rPr>
          <w:rFonts w:ascii="Angsana New" w:hAnsi="Angsana New"/>
          <w:sz w:val="30"/>
          <w:szCs w:val="30"/>
        </w:rPr>
        <w:t>2564</w:t>
      </w:r>
    </w:p>
    <w:p w:rsidR="00C818DF" w:rsidRDefault="00C818DF" w:rsidP="00BA4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06806" w:rsidRPr="002716B4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:rsidR="00C06806" w:rsidRPr="00757E29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6806" w:rsidRPr="005910A0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268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46946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F7268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10A0">
        <w:rPr>
          <w:rFonts w:ascii="Angsana New" w:hAnsi="Angsana New" w:hint="cs"/>
          <w:sz w:val="30"/>
          <w:szCs w:val="30"/>
          <w:cs/>
        </w:rPr>
        <w:t>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345AC8" w:rsidRPr="009B02A7" w:rsidRDefault="00345AC8" w:rsidP="001D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270"/>
        <w:gridCol w:w="1080"/>
        <w:gridCol w:w="270"/>
        <w:gridCol w:w="1440"/>
        <w:gridCol w:w="270"/>
        <w:gridCol w:w="1170"/>
      </w:tblGrid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0938" w:rsidRPr="005910A0" w:rsidTr="008C2AD6">
        <w:tc>
          <w:tcPr>
            <w:tcW w:w="3240" w:type="dxa"/>
          </w:tcPr>
          <w:p w:rsidR="00C10938" w:rsidRPr="00C10938" w:rsidRDefault="00C10938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0938" w:rsidRDefault="00C10938" w:rsidP="00651B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0E2E" w:rsidRPr="00F059A0" w:rsidTr="00F059A0">
        <w:trPr>
          <w:trHeight w:val="290"/>
        </w:trPr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</w:tcPr>
          <w:p w:rsidR="001D0E2E" w:rsidRPr="00766DDB" w:rsidRDefault="00F059A0" w:rsidP="00F059A0">
            <w:pPr>
              <w:pStyle w:val="acctfourfigures"/>
              <w:tabs>
                <w:tab w:val="clear" w:pos="765"/>
                <w:tab w:val="decimal" w:pos="972"/>
                <w:tab w:val="left" w:pos="1106"/>
                <w:tab w:val="left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</w:t>
            </w:r>
            <w:r w:rsidR="00766DDB">
              <w:rPr>
                <w:rFonts w:ascii="Angsana New" w:hAnsi="Angsana New"/>
                <w:sz w:val="30"/>
                <w:szCs w:val="30"/>
                <w:lang w:val="en-US" w:bidi="th-TH"/>
              </w:rPr>
              <w:t>2,604.6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766DDB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771.3</w:t>
            </w:r>
            <w:r w:rsidR="00F059A0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D0E2E" w:rsidRPr="005910A0" w:rsidRDefault="00766DDB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115.</w:t>
            </w:r>
            <w:r w:rsidR="00F059A0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F059A0" w:rsidP="00F059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="00766DDB">
              <w:rPr>
                <w:rFonts w:ascii="Angsana New" w:hAnsi="Angsana New"/>
                <w:sz w:val="30"/>
                <w:szCs w:val="30"/>
                <w:lang w:bidi="th-TH"/>
              </w:rPr>
              <w:t>34.2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1D0E2E" w:rsidRPr="005910A0" w:rsidRDefault="00F059A0" w:rsidP="00F059A0">
            <w:pPr>
              <w:pStyle w:val="acctfourfigures"/>
              <w:tabs>
                <w:tab w:val="clear" w:pos="765"/>
                <w:tab w:val="decimal" w:pos="972"/>
                <w:tab w:val="left" w:pos="1106"/>
                <w:tab w:val="left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  </w:t>
            </w:r>
            <w:r w:rsidR="00766DDB">
              <w:rPr>
                <w:rFonts w:ascii="Angsana New" w:hAnsi="Angsana New"/>
                <w:sz w:val="30"/>
                <w:szCs w:val="30"/>
                <w:lang w:val="en-US" w:bidi="th-TH"/>
              </w:rPr>
              <w:t>5.5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D0E2E" w:rsidRPr="005910A0" w:rsidRDefault="001D0E2E" w:rsidP="00F059A0">
            <w:pPr>
              <w:pStyle w:val="acctfourfigures"/>
              <w:tabs>
                <w:tab w:val="clear" w:pos="765"/>
                <w:tab w:val="decimal" w:pos="864"/>
                <w:tab w:val="left" w:pos="1106"/>
                <w:tab w:val="left" w:pos="122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0E2E" w:rsidRPr="00F059A0" w:rsidRDefault="00F059A0" w:rsidP="00F05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59A0">
              <w:rPr>
                <w:rFonts w:ascii="Angsana New" w:hAnsi="Angsana New"/>
                <w:sz w:val="30"/>
                <w:szCs w:val="30"/>
                <w:lang w:bidi="th-TH"/>
              </w:rPr>
              <w:t xml:space="preserve">     </w:t>
            </w:r>
            <w:r w:rsidR="00766DDB" w:rsidRPr="00F059A0">
              <w:rPr>
                <w:rFonts w:ascii="Angsana New" w:hAnsi="Angsana New"/>
                <w:sz w:val="30"/>
                <w:szCs w:val="30"/>
                <w:lang w:bidi="th-TH"/>
              </w:rPr>
              <w:t>182.</w:t>
            </w:r>
            <w:r w:rsidRPr="00F059A0">
              <w:rPr>
                <w:rFonts w:ascii="Angsana New" w:hAnsi="Angsana New"/>
                <w:sz w:val="30"/>
                <w:szCs w:val="30"/>
                <w:lang w:bidi="th-TH"/>
              </w:rPr>
              <w:t>36</w:t>
            </w:r>
          </w:p>
        </w:tc>
        <w:tc>
          <w:tcPr>
            <w:tcW w:w="270" w:type="dxa"/>
          </w:tcPr>
          <w:p w:rsidR="001D0E2E" w:rsidRPr="005910A0" w:rsidRDefault="001D0E2E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D0E2E" w:rsidRPr="00EB5B99" w:rsidRDefault="00766DDB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0E2E" w:rsidRPr="005910A0" w:rsidRDefault="00F059A0" w:rsidP="00F059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="00766DDB">
              <w:rPr>
                <w:rFonts w:ascii="Angsana New" w:hAnsi="Angsana New"/>
                <w:sz w:val="30"/>
                <w:szCs w:val="30"/>
                <w:lang w:bidi="th-TH"/>
              </w:rPr>
              <w:t>86.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05</w:t>
            </w:r>
          </w:p>
        </w:tc>
      </w:tr>
      <w:tr w:rsidR="005D1D4A" w:rsidRPr="00F059A0" w:rsidTr="008C2AD6">
        <w:tc>
          <w:tcPr>
            <w:tcW w:w="3240" w:type="dxa"/>
          </w:tcPr>
          <w:p w:rsidR="005D1D4A" w:rsidRPr="005910A0" w:rsidRDefault="005D1D4A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CD18B0" w:rsidRDefault="00766DDB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953.7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F059A0" w:rsidRDefault="00F059A0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766DDB" w:rsidRP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120.</w:t>
            </w:r>
            <w:r w:rsidRP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</w:t>
            </w:r>
          </w:p>
        </w:tc>
      </w:tr>
    </w:tbl>
    <w:p w:rsidR="009B02A7" w:rsidRDefault="009B02A7" w:rsidP="00806EE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val="en-US" w:bidi="th-TH"/>
        </w:rPr>
      </w:pPr>
    </w:p>
    <w:p w:rsidR="00FA71D8" w:rsidRDefault="00FA71D8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A71D8" w:rsidRDefault="00FA71D8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46946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B276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BB2764">
        <w:rPr>
          <w:rFonts w:ascii="Angsana New" w:hAnsi="Angsana New"/>
          <w:sz w:val="30"/>
          <w:szCs w:val="30"/>
        </w:rPr>
        <w:t>31</w:t>
      </w:r>
      <w:r w:rsidRPr="00BB276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B2764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Pr="00BB2764">
        <w:rPr>
          <w:rFonts w:ascii="Angsana New" w:hAnsi="Angsana New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046946" w:rsidRPr="00FA71D8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6946" w:rsidRPr="005910A0" w:rsidTr="00F003BA">
        <w:tc>
          <w:tcPr>
            <w:tcW w:w="3420" w:type="dxa"/>
          </w:tcPr>
          <w:p w:rsidR="00046946" w:rsidRPr="00C10938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6946" w:rsidRPr="005910A0" w:rsidTr="00F003BA">
        <w:tc>
          <w:tcPr>
            <w:tcW w:w="3420" w:type="dxa"/>
          </w:tcPr>
          <w:p w:rsidR="00046946" w:rsidRPr="00C8058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046946" w:rsidRPr="00EC6E14" w:rsidRDefault="00046946" w:rsidP="00E53F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862.5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046946" w:rsidRPr="00175D5A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46946" w:rsidRPr="00EC6E14" w:rsidRDefault="00046946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246.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E6F1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21.9</w:t>
            </w:r>
            <w:r w:rsidR="00175D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EC6E14" w:rsidRDefault="00AE6F1E" w:rsidP="00F003B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</w:t>
            </w:r>
            <w:r w:rsidR="00F059A0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</w:p>
        </w:tc>
      </w:tr>
      <w:tr w:rsidR="00046946" w:rsidRPr="005910A0" w:rsidTr="00F003BA">
        <w:tc>
          <w:tcPr>
            <w:tcW w:w="3420" w:type="dxa"/>
          </w:tcPr>
          <w:p w:rsidR="00046946" w:rsidRPr="00C8058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046946" w:rsidRPr="00EC6E14" w:rsidRDefault="00046946" w:rsidP="00E53F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1.4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EC6E14" w:rsidRDefault="00046946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45.4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046946" w:rsidRPr="00750D0D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046946" w:rsidRPr="00EC6E14" w:rsidRDefault="00046946" w:rsidP="00F003BA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46946" w:rsidRPr="005910A0" w:rsidTr="00F003BA">
        <w:tc>
          <w:tcPr>
            <w:tcW w:w="3420" w:type="dxa"/>
          </w:tcPr>
          <w:p w:rsidR="00046946" w:rsidRPr="00C8058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46946" w:rsidRPr="00EC6E14" w:rsidRDefault="00046946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292.1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46946" w:rsidRPr="00EC6E14" w:rsidRDefault="00AE6F1E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6.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</w:t>
            </w:r>
          </w:p>
        </w:tc>
      </w:tr>
      <w:tr w:rsidR="00AB2561" w:rsidRPr="00043202" w:rsidTr="00F003BA">
        <w:tc>
          <w:tcPr>
            <w:tcW w:w="3420" w:type="dxa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3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46946" w:rsidTr="00F003BA">
        <w:tc>
          <w:tcPr>
            <w:tcW w:w="3420" w:type="dxa"/>
          </w:tcPr>
          <w:p w:rsidR="00046946" w:rsidRPr="00075EE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0A2DD6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0A2DD6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0A2DD6" w:rsidRDefault="00046946" w:rsidP="00F003BA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0A2DD6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6946" w:rsidTr="00F003BA">
        <w:tc>
          <w:tcPr>
            <w:tcW w:w="3420" w:type="dxa"/>
          </w:tcPr>
          <w:p w:rsidR="00046946" w:rsidRPr="00075EE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EE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046946" w:rsidRPr="0055697D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0.1</w:t>
            </w:r>
            <w:r w:rsidR="00175D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46946" w:rsidRPr="00C04E1F" w:rsidRDefault="00AE6F1E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A6027F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0.1</w:t>
            </w:r>
            <w:r w:rsidR="00175D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46946" w:rsidRPr="00A6027F" w:rsidRDefault="00AE6F1E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</w:t>
            </w:r>
            <w:r w:rsidR="00F059A0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</w:tr>
      <w:tr w:rsidR="007339C7" w:rsidRPr="00EC6E14" w:rsidTr="00F003BA">
        <w:tc>
          <w:tcPr>
            <w:tcW w:w="3420" w:type="dxa"/>
          </w:tcPr>
          <w:p w:rsidR="007339C7" w:rsidRPr="00C8058F" w:rsidRDefault="007339C7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7339C7" w:rsidRPr="00EC6E14" w:rsidRDefault="007339C7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EC6E14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39C7" w:rsidRPr="007339C7" w:rsidRDefault="007339C7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3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3.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39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3.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</w:t>
            </w:r>
          </w:p>
        </w:tc>
      </w:tr>
      <w:tr w:rsidR="007339C7" w:rsidRPr="00043202" w:rsidTr="00F003BA">
        <w:tc>
          <w:tcPr>
            <w:tcW w:w="3420" w:type="dxa"/>
          </w:tcPr>
          <w:p w:rsidR="007339C7" w:rsidRPr="00FA71D8" w:rsidRDefault="007339C7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339C7" w:rsidRPr="00FA71D8" w:rsidRDefault="007339C7" w:rsidP="00E53F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:rsidR="003D682F" w:rsidRPr="006B706F" w:rsidRDefault="003D682F" w:rsidP="003D682F">
      <w:pPr>
        <w:pStyle w:val="BodyText"/>
        <w:spacing w:after="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6B706F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6B706F">
        <w:rPr>
          <w:rFonts w:ascii="Angsana New" w:hAnsi="Angsana New" w:hint="cs"/>
          <w:i/>
          <w:iCs/>
          <w:sz w:val="30"/>
          <w:szCs w:val="30"/>
          <w:cs/>
        </w:rPr>
        <w:t>ใช้สิทธิเลือก</w:t>
      </w:r>
      <w:r w:rsidRPr="006B706F">
        <w:rPr>
          <w:rFonts w:ascii="Angsana New" w:hAnsi="Angsana New"/>
          <w:i/>
          <w:iCs/>
          <w:sz w:val="30"/>
          <w:szCs w:val="30"/>
          <w:cs/>
        </w:rPr>
        <w:t>ขายเงินตราต่างประเทศ</w:t>
      </w:r>
    </w:p>
    <w:p w:rsidR="003D682F" w:rsidRPr="00FA71D8" w:rsidRDefault="003D682F" w:rsidP="003D682F">
      <w:pPr>
        <w:pStyle w:val="BodyText"/>
        <w:tabs>
          <w:tab w:val="clear" w:pos="6322"/>
          <w:tab w:val="left" w:pos="5850"/>
        </w:tabs>
        <w:spacing w:after="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3D682F" w:rsidRPr="006B706F" w:rsidRDefault="003D682F" w:rsidP="003D682F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  <w:r w:rsidRPr="006B706F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6B706F">
        <w:rPr>
          <w:rFonts w:ascii="Angsana New" w:hAnsi="Angsana New"/>
          <w:sz w:val="30"/>
          <w:szCs w:val="30"/>
          <w:cs/>
        </w:rPr>
        <w:t xml:space="preserve"> </w:t>
      </w:r>
      <w:r w:rsidRPr="006B706F">
        <w:rPr>
          <w:rFonts w:ascii="Angsana New" w:hAnsi="Angsana New"/>
          <w:sz w:val="30"/>
          <w:szCs w:val="30"/>
        </w:rPr>
        <w:t>25</w:t>
      </w:r>
      <w:r w:rsidR="001F16F8">
        <w:rPr>
          <w:rFonts w:ascii="Angsana New" w:hAnsi="Angsana New" w:hint="cs"/>
          <w:sz w:val="30"/>
          <w:szCs w:val="30"/>
          <w:cs/>
        </w:rPr>
        <w:t>6</w:t>
      </w:r>
      <w:r w:rsidR="001F16F8">
        <w:rPr>
          <w:rFonts w:ascii="Angsana New" w:hAnsi="Angsana New"/>
          <w:sz w:val="30"/>
          <w:szCs w:val="30"/>
        </w:rPr>
        <w:t>1</w:t>
      </w:r>
      <w:r w:rsidRPr="006B706F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6B706F">
        <w:rPr>
          <w:rFonts w:ascii="Angsana New" w:hAnsi="Angsana New"/>
          <w:sz w:val="30"/>
          <w:szCs w:val="30"/>
          <w:cs/>
        </w:rPr>
        <w:t>มีสัญญาใช้สิทธิเลือกขายเงินตราต่างประเทศ ดังนี้</w:t>
      </w:r>
    </w:p>
    <w:p w:rsidR="003D682F" w:rsidRPr="00FA71D8" w:rsidRDefault="003D682F" w:rsidP="003D682F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73"/>
        <w:gridCol w:w="1872"/>
        <w:gridCol w:w="237"/>
        <w:gridCol w:w="1256"/>
        <w:gridCol w:w="244"/>
        <w:gridCol w:w="1350"/>
        <w:gridCol w:w="251"/>
        <w:gridCol w:w="1549"/>
      </w:tblGrid>
      <w:tr w:rsidR="003D682F" w:rsidRPr="006B706F" w:rsidTr="00043446">
        <w:trPr>
          <w:tblHeader/>
        </w:trPr>
        <w:tc>
          <w:tcPr>
            <w:tcW w:w="2673" w:type="dxa"/>
          </w:tcPr>
          <w:p w:rsidR="003D682F" w:rsidRPr="006B706F" w:rsidRDefault="003D682F" w:rsidP="0070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687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706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สกุลเงิน</w:t>
            </w:r>
          </w:p>
        </w:tc>
        <w:tc>
          <w:tcPr>
            <w:tcW w:w="237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706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จำนวนที่ขาย</w:t>
            </w:r>
          </w:p>
        </w:tc>
        <w:tc>
          <w:tcPr>
            <w:tcW w:w="244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6F">
              <w:rPr>
                <w:rFonts w:ascii="Angsana New" w:hAnsi="Angsana New"/>
                <w:sz w:val="30"/>
                <w:szCs w:val="30"/>
                <w:cs/>
              </w:rPr>
              <w:t>ราคาที่ใช้สิทธิ</w:t>
            </w:r>
          </w:p>
        </w:tc>
        <w:tc>
          <w:tcPr>
            <w:tcW w:w="251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706F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วันที่ใช้สิทธิ</w:t>
            </w:r>
          </w:p>
        </w:tc>
      </w:tr>
      <w:tr w:rsidR="003D682F" w:rsidRPr="006B706F" w:rsidTr="00043446">
        <w:trPr>
          <w:tblHeader/>
        </w:trPr>
        <w:tc>
          <w:tcPr>
            <w:tcW w:w="2673" w:type="dxa"/>
          </w:tcPr>
          <w:p w:rsidR="003D682F" w:rsidRPr="006B706F" w:rsidRDefault="003D682F" w:rsidP="00702159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70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(ล้านเหรียญ)</w:t>
            </w:r>
          </w:p>
        </w:tc>
        <w:tc>
          <w:tcPr>
            <w:tcW w:w="244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70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(บาทต่อหนึ่งหน่วยเงินตราต่างประเทศ)</w:t>
            </w:r>
          </w:p>
        </w:tc>
        <w:tc>
          <w:tcPr>
            <w:tcW w:w="251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682F" w:rsidRPr="006B706F" w:rsidTr="00043446">
        <w:trPr>
          <w:cantSplit/>
        </w:trPr>
        <w:tc>
          <w:tcPr>
            <w:tcW w:w="2673" w:type="dxa"/>
          </w:tcPr>
          <w:p w:rsidR="003D682F" w:rsidRPr="006B706F" w:rsidRDefault="003D682F" w:rsidP="0070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06F">
              <w:rPr>
                <w:rFonts w:ascii="Angsana New" w:hAnsi="Angsana New"/>
                <w:sz w:val="30"/>
                <w:szCs w:val="30"/>
                <w:cs/>
              </w:rPr>
              <w:t>สัญญาใช้สิทธิเลือกขายเงินตร</w:t>
            </w:r>
            <w:r w:rsidRPr="006B706F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6B706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  <w:r w:rsidRPr="006B70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706F">
              <w:rPr>
                <w:rFonts w:ascii="Angsana New" w:hAnsi="Angsana New"/>
                <w:sz w:val="30"/>
                <w:szCs w:val="30"/>
              </w:rPr>
              <w:t>(Put option)</w:t>
            </w:r>
          </w:p>
        </w:tc>
        <w:tc>
          <w:tcPr>
            <w:tcW w:w="1872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540"/>
                <w:tab w:val="left" w:pos="687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540"/>
                <w:tab w:val="left" w:pos="687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706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237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D682F" w:rsidRPr="006B706F" w:rsidRDefault="003D682F" w:rsidP="0070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D682F" w:rsidRPr="006B706F" w:rsidRDefault="003D682F" w:rsidP="0070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  <w:tab w:val="left" w:pos="582"/>
                <w:tab w:val="left" w:pos="672"/>
              </w:tabs>
              <w:ind w:left="220" w:hanging="220"/>
              <w:rPr>
                <w:rFonts w:asciiTheme="majorBidi" w:hAnsiTheme="majorBidi" w:cstheme="majorBidi"/>
                <w:sz w:val="30"/>
                <w:szCs w:val="30"/>
              </w:rPr>
            </w:pPr>
            <w:r w:rsidRPr="006B706F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EB4767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44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D682F" w:rsidRPr="006B706F" w:rsidRDefault="003D682F" w:rsidP="007021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D682F" w:rsidRPr="006B706F" w:rsidRDefault="00EB4767" w:rsidP="00702159">
            <w:pPr>
              <w:tabs>
                <w:tab w:val="clear" w:pos="907"/>
                <w:tab w:val="left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31.85</w:t>
            </w:r>
          </w:p>
        </w:tc>
        <w:tc>
          <w:tcPr>
            <w:tcW w:w="251" w:type="dxa"/>
          </w:tcPr>
          <w:p w:rsidR="003D682F" w:rsidRPr="006B706F" w:rsidRDefault="003D682F" w:rsidP="00702159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9" w:type="dxa"/>
          </w:tcPr>
          <w:p w:rsidR="003D682F" w:rsidRPr="006B706F" w:rsidRDefault="003D682F" w:rsidP="007021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D682F" w:rsidRPr="006B706F" w:rsidRDefault="00EB4767" w:rsidP="007021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3D682F" w:rsidRPr="006B706F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</w:tr>
    </w:tbl>
    <w:p w:rsidR="003D682F" w:rsidRDefault="003D682F" w:rsidP="003D6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A71D8" w:rsidRDefault="00FA71D8" w:rsidP="003D6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A71D8" w:rsidRDefault="00FA71D8" w:rsidP="003D6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A71D8" w:rsidRDefault="00FA71D8" w:rsidP="003D6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A71D8" w:rsidRDefault="00FA71D8" w:rsidP="003D6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A71D8" w:rsidRPr="00FA71D8" w:rsidRDefault="00FA71D8" w:rsidP="003D6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4904" w:rsidRPr="00F72685" w:rsidRDefault="00004904" w:rsidP="00FA71D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72685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:rsidR="00004904" w:rsidRPr="005F6F7A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04904" w:rsidRPr="005910A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276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71995">
        <w:rPr>
          <w:rFonts w:ascii="Angsana New" w:hAnsi="Angsana New"/>
          <w:sz w:val="30"/>
          <w:szCs w:val="30"/>
        </w:rPr>
        <w:t>30</w:t>
      </w:r>
      <w:r w:rsidR="000218DF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83905">
        <w:rPr>
          <w:rFonts w:ascii="Angsana New" w:hAnsi="Angsana New"/>
          <w:sz w:val="30"/>
          <w:szCs w:val="30"/>
        </w:rPr>
        <w:t>25</w:t>
      </w:r>
      <w:r w:rsidR="00B07C86">
        <w:rPr>
          <w:rFonts w:ascii="Angsana New" w:hAnsi="Angsana New"/>
          <w:sz w:val="30"/>
          <w:szCs w:val="30"/>
        </w:rPr>
        <w:t>6</w:t>
      </w:r>
      <w:r w:rsidR="00046946">
        <w:rPr>
          <w:rFonts w:ascii="Angsana New" w:hAnsi="Angsana New"/>
          <w:sz w:val="30"/>
          <w:szCs w:val="30"/>
        </w:rPr>
        <w:t>1</w:t>
      </w:r>
      <w:r w:rsidR="00A56284">
        <w:rPr>
          <w:rFonts w:ascii="Angsana New" w:hAnsi="Angsana New"/>
          <w:sz w:val="30"/>
          <w:szCs w:val="30"/>
        </w:rPr>
        <w:t xml:space="preserve"> </w:t>
      </w:r>
      <w:r w:rsidRPr="005910A0">
        <w:rPr>
          <w:rFonts w:ascii="Angsana New" w:hAnsi="Angsana New"/>
          <w:sz w:val="30"/>
          <w:szCs w:val="30"/>
          <w:cs/>
        </w:rPr>
        <w:t>กลุ่มบริษัทมี</w:t>
      </w:r>
      <w:r w:rsidR="003546E6" w:rsidRPr="005910A0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004904" w:rsidRPr="005910A0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</w:p>
    <w:p w:rsidR="00004904" w:rsidRPr="005910A0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  <w:r w:rsidRPr="005910A0">
        <w:rPr>
          <w:rFonts w:ascii="Angsana New" w:hAnsi="Angsana New" w:cs="Angsana New"/>
          <w:cs/>
          <w:lang w:val="en-US"/>
        </w:rPr>
        <w:t>(ก)</w:t>
      </w:r>
      <w:r w:rsidRPr="005910A0">
        <w:rPr>
          <w:rFonts w:ascii="Angsana New" w:hAnsi="Angsana New" w:cs="Angsana New"/>
          <w:lang w:val="en-US"/>
        </w:rPr>
        <w:tab/>
      </w:r>
      <w:r w:rsidRPr="005910A0">
        <w:rPr>
          <w:rFonts w:ascii="Angsana New" w:hAnsi="Angsana New" w:cs="Angsana New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</w:t>
      </w:r>
      <w:r w:rsidRPr="00325D9A">
        <w:rPr>
          <w:rFonts w:ascii="Angsana New" w:hAnsi="Angsana New" w:cs="Angsana New"/>
          <w:cs/>
          <w:lang w:val="en-US"/>
        </w:rPr>
        <w:t>รวม</w:t>
      </w:r>
      <w:r w:rsidRPr="00E01C78">
        <w:rPr>
          <w:rFonts w:ascii="Angsana New" w:hAnsi="Angsana New" w:cs="Angsana New"/>
          <w:cs/>
          <w:lang w:val="en-US"/>
        </w:rPr>
        <w:t>ประมาณ</w:t>
      </w:r>
      <w:r w:rsidR="000243E1" w:rsidRPr="00E01C78">
        <w:rPr>
          <w:rFonts w:ascii="Angsana New" w:hAnsi="Angsana New" w:cs="Angsana New"/>
          <w:lang w:val="en-US"/>
        </w:rPr>
        <w:t xml:space="preserve"> </w:t>
      </w:r>
      <w:r w:rsidR="00D27050">
        <w:rPr>
          <w:rFonts w:ascii="Angsana New" w:hAnsi="Angsana New" w:cs="Angsana New"/>
          <w:lang w:val="en-US"/>
        </w:rPr>
        <w:t>2.9</w:t>
      </w:r>
      <w:r w:rsidR="004A6651" w:rsidRPr="00E01C78">
        <w:rPr>
          <w:rFonts w:ascii="Angsana New" w:hAnsi="Angsana New" w:cs="Angsana New"/>
          <w:lang w:val="en-US"/>
        </w:rPr>
        <w:t xml:space="preserve"> </w:t>
      </w:r>
      <w:r w:rsidR="00575E17" w:rsidRPr="00E01C78">
        <w:rPr>
          <w:rFonts w:ascii="Angsana New" w:hAnsi="Angsana New" w:cs="Angsana New"/>
          <w:cs/>
          <w:lang w:val="en-US"/>
        </w:rPr>
        <w:t>ล้านบาท สำหรับกลุ่มบริษัท และ</w:t>
      </w:r>
      <w:r w:rsidR="00575E17" w:rsidRPr="00E01C78">
        <w:rPr>
          <w:rFonts w:ascii="Angsana New" w:hAnsi="Angsana New" w:cs="Angsana New"/>
          <w:lang w:val="en-US"/>
        </w:rPr>
        <w:t xml:space="preserve"> </w:t>
      </w:r>
      <w:r w:rsidR="00D27050">
        <w:rPr>
          <w:rFonts w:ascii="Angsana New" w:hAnsi="Angsana New" w:cs="Angsana New"/>
          <w:lang w:val="en-US"/>
        </w:rPr>
        <w:t>1.6</w:t>
      </w:r>
      <w:r w:rsidR="00500454" w:rsidRPr="00E01C78">
        <w:rPr>
          <w:rFonts w:ascii="Angsana New" w:hAnsi="Angsana New" w:cs="Angsana New"/>
          <w:lang w:val="en-US" w:eastAsia="ja-JP"/>
        </w:rPr>
        <w:t xml:space="preserve"> </w:t>
      </w:r>
      <w:r w:rsidR="00575E17" w:rsidRPr="00E01C78">
        <w:rPr>
          <w:rFonts w:ascii="Angsana New" w:hAnsi="Angsana New" w:cs="Angsana New"/>
          <w:cs/>
          <w:lang w:val="en-US"/>
        </w:rPr>
        <w:t>ล้านบาท สำหรับบริษัท</w:t>
      </w:r>
    </w:p>
    <w:p w:rsidR="005B347E" w:rsidRPr="005910A0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7862C8" w:rsidRPr="00DA357A" w:rsidRDefault="00004904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910A0">
        <w:rPr>
          <w:rFonts w:ascii="Angsana New" w:hAnsi="Angsana New"/>
          <w:sz w:val="30"/>
          <w:szCs w:val="30"/>
          <w:cs/>
        </w:rPr>
        <w:t>(ข)</w:t>
      </w:r>
      <w:r w:rsidRPr="005910A0">
        <w:rPr>
          <w:rFonts w:ascii="Angsana New" w:hAnsi="Angsana New"/>
          <w:sz w:val="30"/>
          <w:szCs w:val="30"/>
          <w:cs/>
        </w:rPr>
        <w:tab/>
      </w:r>
      <w:r w:rsidR="00575E17" w:rsidRPr="005910A0">
        <w:rPr>
          <w:rFonts w:ascii="Angsana New" w:hAnsi="Angsana New"/>
          <w:sz w:val="30"/>
          <w:szCs w:val="30"/>
          <w:cs/>
        </w:rPr>
        <w:t>จากการ</w:t>
      </w:r>
      <w:r w:rsidR="00A02A92" w:rsidRPr="005910A0">
        <w:rPr>
          <w:rFonts w:ascii="Angsana New" w:hAnsi="Angsana New"/>
          <w:sz w:val="30"/>
          <w:szCs w:val="30"/>
          <w:cs/>
        </w:rPr>
        <w:t>ที่</w:t>
      </w:r>
      <w:r w:rsidR="00A02A92" w:rsidRPr="00E01C78">
        <w:rPr>
          <w:rFonts w:ascii="Angsana New" w:hAnsi="Angsana New"/>
          <w:sz w:val="30"/>
          <w:szCs w:val="30"/>
          <w:cs/>
        </w:rPr>
        <w:t>บริษัท</w:t>
      </w:r>
      <w:r w:rsidR="00575E17" w:rsidRPr="00E01C78">
        <w:rPr>
          <w:rFonts w:ascii="Angsana New" w:hAnsi="Angsana New"/>
          <w:sz w:val="30"/>
          <w:szCs w:val="30"/>
          <w:cs/>
        </w:rPr>
        <w:t>เข้าร่วมค้ำประกันสินเชื่อที่สถาบันการเงินให้แก่บริษัท</w:t>
      </w:r>
      <w:r w:rsidR="00575E17" w:rsidRPr="00E01C78">
        <w:rPr>
          <w:rFonts w:ascii="Angsana New" w:hAnsi="Angsana New"/>
          <w:sz w:val="30"/>
          <w:szCs w:val="30"/>
          <w:cs/>
          <w:lang w:val="th-TH"/>
        </w:rPr>
        <w:t>ย่อยบางแห่ง</w:t>
      </w:r>
      <w:r w:rsidR="00575E17" w:rsidRPr="00E01C78">
        <w:rPr>
          <w:rFonts w:ascii="Angsana New" w:hAnsi="Angsana New"/>
          <w:sz w:val="30"/>
          <w:szCs w:val="30"/>
          <w:cs/>
        </w:rPr>
        <w:t>จำนวนเงินรวมประมาณ</w:t>
      </w:r>
      <w:r w:rsidR="00A02A92" w:rsidRPr="00E01C78">
        <w:rPr>
          <w:rFonts w:ascii="Angsana New" w:hAnsi="Angsana New"/>
          <w:sz w:val="30"/>
          <w:szCs w:val="30"/>
        </w:rPr>
        <w:t xml:space="preserve"> </w:t>
      </w:r>
      <w:r w:rsidR="00766DDB">
        <w:rPr>
          <w:rFonts w:ascii="Angsana New" w:hAnsi="Angsana New"/>
          <w:sz w:val="30"/>
          <w:szCs w:val="30"/>
        </w:rPr>
        <w:t>1,755.8</w:t>
      </w:r>
      <w:r w:rsidR="00A02A92" w:rsidRPr="00E01C78">
        <w:rPr>
          <w:rFonts w:ascii="Angsana New" w:hAnsi="Angsana New"/>
          <w:sz w:val="30"/>
          <w:szCs w:val="30"/>
        </w:rPr>
        <w:t xml:space="preserve"> </w:t>
      </w:r>
      <w:r w:rsidR="00575E17" w:rsidRPr="00E01C78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575E17" w:rsidRPr="005910A0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Start w:id="0" w:name="_GoBack"/>
      <w:bookmarkEnd w:id="0"/>
    </w:p>
    <w:sectPr w:rsidR="007862C8" w:rsidRPr="00DA357A" w:rsidSect="00DB4E02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837" w:rsidRDefault="000F5837" w:rsidP="004956B4">
      <w:r>
        <w:separator/>
      </w:r>
    </w:p>
  </w:endnote>
  <w:endnote w:type="continuationSeparator" w:id="0">
    <w:p w:rsidR="000F5837" w:rsidRDefault="000F583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CD3EAA" w:rsidRDefault="000F58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00564F">
      <w:rPr>
        <w:rFonts w:ascii="Angsana New" w:hAnsi="Angsana New"/>
        <w:noProof/>
        <w:sz w:val="30"/>
        <w:szCs w:val="30"/>
      </w:rPr>
      <w:t>17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7661AC" w:rsidRDefault="000F5837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997A1A" w:rsidRDefault="000F5837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00564F">
      <w:rPr>
        <w:rFonts w:ascii="Angsana New" w:hAnsi="Angsana New"/>
        <w:noProof/>
        <w:sz w:val="30"/>
        <w:szCs w:val="30"/>
      </w:rPr>
      <w:t>30</w:t>
    </w:r>
    <w:r w:rsidRPr="00997A1A">
      <w:rPr>
        <w:rFonts w:ascii="Angsana New" w:hAnsi="Angsana New"/>
        <w:noProof/>
        <w:sz w:val="30"/>
        <w:szCs w:val="30"/>
      </w:rPr>
      <w:fldChar w:fldCharType="end"/>
    </w:r>
  </w:p>
  <w:p w:rsidR="000F5837" w:rsidRPr="00320AF8" w:rsidRDefault="000F5837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1D0996" w:rsidRDefault="000F5837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31</w:t>
    </w:r>
  </w:p>
  <w:p w:rsidR="000F5837" w:rsidRPr="00320AF8" w:rsidRDefault="000F5837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1D0996" w:rsidRDefault="000F5837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32</w:t>
    </w:r>
  </w:p>
  <w:p w:rsidR="000F5837" w:rsidRPr="00320AF8" w:rsidRDefault="000F5837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9249A5" w:rsidRDefault="000F5837" w:rsidP="009249A5">
    <w:pPr>
      <w:pStyle w:val="Footer"/>
      <w:jc w:val="center"/>
      <w:rPr>
        <w:rStyle w:val="PageNumber"/>
        <w:rFonts w:ascii="Angsana New" w:hAnsi="Angsana New"/>
        <w:sz w:val="30"/>
        <w:szCs w:val="30"/>
      </w:rPr>
    </w:pPr>
    <w:r w:rsidRPr="009249A5">
      <w:rPr>
        <w:rStyle w:val="PageNumber"/>
        <w:rFonts w:ascii="Angsana New" w:hAnsi="Angsana New"/>
        <w:sz w:val="30"/>
        <w:szCs w:val="30"/>
      </w:rPr>
      <w:fldChar w:fldCharType="begin"/>
    </w:r>
    <w:r w:rsidRPr="009249A5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9249A5">
      <w:rPr>
        <w:rStyle w:val="PageNumber"/>
        <w:rFonts w:ascii="Angsana New" w:hAnsi="Angsana New"/>
        <w:sz w:val="30"/>
        <w:szCs w:val="30"/>
      </w:rPr>
      <w:fldChar w:fldCharType="separate"/>
    </w:r>
    <w:r w:rsidR="0000564F">
      <w:rPr>
        <w:rStyle w:val="PageNumber"/>
        <w:rFonts w:ascii="Angsana New" w:hAnsi="Angsana New"/>
        <w:noProof/>
        <w:sz w:val="30"/>
        <w:szCs w:val="30"/>
      </w:rPr>
      <w:t>37</w:t>
    </w:r>
    <w:r w:rsidRPr="009249A5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837" w:rsidRDefault="000F5837" w:rsidP="004956B4">
      <w:r>
        <w:separator/>
      </w:r>
    </w:p>
  </w:footnote>
  <w:footnote w:type="continuationSeparator" w:id="0">
    <w:p w:rsidR="000F5837" w:rsidRDefault="000F583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7B2C1E" w:rsidRDefault="000F5837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0F5837" w:rsidRPr="007B2C1E" w:rsidRDefault="000F583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0F5837" w:rsidRDefault="000F5837" w:rsidP="001B772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61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0F5837" w:rsidRPr="00D74AD8" w:rsidRDefault="000F583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7B2C1E" w:rsidRDefault="000F5837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0F5837" w:rsidRPr="007B2C1E" w:rsidRDefault="000F5837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0F5837" w:rsidRDefault="000F5837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1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0F5837" w:rsidRPr="00E3228D" w:rsidRDefault="000F5837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4809C6" w:rsidRDefault="000F5837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0F5837" w:rsidRPr="004809C6" w:rsidRDefault="000F5837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0F5837" w:rsidRPr="007B2C1E" w:rsidRDefault="000F5837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0F5837" w:rsidRPr="007B6271" w:rsidRDefault="000F5837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7B2C1E" w:rsidRDefault="000F5837" w:rsidP="00DB4E0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0F5837" w:rsidRPr="007B2C1E" w:rsidRDefault="000F5837" w:rsidP="00DB4E0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0F5837" w:rsidRDefault="000F5837" w:rsidP="00DB4E0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Pr="00006B07">
      <w:rPr>
        <w:rFonts w:ascii="Angsana New" w:hAnsi="Angsana New" w:hint="cs"/>
        <w:b w:val="0"/>
        <w:bCs/>
        <w:sz w:val="32"/>
        <w:szCs w:val="32"/>
        <w:cs/>
        <w:lang w:bidi="th-TH"/>
      </w:rPr>
      <w:t>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ที่ </w:t>
    </w:r>
    <w:r w:rsidRPr="00006B07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006B07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0F5837" w:rsidRPr="00D74AD8" w:rsidRDefault="000F583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5" w15:restartNumberingAfterBreak="0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7365D46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3038AE"/>
    <w:multiLevelType w:val="hybridMultilevel"/>
    <w:tmpl w:val="3B046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46BCB"/>
    <w:multiLevelType w:val="singleLevel"/>
    <w:tmpl w:val="A64E9D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0"/>
  </w:num>
  <w:num w:numId="14">
    <w:abstractNumId w:val="22"/>
  </w:num>
  <w:num w:numId="15">
    <w:abstractNumId w:val="26"/>
  </w:num>
  <w:num w:numId="16">
    <w:abstractNumId w:val="31"/>
  </w:num>
  <w:num w:numId="17">
    <w:abstractNumId w:val="32"/>
  </w:num>
  <w:num w:numId="18">
    <w:abstractNumId w:val="28"/>
  </w:num>
  <w:num w:numId="19">
    <w:abstractNumId w:val="15"/>
  </w:num>
  <w:num w:numId="20">
    <w:abstractNumId w:val="13"/>
  </w:num>
  <w:num w:numId="21">
    <w:abstractNumId w:val="33"/>
  </w:num>
  <w:num w:numId="22">
    <w:abstractNumId w:val="17"/>
  </w:num>
  <w:num w:numId="23">
    <w:abstractNumId w:val="11"/>
  </w:num>
  <w:num w:numId="24">
    <w:abstractNumId w:val="19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5"/>
  </w:num>
  <w:num w:numId="28">
    <w:abstractNumId w:val="12"/>
  </w:num>
  <w:num w:numId="29">
    <w:abstractNumId w:val="5"/>
  </w:num>
  <w:num w:numId="30">
    <w:abstractNumId w:val="20"/>
  </w:num>
  <w:num w:numId="31">
    <w:abstractNumId w:val="27"/>
  </w:num>
  <w:num w:numId="32">
    <w:abstractNumId w:val="34"/>
  </w:num>
  <w:num w:numId="33">
    <w:abstractNumId w:val="29"/>
  </w:num>
  <w:num w:numId="34">
    <w:abstractNumId w:val="16"/>
  </w:num>
  <w:num w:numId="35">
    <w:abstractNumId w:val="18"/>
  </w:num>
  <w:num w:numId="36">
    <w:abstractNumId w:val="5"/>
  </w:num>
  <w:num w:numId="37">
    <w:abstractNumId w:val="5"/>
  </w:num>
  <w:num w:numId="38">
    <w:abstractNumId w:val="14"/>
  </w:num>
  <w:num w:numId="39">
    <w:abstractNumId w:val="10"/>
  </w:num>
  <w:num w:numId="40">
    <w:abstractNumId w:val="23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011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64F"/>
    <w:rsid w:val="00005A4B"/>
    <w:rsid w:val="00005CC9"/>
    <w:rsid w:val="000065E8"/>
    <w:rsid w:val="00006B07"/>
    <w:rsid w:val="00007539"/>
    <w:rsid w:val="000077BF"/>
    <w:rsid w:val="00010C47"/>
    <w:rsid w:val="000111F3"/>
    <w:rsid w:val="000112FF"/>
    <w:rsid w:val="0001177B"/>
    <w:rsid w:val="00013277"/>
    <w:rsid w:val="000133E6"/>
    <w:rsid w:val="0001378E"/>
    <w:rsid w:val="00013F72"/>
    <w:rsid w:val="0001451A"/>
    <w:rsid w:val="000149CF"/>
    <w:rsid w:val="00015137"/>
    <w:rsid w:val="00015305"/>
    <w:rsid w:val="0001566D"/>
    <w:rsid w:val="00015686"/>
    <w:rsid w:val="000168A1"/>
    <w:rsid w:val="000171A7"/>
    <w:rsid w:val="00017704"/>
    <w:rsid w:val="00017E07"/>
    <w:rsid w:val="0002034E"/>
    <w:rsid w:val="00020BC1"/>
    <w:rsid w:val="00020BDB"/>
    <w:rsid w:val="0002122B"/>
    <w:rsid w:val="000218DF"/>
    <w:rsid w:val="00021B08"/>
    <w:rsid w:val="00023E11"/>
    <w:rsid w:val="000243E1"/>
    <w:rsid w:val="00024E7C"/>
    <w:rsid w:val="00024F70"/>
    <w:rsid w:val="000271F2"/>
    <w:rsid w:val="000274D8"/>
    <w:rsid w:val="000278F4"/>
    <w:rsid w:val="00027AF3"/>
    <w:rsid w:val="000301ED"/>
    <w:rsid w:val="000304CF"/>
    <w:rsid w:val="00031890"/>
    <w:rsid w:val="00031A85"/>
    <w:rsid w:val="00032181"/>
    <w:rsid w:val="000325A4"/>
    <w:rsid w:val="000327A5"/>
    <w:rsid w:val="00033524"/>
    <w:rsid w:val="000339B8"/>
    <w:rsid w:val="00035AA5"/>
    <w:rsid w:val="000372CE"/>
    <w:rsid w:val="0003733B"/>
    <w:rsid w:val="00037B03"/>
    <w:rsid w:val="00037B04"/>
    <w:rsid w:val="00040183"/>
    <w:rsid w:val="00040382"/>
    <w:rsid w:val="00040A54"/>
    <w:rsid w:val="00040ACC"/>
    <w:rsid w:val="000417AA"/>
    <w:rsid w:val="00042008"/>
    <w:rsid w:val="00042173"/>
    <w:rsid w:val="00043202"/>
    <w:rsid w:val="00043446"/>
    <w:rsid w:val="00043F38"/>
    <w:rsid w:val="000443D1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C29"/>
    <w:rsid w:val="00055144"/>
    <w:rsid w:val="00055960"/>
    <w:rsid w:val="00055D63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4CE"/>
    <w:rsid w:val="000656E1"/>
    <w:rsid w:val="00065A19"/>
    <w:rsid w:val="00065C80"/>
    <w:rsid w:val="000662D8"/>
    <w:rsid w:val="0006692E"/>
    <w:rsid w:val="00066A1A"/>
    <w:rsid w:val="000671D5"/>
    <w:rsid w:val="000674B3"/>
    <w:rsid w:val="00067940"/>
    <w:rsid w:val="00067D22"/>
    <w:rsid w:val="00067EF7"/>
    <w:rsid w:val="00071735"/>
    <w:rsid w:val="00071D73"/>
    <w:rsid w:val="00073068"/>
    <w:rsid w:val="000730CF"/>
    <w:rsid w:val="00073179"/>
    <w:rsid w:val="0007324F"/>
    <w:rsid w:val="00073B26"/>
    <w:rsid w:val="0007423B"/>
    <w:rsid w:val="00074408"/>
    <w:rsid w:val="000744FA"/>
    <w:rsid w:val="000747C5"/>
    <w:rsid w:val="0007509B"/>
    <w:rsid w:val="000751B4"/>
    <w:rsid w:val="000754D3"/>
    <w:rsid w:val="00076DEE"/>
    <w:rsid w:val="00077105"/>
    <w:rsid w:val="0007719F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5099"/>
    <w:rsid w:val="000C52FB"/>
    <w:rsid w:val="000C5373"/>
    <w:rsid w:val="000C65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E01AC"/>
    <w:rsid w:val="000E0CBF"/>
    <w:rsid w:val="000E1118"/>
    <w:rsid w:val="000E12FB"/>
    <w:rsid w:val="000E1365"/>
    <w:rsid w:val="000E1581"/>
    <w:rsid w:val="000E220D"/>
    <w:rsid w:val="000E22AF"/>
    <w:rsid w:val="000E29A8"/>
    <w:rsid w:val="000E33FE"/>
    <w:rsid w:val="000E3B96"/>
    <w:rsid w:val="000E3DD4"/>
    <w:rsid w:val="000E3E94"/>
    <w:rsid w:val="000E4674"/>
    <w:rsid w:val="000E54CF"/>
    <w:rsid w:val="000E558A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D70"/>
    <w:rsid w:val="000F2B8B"/>
    <w:rsid w:val="000F3711"/>
    <w:rsid w:val="000F3730"/>
    <w:rsid w:val="000F395C"/>
    <w:rsid w:val="000F471A"/>
    <w:rsid w:val="000F5837"/>
    <w:rsid w:val="000F68CA"/>
    <w:rsid w:val="000F717A"/>
    <w:rsid w:val="000F7429"/>
    <w:rsid w:val="000F7944"/>
    <w:rsid w:val="000F7B70"/>
    <w:rsid w:val="001004B6"/>
    <w:rsid w:val="001012BC"/>
    <w:rsid w:val="00102467"/>
    <w:rsid w:val="001044D5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3655"/>
    <w:rsid w:val="001245DB"/>
    <w:rsid w:val="00124623"/>
    <w:rsid w:val="001246E7"/>
    <w:rsid w:val="00124E01"/>
    <w:rsid w:val="00126240"/>
    <w:rsid w:val="00126412"/>
    <w:rsid w:val="00126C10"/>
    <w:rsid w:val="0012709A"/>
    <w:rsid w:val="00127299"/>
    <w:rsid w:val="001273AC"/>
    <w:rsid w:val="00130A0F"/>
    <w:rsid w:val="00130FA8"/>
    <w:rsid w:val="00132190"/>
    <w:rsid w:val="00132E1B"/>
    <w:rsid w:val="00132E24"/>
    <w:rsid w:val="001330CE"/>
    <w:rsid w:val="001333E8"/>
    <w:rsid w:val="0013481D"/>
    <w:rsid w:val="00134DDE"/>
    <w:rsid w:val="0013514E"/>
    <w:rsid w:val="00135614"/>
    <w:rsid w:val="001358D7"/>
    <w:rsid w:val="00135B2A"/>
    <w:rsid w:val="00136698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52C"/>
    <w:rsid w:val="0017053B"/>
    <w:rsid w:val="00171086"/>
    <w:rsid w:val="0017121D"/>
    <w:rsid w:val="00171D05"/>
    <w:rsid w:val="00172A69"/>
    <w:rsid w:val="00172B9D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484D"/>
    <w:rsid w:val="00184878"/>
    <w:rsid w:val="0018530E"/>
    <w:rsid w:val="001853F3"/>
    <w:rsid w:val="001863FD"/>
    <w:rsid w:val="00187060"/>
    <w:rsid w:val="00187A43"/>
    <w:rsid w:val="00187CE3"/>
    <w:rsid w:val="00191766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65F4"/>
    <w:rsid w:val="00196A5F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FBE"/>
    <w:rsid w:val="001A47DD"/>
    <w:rsid w:val="001A4CD5"/>
    <w:rsid w:val="001A5738"/>
    <w:rsid w:val="001A6298"/>
    <w:rsid w:val="001A6345"/>
    <w:rsid w:val="001A72D8"/>
    <w:rsid w:val="001A7E80"/>
    <w:rsid w:val="001B02B8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0EA"/>
    <w:rsid w:val="001B6335"/>
    <w:rsid w:val="001B6361"/>
    <w:rsid w:val="001B66AD"/>
    <w:rsid w:val="001B68F1"/>
    <w:rsid w:val="001B772E"/>
    <w:rsid w:val="001B7BF5"/>
    <w:rsid w:val="001B7C5F"/>
    <w:rsid w:val="001C0137"/>
    <w:rsid w:val="001C0442"/>
    <w:rsid w:val="001C04D8"/>
    <w:rsid w:val="001C060D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62D"/>
    <w:rsid w:val="001C5F69"/>
    <w:rsid w:val="001C644B"/>
    <w:rsid w:val="001C66BB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30E6"/>
    <w:rsid w:val="001D3A47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981"/>
    <w:rsid w:val="001E4CE6"/>
    <w:rsid w:val="001E53CB"/>
    <w:rsid w:val="001E6E82"/>
    <w:rsid w:val="001E7716"/>
    <w:rsid w:val="001E789C"/>
    <w:rsid w:val="001F078B"/>
    <w:rsid w:val="001F10A5"/>
    <w:rsid w:val="001F14AA"/>
    <w:rsid w:val="001F16F8"/>
    <w:rsid w:val="001F1F28"/>
    <w:rsid w:val="001F4204"/>
    <w:rsid w:val="001F4547"/>
    <w:rsid w:val="001F47A9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F2"/>
    <w:rsid w:val="002148F1"/>
    <w:rsid w:val="00214F5D"/>
    <w:rsid w:val="002154EB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4285"/>
    <w:rsid w:val="00224653"/>
    <w:rsid w:val="0022488A"/>
    <w:rsid w:val="00225069"/>
    <w:rsid w:val="00226549"/>
    <w:rsid w:val="0022669C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FA7"/>
    <w:rsid w:val="002450FF"/>
    <w:rsid w:val="002460B8"/>
    <w:rsid w:val="00246520"/>
    <w:rsid w:val="002465A1"/>
    <w:rsid w:val="0024696B"/>
    <w:rsid w:val="00246993"/>
    <w:rsid w:val="0024709D"/>
    <w:rsid w:val="00247F40"/>
    <w:rsid w:val="00250D8F"/>
    <w:rsid w:val="0025269E"/>
    <w:rsid w:val="0025337C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237"/>
    <w:rsid w:val="0026354E"/>
    <w:rsid w:val="00264DCD"/>
    <w:rsid w:val="00265A63"/>
    <w:rsid w:val="00265C0F"/>
    <w:rsid w:val="00266862"/>
    <w:rsid w:val="00266BEF"/>
    <w:rsid w:val="00270241"/>
    <w:rsid w:val="002703AE"/>
    <w:rsid w:val="002705A4"/>
    <w:rsid w:val="00270D01"/>
    <w:rsid w:val="0027140F"/>
    <w:rsid w:val="00271A89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93E"/>
    <w:rsid w:val="00275F65"/>
    <w:rsid w:val="002764C1"/>
    <w:rsid w:val="0027651D"/>
    <w:rsid w:val="002766EB"/>
    <w:rsid w:val="0028098B"/>
    <w:rsid w:val="00280EBB"/>
    <w:rsid w:val="00281D41"/>
    <w:rsid w:val="002823F0"/>
    <w:rsid w:val="00283571"/>
    <w:rsid w:val="002837DD"/>
    <w:rsid w:val="00283F1F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2301"/>
    <w:rsid w:val="002925C4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99F"/>
    <w:rsid w:val="002C13BE"/>
    <w:rsid w:val="002C1569"/>
    <w:rsid w:val="002C1750"/>
    <w:rsid w:val="002C1FD7"/>
    <w:rsid w:val="002C3CCD"/>
    <w:rsid w:val="002C40ED"/>
    <w:rsid w:val="002C4FE0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DEF"/>
    <w:rsid w:val="002D407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CFA"/>
    <w:rsid w:val="0030708B"/>
    <w:rsid w:val="00307988"/>
    <w:rsid w:val="00310212"/>
    <w:rsid w:val="00310820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58BC"/>
    <w:rsid w:val="00335BC9"/>
    <w:rsid w:val="003363AE"/>
    <w:rsid w:val="00336519"/>
    <w:rsid w:val="00337971"/>
    <w:rsid w:val="00340277"/>
    <w:rsid w:val="003402E2"/>
    <w:rsid w:val="00340747"/>
    <w:rsid w:val="00340B3D"/>
    <w:rsid w:val="00341211"/>
    <w:rsid w:val="00341274"/>
    <w:rsid w:val="0034139F"/>
    <w:rsid w:val="003427D9"/>
    <w:rsid w:val="00342DF0"/>
    <w:rsid w:val="00343C0B"/>
    <w:rsid w:val="00344018"/>
    <w:rsid w:val="00344244"/>
    <w:rsid w:val="0034431D"/>
    <w:rsid w:val="0034439E"/>
    <w:rsid w:val="00344735"/>
    <w:rsid w:val="00345AC8"/>
    <w:rsid w:val="003461E0"/>
    <w:rsid w:val="0034647F"/>
    <w:rsid w:val="00346806"/>
    <w:rsid w:val="00347025"/>
    <w:rsid w:val="00347A31"/>
    <w:rsid w:val="00347A72"/>
    <w:rsid w:val="00347AAE"/>
    <w:rsid w:val="00347FB9"/>
    <w:rsid w:val="00350FC3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07B2"/>
    <w:rsid w:val="003812B3"/>
    <w:rsid w:val="003821BA"/>
    <w:rsid w:val="003822C8"/>
    <w:rsid w:val="00382987"/>
    <w:rsid w:val="00384C7A"/>
    <w:rsid w:val="00384D8B"/>
    <w:rsid w:val="00384FD2"/>
    <w:rsid w:val="00386314"/>
    <w:rsid w:val="00387E9E"/>
    <w:rsid w:val="0039184C"/>
    <w:rsid w:val="00391D76"/>
    <w:rsid w:val="00391FA3"/>
    <w:rsid w:val="00392923"/>
    <w:rsid w:val="0039323E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B1A"/>
    <w:rsid w:val="003C211C"/>
    <w:rsid w:val="003C2455"/>
    <w:rsid w:val="003C2D59"/>
    <w:rsid w:val="003C3DCC"/>
    <w:rsid w:val="003C4CD3"/>
    <w:rsid w:val="003C50B0"/>
    <w:rsid w:val="003C61FE"/>
    <w:rsid w:val="003C62FF"/>
    <w:rsid w:val="003C68DF"/>
    <w:rsid w:val="003C7D3A"/>
    <w:rsid w:val="003D046C"/>
    <w:rsid w:val="003D05D1"/>
    <w:rsid w:val="003D1428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82F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F0088"/>
    <w:rsid w:val="003F02DA"/>
    <w:rsid w:val="003F058F"/>
    <w:rsid w:val="003F06EA"/>
    <w:rsid w:val="003F0B68"/>
    <w:rsid w:val="003F0E9B"/>
    <w:rsid w:val="003F145A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F4"/>
    <w:rsid w:val="00406EC6"/>
    <w:rsid w:val="004071F4"/>
    <w:rsid w:val="0040771E"/>
    <w:rsid w:val="0041241B"/>
    <w:rsid w:val="004130C9"/>
    <w:rsid w:val="004135A6"/>
    <w:rsid w:val="004140F5"/>
    <w:rsid w:val="00414946"/>
    <w:rsid w:val="0041523E"/>
    <w:rsid w:val="00415258"/>
    <w:rsid w:val="00415589"/>
    <w:rsid w:val="00415B9E"/>
    <w:rsid w:val="0041664B"/>
    <w:rsid w:val="00416828"/>
    <w:rsid w:val="00416B2F"/>
    <w:rsid w:val="00417481"/>
    <w:rsid w:val="00417575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FD2"/>
    <w:rsid w:val="00430B11"/>
    <w:rsid w:val="00430D77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3B81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598C"/>
    <w:rsid w:val="00465C0E"/>
    <w:rsid w:val="00466A5B"/>
    <w:rsid w:val="00466C16"/>
    <w:rsid w:val="00467623"/>
    <w:rsid w:val="00467843"/>
    <w:rsid w:val="00470275"/>
    <w:rsid w:val="004705D9"/>
    <w:rsid w:val="00470873"/>
    <w:rsid w:val="004709B3"/>
    <w:rsid w:val="00471106"/>
    <w:rsid w:val="00471795"/>
    <w:rsid w:val="00471DA8"/>
    <w:rsid w:val="00472D05"/>
    <w:rsid w:val="00472D5B"/>
    <w:rsid w:val="004736A8"/>
    <w:rsid w:val="00473B1A"/>
    <w:rsid w:val="00474B36"/>
    <w:rsid w:val="00475004"/>
    <w:rsid w:val="00475D67"/>
    <w:rsid w:val="004767C2"/>
    <w:rsid w:val="00476A92"/>
    <w:rsid w:val="00480E51"/>
    <w:rsid w:val="00482666"/>
    <w:rsid w:val="00482D28"/>
    <w:rsid w:val="0048375B"/>
    <w:rsid w:val="004844A5"/>
    <w:rsid w:val="00484F5F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A07AE"/>
    <w:rsid w:val="004A1D70"/>
    <w:rsid w:val="004A2D79"/>
    <w:rsid w:val="004A2D8E"/>
    <w:rsid w:val="004A3504"/>
    <w:rsid w:val="004A3A02"/>
    <w:rsid w:val="004A3B8B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211D"/>
    <w:rsid w:val="004B26B0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562B"/>
    <w:rsid w:val="004C7424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E4A"/>
    <w:rsid w:val="004D609F"/>
    <w:rsid w:val="004D60FE"/>
    <w:rsid w:val="004D6F95"/>
    <w:rsid w:val="004D707F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D6A"/>
    <w:rsid w:val="004E3EBC"/>
    <w:rsid w:val="004E4254"/>
    <w:rsid w:val="004E4407"/>
    <w:rsid w:val="004E4AE8"/>
    <w:rsid w:val="004E533B"/>
    <w:rsid w:val="004E5950"/>
    <w:rsid w:val="004E6754"/>
    <w:rsid w:val="004E74F6"/>
    <w:rsid w:val="004E7F4C"/>
    <w:rsid w:val="004F0195"/>
    <w:rsid w:val="004F13A1"/>
    <w:rsid w:val="004F1C30"/>
    <w:rsid w:val="004F26F9"/>
    <w:rsid w:val="004F2B33"/>
    <w:rsid w:val="004F3A98"/>
    <w:rsid w:val="004F4656"/>
    <w:rsid w:val="004F494B"/>
    <w:rsid w:val="004F4C07"/>
    <w:rsid w:val="004F4E32"/>
    <w:rsid w:val="004F4FFF"/>
    <w:rsid w:val="004F5EC9"/>
    <w:rsid w:val="004F6704"/>
    <w:rsid w:val="004F6996"/>
    <w:rsid w:val="004F6EAB"/>
    <w:rsid w:val="004F6EF1"/>
    <w:rsid w:val="0050005D"/>
    <w:rsid w:val="00500454"/>
    <w:rsid w:val="00500597"/>
    <w:rsid w:val="00500793"/>
    <w:rsid w:val="005011F2"/>
    <w:rsid w:val="00501B06"/>
    <w:rsid w:val="00502101"/>
    <w:rsid w:val="005026D7"/>
    <w:rsid w:val="00502863"/>
    <w:rsid w:val="00502EEC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F25"/>
    <w:rsid w:val="005302DC"/>
    <w:rsid w:val="00530343"/>
    <w:rsid w:val="00531237"/>
    <w:rsid w:val="00531252"/>
    <w:rsid w:val="005329C5"/>
    <w:rsid w:val="00532B3D"/>
    <w:rsid w:val="00532C9B"/>
    <w:rsid w:val="0053343C"/>
    <w:rsid w:val="00533A13"/>
    <w:rsid w:val="00534839"/>
    <w:rsid w:val="00534AE3"/>
    <w:rsid w:val="005360CE"/>
    <w:rsid w:val="0053640B"/>
    <w:rsid w:val="0053657F"/>
    <w:rsid w:val="0053735E"/>
    <w:rsid w:val="00537769"/>
    <w:rsid w:val="00537F5F"/>
    <w:rsid w:val="00537F81"/>
    <w:rsid w:val="00540C14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4196"/>
    <w:rsid w:val="0054457E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4998"/>
    <w:rsid w:val="00555309"/>
    <w:rsid w:val="005558B8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7CEA"/>
    <w:rsid w:val="00570146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50FF"/>
    <w:rsid w:val="00575317"/>
    <w:rsid w:val="005754C9"/>
    <w:rsid w:val="00575E17"/>
    <w:rsid w:val="005770F8"/>
    <w:rsid w:val="00577AF8"/>
    <w:rsid w:val="00577C9B"/>
    <w:rsid w:val="0058000D"/>
    <w:rsid w:val="00580505"/>
    <w:rsid w:val="00580F65"/>
    <w:rsid w:val="00581CE6"/>
    <w:rsid w:val="00581EAE"/>
    <w:rsid w:val="005820C7"/>
    <w:rsid w:val="00582290"/>
    <w:rsid w:val="00582365"/>
    <w:rsid w:val="005825BC"/>
    <w:rsid w:val="0058342C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89F"/>
    <w:rsid w:val="005949BD"/>
    <w:rsid w:val="00596070"/>
    <w:rsid w:val="00597AD1"/>
    <w:rsid w:val="00597B6B"/>
    <w:rsid w:val="005A01BB"/>
    <w:rsid w:val="005A0CE1"/>
    <w:rsid w:val="005A0E21"/>
    <w:rsid w:val="005A122A"/>
    <w:rsid w:val="005A1723"/>
    <w:rsid w:val="005A1A67"/>
    <w:rsid w:val="005A2526"/>
    <w:rsid w:val="005A2D99"/>
    <w:rsid w:val="005A33AE"/>
    <w:rsid w:val="005A3963"/>
    <w:rsid w:val="005A3D7C"/>
    <w:rsid w:val="005A3EDF"/>
    <w:rsid w:val="005A410C"/>
    <w:rsid w:val="005A4491"/>
    <w:rsid w:val="005A4E01"/>
    <w:rsid w:val="005A53AB"/>
    <w:rsid w:val="005A56E6"/>
    <w:rsid w:val="005A58DF"/>
    <w:rsid w:val="005A7317"/>
    <w:rsid w:val="005A73CF"/>
    <w:rsid w:val="005A7487"/>
    <w:rsid w:val="005B01AF"/>
    <w:rsid w:val="005B096F"/>
    <w:rsid w:val="005B09D3"/>
    <w:rsid w:val="005B0FE6"/>
    <w:rsid w:val="005B1610"/>
    <w:rsid w:val="005B17E1"/>
    <w:rsid w:val="005B1B68"/>
    <w:rsid w:val="005B2745"/>
    <w:rsid w:val="005B2B45"/>
    <w:rsid w:val="005B2B5E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E1"/>
    <w:rsid w:val="005C31B6"/>
    <w:rsid w:val="005C471F"/>
    <w:rsid w:val="005C4B7A"/>
    <w:rsid w:val="005C4EAC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B8B"/>
    <w:rsid w:val="006112F6"/>
    <w:rsid w:val="00611A69"/>
    <w:rsid w:val="00611CCE"/>
    <w:rsid w:val="0061223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8F3"/>
    <w:rsid w:val="00622B82"/>
    <w:rsid w:val="0062308A"/>
    <w:rsid w:val="006234CC"/>
    <w:rsid w:val="00623A3B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FEF"/>
    <w:rsid w:val="00635183"/>
    <w:rsid w:val="0063552E"/>
    <w:rsid w:val="0063556F"/>
    <w:rsid w:val="006355E4"/>
    <w:rsid w:val="00635ACB"/>
    <w:rsid w:val="006372F1"/>
    <w:rsid w:val="00640938"/>
    <w:rsid w:val="00640D03"/>
    <w:rsid w:val="00641D33"/>
    <w:rsid w:val="00642154"/>
    <w:rsid w:val="00643127"/>
    <w:rsid w:val="00643F46"/>
    <w:rsid w:val="00644003"/>
    <w:rsid w:val="006442D0"/>
    <w:rsid w:val="00645787"/>
    <w:rsid w:val="006458C7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23C1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2561"/>
    <w:rsid w:val="00672C06"/>
    <w:rsid w:val="00673F4F"/>
    <w:rsid w:val="00673FD8"/>
    <w:rsid w:val="00674687"/>
    <w:rsid w:val="00675231"/>
    <w:rsid w:val="00675BEC"/>
    <w:rsid w:val="0067627D"/>
    <w:rsid w:val="00676624"/>
    <w:rsid w:val="0067773E"/>
    <w:rsid w:val="00681260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1E30"/>
    <w:rsid w:val="00692240"/>
    <w:rsid w:val="006926DC"/>
    <w:rsid w:val="00692EEF"/>
    <w:rsid w:val="006933B8"/>
    <w:rsid w:val="0069361E"/>
    <w:rsid w:val="00693906"/>
    <w:rsid w:val="0069398C"/>
    <w:rsid w:val="00694076"/>
    <w:rsid w:val="00694981"/>
    <w:rsid w:val="00695335"/>
    <w:rsid w:val="00695CDF"/>
    <w:rsid w:val="00695CE2"/>
    <w:rsid w:val="006964A9"/>
    <w:rsid w:val="00696DFD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FA7"/>
    <w:rsid w:val="006A494D"/>
    <w:rsid w:val="006A53CD"/>
    <w:rsid w:val="006A54AF"/>
    <w:rsid w:val="006A5E10"/>
    <w:rsid w:val="006A5E98"/>
    <w:rsid w:val="006A681F"/>
    <w:rsid w:val="006A7ADF"/>
    <w:rsid w:val="006A7E91"/>
    <w:rsid w:val="006A7EC4"/>
    <w:rsid w:val="006A7FE5"/>
    <w:rsid w:val="006B064C"/>
    <w:rsid w:val="006B0991"/>
    <w:rsid w:val="006B0E6E"/>
    <w:rsid w:val="006B1211"/>
    <w:rsid w:val="006B19AB"/>
    <w:rsid w:val="006B2043"/>
    <w:rsid w:val="006B25D3"/>
    <w:rsid w:val="006B26C9"/>
    <w:rsid w:val="006B2B83"/>
    <w:rsid w:val="006B3910"/>
    <w:rsid w:val="006B3B1E"/>
    <w:rsid w:val="006B509C"/>
    <w:rsid w:val="006B56B4"/>
    <w:rsid w:val="006B5970"/>
    <w:rsid w:val="006B76C8"/>
    <w:rsid w:val="006C154C"/>
    <w:rsid w:val="006C194E"/>
    <w:rsid w:val="006C24D9"/>
    <w:rsid w:val="006C2861"/>
    <w:rsid w:val="006C3247"/>
    <w:rsid w:val="006C4245"/>
    <w:rsid w:val="006C52BB"/>
    <w:rsid w:val="006C545D"/>
    <w:rsid w:val="006C6AEA"/>
    <w:rsid w:val="006C7F05"/>
    <w:rsid w:val="006D10CE"/>
    <w:rsid w:val="006D15EA"/>
    <w:rsid w:val="006D194A"/>
    <w:rsid w:val="006D2488"/>
    <w:rsid w:val="006D3CF7"/>
    <w:rsid w:val="006D455E"/>
    <w:rsid w:val="006D4D93"/>
    <w:rsid w:val="006D4E50"/>
    <w:rsid w:val="006D4ECE"/>
    <w:rsid w:val="006D5027"/>
    <w:rsid w:val="006D59C4"/>
    <w:rsid w:val="006D659B"/>
    <w:rsid w:val="006D7262"/>
    <w:rsid w:val="006D782B"/>
    <w:rsid w:val="006E0308"/>
    <w:rsid w:val="006E0D74"/>
    <w:rsid w:val="006E0D75"/>
    <w:rsid w:val="006E1309"/>
    <w:rsid w:val="006E17B5"/>
    <w:rsid w:val="006E25E6"/>
    <w:rsid w:val="006E41D5"/>
    <w:rsid w:val="006E6143"/>
    <w:rsid w:val="006E6A0A"/>
    <w:rsid w:val="006E6F8A"/>
    <w:rsid w:val="006E7DC6"/>
    <w:rsid w:val="006E7F03"/>
    <w:rsid w:val="006F057C"/>
    <w:rsid w:val="006F17DD"/>
    <w:rsid w:val="006F2AB0"/>
    <w:rsid w:val="006F2BA2"/>
    <w:rsid w:val="006F474B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C7"/>
    <w:rsid w:val="0071474D"/>
    <w:rsid w:val="007157A4"/>
    <w:rsid w:val="007157B9"/>
    <w:rsid w:val="00715CA4"/>
    <w:rsid w:val="00716568"/>
    <w:rsid w:val="0071738F"/>
    <w:rsid w:val="00720EAF"/>
    <w:rsid w:val="00721965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9C7"/>
    <w:rsid w:val="00734468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D4F"/>
    <w:rsid w:val="007475E8"/>
    <w:rsid w:val="0074790F"/>
    <w:rsid w:val="00747957"/>
    <w:rsid w:val="00750F5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967"/>
    <w:rsid w:val="007609A3"/>
    <w:rsid w:val="00760A78"/>
    <w:rsid w:val="00760AD6"/>
    <w:rsid w:val="0076121D"/>
    <w:rsid w:val="0076134D"/>
    <w:rsid w:val="00761848"/>
    <w:rsid w:val="007624FE"/>
    <w:rsid w:val="00762AC9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6DDB"/>
    <w:rsid w:val="0076775D"/>
    <w:rsid w:val="00767E05"/>
    <w:rsid w:val="00770181"/>
    <w:rsid w:val="00771501"/>
    <w:rsid w:val="00771F0C"/>
    <w:rsid w:val="007726DC"/>
    <w:rsid w:val="0077282C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D40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C089C"/>
    <w:rsid w:val="007C1A6E"/>
    <w:rsid w:val="007C1C67"/>
    <w:rsid w:val="007C2885"/>
    <w:rsid w:val="007C2B0B"/>
    <w:rsid w:val="007C3228"/>
    <w:rsid w:val="007C40F3"/>
    <w:rsid w:val="007C4818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34DF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F08DB"/>
    <w:rsid w:val="007F1C67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F3C"/>
    <w:rsid w:val="00803F5B"/>
    <w:rsid w:val="00804CFE"/>
    <w:rsid w:val="0080522B"/>
    <w:rsid w:val="008056F9"/>
    <w:rsid w:val="00805774"/>
    <w:rsid w:val="00805E11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12F0"/>
    <w:rsid w:val="00821C60"/>
    <w:rsid w:val="00822971"/>
    <w:rsid w:val="00822A99"/>
    <w:rsid w:val="008230DC"/>
    <w:rsid w:val="008235D2"/>
    <w:rsid w:val="00824351"/>
    <w:rsid w:val="00824809"/>
    <w:rsid w:val="00824822"/>
    <w:rsid w:val="008255DF"/>
    <w:rsid w:val="00825CD2"/>
    <w:rsid w:val="00826E40"/>
    <w:rsid w:val="00826ED3"/>
    <w:rsid w:val="008279DF"/>
    <w:rsid w:val="008300A4"/>
    <w:rsid w:val="008301A0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4543"/>
    <w:rsid w:val="0085460D"/>
    <w:rsid w:val="0085512B"/>
    <w:rsid w:val="008559AE"/>
    <w:rsid w:val="00855E6B"/>
    <w:rsid w:val="00856159"/>
    <w:rsid w:val="00857BA5"/>
    <w:rsid w:val="00857EFD"/>
    <w:rsid w:val="008601D5"/>
    <w:rsid w:val="00860498"/>
    <w:rsid w:val="008612AD"/>
    <w:rsid w:val="00861553"/>
    <w:rsid w:val="00861DD4"/>
    <w:rsid w:val="00862777"/>
    <w:rsid w:val="0086279F"/>
    <w:rsid w:val="00862840"/>
    <w:rsid w:val="00862DB7"/>
    <w:rsid w:val="00862F08"/>
    <w:rsid w:val="00862FDB"/>
    <w:rsid w:val="008637D4"/>
    <w:rsid w:val="00863BA1"/>
    <w:rsid w:val="00863FFA"/>
    <w:rsid w:val="00864130"/>
    <w:rsid w:val="00864EB7"/>
    <w:rsid w:val="00865DF8"/>
    <w:rsid w:val="008660ED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703"/>
    <w:rsid w:val="00883720"/>
    <w:rsid w:val="00884852"/>
    <w:rsid w:val="00885514"/>
    <w:rsid w:val="008859FF"/>
    <w:rsid w:val="00885AB9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DBA"/>
    <w:rsid w:val="00895F72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4252"/>
    <w:rsid w:val="008A466C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C0417"/>
    <w:rsid w:val="008C0478"/>
    <w:rsid w:val="008C1040"/>
    <w:rsid w:val="008C2AD6"/>
    <w:rsid w:val="008C30F3"/>
    <w:rsid w:val="008C46B4"/>
    <w:rsid w:val="008C4C9C"/>
    <w:rsid w:val="008C50C2"/>
    <w:rsid w:val="008C54C8"/>
    <w:rsid w:val="008C54C9"/>
    <w:rsid w:val="008C6184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603B"/>
    <w:rsid w:val="008E0671"/>
    <w:rsid w:val="008E1026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BA1"/>
    <w:rsid w:val="009035DA"/>
    <w:rsid w:val="00903836"/>
    <w:rsid w:val="00903FD4"/>
    <w:rsid w:val="0090452D"/>
    <w:rsid w:val="00904F66"/>
    <w:rsid w:val="00905126"/>
    <w:rsid w:val="00905357"/>
    <w:rsid w:val="00905BFD"/>
    <w:rsid w:val="00905EE3"/>
    <w:rsid w:val="00907CD2"/>
    <w:rsid w:val="00907DD6"/>
    <w:rsid w:val="00910496"/>
    <w:rsid w:val="00911950"/>
    <w:rsid w:val="00911BA3"/>
    <w:rsid w:val="009135A1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9C3"/>
    <w:rsid w:val="00932EFD"/>
    <w:rsid w:val="00932FEE"/>
    <w:rsid w:val="00933962"/>
    <w:rsid w:val="00933D6A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B5"/>
    <w:rsid w:val="00942D74"/>
    <w:rsid w:val="00942DC2"/>
    <w:rsid w:val="0094306B"/>
    <w:rsid w:val="0094406D"/>
    <w:rsid w:val="009446A4"/>
    <w:rsid w:val="00945118"/>
    <w:rsid w:val="00945725"/>
    <w:rsid w:val="00945E34"/>
    <w:rsid w:val="009462E7"/>
    <w:rsid w:val="00946307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2052"/>
    <w:rsid w:val="009725EF"/>
    <w:rsid w:val="00972ECA"/>
    <w:rsid w:val="0097316C"/>
    <w:rsid w:val="00974B1F"/>
    <w:rsid w:val="00974FC5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5B11"/>
    <w:rsid w:val="00986667"/>
    <w:rsid w:val="009868FF"/>
    <w:rsid w:val="00990E8B"/>
    <w:rsid w:val="00991139"/>
    <w:rsid w:val="009924DB"/>
    <w:rsid w:val="0099397A"/>
    <w:rsid w:val="009969B2"/>
    <w:rsid w:val="00997A1A"/>
    <w:rsid w:val="009A1ED0"/>
    <w:rsid w:val="009A27CC"/>
    <w:rsid w:val="009A28D1"/>
    <w:rsid w:val="009A2D53"/>
    <w:rsid w:val="009A31B5"/>
    <w:rsid w:val="009A3EB9"/>
    <w:rsid w:val="009A3F2A"/>
    <w:rsid w:val="009A4264"/>
    <w:rsid w:val="009A4A7D"/>
    <w:rsid w:val="009A5CC1"/>
    <w:rsid w:val="009A5D24"/>
    <w:rsid w:val="009A6916"/>
    <w:rsid w:val="009A6C20"/>
    <w:rsid w:val="009A7564"/>
    <w:rsid w:val="009A7BDE"/>
    <w:rsid w:val="009B02A7"/>
    <w:rsid w:val="009B07F6"/>
    <w:rsid w:val="009B11CB"/>
    <w:rsid w:val="009B1640"/>
    <w:rsid w:val="009B1E02"/>
    <w:rsid w:val="009B2060"/>
    <w:rsid w:val="009B31F8"/>
    <w:rsid w:val="009B464F"/>
    <w:rsid w:val="009B471B"/>
    <w:rsid w:val="009B4995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3760"/>
    <w:rsid w:val="009E4C26"/>
    <w:rsid w:val="009E539C"/>
    <w:rsid w:val="009E542D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A003F2"/>
    <w:rsid w:val="00A00B2F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62B9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92"/>
    <w:rsid w:val="00A35958"/>
    <w:rsid w:val="00A35CCE"/>
    <w:rsid w:val="00A362DA"/>
    <w:rsid w:val="00A36636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4EE"/>
    <w:rsid w:val="00A479FD"/>
    <w:rsid w:val="00A5033E"/>
    <w:rsid w:val="00A5043F"/>
    <w:rsid w:val="00A5117C"/>
    <w:rsid w:val="00A51201"/>
    <w:rsid w:val="00A516F1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BB1"/>
    <w:rsid w:val="00A606DB"/>
    <w:rsid w:val="00A60D5E"/>
    <w:rsid w:val="00A614E7"/>
    <w:rsid w:val="00A61B95"/>
    <w:rsid w:val="00A61EE1"/>
    <w:rsid w:val="00A62A33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6D2"/>
    <w:rsid w:val="00A777FB"/>
    <w:rsid w:val="00A8041F"/>
    <w:rsid w:val="00A80F29"/>
    <w:rsid w:val="00A8155B"/>
    <w:rsid w:val="00A8171A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45"/>
    <w:rsid w:val="00A90AD8"/>
    <w:rsid w:val="00A91664"/>
    <w:rsid w:val="00A916C6"/>
    <w:rsid w:val="00A919B5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70F6"/>
    <w:rsid w:val="00A971F1"/>
    <w:rsid w:val="00AA0334"/>
    <w:rsid w:val="00AA0897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62DC"/>
    <w:rsid w:val="00AB6CAE"/>
    <w:rsid w:val="00AB707C"/>
    <w:rsid w:val="00AB713D"/>
    <w:rsid w:val="00AB774B"/>
    <w:rsid w:val="00AB7D66"/>
    <w:rsid w:val="00AC0B92"/>
    <w:rsid w:val="00AC245D"/>
    <w:rsid w:val="00AC253F"/>
    <w:rsid w:val="00AC3730"/>
    <w:rsid w:val="00AC422D"/>
    <w:rsid w:val="00AC4ED8"/>
    <w:rsid w:val="00AC537F"/>
    <w:rsid w:val="00AC55CC"/>
    <w:rsid w:val="00AC55FD"/>
    <w:rsid w:val="00AC5A7F"/>
    <w:rsid w:val="00AC5FD1"/>
    <w:rsid w:val="00AC6BF7"/>
    <w:rsid w:val="00AC6F1B"/>
    <w:rsid w:val="00AC7171"/>
    <w:rsid w:val="00AC7DF9"/>
    <w:rsid w:val="00AC7F8B"/>
    <w:rsid w:val="00AD188C"/>
    <w:rsid w:val="00AD1B75"/>
    <w:rsid w:val="00AD1CC8"/>
    <w:rsid w:val="00AD1D41"/>
    <w:rsid w:val="00AD264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E0244"/>
    <w:rsid w:val="00AE07FD"/>
    <w:rsid w:val="00AE199A"/>
    <w:rsid w:val="00AE29CF"/>
    <w:rsid w:val="00AE362D"/>
    <w:rsid w:val="00AE3BB6"/>
    <w:rsid w:val="00AE3F8B"/>
    <w:rsid w:val="00AE4453"/>
    <w:rsid w:val="00AE4C26"/>
    <w:rsid w:val="00AE60FD"/>
    <w:rsid w:val="00AE6707"/>
    <w:rsid w:val="00AE6F1E"/>
    <w:rsid w:val="00AE7F54"/>
    <w:rsid w:val="00AE7F65"/>
    <w:rsid w:val="00AF022B"/>
    <w:rsid w:val="00AF0818"/>
    <w:rsid w:val="00AF0B5D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661"/>
    <w:rsid w:val="00AF6DBB"/>
    <w:rsid w:val="00AF795C"/>
    <w:rsid w:val="00AF79B7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EBC"/>
    <w:rsid w:val="00B21E37"/>
    <w:rsid w:val="00B21F7D"/>
    <w:rsid w:val="00B22FF0"/>
    <w:rsid w:val="00B231F1"/>
    <w:rsid w:val="00B2363F"/>
    <w:rsid w:val="00B23677"/>
    <w:rsid w:val="00B23B15"/>
    <w:rsid w:val="00B24395"/>
    <w:rsid w:val="00B2567F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BA2"/>
    <w:rsid w:val="00B33DD3"/>
    <w:rsid w:val="00B347EE"/>
    <w:rsid w:val="00B34960"/>
    <w:rsid w:val="00B34B24"/>
    <w:rsid w:val="00B34E26"/>
    <w:rsid w:val="00B368F4"/>
    <w:rsid w:val="00B374E8"/>
    <w:rsid w:val="00B37616"/>
    <w:rsid w:val="00B37A94"/>
    <w:rsid w:val="00B400C4"/>
    <w:rsid w:val="00B400E9"/>
    <w:rsid w:val="00B40ECF"/>
    <w:rsid w:val="00B41F58"/>
    <w:rsid w:val="00B44FB5"/>
    <w:rsid w:val="00B45751"/>
    <w:rsid w:val="00B4632A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E2"/>
    <w:rsid w:val="00B7402B"/>
    <w:rsid w:val="00B74046"/>
    <w:rsid w:val="00B74C46"/>
    <w:rsid w:val="00B75348"/>
    <w:rsid w:val="00B77566"/>
    <w:rsid w:val="00B77AB4"/>
    <w:rsid w:val="00B77B95"/>
    <w:rsid w:val="00B77FD4"/>
    <w:rsid w:val="00B80672"/>
    <w:rsid w:val="00B80C9D"/>
    <w:rsid w:val="00B817A8"/>
    <w:rsid w:val="00B82FF6"/>
    <w:rsid w:val="00B8410B"/>
    <w:rsid w:val="00B84390"/>
    <w:rsid w:val="00B84569"/>
    <w:rsid w:val="00B84E31"/>
    <w:rsid w:val="00B8547C"/>
    <w:rsid w:val="00B86AB5"/>
    <w:rsid w:val="00B87ECB"/>
    <w:rsid w:val="00B900AA"/>
    <w:rsid w:val="00B90403"/>
    <w:rsid w:val="00B907E7"/>
    <w:rsid w:val="00B909A5"/>
    <w:rsid w:val="00B90C59"/>
    <w:rsid w:val="00B90DE1"/>
    <w:rsid w:val="00B91ACE"/>
    <w:rsid w:val="00B91C3A"/>
    <w:rsid w:val="00B91C46"/>
    <w:rsid w:val="00B92477"/>
    <w:rsid w:val="00B93342"/>
    <w:rsid w:val="00B93363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E23"/>
    <w:rsid w:val="00BA28F1"/>
    <w:rsid w:val="00BA2BEC"/>
    <w:rsid w:val="00BA3514"/>
    <w:rsid w:val="00BA3B36"/>
    <w:rsid w:val="00BA46C8"/>
    <w:rsid w:val="00BA4864"/>
    <w:rsid w:val="00BA4AEC"/>
    <w:rsid w:val="00BA5854"/>
    <w:rsid w:val="00BA5A82"/>
    <w:rsid w:val="00BA6471"/>
    <w:rsid w:val="00BA7813"/>
    <w:rsid w:val="00BB037B"/>
    <w:rsid w:val="00BB0941"/>
    <w:rsid w:val="00BB11FB"/>
    <w:rsid w:val="00BB1625"/>
    <w:rsid w:val="00BB17A3"/>
    <w:rsid w:val="00BB20BE"/>
    <w:rsid w:val="00BB2764"/>
    <w:rsid w:val="00BB2CE7"/>
    <w:rsid w:val="00BB3FD0"/>
    <w:rsid w:val="00BB4278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4034"/>
    <w:rsid w:val="00BE40C7"/>
    <w:rsid w:val="00BE51C5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865"/>
    <w:rsid w:val="00C026DE"/>
    <w:rsid w:val="00C029E7"/>
    <w:rsid w:val="00C03215"/>
    <w:rsid w:val="00C03262"/>
    <w:rsid w:val="00C036B7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2CB"/>
    <w:rsid w:val="00C25601"/>
    <w:rsid w:val="00C258B4"/>
    <w:rsid w:val="00C26144"/>
    <w:rsid w:val="00C26466"/>
    <w:rsid w:val="00C265E4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4008"/>
    <w:rsid w:val="00C341B4"/>
    <w:rsid w:val="00C34B39"/>
    <w:rsid w:val="00C36537"/>
    <w:rsid w:val="00C403AB"/>
    <w:rsid w:val="00C40B4F"/>
    <w:rsid w:val="00C40D95"/>
    <w:rsid w:val="00C41369"/>
    <w:rsid w:val="00C42785"/>
    <w:rsid w:val="00C42B4F"/>
    <w:rsid w:val="00C435D0"/>
    <w:rsid w:val="00C43CB8"/>
    <w:rsid w:val="00C444E4"/>
    <w:rsid w:val="00C44600"/>
    <w:rsid w:val="00C44BD2"/>
    <w:rsid w:val="00C454AF"/>
    <w:rsid w:val="00C457CD"/>
    <w:rsid w:val="00C47298"/>
    <w:rsid w:val="00C478B1"/>
    <w:rsid w:val="00C47A7C"/>
    <w:rsid w:val="00C50354"/>
    <w:rsid w:val="00C505DC"/>
    <w:rsid w:val="00C50C8E"/>
    <w:rsid w:val="00C514EA"/>
    <w:rsid w:val="00C51BB2"/>
    <w:rsid w:val="00C52317"/>
    <w:rsid w:val="00C52C9B"/>
    <w:rsid w:val="00C53450"/>
    <w:rsid w:val="00C5419C"/>
    <w:rsid w:val="00C5435D"/>
    <w:rsid w:val="00C55863"/>
    <w:rsid w:val="00C55D51"/>
    <w:rsid w:val="00C57E1E"/>
    <w:rsid w:val="00C57F9E"/>
    <w:rsid w:val="00C613A8"/>
    <w:rsid w:val="00C61500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C68"/>
    <w:rsid w:val="00C73CF7"/>
    <w:rsid w:val="00C74531"/>
    <w:rsid w:val="00C7459D"/>
    <w:rsid w:val="00C74A3D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792"/>
    <w:rsid w:val="00C93F34"/>
    <w:rsid w:val="00C941D9"/>
    <w:rsid w:val="00C94645"/>
    <w:rsid w:val="00C94F6C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B3E"/>
    <w:rsid w:val="00CA7F5B"/>
    <w:rsid w:val="00CB1283"/>
    <w:rsid w:val="00CB1F55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431"/>
    <w:rsid w:val="00CC11AE"/>
    <w:rsid w:val="00CC1F9C"/>
    <w:rsid w:val="00CC28EF"/>
    <w:rsid w:val="00CC436F"/>
    <w:rsid w:val="00CC4CF3"/>
    <w:rsid w:val="00CC5404"/>
    <w:rsid w:val="00CC5535"/>
    <w:rsid w:val="00CC6065"/>
    <w:rsid w:val="00CC60EA"/>
    <w:rsid w:val="00CC62C8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DDD"/>
    <w:rsid w:val="00CD75F7"/>
    <w:rsid w:val="00CE00BC"/>
    <w:rsid w:val="00CE0504"/>
    <w:rsid w:val="00CE106A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D51"/>
    <w:rsid w:val="00CE4F6C"/>
    <w:rsid w:val="00CE5029"/>
    <w:rsid w:val="00CE54EA"/>
    <w:rsid w:val="00CE5D07"/>
    <w:rsid w:val="00CE6B9F"/>
    <w:rsid w:val="00CE748D"/>
    <w:rsid w:val="00CE7555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C00"/>
    <w:rsid w:val="00D0419F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F3D"/>
    <w:rsid w:val="00D27050"/>
    <w:rsid w:val="00D27269"/>
    <w:rsid w:val="00D27738"/>
    <w:rsid w:val="00D27761"/>
    <w:rsid w:val="00D31EC9"/>
    <w:rsid w:val="00D32AAA"/>
    <w:rsid w:val="00D32C09"/>
    <w:rsid w:val="00D33078"/>
    <w:rsid w:val="00D332FD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22AD"/>
    <w:rsid w:val="00D43787"/>
    <w:rsid w:val="00D43C65"/>
    <w:rsid w:val="00D44225"/>
    <w:rsid w:val="00D44C3C"/>
    <w:rsid w:val="00D44E3C"/>
    <w:rsid w:val="00D45F1B"/>
    <w:rsid w:val="00D46735"/>
    <w:rsid w:val="00D4768D"/>
    <w:rsid w:val="00D50CDB"/>
    <w:rsid w:val="00D50D19"/>
    <w:rsid w:val="00D51B44"/>
    <w:rsid w:val="00D52606"/>
    <w:rsid w:val="00D541F1"/>
    <w:rsid w:val="00D54D75"/>
    <w:rsid w:val="00D5616F"/>
    <w:rsid w:val="00D56A17"/>
    <w:rsid w:val="00D60E23"/>
    <w:rsid w:val="00D60E27"/>
    <w:rsid w:val="00D6270E"/>
    <w:rsid w:val="00D63835"/>
    <w:rsid w:val="00D63BDB"/>
    <w:rsid w:val="00D63C7A"/>
    <w:rsid w:val="00D641AC"/>
    <w:rsid w:val="00D643DF"/>
    <w:rsid w:val="00D64B13"/>
    <w:rsid w:val="00D64D9A"/>
    <w:rsid w:val="00D656FE"/>
    <w:rsid w:val="00D659E0"/>
    <w:rsid w:val="00D66DEB"/>
    <w:rsid w:val="00D67414"/>
    <w:rsid w:val="00D67967"/>
    <w:rsid w:val="00D7051F"/>
    <w:rsid w:val="00D70986"/>
    <w:rsid w:val="00D70D07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E94"/>
    <w:rsid w:val="00D859C7"/>
    <w:rsid w:val="00D85B1A"/>
    <w:rsid w:val="00D85B4C"/>
    <w:rsid w:val="00D8627A"/>
    <w:rsid w:val="00D86639"/>
    <w:rsid w:val="00D86A84"/>
    <w:rsid w:val="00D86E1B"/>
    <w:rsid w:val="00D873F1"/>
    <w:rsid w:val="00D8742E"/>
    <w:rsid w:val="00D8749A"/>
    <w:rsid w:val="00D879F9"/>
    <w:rsid w:val="00D87CAB"/>
    <w:rsid w:val="00D90055"/>
    <w:rsid w:val="00D90E97"/>
    <w:rsid w:val="00D9201D"/>
    <w:rsid w:val="00D928B4"/>
    <w:rsid w:val="00D92C61"/>
    <w:rsid w:val="00D9415D"/>
    <w:rsid w:val="00D944B0"/>
    <w:rsid w:val="00D94AC7"/>
    <w:rsid w:val="00D95A81"/>
    <w:rsid w:val="00D96070"/>
    <w:rsid w:val="00D96B06"/>
    <w:rsid w:val="00D97156"/>
    <w:rsid w:val="00D97E1B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617"/>
    <w:rsid w:val="00DD005E"/>
    <w:rsid w:val="00DD01AE"/>
    <w:rsid w:val="00DD062A"/>
    <w:rsid w:val="00DD06D0"/>
    <w:rsid w:val="00DD0CA8"/>
    <w:rsid w:val="00DD0D78"/>
    <w:rsid w:val="00DD1F17"/>
    <w:rsid w:val="00DD3207"/>
    <w:rsid w:val="00DD33C3"/>
    <w:rsid w:val="00DD363F"/>
    <w:rsid w:val="00DD3A1D"/>
    <w:rsid w:val="00DD3DF5"/>
    <w:rsid w:val="00DD4A68"/>
    <w:rsid w:val="00DD4B8F"/>
    <w:rsid w:val="00DD597C"/>
    <w:rsid w:val="00DD5AC8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52C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535"/>
    <w:rsid w:val="00DF2C19"/>
    <w:rsid w:val="00DF2C3D"/>
    <w:rsid w:val="00DF3D48"/>
    <w:rsid w:val="00DF40F8"/>
    <w:rsid w:val="00DF4AC8"/>
    <w:rsid w:val="00DF5F4C"/>
    <w:rsid w:val="00DF6712"/>
    <w:rsid w:val="00DF7546"/>
    <w:rsid w:val="00DF7B9D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FEB"/>
    <w:rsid w:val="00E129DD"/>
    <w:rsid w:val="00E12FD2"/>
    <w:rsid w:val="00E13DAF"/>
    <w:rsid w:val="00E149BA"/>
    <w:rsid w:val="00E15863"/>
    <w:rsid w:val="00E1633A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4285"/>
    <w:rsid w:val="00E245D5"/>
    <w:rsid w:val="00E24931"/>
    <w:rsid w:val="00E24D53"/>
    <w:rsid w:val="00E25D0F"/>
    <w:rsid w:val="00E25F37"/>
    <w:rsid w:val="00E260DB"/>
    <w:rsid w:val="00E267C2"/>
    <w:rsid w:val="00E270EC"/>
    <w:rsid w:val="00E27E52"/>
    <w:rsid w:val="00E30D08"/>
    <w:rsid w:val="00E3228D"/>
    <w:rsid w:val="00E331EC"/>
    <w:rsid w:val="00E3405E"/>
    <w:rsid w:val="00E3480A"/>
    <w:rsid w:val="00E34C67"/>
    <w:rsid w:val="00E351AC"/>
    <w:rsid w:val="00E354F7"/>
    <w:rsid w:val="00E36728"/>
    <w:rsid w:val="00E36ABD"/>
    <w:rsid w:val="00E37095"/>
    <w:rsid w:val="00E37282"/>
    <w:rsid w:val="00E42791"/>
    <w:rsid w:val="00E43E92"/>
    <w:rsid w:val="00E44186"/>
    <w:rsid w:val="00E44248"/>
    <w:rsid w:val="00E44758"/>
    <w:rsid w:val="00E4745B"/>
    <w:rsid w:val="00E4756C"/>
    <w:rsid w:val="00E47673"/>
    <w:rsid w:val="00E47940"/>
    <w:rsid w:val="00E47D91"/>
    <w:rsid w:val="00E50EC4"/>
    <w:rsid w:val="00E51191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D26"/>
    <w:rsid w:val="00E66292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971"/>
    <w:rsid w:val="00E8575B"/>
    <w:rsid w:val="00E86436"/>
    <w:rsid w:val="00E8648C"/>
    <w:rsid w:val="00E86A22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749A"/>
    <w:rsid w:val="00EA74E1"/>
    <w:rsid w:val="00EA78C4"/>
    <w:rsid w:val="00EB02C0"/>
    <w:rsid w:val="00EB0B6C"/>
    <w:rsid w:val="00EB0D29"/>
    <w:rsid w:val="00EB117D"/>
    <w:rsid w:val="00EB2138"/>
    <w:rsid w:val="00EB36F1"/>
    <w:rsid w:val="00EB3D52"/>
    <w:rsid w:val="00EB4695"/>
    <w:rsid w:val="00EB4767"/>
    <w:rsid w:val="00EB4DF7"/>
    <w:rsid w:val="00EB55CB"/>
    <w:rsid w:val="00EB5B99"/>
    <w:rsid w:val="00EB61D0"/>
    <w:rsid w:val="00EB66E3"/>
    <w:rsid w:val="00EB68E9"/>
    <w:rsid w:val="00EB6C71"/>
    <w:rsid w:val="00EB7A82"/>
    <w:rsid w:val="00EC0311"/>
    <w:rsid w:val="00EC0BD2"/>
    <w:rsid w:val="00EC1799"/>
    <w:rsid w:val="00EC1F71"/>
    <w:rsid w:val="00EC2211"/>
    <w:rsid w:val="00EC22E5"/>
    <w:rsid w:val="00EC3039"/>
    <w:rsid w:val="00EC6172"/>
    <w:rsid w:val="00EC6291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33E2"/>
    <w:rsid w:val="00ED34FE"/>
    <w:rsid w:val="00ED3939"/>
    <w:rsid w:val="00ED39BA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6FB"/>
    <w:rsid w:val="00EF0CDF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D4B"/>
    <w:rsid w:val="00F003BA"/>
    <w:rsid w:val="00F013C7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778C"/>
    <w:rsid w:val="00F07B9F"/>
    <w:rsid w:val="00F07FA9"/>
    <w:rsid w:val="00F10A89"/>
    <w:rsid w:val="00F112B0"/>
    <w:rsid w:val="00F113A4"/>
    <w:rsid w:val="00F11C21"/>
    <w:rsid w:val="00F12612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F56"/>
    <w:rsid w:val="00F230B0"/>
    <w:rsid w:val="00F23C81"/>
    <w:rsid w:val="00F23DA0"/>
    <w:rsid w:val="00F24602"/>
    <w:rsid w:val="00F251F7"/>
    <w:rsid w:val="00F25623"/>
    <w:rsid w:val="00F25B33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71CC"/>
    <w:rsid w:val="00F3765F"/>
    <w:rsid w:val="00F42404"/>
    <w:rsid w:val="00F42851"/>
    <w:rsid w:val="00F428AF"/>
    <w:rsid w:val="00F434EE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F70"/>
    <w:rsid w:val="00F50A8A"/>
    <w:rsid w:val="00F50E9B"/>
    <w:rsid w:val="00F51255"/>
    <w:rsid w:val="00F53052"/>
    <w:rsid w:val="00F553CA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803EB"/>
    <w:rsid w:val="00F80B49"/>
    <w:rsid w:val="00F80DED"/>
    <w:rsid w:val="00F80F6D"/>
    <w:rsid w:val="00F814F6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6136"/>
    <w:rsid w:val="00F965F1"/>
    <w:rsid w:val="00F966D6"/>
    <w:rsid w:val="00F97494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C01BA"/>
    <w:rsid w:val="00FC0598"/>
    <w:rsid w:val="00FC08F3"/>
    <w:rsid w:val="00FC0E0C"/>
    <w:rsid w:val="00FC1D4D"/>
    <w:rsid w:val="00FC1E21"/>
    <w:rsid w:val="00FC1FAC"/>
    <w:rsid w:val="00FC301F"/>
    <w:rsid w:val="00FC4519"/>
    <w:rsid w:val="00FC4CC4"/>
    <w:rsid w:val="00FC561D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7396"/>
    <w:rsid w:val="00FD73A0"/>
    <w:rsid w:val="00FD7F06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F03D1"/>
    <w:rsid w:val="00FF0B79"/>
    <w:rsid w:val="00FF0E93"/>
    <w:rsid w:val="00FF1CFB"/>
    <w:rsid w:val="00FF1E83"/>
    <w:rsid w:val="00FF1EA9"/>
    <w:rsid w:val="00FF249B"/>
    <w:rsid w:val="00FF28BF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A6A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4A0AC3A-23B5-4005-9037-341EB260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6B154-7D10-449E-AF9E-76172CD7C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29</Pages>
  <Words>6946</Words>
  <Characters>30314</Characters>
  <Application>Microsoft Office Word</Application>
  <DocSecurity>0</DocSecurity>
  <Lines>252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37186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2018-08-07T06:24:00Z</cp:lastPrinted>
  <dcterms:created xsi:type="dcterms:W3CDTF">2018-08-07T06:23:00Z</dcterms:created>
  <dcterms:modified xsi:type="dcterms:W3CDTF">2018-08-07T06:25:00Z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