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D4" w:rsidRPr="00686C19" w:rsidRDefault="00DC292C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686C19">
        <w:rPr>
          <w:rFonts w:ascii="Angsana New" w:hAnsi="Angsana New" w:hint="cs"/>
          <w:bCs/>
          <w:sz w:val="30"/>
          <w:szCs w:val="30"/>
          <w:cs/>
          <w:lang w:bidi="th-TH"/>
        </w:rPr>
        <w:t>ห</w:t>
      </w:r>
      <w:r w:rsidR="004762B0" w:rsidRPr="00686C19">
        <w:rPr>
          <w:rFonts w:ascii="Angsana New" w:hAnsi="Angsana New"/>
          <w:bCs/>
          <w:sz w:val="30"/>
          <w:szCs w:val="30"/>
          <w:cs/>
          <w:lang w:bidi="th-TH"/>
        </w:rPr>
        <w:t>มายเหตุ</w:t>
      </w:r>
      <w:r w:rsidR="004762B0" w:rsidRPr="00686C19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="004762B0" w:rsidRPr="00686C19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:rsidR="009E45D4" w:rsidRPr="00686C19" w:rsidRDefault="009E45D4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6C70D2" w:rsidRPr="00686C19" w:rsidRDefault="006C70D2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 w:hint="cs"/>
          <w:sz w:val="30"/>
          <w:szCs w:val="30"/>
          <w:cs/>
          <w:lang w:bidi="th-TH"/>
        </w:rPr>
        <w:t>การซื้อ</w:t>
      </w:r>
      <w:r w:rsidR="00301FB7" w:rsidRPr="00686C19"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  <w:r w:rsidR="00B73AE3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="00301FB7" w:rsidRPr="00686C19">
        <w:rPr>
          <w:rFonts w:ascii="Angsana New" w:hAnsi="Angsana New" w:hint="cs"/>
          <w:sz w:val="30"/>
          <w:szCs w:val="30"/>
          <w:cs/>
          <w:lang w:bidi="th-TH"/>
        </w:rPr>
        <w:t>รายการปรับปรุงใหม่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เงินลงทุน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:rsidR="00783B2C" w:rsidRPr="00686C19" w:rsidRDefault="007E7325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เจ้าหนี้</w:t>
      </w:r>
      <w:r w:rsidR="00783B2C" w:rsidRPr="00686C19">
        <w:rPr>
          <w:rFonts w:ascii="Angsana New" w:hAnsi="Angsana New"/>
          <w:sz w:val="30"/>
          <w:szCs w:val="30"/>
          <w:cs/>
          <w:lang w:bidi="th-TH"/>
        </w:rPr>
        <w:t>อื่น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:rsidR="00842652" w:rsidRPr="00686C19" w:rsidRDefault="00842652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:rsidR="00783B2C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:rsidR="00783B2C" w:rsidRPr="00686C19" w:rsidRDefault="00783B2C" w:rsidP="00783B2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:rsidR="009E45D4" w:rsidRPr="00686C19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86C19">
        <w:rPr>
          <w:cs/>
        </w:rPr>
        <w:br w:type="page"/>
      </w:r>
      <w:r w:rsidRPr="00686C19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402272" w:rsidRPr="00686C19">
        <w:rPr>
          <w:cs/>
        </w:rPr>
        <w:t>ระหว่างกาล</w:t>
      </w:r>
      <w:r w:rsidRPr="00686C19">
        <w:rPr>
          <w:cs/>
        </w:rPr>
        <w:t>นี้</w:t>
      </w:r>
    </w:p>
    <w:p w:rsidR="009E45D4" w:rsidRPr="00686C19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9E45D4" w:rsidRPr="00686C19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686C19">
        <w:rPr>
          <w:cs/>
        </w:rPr>
        <w:t>งบการเงิน</w:t>
      </w:r>
      <w:r w:rsidR="00402272" w:rsidRPr="00686C19">
        <w:rPr>
          <w:cs/>
        </w:rPr>
        <w:t>ระหว่างกาล</w:t>
      </w:r>
      <w:r w:rsidRPr="00686C19">
        <w:rPr>
          <w:cs/>
        </w:rPr>
        <w:t>นี้ได้รับอนุมัติให้ออกงบการเงินจากคณะกรรมการบริษัทเมื่อวันที่</w:t>
      </w:r>
      <w:r w:rsidR="008D290F" w:rsidRPr="00686C19">
        <w:t xml:space="preserve"> </w:t>
      </w:r>
      <w:r w:rsidR="009B094C" w:rsidRPr="00686C19">
        <w:t xml:space="preserve">9 </w:t>
      </w:r>
      <w:r w:rsidR="009B094C" w:rsidRPr="00686C19">
        <w:rPr>
          <w:rFonts w:hint="cs"/>
          <w:cs/>
        </w:rPr>
        <w:t xml:space="preserve">สิงหาคม </w:t>
      </w:r>
      <w:r w:rsidR="009B094C" w:rsidRPr="00686C19">
        <w:t>2561</w:t>
      </w:r>
    </w:p>
    <w:p w:rsidR="009E45D4" w:rsidRPr="00686C19" w:rsidRDefault="009E45D4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:rsidR="009E45D4" w:rsidRPr="00686C19" w:rsidRDefault="004762B0" w:rsidP="00137C0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:rsidR="009E45D4" w:rsidRPr="00686C19" w:rsidRDefault="009E45D4">
      <w:pPr>
        <w:tabs>
          <w:tab w:val="clear" w:pos="907"/>
          <w:tab w:val="left" w:pos="567"/>
        </w:tabs>
        <w:spacing w:line="240" w:lineRule="auto"/>
        <w:ind w:left="567" w:right="-45"/>
        <w:jc w:val="thaiDistribute"/>
      </w:pPr>
    </w:p>
    <w:p w:rsidR="001829E2" w:rsidRPr="00686C19" w:rsidRDefault="001829E2" w:rsidP="00182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686C19">
        <w:rPr>
          <w:cs/>
          <w:lang w:val="en-GB"/>
        </w:rPr>
        <w:tab/>
      </w:r>
      <w:r w:rsidRPr="00686C19">
        <w:rPr>
          <w:cs/>
          <w:lang w:val="en-GB"/>
        </w:rPr>
        <w:tab/>
      </w:r>
      <w:r w:rsidR="00FF15EA" w:rsidRPr="00686C19">
        <w:rPr>
          <w:cs/>
        </w:rPr>
        <w:t xml:space="preserve">บริษัท บางจาก คอร์ปอเรชั่น จำกัด (มหาชน) </w:t>
      </w:r>
      <w:r w:rsidR="00FF15EA" w:rsidRPr="00686C19">
        <w:t>“</w:t>
      </w:r>
      <w:r w:rsidR="00FF15EA" w:rsidRPr="00686C19">
        <w:rPr>
          <w:cs/>
        </w:rPr>
        <w:t>บริษัท</w:t>
      </w:r>
      <w:r w:rsidRPr="00686C19">
        <w:t>”</w:t>
      </w:r>
      <w:r w:rsidRPr="00686C19">
        <w:rPr>
          <w:rFonts w:hint="cs"/>
          <w:cs/>
        </w:rPr>
        <w:t xml:space="preserve"> </w:t>
      </w:r>
      <w:r w:rsidRPr="00686C19">
        <w:rPr>
          <w:cs/>
        </w:rPr>
        <w:t>จดทะเบียนจัดตั้งเป็นบริษัทมหาชน</w:t>
      </w:r>
      <w:r w:rsidR="00A863CA" w:rsidRPr="00686C19">
        <w:rPr>
          <w:rFonts w:hint="cs"/>
          <w:cs/>
        </w:rPr>
        <w:t>ในประเทศไทย</w:t>
      </w:r>
      <w:r w:rsidRPr="00686C19">
        <w:rPr>
          <w:rFonts w:hint="cs"/>
          <w:cs/>
        </w:rPr>
        <w:t>และ</w:t>
      </w:r>
      <w:r w:rsidR="00AC181C" w:rsidRPr="00686C19">
        <w:br/>
      </w:r>
      <w:r w:rsidRPr="00686C19">
        <w:rPr>
          <w:cs/>
        </w:rPr>
        <w:t>จดทะเบียนในตลาดหลักทรัพย์แห่งประเทศไทย</w:t>
      </w:r>
      <w:r w:rsidRPr="00686C19">
        <w:rPr>
          <w:rFonts w:hint="cs"/>
          <w:cs/>
        </w:rPr>
        <w:t xml:space="preserve"> </w:t>
      </w:r>
      <w:r w:rsidR="00A863CA" w:rsidRPr="00686C19">
        <w:rPr>
          <w:rFonts w:hint="cs"/>
          <w:cs/>
        </w:rPr>
        <w:t>โดย</w:t>
      </w:r>
      <w:r w:rsidRPr="00686C19">
        <w:rPr>
          <w:cs/>
        </w:rPr>
        <w:t>มีที่อยู่จดทะเบียนดังนี้</w:t>
      </w:r>
    </w:p>
    <w:p w:rsidR="00FF15EA" w:rsidRPr="00686C19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686C19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1985" w:right="-43" w:hanging="1438"/>
        <w:jc w:val="thaiDistribute"/>
        <w:rPr>
          <w:cs/>
        </w:rPr>
      </w:pPr>
      <w:r w:rsidRPr="00686C19">
        <w:rPr>
          <w:cs/>
        </w:rPr>
        <w:t>สำนักงานใหญ่</w:t>
      </w:r>
      <w:r w:rsidRPr="00686C19">
        <w:rPr>
          <w:cs/>
        </w:rPr>
        <w:tab/>
        <w:t xml:space="preserve">: เลขที่ </w:t>
      </w:r>
      <w:r w:rsidRPr="00686C19">
        <w:t xml:space="preserve">2098 </w:t>
      </w:r>
      <w:r w:rsidRPr="00686C19">
        <w:rPr>
          <w:cs/>
        </w:rPr>
        <w:t xml:space="preserve">อาคารเอ็ม ทาวเวอร์ ชั้น </w:t>
      </w:r>
      <w:r w:rsidRPr="00686C19">
        <w:t xml:space="preserve">8 </w:t>
      </w:r>
      <w:r w:rsidRPr="00686C19">
        <w:rPr>
          <w:cs/>
        </w:rPr>
        <w:t>ถนนสุขุมวิท แขวงพระโขนง</w:t>
      </w:r>
      <w:r w:rsidRPr="00686C19">
        <w:rPr>
          <w:rFonts w:hint="cs"/>
          <w:cs/>
        </w:rPr>
        <w:t>ใต้</w:t>
      </w:r>
      <w:r w:rsidRPr="00686C19">
        <w:rPr>
          <w:cs/>
        </w:rPr>
        <w:t xml:space="preserve"> เขตพระโขนง กรุงเทพมหานคร</w:t>
      </w:r>
    </w:p>
    <w:p w:rsidR="00FF15EA" w:rsidRPr="00686C19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FF15EA" w:rsidRPr="00686C19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686C19">
        <w:rPr>
          <w:cs/>
        </w:rPr>
        <w:t>โรงกลั่นน้ำมัน : เลขที่ 210 หมู่ 1 ซอยสุขุมวิท 64  ถนนสุขุมวิท แขวงพระโขนง</w:t>
      </w:r>
      <w:r w:rsidRPr="00686C19">
        <w:rPr>
          <w:rFonts w:hint="cs"/>
          <w:cs/>
        </w:rPr>
        <w:t>ใต้</w:t>
      </w:r>
      <w:r w:rsidRPr="00686C19">
        <w:rPr>
          <w:cs/>
        </w:rPr>
        <w:t xml:space="preserve"> เขตพระโขนง กรุงเทพมหานคร</w:t>
      </w:r>
      <w:r w:rsidRPr="00686C19">
        <w:rPr>
          <w:cs/>
        </w:rPr>
        <w:br/>
      </w:r>
    </w:p>
    <w:p w:rsidR="00FF15EA" w:rsidRPr="00686C19" w:rsidRDefault="00FF15EA" w:rsidP="00FF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</w:pPr>
      <w:r w:rsidRPr="00686C19">
        <w:rPr>
          <w:cs/>
        </w:rPr>
        <w:t xml:space="preserve">ณ วันที่ </w:t>
      </w:r>
      <w:r w:rsidR="00221E21" w:rsidRPr="00686C19">
        <w:t>3</w:t>
      </w:r>
      <w:r w:rsidR="001175EC" w:rsidRPr="00686C19">
        <w:rPr>
          <w:rFonts w:hint="cs"/>
          <w:cs/>
        </w:rPr>
        <w:t>0</w:t>
      </w:r>
      <w:r w:rsidR="00221E21" w:rsidRPr="00686C19">
        <w:t xml:space="preserve"> </w:t>
      </w:r>
      <w:r w:rsidR="001175EC" w:rsidRPr="00686C19">
        <w:rPr>
          <w:rFonts w:hint="cs"/>
          <w:cs/>
        </w:rPr>
        <w:t>มิถุนายน</w:t>
      </w:r>
      <w:r w:rsidR="00221E21" w:rsidRPr="00686C19">
        <w:rPr>
          <w:rFonts w:hint="cs"/>
          <w:cs/>
        </w:rPr>
        <w:t xml:space="preserve"> </w:t>
      </w:r>
      <w:r w:rsidR="00221E21" w:rsidRPr="00686C19">
        <w:t>2561</w:t>
      </w:r>
      <w:r w:rsidR="00221E21" w:rsidRPr="00686C19">
        <w:rPr>
          <w:cs/>
        </w:rPr>
        <w:t xml:space="preserve"> </w:t>
      </w:r>
      <w:r w:rsidRPr="00686C19">
        <w:rPr>
          <w:cs/>
        </w:rPr>
        <w:t>ผู้ถือหุ้นรายใหญ่ของบริษัทได้แก่ กองทุนรวมวายุภักษ์ หนึ่ง และ สำนักง</w:t>
      </w:r>
      <w:r w:rsidR="00AD64FD" w:rsidRPr="00686C19">
        <w:rPr>
          <w:cs/>
        </w:rPr>
        <w:t>านประกันสังคม ซึ่งถือหุ้นร้อยล</w:t>
      </w:r>
      <w:r w:rsidR="00AD64FD" w:rsidRPr="00686C19">
        <w:rPr>
          <w:rFonts w:hint="cs"/>
          <w:cs/>
        </w:rPr>
        <w:t xml:space="preserve">ะ </w:t>
      </w:r>
      <w:r w:rsidR="00BB2162" w:rsidRPr="00686C19">
        <w:rPr>
          <w:color w:val="000000"/>
        </w:rPr>
        <w:t>14.46</w:t>
      </w:r>
      <w:r w:rsidR="00AD64FD" w:rsidRPr="00686C19">
        <w:t xml:space="preserve"> </w:t>
      </w:r>
      <w:r w:rsidRPr="00686C19">
        <w:rPr>
          <w:cs/>
        </w:rPr>
        <w:t>และ</w:t>
      </w:r>
      <w:r w:rsidRPr="00686C19">
        <w:rPr>
          <w:rFonts w:hint="cs"/>
          <w:cs/>
        </w:rPr>
        <w:t>ร้อยละ</w:t>
      </w:r>
      <w:r w:rsidRPr="00686C19">
        <w:rPr>
          <w:cs/>
        </w:rPr>
        <w:t xml:space="preserve"> </w:t>
      </w:r>
      <w:r w:rsidR="00BB2162" w:rsidRPr="00686C19">
        <w:rPr>
          <w:color w:val="000000"/>
        </w:rPr>
        <w:t>13.52</w:t>
      </w:r>
      <w:r w:rsidR="00AD64FD" w:rsidRPr="00686C19">
        <w:t xml:space="preserve"> </w:t>
      </w:r>
      <w:r w:rsidRPr="00686C19">
        <w:rPr>
          <w:cs/>
        </w:rPr>
        <w:t>ของทุนที่ออกและชำระแล้ว</w:t>
      </w:r>
      <w:r w:rsidRPr="00686C19">
        <w:rPr>
          <w:rFonts w:hint="cs"/>
          <w:cs/>
        </w:rPr>
        <w:t>ตามลำดับ</w:t>
      </w:r>
      <w:r w:rsidRPr="00686C19">
        <w:t xml:space="preserve"> </w:t>
      </w:r>
      <w:r w:rsidRPr="00686C19">
        <w:rPr>
          <w:i/>
          <w:iCs/>
        </w:rPr>
        <w:t xml:space="preserve">(31 </w:t>
      </w:r>
      <w:r w:rsidRPr="00686C19">
        <w:rPr>
          <w:i/>
          <w:iCs/>
          <w:cs/>
        </w:rPr>
        <w:t xml:space="preserve">ธันวาคม </w:t>
      </w:r>
      <w:r w:rsidR="00221E21" w:rsidRPr="00686C19">
        <w:rPr>
          <w:i/>
          <w:iCs/>
        </w:rPr>
        <w:t>2560</w:t>
      </w:r>
      <w:r w:rsidRPr="00686C19">
        <w:rPr>
          <w:i/>
          <w:iCs/>
        </w:rPr>
        <w:t xml:space="preserve">: </w:t>
      </w:r>
      <w:r w:rsidRPr="00686C19">
        <w:rPr>
          <w:rFonts w:hint="cs"/>
          <w:i/>
          <w:iCs/>
          <w:cs/>
        </w:rPr>
        <w:t xml:space="preserve">ร้อยละ </w:t>
      </w:r>
      <w:r w:rsidR="00221E21" w:rsidRPr="00686C19">
        <w:rPr>
          <w:i/>
          <w:iCs/>
        </w:rPr>
        <w:t>14.46</w:t>
      </w:r>
      <w:r w:rsidRPr="00686C19">
        <w:rPr>
          <w:rFonts w:hint="cs"/>
          <w:i/>
          <w:iCs/>
          <w:cs/>
        </w:rPr>
        <w:t xml:space="preserve"> และ ร้อยละ </w:t>
      </w:r>
      <w:r w:rsidR="00221E21" w:rsidRPr="00686C19">
        <w:rPr>
          <w:i/>
          <w:iCs/>
        </w:rPr>
        <w:t>13.60</w:t>
      </w:r>
      <w:r w:rsidRPr="00686C19">
        <w:rPr>
          <w:i/>
          <w:iCs/>
        </w:rPr>
        <w:t xml:space="preserve"> </w:t>
      </w:r>
      <w:r w:rsidRPr="00686C19">
        <w:rPr>
          <w:rFonts w:hint="cs"/>
          <w:i/>
          <w:iCs/>
          <w:cs/>
        </w:rPr>
        <w:t>ตามลำดับ)</w:t>
      </w:r>
      <w:r w:rsidRPr="00686C19">
        <w:rPr>
          <w:rFonts w:hint="cs"/>
          <w:cs/>
        </w:rPr>
        <w:t xml:space="preserve"> </w:t>
      </w:r>
    </w:p>
    <w:p w:rsidR="009E45D4" w:rsidRPr="00686C19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777051" w:rsidRPr="00686C19" w:rsidRDefault="002B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686C19">
        <w:rPr>
          <w:rFonts w:hint="cs"/>
          <w:cs/>
        </w:rPr>
        <w:t>กลุ่ม</w:t>
      </w:r>
      <w:r w:rsidR="004762B0" w:rsidRPr="00686C19">
        <w:rPr>
          <w:cs/>
        </w:rPr>
        <w:t>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</w:t>
      </w:r>
      <w:r w:rsidR="00790812" w:rsidRPr="00686C19">
        <w:rPr>
          <w:rFonts w:hint="cs"/>
          <w:cs/>
        </w:rPr>
        <w:t xml:space="preserve"> </w:t>
      </w:r>
      <w:r w:rsidR="00777051" w:rsidRPr="00686C19">
        <w:rPr>
          <w:cs/>
        </w:rPr>
        <w:t>การผลิตและจำหน่ายพลังงานไฟฟ้าจากเซลล์แสงอาทิตย์</w:t>
      </w:r>
      <w:r w:rsidR="00265CFD" w:rsidRPr="00686C19">
        <w:rPr>
          <w:rFonts w:hint="cs"/>
          <w:cs/>
        </w:rPr>
        <w:t xml:space="preserve"> </w:t>
      </w:r>
      <w:r w:rsidR="00777051" w:rsidRPr="00686C19">
        <w:rPr>
          <w:cs/>
        </w:rPr>
        <w:t>การลงทุนในธุรกิจพลังงานทางเลือก</w:t>
      </w:r>
      <w:r w:rsidR="00777051" w:rsidRPr="00686C19">
        <w:rPr>
          <w:rFonts w:hint="cs"/>
          <w:cs/>
        </w:rPr>
        <w:t xml:space="preserve"> การผลิตและจำหน่ายผลิตภัณฑ์</w:t>
      </w:r>
      <w:r w:rsidR="00C64587">
        <w:br/>
      </w:r>
      <w:r w:rsidR="00777051" w:rsidRPr="00686C19">
        <w:rPr>
          <w:rFonts w:hint="cs"/>
          <w:cs/>
        </w:rPr>
        <w:t>ไบโอฟูเอลและผลิตภัณฑ์เกี่ยวเนื่อง</w:t>
      </w:r>
      <w:r w:rsidR="00C0677A" w:rsidRPr="00686C19">
        <w:rPr>
          <w:rFonts w:hint="cs"/>
          <w:cs/>
        </w:rPr>
        <w:t xml:space="preserve"> </w:t>
      </w:r>
      <w:r w:rsidR="00777051" w:rsidRPr="00686C19">
        <w:rPr>
          <w:rFonts w:hint="cs"/>
          <w:cs/>
        </w:rPr>
        <w:t>และดำเนินธุรกิจเกี่ยวกับด้านการสำรวจและผลิตปิโตรเลียม</w:t>
      </w:r>
    </w:p>
    <w:p w:rsidR="00B1391E" w:rsidRPr="00686C19" w:rsidRDefault="00B1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B1391E" w:rsidRPr="00686C19" w:rsidRDefault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cs/>
        </w:rPr>
      </w:pPr>
      <w:r w:rsidRPr="00686C19">
        <w:rPr>
          <w:cs/>
        </w:rPr>
        <w:t xml:space="preserve">รายละเอียดของบริษัทย่อยได้เปิดเผยไว้ในหมายเหตุประกอบงบการเงินระหว่างกาลข้อ </w:t>
      </w:r>
      <w:r w:rsidR="00E82BC9" w:rsidRPr="00686C19">
        <w:t>4</w:t>
      </w:r>
      <w:r w:rsidRPr="00686C19">
        <w:t xml:space="preserve"> </w:t>
      </w:r>
      <w:r w:rsidRPr="00686C19">
        <w:rPr>
          <w:cs/>
        </w:rPr>
        <w:t xml:space="preserve">และ </w:t>
      </w:r>
      <w:r w:rsidR="00E82BC9" w:rsidRPr="00686C19">
        <w:t>8</w:t>
      </w:r>
    </w:p>
    <w:p w:rsidR="00AB0686" w:rsidRPr="00686C19" w:rsidRDefault="00A03DAA" w:rsidP="00A03DA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tl/>
          <w:cs/>
        </w:rPr>
        <w:br w:type="page"/>
      </w:r>
      <w:r w:rsidR="00AB0686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เกณฑ์การจัดทำงบการเงิน</w:t>
      </w:r>
      <w:r w:rsidR="00402272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ระหว่างกาล</w:t>
      </w:r>
    </w:p>
    <w:p w:rsidR="0036548A" w:rsidRPr="00686C19" w:rsidRDefault="0036548A" w:rsidP="002E5791"/>
    <w:p w:rsidR="009E45D4" w:rsidRPr="00686C19" w:rsidRDefault="004762B0" w:rsidP="00414AE9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686C19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9E45D4" w:rsidRPr="00686C19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color w:val="FF0000"/>
        </w:rPr>
      </w:pPr>
    </w:p>
    <w:p w:rsidR="00172BD7" w:rsidRPr="00686C19" w:rsidRDefault="000A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86C19">
        <w:rPr>
          <w:rFonts w:hint="cs"/>
          <w:cs/>
        </w:rPr>
        <w:t>งบ</w:t>
      </w:r>
      <w:r w:rsidRPr="00686C19">
        <w:rPr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686C19">
        <w:t xml:space="preserve">34 </w:t>
      </w:r>
      <w:r w:rsidRPr="00686C19">
        <w:rPr>
          <w:cs/>
        </w:rPr>
        <w:t xml:space="preserve">(ปรับปรุง </w:t>
      </w:r>
      <w:r w:rsidRPr="00686C19">
        <w:t xml:space="preserve">2560) </w:t>
      </w:r>
      <w:r w:rsidRPr="00686C19">
        <w:rPr>
          <w:cs/>
        </w:rPr>
        <w:t xml:space="preserve">เรื่อง </w:t>
      </w:r>
      <w:r w:rsidRPr="00686C19">
        <w:rPr>
          <w:rFonts w:hint="cs"/>
          <w:i/>
          <w:iCs/>
          <w:cs/>
        </w:rPr>
        <w:t>การรายงานทาง</w:t>
      </w:r>
      <w:r w:rsidRPr="00686C19">
        <w:rPr>
          <w:i/>
          <w:iCs/>
          <w:cs/>
        </w:rPr>
        <w:t>การเงินระหว่างกาล</w:t>
      </w:r>
      <w:r w:rsidRPr="00686C19">
        <w:rPr>
          <w:cs/>
        </w:rPr>
        <w:t xml:space="preserve"> </w:t>
      </w:r>
      <w:r w:rsidRPr="00686C19">
        <w:t xml:space="preserve"> </w:t>
      </w:r>
      <w:r w:rsidRPr="00686C19">
        <w:rPr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0A3C3C" w:rsidRPr="00686C19" w:rsidRDefault="000A3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:rsidR="00DC66B2" w:rsidRPr="00686C19" w:rsidRDefault="000A3C3C" w:rsidP="00E26FC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686C19">
        <w:rPr>
          <w:rFonts w:ascii="Angsana New" w:hAnsi="Angsana New"/>
          <w:sz w:val="30"/>
          <w:szCs w:val="30"/>
        </w:rPr>
        <w:t xml:space="preserve"> 31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686C19">
        <w:rPr>
          <w:rFonts w:ascii="Angsana New" w:hAnsi="Angsana New"/>
          <w:sz w:val="30"/>
          <w:szCs w:val="30"/>
        </w:rPr>
        <w:t xml:space="preserve"> 2560          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686C19">
        <w:rPr>
          <w:rFonts w:ascii="Angsana New" w:hAnsi="Angsana New"/>
          <w:sz w:val="30"/>
          <w:szCs w:val="30"/>
          <w:rtl/>
          <w:cs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ดังนั้นการอ่าน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86C19">
        <w:rPr>
          <w:rFonts w:ascii="Angsana New" w:hAnsi="Angsana New"/>
          <w:sz w:val="30"/>
          <w:szCs w:val="30"/>
        </w:rPr>
        <w:t xml:space="preserve"> 31</w:t>
      </w:r>
      <w:r w:rsidR="00E859B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686C19">
        <w:rPr>
          <w:rFonts w:ascii="Angsana New" w:hAnsi="Angsana New"/>
          <w:sz w:val="30"/>
          <w:szCs w:val="30"/>
        </w:rPr>
        <w:t xml:space="preserve"> 2560</w:t>
      </w:r>
    </w:p>
    <w:p w:rsidR="00B647B3" w:rsidRPr="00686C19" w:rsidRDefault="00B647B3" w:rsidP="00E26FCF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173C5F" w:rsidRPr="00686C19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นโยบายการบัญชีและวิธีการคำนวณที่ใช้ใน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การเงินระหว่างกาลนี้มีความสอดคล้องกับการถือปฏิบัติใน</w:t>
      </w:r>
      <w:r w:rsidR="00F166EF" w:rsidRPr="00686C19">
        <w:rPr>
          <w:rFonts w:ascii="Angsana New" w:hAnsi="Angsana New"/>
          <w:sz w:val="30"/>
          <w:szCs w:val="30"/>
          <w:lang w:bidi="th-TH"/>
        </w:rPr>
        <w:br/>
      </w:r>
      <w:r w:rsidRPr="00686C19">
        <w:rPr>
          <w:rFonts w:ascii="Angsana New" w:hAnsi="Angsana New"/>
          <w:sz w:val="30"/>
          <w:szCs w:val="30"/>
          <w:cs/>
          <w:lang w:bidi="th-TH"/>
        </w:rPr>
        <w:t>งบการเงินสำหรับปีสิ้นสุดวันที่</w:t>
      </w:r>
      <w:r w:rsidRPr="00686C19">
        <w:rPr>
          <w:rFonts w:ascii="Angsana New" w:hAnsi="Angsana New"/>
          <w:sz w:val="30"/>
          <w:szCs w:val="30"/>
        </w:rPr>
        <w:t xml:space="preserve"> 31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686C19">
        <w:rPr>
          <w:rFonts w:ascii="Angsana New" w:hAnsi="Angsana New"/>
          <w:sz w:val="30"/>
          <w:szCs w:val="30"/>
        </w:rPr>
        <w:t>2560</w:t>
      </w:r>
      <w:r w:rsidRPr="00686C19">
        <w:rPr>
          <w:rFonts w:ascii="Angsana New" w:hAnsi="Angsana New"/>
          <w:sz w:val="30"/>
          <w:szCs w:val="30"/>
          <w:rtl/>
          <w:cs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ยกเว้นกรณีที่กลุ่มบริษัทได้นำมาตรฐานการรายงานทางการเงินที่</w:t>
      </w:r>
      <w:r w:rsidR="00F166EF" w:rsidRPr="00686C19">
        <w:rPr>
          <w:rFonts w:ascii="Angsana New" w:hAnsi="Angsana New" w:hint="cs"/>
          <w:sz w:val="30"/>
          <w:szCs w:val="30"/>
          <w:cs/>
          <w:lang w:bidi="th-TH"/>
        </w:rPr>
        <w:t>อ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686C19">
        <w:rPr>
          <w:rFonts w:ascii="Angsana New" w:hAnsi="Angsana New"/>
          <w:sz w:val="30"/>
          <w:szCs w:val="30"/>
          <w:lang w:bidi="th-TH"/>
        </w:rPr>
        <w:t xml:space="preserve">1 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686C19">
        <w:rPr>
          <w:rFonts w:ascii="Angsana New" w:hAnsi="Angsana New"/>
          <w:sz w:val="30"/>
          <w:szCs w:val="30"/>
          <w:lang w:bidi="th-TH"/>
        </w:rPr>
        <w:t xml:space="preserve">2561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ทุกฉบับมาถือปฏิบัติ</w:t>
      </w:r>
      <w:r w:rsidRPr="00686C19">
        <w:rPr>
          <w:rFonts w:ascii="Angsana New" w:hAnsi="Angsana New"/>
          <w:sz w:val="30"/>
          <w:szCs w:val="30"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มี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0A3C3C" w:rsidRPr="00686C19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173C5F" w:rsidRPr="00686C19" w:rsidRDefault="000A3C3C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นอกเหนือจาก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ข้างต้น</w:t>
      </w:r>
      <w:r w:rsidR="006730C4"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มาตรฐาน การรายงานทางการเงิน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ฉบับที่ </w:t>
      </w:r>
      <w:r w:rsidRPr="00686C19">
        <w:rPr>
          <w:rFonts w:ascii="Angsana New" w:hAnsi="Angsana New"/>
          <w:sz w:val="30"/>
          <w:szCs w:val="30"/>
        </w:rPr>
        <w:t>15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เรื่อง </w:t>
      </w:r>
      <w:r w:rsidRPr="00686C19">
        <w:rPr>
          <w:rFonts w:ascii="Angsana New" w:hAnsi="Angsana New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ซึ่งมีผลบังคับสำหรับรอบระยะเวลาบัญชีที่</w:t>
      </w:r>
      <w:r w:rsidRPr="00686C19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เริ่มในหรือหลังวันที่</w:t>
      </w:r>
      <w:r w:rsidRPr="00686C19">
        <w:rPr>
          <w:rFonts w:ascii="Angsana New" w:hAnsi="Angsana New"/>
          <w:sz w:val="30"/>
          <w:szCs w:val="30"/>
        </w:rPr>
        <w:t xml:space="preserve"> 1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686C19">
        <w:rPr>
          <w:rFonts w:ascii="Angsana New" w:hAnsi="Angsana New"/>
          <w:sz w:val="30"/>
          <w:szCs w:val="30"/>
        </w:rPr>
        <w:t xml:space="preserve">2562 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กลุ่มบริษัทไม่ได้ใช้มาตรฐานการรายงานทางการเงินดังกล่าวใน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การจัดทำ</w:t>
      </w:r>
      <w:r w:rsidR="00A36053" w:rsidRPr="00686C19">
        <w:rPr>
          <w:rFonts w:ascii="Angsana New" w:hAnsi="Angsana New"/>
          <w:sz w:val="30"/>
          <w:szCs w:val="30"/>
        </w:rPr>
        <w:t xml:space="preserve">   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งบการเงินระหว่างกาล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ก่อนวันที่มีผลบังคับใช้ </w:t>
      </w:r>
    </w:p>
    <w:p w:rsidR="00664310" w:rsidRPr="00686C19" w:rsidRDefault="00664310" w:rsidP="00AF4E0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664310" w:rsidRPr="00686C19" w:rsidRDefault="00664310" w:rsidP="00664310">
      <w:pPr>
        <w:autoSpaceDE w:val="0"/>
        <w:autoSpaceDN w:val="0"/>
        <w:adjustRightInd w:val="0"/>
        <w:spacing w:line="240" w:lineRule="auto"/>
        <w:ind w:left="540"/>
        <w:jc w:val="thaiDistribute"/>
        <w:rPr>
          <w:color w:val="000000"/>
        </w:rPr>
      </w:pPr>
      <w:r w:rsidRPr="00686C19">
        <w:rPr>
          <w:color w:val="000000"/>
          <w:cs/>
        </w:rPr>
        <w:t xml:space="preserve">มาตรฐานการรายงานทางการเงิน ฉบับที่ </w:t>
      </w:r>
      <w:r w:rsidRPr="00686C19">
        <w:rPr>
          <w:color w:val="000000"/>
        </w:rPr>
        <w:t xml:space="preserve">15 </w:t>
      </w:r>
      <w:r w:rsidRPr="00686C19">
        <w:rPr>
          <w:rFonts w:hint="cs"/>
          <w:color w:val="000000"/>
          <w:cs/>
        </w:rPr>
        <w:t>ให้</w:t>
      </w:r>
      <w:r w:rsidRPr="00686C19">
        <w:rPr>
          <w:color w:val="000000"/>
          <w:cs/>
        </w:rPr>
        <w:t>หลักการ</w:t>
      </w:r>
      <w:r w:rsidRPr="00686C19">
        <w:rPr>
          <w:rFonts w:hint="cs"/>
          <w:color w:val="000000"/>
          <w:cs/>
        </w:rPr>
        <w:t>โดยรวม</w:t>
      </w:r>
      <w:r w:rsidRPr="00686C19">
        <w:rPr>
          <w:color w:val="000000"/>
          <w:cs/>
        </w:rPr>
        <w:t>ในการรับรู้รายได้</w:t>
      </w:r>
      <w:r w:rsidRPr="00686C19">
        <w:rPr>
          <w:rFonts w:hint="cs"/>
          <w:color w:val="000000"/>
          <w:cs/>
        </w:rPr>
        <w:t xml:space="preserve"> ทั้ง</w:t>
      </w:r>
      <w:r w:rsidRPr="00686C19">
        <w:rPr>
          <w:color w:val="000000"/>
          <w:cs/>
        </w:rPr>
        <w:t>จำนวนที่รับรู้และช่วงเวลาที่</w:t>
      </w:r>
      <w:r w:rsidRPr="00686C19">
        <w:rPr>
          <w:rFonts w:hint="cs"/>
          <w:color w:val="000000"/>
          <w:cs/>
        </w:rPr>
        <w:t xml:space="preserve"> </w:t>
      </w:r>
      <w:r w:rsidR="00537A3D" w:rsidRPr="00686C19">
        <w:rPr>
          <w:color w:val="000000"/>
          <w:cs/>
        </w:rPr>
        <w:t>รับรู้ โดยรายได้จะรับรู้เมื่อ</w:t>
      </w:r>
      <w:r w:rsidR="00260E32" w:rsidRPr="00686C19">
        <w:rPr>
          <w:rFonts w:hint="cs"/>
          <w:color w:val="000000"/>
          <w:cs/>
        </w:rPr>
        <w:t xml:space="preserve"> (หรือ ณ วันที่) </w:t>
      </w:r>
      <w:r w:rsidRPr="00686C19">
        <w:rPr>
          <w:rFonts w:hint="cs"/>
          <w:color w:val="000000"/>
          <w:cs/>
        </w:rPr>
        <w:t>กิจการ</w:t>
      </w:r>
      <w:r w:rsidRPr="00686C19">
        <w:rPr>
          <w:color w:val="000000"/>
          <w:cs/>
        </w:rPr>
        <w:t>ส่งมอบการควบคุมสินค้าหรือบริการให้แก่ลูกค้าด้วยมูลค่าของรายได้ที่กิจการคาดว่าจะได้รับ มาตรฐาน</w:t>
      </w:r>
      <w:r w:rsidRPr="00686C19">
        <w:rPr>
          <w:rFonts w:hint="cs"/>
          <w:color w:val="000000"/>
          <w:cs/>
        </w:rPr>
        <w:t>การรายงานทางการเงิน</w:t>
      </w:r>
      <w:r w:rsidRPr="00686C19">
        <w:rPr>
          <w:color w:val="000000"/>
          <w:cs/>
        </w:rPr>
        <w:t>ฉบับนี้นำมาใช้แทนมาตรฐาน</w:t>
      </w:r>
      <w:r w:rsidR="00537A3D" w:rsidRPr="00686C19">
        <w:rPr>
          <w:rFonts w:hint="cs"/>
          <w:color w:val="000000"/>
          <w:cs/>
        </w:rPr>
        <w:t>การรายงานทาง</w:t>
      </w:r>
      <w:r w:rsidRPr="00686C19">
        <w:rPr>
          <w:rFonts w:hint="cs"/>
          <w:color w:val="000000"/>
          <w:cs/>
        </w:rPr>
        <w:t xml:space="preserve">การเงินเกี่ยวกับการรับรู้รายได้ ดังต่อไปนี้ </w:t>
      </w:r>
    </w:p>
    <w:p w:rsidR="009A303C" w:rsidRPr="00686C19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86C19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 </w:t>
      </w:r>
      <w:r w:rsidRPr="00686C19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 11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686C19">
        <w:rPr>
          <w:rFonts w:ascii="Angsana New" w:hAnsi="Angsana New"/>
          <w:color w:val="000000"/>
          <w:sz w:val="30"/>
          <w:szCs w:val="30"/>
        </w:rPr>
        <w:t>2560</w:t>
      </w:r>
      <w:r w:rsidRPr="00686C19">
        <w:rPr>
          <w:rFonts w:ascii="Angsana New" w:hAnsi="Angsana New"/>
          <w:color w:val="000000"/>
          <w:sz w:val="30"/>
          <w:szCs w:val="30"/>
          <w:cs/>
        </w:rPr>
        <w:t>)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 </w:t>
      </w:r>
      <w:r w:rsidRPr="00686C19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686C1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686C1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9A303C" w:rsidRPr="00686C19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86C19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86C19">
        <w:rPr>
          <w:rFonts w:ascii="Angsana New" w:hAnsi="Angsana New"/>
          <w:color w:val="000000"/>
          <w:sz w:val="30"/>
          <w:szCs w:val="30"/>
        </w:rPr>
        <w:t>2560)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A303C" w:rsidRPr="00686C19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86C19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การตีความมาตรฐานการบัญชี ฉบับที่ </w:t>
      </w:r>
      <w:r w:rsidRPr="00686C19">
        <w:rPr>
          <w:rFonts w:ascii="Angsana New" w:hAnsi="Angsana New"/>
          <w:color w:val="000000"/>
          <w:sz w:val="30"/>
          <w:szCs w:val="30"/>
        </w:rPr>
        <w:t>31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6C19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86C19">
        <w:rPr>
          <w:rFonts w:ascii="Angsana New" w:hAnsi="Angsana New"/>
          <w:color w:val="000000"/>
          <w:sz w:val="30"/>
          <w:szCs w:val="30"/>
        </w:rPr>
        <w:t>2560</w:t>
      </w:r>
      <w:r w:rsidRPr="00686C19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2036CA"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="002036CA" w:rsidRPr="00686C1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2036CA"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-</w:t>
      </w:r>
      <w:r w:rsidR="002036CA" w:rsidRPr="00686C1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รายการแลกเปลี่ยนเกี่ยวกับบริการ</w:t>
      </w:r>
      <w:r w:rsidRPr="00686C1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9A303C" w:rsidRPr="00686C19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86C19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 </w:t>
      </w:r>
      <w:r w:rsidRPr="00686C19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686C19">
        <w:rPr>
          <w:rFonts w:ascii="Angsana New" w:hAnsi="Angsana New"/>
          <w:color w:val="000000"/>
          <w:sz w:val="30"/>
          <w:szCs w:val="30"/>
        </w:rPr>
        <w:t>2560)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9A303C" w:rsidRPr="00686C19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86C19">
        <w:rPr>
          <w:rFonts w:ascii="Angsana New" w:hAnsi="Angsana New"/>
          <w:color w:val="000000"/>
          <w:sz w:val="30"/>
          <w:szCs w:val="30"/>
        </w:rPr>
        <w:t>15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6C19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686C19">
        <w:rPr>
          <w:rFonts w:ascii="Angsana New" w:hAnsi="Angsana New"/>
          <w:color w:val="000000"/>
          <w:sz w:val="30"/>
          <w:szCs w:val="30"/>
        </w:rPr>
        <w:t>2560</w:t>
      </w:r>
      <w:r w:rsidRPr="00686C19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686C1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64310" w:rsidRPr="00686C19" w:rsidRDefault="009A303C" w:rsidP="009A303C">
      <w:pPr>
        <w:pStyle w:val="ListParagraph"/>
        <w:numPr>
          <w:ilvl w:val="0"/>
          <w:numId w:val="41"/>
        </w:numPr>
        <w:tabs>
          <w:tab w:val="left" w:pos="900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686C19">
        <w:rPr>
          <w:rFonts w:ascii="Angsana New" w:hAnsi="Angsana New"/>
          <w:color w:val="000000"/>
          <w:sz w:val="30"/>
          <w:szCs w:val="30"/>
        </w:rPr>
        <w:t>18</w:t>
      </w:r>
      <w:r w:rsidRPr="00686C19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686C19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686C1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  <w:r w:rsidR="00664310" w:rsidRPr="00686C1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:rsidR="0036548A" w:rsidRPr="00686C19" w:rsidRDefault="0036548A">
      <w:pPr>
        <w:pStyle w:val="BodyText2"/>
        <w:ind w:left="0" w:right="-45" w:firstLine="0"/>
        <w:rPr>
          <w:rFonts w:ascii="Angsana New" w:hAnsi="Angsana New"/>
          <w:spacing w:val="-6"/>
          <w:sz w:val="30"/>
          <w:szCs w:val="30"/>
          <w:lang w:val="en-GB"/>
        </w:rPr>
      </w:pPr>
    </w:p>
    <w:p w:rsidR="009A303C" w:rsidRPr="00686C19" w:rsidRDefault="009A303C" w:rsidP="0098440D">
      <w:pPr>
        <w:pStyle w:val="BodyText2"/>
        <w:ind w:left="540" w:right="-45" w:firstLine="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686C19">
        <w:rPr>
          <w:rFonts w:ascii="Angsana New" w:hAnsi="Angsana New"/>
          <w:sz w:val="30"/>
          <w:szCs w:val="30"/>
        </w:rPr>
        <w:tab/>
      </w:r>
      <w:r w:rsidRPr="00686C19">
        <w:rPr>
          <w:rFonts w:ascii="Angsana New" w:hAnsi="Angsana New"/>
          <w:sz w:val="30"/>
          <w:szCs w:val="30"/>
        </w:rPr>
        <w:tab/>
      </w:r>
      <w:r w:rsidRPr="00686C1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686C19">
        <w:rPr>
          <w:rFonts w:ascii="Angsana New" w:hAnsi="Angsana New" w:hint="cs"/>
          <w:sz w:val="30"/>
          <w:szCs w:val="30"/>
          <w:cs/>
        </w:rPr>
        <w:t xml:space="preserve"> </w:t>
      </w:r>
      <w:r w:rsidR="0098440D" w:rsidRPr="00686C19">
        <w:rPr>
          <w:rFonts w:ascii="Angsana New" w:hAnsi="Angsana New"/>
          <w:sz w:val="30"/>
          <w:szCs w:val="30"/>
        </w:rPr>
        <w:br/>
      </w:r>
      <w:r w:rsidRPr="00686C19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686C19">
        <w:rPr>
          <w:rFonts w:ascii="Angsana New" w:hAnsi="Angsana New"/>
          <w:sz w:val="30"/>
          <w:szCs w:val="30"/>
        </w:rPr>
        <w:t>15</w:t>
      </w:r>
      <w:r w:rsidRPr="00686C19">
        <w:rPr>
          <w:rFonts w:ascii="Angsana New" w:hAnsi="Angsana New" w:hint="cs"/>
          <w:sz w:val="30"/>
          <w:szCs w:val="30"/>
          <w:cs/>
        </w:rPr>
        <w:t xml:space="preserve"> </w:t>
      </w:r>
      <w:r w:rsidRPr="00686C19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686C19">
        <w:rPr>
          <w:rFonts w:ascii="Angsana New" w:hAnsi="Angsana New" w:hint="cs"/>
          <w:sz w:val="30"/>
          <w:szCs w:val="30"/>
          <w:cs/>
        </w:rPr>
        <w:t>และ</w:t>
      </w:r>
      <w:r w:rsidRPr="00686C19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9A303C" w:rsidRPr="00686C19" w:rsidRDefault="009A303C" w:rsidP="009A303C">
      <w:pPr>
        <w:pStyle w:val="BodyText2"/>
        <w:ind w:left="540" w:right="-45" w:firstLine="0"/>
        <w:rPr>
          <w:rFonts w:ascii="Angsana New" w:hAnsi="Angsana New"/>
          <w:spacing w:val="-6"/>
          <w:sz w:val="30"/>
          <w:szCs w:val="30"/>
          <w:lang w:val="en-GB"/>
        </w:rPr>
      </w:pPr>
    </w:p>
    <w:p w:rsidR="00783B2C" w:rsidRPr="00686C19" w:rsidRDefault="00783B2C" w:rsidP="00783B2C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686C19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  <w:r w:rsidRPr="00686C19">
        <w:rPr>
          <w:rFonts w:ascii="Angsana New" w:hAnsi="Angsana New"/>
          <w:i/>
          <w:iCs/>
          <w:sz w:val="30"/>
          <w:szCs w:val="30"/>
        </w:rPr>
        <w:br/>
      </w:r>
    </w:p>
    <w:p w:rsidR="00783B2C" w:rsidRPr="00686C19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686C19">
        <w:rPr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="006730C4" w:rsidRPr="00686C19">
        <w:rPr>
          <w:rFonts w:hint="cs"/>
          <w:cs/>
        </w:rPr>
        <w:t>กลุ่ม</w:t>
      </w:r>
      <w:r w:rsidRPr="00686C19">
        <w:rPr>
          <w:cs/>
        </w:rPr>
        <w:t>บริษัท</w:t>
      </w:r>
      <w:r w:rsidRPr="00686C19">
        <w:t xml:space="preserve"> </w:t>
      </w:r>
    </w:p>
    <w:p w:rsidR="00783B2C" w:rsidRPr="00686C19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686C19" w:rsidRDefault="00783B2C" w:rsidP="00783B2C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686C19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783B2C" w:rsidRPr="00686C19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783B2C" w:rsidRPr="00686C19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  <w:r w:rsidRPr="00686C19">
        <w:rPr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ผู้บริหารต้องใช้วิจารณญาณ  การประมาณและข้อสมมติหลายประการ ซึ่งมีผลกระทบต่อการกำหนดนโยบายการบัญชีแล</w:t>
      </w:r>
      <w:r w:rsidR="00260E32" w:rsidRPr="00686C19">
        <w:rPr>
          <w:cs/>
        </w:rPr>
        <w:t>ะการรายงานจำนวนเงินที่เกี่ยวกับ</w:t>
      </w:r>
      <w:r w:rsidRPr="00686C19">
        <w:rPr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783B2C" w:rsidRPr="00686C19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</w:p>
    <w:p w:rsidR="00783B2C" w:rsidRPr="00686C19" w:rsidRDefault="00783B2C" w:rsidP="0078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  <w:r w:rsidRPr="00686C19">
        <w:rPr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686C19">
        <w:t xml:space="preserve">31 </w:t>
      </w:r>
      <w:r w:rsidRPr="00686C19">
        <w:rPr>
          <w:cs/>
        </w:rPr>
        <w:t xml:space="preserve">ธันวาคม </w:t>
      </w:r>
      <w:r w:rsidRPr="00686C19">
        <w:t>2560</w:t>
      </w:r>
    </w:p>
    <w:p w:rsidR="00B06714" w:rsidRPr="00686C19" w:rsidRDefault="00B06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686C19">
        <w:br w:type="page"/>
      </w:r>
    </w:p>
    <w:p w:rsidR="00815730" w:rsidRPr="00686C19" w:rsidRDefault="00260E32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การซื้อเงินลงทุน</w:t>
      </w:r>
      <w:r w:rsidR="00815730" w:rsidRPr="00686C1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และรายการปรับปรุงใหม่</w:t>
      </w:r>
    </w:p>
    <w:p w:rsidR="00B06714" w:rsidRPr="00686C19" w:rsidRDefault="00B06714" w:rsidP="00B06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510"/>
        <w:jc w:val="thaiDistribute"/>
        <w:rPr>
          <w:b/>
          <w:bCs/>
        </w:rPr>
      </w:pPr>
      <w:r w:rsidRPr="00686C19">
        <w:rPr>
          <w:b/>
          <w:bCs/>
        </w:rPr>
        <w:tab/>
      </w:r>
    </w:p>
    <w:p w:rsidR="00B06714" w:rsidRPr="003754F7" w:rsidRDefault="00B06714" w:rsidP="00B06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510"/>
        <w:jc w:val="thaiDistribute"/>
        <w:rPr>
          <w:rFonts w:asciiTheme="majorBidi" w:hAnsiTheme="majorBidi" w:cstheme="majorBidi"/>
          <w:i/>
          <w:iCs/>
          <w:spacing w:val="-6"/>
          <w:cs/>
        </w:rPr>
      </w:pPr>
      <w:r w:rsidRPr="003754F7">
        <w:rPr>
          <w:rFonts w:asciiTheme="majorBidi" w:hAnsiTheme="majorBidi" w:cstheme="majorBidi"/>
          <w:i/>
          <w:iCs/>
          <w:spacing w:val="-6"/>
          <w:cs/>
        </w:rPr>
        <w:t>การซื้อเงินลงทุน</w:t>
      </w:r>
    </w:p>
    <w:p w:rsidR="00B06714" w:rsidRPr="003754F7" w:rsidRDefault="00B06714" w:rsidP="00B7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/>
        <w:rPr>
          <w:rFonts w:asciiTheme="majorBidi" w:hAnsiTheme="majorBidi" w:cstheme="majorBidi"/>
          <w:spacing w:val="-6"/>
        </w:rPr>
      </w:pPr>
    </w:p>
    <w:p w:rsidR="00B06714" w:rsidRPr="003754F7" w:rsidRDefault="00B06714" w:rsidP="00B06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510"/>
        <w:jc w:val="thaiDistribute"/>
        <w:rPr>
          <w:rFonts w:asciiTheme="majorBidi" w:hAnsiTheme="majorBidi" w:cstheme="majorBidi"/>
          <w:b/>
          <w:bCs/>
          <w:i/>
          <w:iCs/>
          <w:spacing w:val="-6"/>
        </w:rPr>
      </w:pPr>
      <w:r w:rsidRPr="003754F7">
        <w:rPr>
          <w:rFonts w:asciiTheme="majorBidi" w:hAnsiTheme="majorBidi" w:cstheme="majorBidi"/>
          <w:b/>
          <w:bCs/>
          <w:i/>
          <w:iCs/>
        </w:rPr>
        <w:t>Star Energy Group Holdings Pte. Ltd.</w:t>
      </w:r>
    </w:p>
    <w:p w:rsidR="00B06714" w:rsidRPr="003754F7" w:rsidRDefault="00B06714" w:rsidP="00B06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jc w:val="thaiDistribute"/>
        <w:rPr>
          <w:rFonts w:asciiTheme="majorBidi" w:hAnsiTheme="majorBidi" w:cstheme="majorBidi"/>
        </w:rPr>
      </w:pPr>
    </w:p>
    <w:p w:rsidR="000D0AFC" w:rsidRPr="003754F7" w:rsidRDefault="00FA2BDF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t xml:space="preserve">เมื่อวันที่ </w:t>
      </w:r>
      <w:r w:rsidRPr="003754F7">
        <w:rPr>
          <w:rFonts w:asciiTheme="majorBidi" w:hAnsiTheme="majorBidi" w:cstheme="majorBidi"/>
        </w:rPr>
        <w:t xml:space="preserve">26 </w:t>
      </w:r>
      <w:r w:rsidRPr="003754F7">
        <w:rPr>
          <w:rFonts w:asciiTheme="majorBidi" w:hAnsiTheme="majorBidi" w:cstheme="majorBidi"/>
          <w:cs/>
        </w:rPr>
        <w:t xml:space="preserve">เมษายน </w:t>
      </w:r>
      <w:r w:rsidRPr="003754F7">
        <w:rPr>
          <w:rFonts w:asciiTheme="majorBidi" w:hAnsiTheme="majorBidi" w:cstheme="majorBidi"/>
        </w:rPr>
        <w:t xml:space="preserve">2560 </w:t>
      </w:r>
      <w:r w:rsidRPr="003754F7">
        <w:rPr>
          <w:rFonts w:asciiTheme="majorBidi" w:hAnsiTheme="majorBidi" w:cstheme="majorBidi"/>
          <w:cs/>
        </w:rPr>
        <w:t xml:space="preserve">บริษัท บีซีพีจี จำกัด (มหาชน) ซึ่งเป็นบริษัทย่อยของบริษัทได้ลงนามในสัญญาซื้อขายหุ้นกับบริษัท </w:t>
      </w:r>
      <w:r w:rsidRPr="003754F7">
        <w:rPr>
          <w:rFonts w:asciiTheme="majorBidi" w:hAnsiTheme="majorBidi" w:cstheme="majorBidi"/>
        </w:rPr>
        <w:t>Star Energy Investments Ltd. (“</w:t>
      </w:r>
      <w:r w:rsidRPr="003754F7">
        <w:rPr>
          <w:rFonts w:asciiTheme="majorBidi" w:hAnsiTheme="majorBidi" w:cstheme="majorBidi"/>
          <w:cs/>
        </w:rPr>
        <w:t xml:space="preserve">ผู้ขาย”) เพื่อเข้าซื้อเงินลงทุนจำนวน </w:t>
      </w:r>
      <w:r w:rsidRPr="003754F7">
        <w:rPr>
          <w:rFonts w:asciiTheme="majorBidi" w:hAnsiTheme="majorBidi" w:cstheme="majorBidi"/>
        </w:rPr>
        <w:t xml:space="preserve">280,000 </w:t>
      </w:r>
      <w:r w:rsidRPr="003754F7">
        <w:rPr>
          <w:rFonts w:asciiTheme="majorBidi" w:hAnsiTheme="majorBidi" w:cstheme="majorBidi"/>
          <w:cs/>
        </w:rPr>
        <w:t xml:space="preserve">หุ้น ในบริษัท </w:t>
      </w:r>
      <w:r w:rsidRPr="003754F7">
        <w:rPr>
          <w:rFonts w:asciiTheme="majorBidi" w:hAnsiTheme="majorBidi" w:cstheme="majorBidi"/>
        </w:rPr>
        <w:t xml:space="preserve">Star Energy Group Holdings Pte. Ltd. </w:t>
      </w:r>
      <w:r w:rsidRPr="003754F7">
        <w:rPr>
          <w:rFonts w:asciiTheme="majorBidi" w:hAnsiTheme="majorBidi" w:cstheme="majorBidi"/>
          <w:cs/>
        </w:rPr>
        <w:t xml:space="preserve">คิดเป็นร้อยละ </w:t>
      </w:r>
      <w:r w:rsidRPr="003754F7">
        <w:rPr>
          <w:rFonts w:asciiTheme="majorBidi" w:hAnsiTheme="majorBidi" w:cstheme="majorBidi"/>
        </w:rPr>
        <w:t xml:space="preserve">33.33 </w:t>
      </w:r>
      <w:r w:rsidRPr="003754F7">
        <w:rPr>
          <w:rFonts w:asciiTheme="majorBidi" w:hAnsiTheme="majorBidi" w:cstheme="majorBidi"/>
          <w:cs/>
        </w:rPr>
        <w:t xml:space="preserve">ของจำนวนหุ้นที่ออกและชำระแล้วทั้งหมด เพื่อลงทุนในโครงการโรงไฟฟ้าพลังงานความร้อนใต้พิภพในประเทศอินโดนีเซีย โดยมีโครงการที่เปิดดำเนินการเชิงพาณิชย์แล้วจำนวน </w:t>
      </w:r>
      <w:r w:rsidRPr="003754F7">
        <w:rPr>
          <w:rFonts w:asciiTheme="majorBidi" w:hAnsiTheme="majorBidi" w:cstheme="majorBidi"/>
        </w:rPr>
        <w:t>158</w:t>
      </w:r>
      <w:r w:rsidRPr="003754F7">
        <w:rPr>
          <w:rFonts w:asciiTheme="majorBidi" w:hAnsiTheme="majorBidi" w:cstheme="majorBidi"/>
          <w:cs/>
        </w:rPr>
        <w:t xml:space="preserve"> เมกะวัตต์ และมีโครงการที่อยู่ระหว่างการพัฒนาจำนวน 24 เมกะวัตต์ ต่อมาเมื่อวันที่ </w:t>
      </w:r>
      <w:r w:rsidRPr="003754F7">
        <w:rPr>
          <w:rFonts w:asciiTheme="majorBidi" w:hAnsiTheme="majorBidi" w:cstheme="majorBidi"/>
        </w:rPr>
        <w:t xml:space="preserve">26 </w:t>
      </w:r>
      <w:r w:rsidRPr="003754F7">
        <w:rPr>
          <w:rFonts w:asciiTheme="majorBidi" w:hAnsiTheme="majorBidi" w:cstheme="majorBidi"/>
          <w:cs/>
        </w:rPr>
        <w:t xml:space="preserve">กรกฎาคม </w:t>
      </w:r>
      <w:r w:rsidRPr="003754F7">
        <w:rPr>
          <w:rFonts w:asciiTheme="majorBidi" w:hAnsiTheme="majorBidi" w:cstheme="majorBidi"/>
        </w:rPr>
        <w:t xml:space="preserve">2560 </w:t>
      </w:r>
      <w:r w:rsidRPr="003754F7">
        <w:rPr>
          <w:rFonts w:asciiTheme="majorBidi" w:hAnsiTheme="majorBidi" w:cstheme="majorBidi"/>
          <w:cs/>
        </w:rPr>
        <w:t>บริษัท</w:t>
      </w:r>
      <w:r w:rsidR="00B73AE3">
        <w:rPr>
          <w:rFonts w:asciiTheme="majorBidi" w:hAnsiTheme="majorBidi" w:cstheme="majorBidi" w:hint="cs"/>
          <w:cs/>
        </w:rPr>
        <w:t>ย่อย</w:t>
      </w:r>
      <w:r w:rsidRPr="003754F7">
        <w:rPr>
          <w:rFonts w:asciiTheme="majorBidi" w:hAnsiTheme="majorBidi" w:cstheme="majorBidi"/>
          <w:cs/>
        </w:rPr>
        <w:t xml:space="preserve">และผู้ขายได้บรรลุเงื่อนไขบังคับก่อนตามสัญญาซื้อขายหุ้นครบถ้วนแล้ว บริษัทย่อยดังกล่าวจึงได้ดำเนินการชำระค่าหุ้นเป็นจำนวนเงิน </w:t>
      </w:r>
      <w:r w:rsidRPr="003754F7">
        <w:rPr>
          <w:rFonts w:asciiTheme="majorBidi" w:hAnsiTheme="majorBidi" w:cstheme="majorBidi"/>
        </w:rPr>
        <w:t xml:space="preserve">356 </w:t>
      </w:r>
      <w:r w:rsidRPr="003754F7">
        <w:rPr>
          <w:rFonts w:asciiTheme="majorBidi" w:hAnsiTheme="majorBidi" w:cstheme="majorBidi"/>
          <w:cs/>
        </w:rPr>
        <w:t>ล้านเหรียญสหรัฐฯ (</w:t>
      </w:r>
      <w:r w:rsidR="004E63BB">
        <w:rPr>
          <w:rFonts w:asciiTheme="majorBidi" w:hAnsiTheme="majorBidi" w:cstheme="majorBidi" w:hint="cs"/>
          <w:cs/>
        </w:rPr>
        <w:t>เทียบเท่าจำนวน</w:t>
      </w:r>
      <w:r w:rsidR="005D0AA7">
        <w:rPr>
          <w:rFonts w:asciiTheme="majorBidi" w:hAnsiTheme="majorBidi" w:cstheme="majorBidi" w:hint="cs"/>
          <w:cs/>
        </w:rPr>
        <w:t>เงิน</w:t>
      </w:r>
      <w:r w:rsidRPr="003754F7">
        <w:rPr>
          <w:rFonts w:asciiTheme="majorBidi" w:hAnsiTheme="majorBidi" w:cstheme="majorBidi"/>
          <w:cs/>
        </w:rPr>
        <w:t xml:space="preserve"> </w:t>
      </w:r>
      <w:r w:rsidRPr="003754F7">
        <w:rPr>
          <w:rFonts w:asciiTheme="majorBidi" w:hAnsiTheme="majorBidi" w:cstheme="majorBidi"/>
        </w:rPr>
        <w:t xml:space="preserve">11,956 </w:t>
      </w:r>
      <w:r w:rsidRPr="003754F7">
        <w:rPr>
          <w:rFonts w:asciiTheme="majorBidi" w:hAnsiTheme="majorBidi" w:cstheme="majorBidi"/>
          <w:cs/>
        </w:rPr>
        <w:t xml:space="preserve">ล้านบาท) และได้รับโอนหุ้นของ </w:t>
      </w:r>
      <w:r w:rsidR="004E63BB">
        <w:rPr>
          <w:rFonts w:asciiTheme="majorBidi" w:hAnsiTheme="majorBidi" w:cstheme="majorBidi"/>
          <w:cs/>
        </w:rPr>
        <w:br/>
      </w:r>
      <w:r w:rsidRPr="003754F7">
        <w:rPr>
          <w:rFonts w:asciiTheme="majorBidi" w:hAnsiTheme="majorBidi" w:cstheme="majorBidi"/>
        </w:rPr>
        <w:t xml:space="preserve">Star Energy Group Holdings Pte. Ltd. </w:t>
      </w:r>
      <w:r w:rsidRPr="003754F7">
        <w:rPr>
          <w:rFonts w:asciiTheme="majorBidi" w:hAnsiTheme="majorBidi" w:cstheme="majorBidi"/>
          <w:cs/>
        </w:rPr>
        <w:t>เป็นที่เรียบร้อยแล้วผู้บริหารเชื่อว่าการลงทุนนี้จะทำให้กลุ่มบริษัทสามารถขยายการลงทุนไปยังพลังงานหมุนเวียนประเภทอื่นในภูมิภาคเอเชียตะวันออกเฉียงใต้</w:t>
      </w:r>
    </w:p>
    <w:p w:rsidR="0059713C" w:rsidRPr="003754F7" w:rsidRDefault="0059713C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</w:rPr>
      </w:pPr>
    </w:p>
    <w:p w:rsidR="00FA2BDF" w:rsidRPr="003754F7" w:rsidRDefault="00FA2BDF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t>มาตรฐานการรายงานทางการเงินกำหนดให้ผู้บริหารทำการประเมินมูลค่ายุติธรรมของสินทรัพย์ หนี้สินและหนี้สินที่อาจเกิดขึ้นท</w:t>
      </w:r>
      <w:r w:rsidR="00B73AE3">
        <w:rPr>
          <w:rFonts w:asciiTheme="majorBidi" w:hAnsiTheme="majorBidi" w:cstheme="majorBidi"/>
          <w:cs/>
        </w:rPr>
        <w:t>ี่ระบุได้ ณ วันที่ซื้อเงินลงทุน</w:t>
      </w:r>
      <w:r w:rsidRPr="003754F7">
        <w:rPr>
          <w:rFonts w:asciiTheme="majorBidi" w:hAnsiTheme="majorBidi" w:cstheme="majorBidi"/>
          <w:cs/>
        </w:rPr>
        <w:t xml:space="preserve"> กลุ่มบริษัทได้จ้างผู้ประเมินราคาอิสระเพื่อหามูลค่ายุติธรรมของสินทรัพย์และหนี้สินที่ได้มา ภายในระยะเวลาในการวัดมูลค่า (</w:t>
      </w:r>
      <w:r w:rsidRPr="003754F7">
        <w:rPr>
          <w:rFonts w:asciiTheme="majorBidi" w:hAnsiTheme="majorBidi" w:cstheme="majorBidi"/>
        </w:rPr>
        <w:t xml:space="preserve">measurement period) </w:t>
      </w:r>
      <w:r w:rsidRPr="003754F7">
        <w:rPr>
          <w:rFonts w:asciiTheme="majorBidi" w:hAnsiTheme="majorBidi" w:cstheme="majorBidi"/>
          <w:cs/>
        </w:rPr>
        <w:t>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</w:t>
      </w:r>
      <w:r w:rsidRPr="003754F7">
        <w:rPr>
          <w:rFonts w:asciiTheme="majorBidi" w:hAnsiTheme="majorBidi" w:cstheme="majorBidi"/>
        </w:rPr>
        <w:t xml:space="preserve"> </w:t>
      </w:r>
      <w:r w:rsidRPr="003754F7">
        <w:rPr>
          <w:rFonts w:asciiTheme="majorBidi" w:hAnsiTheme="majorBidi" w:cstheme="majorBidi"/>
          <w:cs/>
        </w:rPr>
        <w:t>ๆ ที่เคยรับรู้ไว้ ณ วันที่ซื้อเงินลงทุน ทั้งนี้การประเมินมูลค่ายุติธรรมของสินทรัพย์และหนี้สินที่ได้มาจากการซื้อเงินลงทุน ได้ดำเนินการเสร็จสิ้นในเดือนกรกฎาคม ปี  2561</w:t>
      </w:r>
    </w:p>
    <w:p w:rsidR="00B06714" w:rsidRPr="003754F7" w:rsidRDefault="00B06714" w:rsidP="00B06714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:rsidR="00B06714" w:rsidRPr="003754F7" w:rsidRDefault="00B06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highlight w:val="yellow"/>
          <w:lang w:val="en-GB" w:bidi="ar-SA"/>
        </w:rPr>
      </w:pPr>
      <w:r w:rsidRPr="003754F7">
        <w:rPr>
          <w:rFonts w:asciiTheme="majorBidi" w:hAnsiTheme="majorBidi" w:cstheme="majorBidi"/>
          <w:highlight w:val="yellow"/>
        </w:rPr>
        <w:br w:type="page"/>
      </w:r>
    </w:p>
    <w:p w:rsidR="00FA2BDF" w:rsidRPr="003754F7" w:rsidRDefault="00FA2BDF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lastRenderedPageBreak/>
        <w:t>รายละเอียดของสิ่งตอบแทนที่ใช้ในการซื้อเงินลงทุนและมูลค่ายุติธรรมของสินทรัพย์ (หนี้สิน) สุทธิที่ได้มา ณ วันที่ซื้อตามส่วนได้เสียในเงินลงทุนของกลุ่มบริษัท มีดังนี้</w:t>
      </w:r>
    </w:p>
    <w:p w:rsidR="00B06714" w:rsidRPr="003754F7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W w:w="88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265"/>
        <w:gridCol w:w="271"/>
        <w:gridCol w:w="1080"/>
        <w:gridCol w:w="271"/>
        <w:gridCol w:w="1258"/>
      </w:tblGrid>
      <w:tr w:rsidR="00FA2BDF" w:rsidRPr="003754F7" w:rsidTr="00FA2BDF">
        <w:trPr>
          <w:tblHeader/>
        </w:trPr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718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มูลค่าที่รับรู้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3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ปรับปรุง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FA2BDF" w:rsidRPr="003754F7" w:rsidTr="00FA2BDF">
        <w:trPr>
          <w:tblHeader/>
        </w:trPr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2353" w:type="pct"/>
            <w:gridSpan w:val="5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สัญญาซื้อขายไฟฟ้าและสิทธิในสัมปทาน</w:t>
            </w:r>
          </w:p>
        </w:tc>
        <w:tc>
          <w:tcPr>
            <w:tcW w:w="718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117,577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(36,596)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80,981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718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33,033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3,721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36,754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ลูกหนี้สัญญาเช่าทางการเงิน</w:t>
            </w:r>
          </w:p>
        </w:tc>
        <w:tc>
          <w:tcPr>
            <w:tcW w:w="718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21,486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(4,780)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16,706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highlight w:val="cyan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718" w:type="pct"/>
          </w:tcPr>
          <w:p w:rsidR="00FA2BDF" w:rsidRPr="003754F7" w:rsidRDefault="00FA2BDF" w:rsidP="0040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</w:t>
            </w:r>
            <w:r w:rsidR="00404C1E">
              <w:rPr>
                <w:rFonts w:asciiTheme="majorBidi" w:hAnsiTheme="majorBidi" w:cstheme="majorBidi"/>
              </w:rPr>
              <w:t>56</w:t>
            </w:r>
            <w:r w:rsidRPr="003754F7">
              <w:rPr>
                <w:rFonts w:asciiTheme="majorBidi" w:hAnsiTheme="majorBidi" w:cstheme="majorBidi"/>
              </w:rPr>
              <w:t>,</w:t>
            </w:r>
            <w:r w:rsidR="00404C1E">
              <w:rPr>
                <w:rFonts w:asciiTheme="majorBidi" w:hAnsiTheme="majorBidi" w:cstheme="majorBidi"/>
              </w:rPr>
              <w:t>186</w:t>
            </w:r>
            <w:r w:rsidRPr="003754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:rsidR="00FA2BDF" w:rsidRPr="003754F7" w:rsidRDefault="00FA2BDF" w:rsidP="0040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1</w:t>
            </w:r>
            <w:r w:rsidR="00404C1E">
              <w:rPr>
                <w:rFonts w:asciiTheme="majorBidi" w:hAnsiTheme="majorBidi" w:cstheme="majorBidi"/>
              </w:rPr>
              <w:t>2</w:t>
            </w:r>
            <w:r w:rsidRPr="003754F7">
              <w:rPr>
                <w:rFonts w:asciiTheme="majorBidi" w:hAnsiTheme="majorBidi" w:cstheme="majorBidi"/>
              </w:rPr>
              <w:t>,</w:t>
            </w:r>
            <w:r w:rsidR="00404C1E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(43,927)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สินทรัพย์ (หนี้สิน) อื่นสุทธิที่ได้มา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FA2BDF" w:rsidRPr="003754F7" w:rsidRDefault="00404C1E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(49,884</w:t>
            </w:r>
            <w:r w:rsidR="00FA2BDF" w:rsidRPr="003754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FA2BDF" w:rsidRPr="003754F7" w:rsidRDefault="00404C1E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(49,884)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b/>
                <w:bCs/>
                <w:cs/>
              </w:rPr>
              <w:t>รวมสินทรัพย์ (หนี้สิน) สุทธิที่ระบุได้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66,026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(25,396)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40,630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3754F7">
              <w:rPr>
                <w:rFonts w:asciiTheme="majorBidi" w:hAnsiTheme="majorBidi" w:cstheme="majorBidi"/>
                <w:cs/>
              </w:rPr>
              <w:t xml:space="preserve"> ส่วนของผู้ถือหุ้นอื่น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(53,774)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20,727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(33,047)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3754F7">
              <w:rPr>
                <w:rFonts w:asciiTheme="majorBidi" w:hAnsiTheme="majorBidi" w:cstheme="majorBidi"/>
                <w:b/>
                <w:bCs/>
                <w:cs/>
              </w:rPr>
              <w:t>สินทรัพย์ (หนี้สิน) สุทธิที่ได้มา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12,252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(4,669)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7,583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70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กำไรจากการซื้อในราคาที่ต่ำกว่ามูลค่ายุติธรรม</w:t>
            </w:r>
            <w:r w:rsidRPr="003754F7">
              <w:rPr>
                <w:rFonts w:asciiTheme="majorBidi" w:hAnsiTheme="majorBidi" w:cstheme="majorBidi"/>
                <w:cs/>
              </w:rPr>
              <w:br/>
              <w:t>(รับรู้ในส่วนแบ่งกำไรจากเงินลงทุนใน</w:t>
            </w:r>
            <w:r w:rsidRPr="003754F7">
              <w:rPr>
                <w:rFonts w:asciiTheme="majorBidi" w:hAnsiTheme="majorBidi" w:cstheme="majorBidi"/>
                <w:cs/>
              </w:rPr>
              <w:br/>
              <w:t>บริษัทร่วมในปี</w:t>
            </w:r>
            <w:r w:rsidRPr="003754F7">
              <w:rPr>
                <w:rFonts w:asciiTheme="majorBidi" w:hAnsiTheme="majorBidi" w:cstheme="majorBidi"/>
              </w:rPr>
              <w:t xml:space="preserve"> 2560</w:t>
            </w:r>
            <w:r w:rsidRPr="003754F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8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(296)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-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2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4,373</w:t>
            </w:r>
          </w:p>
        </w:tc>
        <w:tc>
          <w:tcPr>
            <w:tcW w:w="154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4,373</w:t>
            </w:r>
          </w:p>
        </w:tc>
      </w:tr>
      <w:tr w:rsidR="00FA2BDF" w:rsidRPr="003754F7" w:rsidTr="00FA2BDF">
        <w:tc>
          <w:tcPr>
            <w:tcW w:w="2647" w:type="pct"/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754F7">
              <w:rPr>
                <w:rFonts w:asciiTheme="majorBidi" w:hAnsiTheme="majorBidi" w:cstheme="majorBidi"/>
                <w:b/>
                <w:bCs/>
                <w:cs/>
              </w:rPr>
              <w:t xml:space="preserve">สิ่งตอบแทนที่ใช้ในการซื้อ </w:t>
            </w:r>
            <w:r w:rsidRPr="003754F7">
              <w:rPr>
                <w:rFonts w:asciiTheme="majorBidi" w:hAnsiTheme="majorBidi" w:cstheme="majorBidi"/>
                <w:b/>
                <w:bCs/>
              </w:rPr>
              <w:t>–</w:t>
            </w:r>
            <w:r w:rsidRPr="003754F7">
              <w:rPr>
                <w:rFonts w:asciiTheme="majorBidi" w:hAnsiTheme="majorBidi" w:cstheme="majorBidi"/>
                <w:b/>
                <w:bCs/>
                <w:cs/>
              </w:rPr>
              <w:t xml:space="preserve"> เงินสด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11,956</w:t>
            </w:r>
          </w:p>
        </w:tc>
        <w:tc>
          <w:tcPr>
            <w:tcW w:w="154" w:type="pct"/>
            <w:tcBorders>
              <w:bottom w:val="nil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FA2BDF" w:rsidRPr="003754F7" w:rsidRDefault="00FA2BDF" w:rsidP="00FA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</w:rPr>
              <w:t>11,956</w:t>
            </w:r>
          </w:p>
        </w:tc>
      </w:tr>
    </w:tbl>
    <w:p w:rsidR="00B06714" w:rsidRPr="003754F7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highlight w:val="yellow"/>
          <w:lang w:bidi="th-TH"/>
        </w:rPr>
      </w:pPr>
    </w:p>
    <w:p w:rsidR="00FA2BDF" w:rsidRPr="003754F7" w:rsidRDefault="00FA2BDF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t>เทคนิคการประเมินมูลค่าที่ใช้ในการกำหนดมูลค่ายุติธรรมของสินทรัพย์ที่ได้มาที่มีสาระสำคัญ มีดังนี้</w:t>
      </w:r>
    </w:p>
    <w:p w:rsidR="00FA2BDF" w:rsidRPr="003754F7" w:rsidRDefault="00FA2BDF" w:rsidP="00FA2BDF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t>การประเมินมูลค่ายุติธรรมของสัญญาซื้อขายไฟฟ้าและสิทธิในสัมปทานนั้นใช้วิธีรายได้ (</w:t>
      </w:r>
      <w:r w:rsidRPr="003754F7">
        <w:rPr>
          <w:rFonts w:asciiTheme="majorBidi" w:hAnsiTheme="majorBidi" w:cstheme="majorBidi"/>
        </w:rPr>
        <w:t xml:space="preserve">Income approach) </w:t>
      </w:r>
      <w:r w:rsidRPr="003754F7">
        <w:rPr>
          <w:rFonts w:asciiTheme="majorBidi" w:hAnsiTheme="majorBidi" w:cstheme="majorBidi"/>
          <w:cs/>
        </w:rPr>
        <w:t xml:space="preserve">ภายใต้วิธี </w:t>
      </w:r>
      <w:r w:rsidRPr="003754F7">
        <w:rPr>
          <w:rFonts w:asciiTheme="majorBidi" w:hAnsiTheme="majorBidi" w:cstheme="majorBidi"/>
        </w:rPr>
        <w:t xml:space="preserve">Multi-period Excess Earning Method (MEEM) </w:t>
      </w:r>
      <w:r w:rsidRPr="003754F7">
        <w:rPr>
          <w:rFonts w:asciiTheme="majorBidi" w:hAnsiTheme="majorBidi" w:cstheme="majorBidi"/>
          <w:cs/>
        </w:rPr>
        <w:t>โดยมีระยะเวลาในการดำเนินงานตามสัญญาซื้อขายไฟฟ้าและเงื่อนไขที่เกี่ยวข้อง ข้อสมมติที่สำคัญในการคำนวณ ได้แก่ ประมาณการรายได้ในอนาคต และอัตราคิดลด</w:t>
      </w:r>
    </w:p>
    <w:p w:rsidR="00B06714" w:rsidRPr="003754F7" w:rsidRDefault="00FA2BDF" w:rsidP="00FA2BDF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t>การประเมินมูลค่ายุติธรรมที่ดิน อาคารและอุปกรณ์นั้นใช้วิธีราคาตลาด</w:t>
      </w:r>
      <w:r w:rsidRPr="003754F7">
        <w:rPr>
          <w:rFonts w:asciiTheme="majorBidi" w:hAnsiTheme="majorBidi" w:cstheme="majorBidi"/>
        </w:rPr>
        <w:t xml:space="preserve"> (Market approach)</w:t>
      </w:r>
    </w:p>
    <w:p w:rsidR="00B06714" w:rsidRPr="003754F7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:rsidR="007B1E97" w:rsidRPr="003754F7" w:rsidRDefault="007B1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3754F7">
        <w:rPr>
          <w:rFonts w:asciiTheme="majorBidi" w:hAnsiTheme="majorBidi" w:cstheme="majorBidi"/>
          <w:cs/>
        </w:rPr>
        <w:br w:type="page"/>
      </w:r>
    </w:p>
    <w:p w:rsidR="00FA2BDF" w:rsidRPr="003754F7" w:rsidRDefault="009B4543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</w:rPr>
      </w:pPr>
      <w:r w:rsidRPr="001449A4">
        <w:rPr>
          <w:cs/>
        </w:rPr>
        <w:lastRenderedPageBreak/>
        <w:t xml:space="preserve">สาเหตุหลักในการเปลี่ยนแปลงมูลค่ายุติธรรมของสินทรัพย์ (หนี้สิน) สุทธิที่ได้มา ณ วันที่ซื้อเงินลงทุนเกิดจากการเปลี่ยนแปลงมูลค่ายุติธรรมของสัญญาซื้อขายไฟฟ้าและสิทธิใช้สัมปทานเนื่องจาก ณ วันที่ลงทุนในกลุ่มบริษัท </w:t>
      </w:r>
      <w:r>
        <w:br/>
      </w:r>
      <w:r w:rsidRPr="001449A4">
        <w:t>Star Energy Group Holding Pte.</w:t>
      </w:r>
      <w:r>
        <w:t xml:space="preserve"> </w:t>
      </w:r>
      <w:r w:rsidRPr="001449A4">
        <w:t xml:space="preserve">Ltd. (SEGHPL) </w:t>
      </w:r>
      <w:r w:rsidRPr="001449A4">
        <w:rPr>
          <w:cs/>
        </w:rPr>
        <w:t>บริษัทมีข้อมูลว่าบริษัทย่อยแห่งหนึ่งในกลุ่มบริษัทดังกล่าว ได้รับการปร</w:t>
      </w:r>
      <w:r>
        <w:rPr>
          <w:cs/>
        </w:rPr>
        <w:t xml:space="preserve">ับขึ้นราคาค่าไฟฟ้าตั้งแต่ปี </w:t>
      </w:r>
      <w:r>
        <w:t>2559</w:t>
      </w:r>
      <w:r w:rsidRPr="001449A4">
        <w:rPr>
          <w:cs/>
        </w:rPr>
        <w:t xml:space="preserve"> และอยู่ระหว่างการดำเนินการสำหรับบริษัทย่อยอื่นในกลุ่มบริษัทเช่นเดียวกัน ผู้บริหารจึง</w:t>
      </w:r>
      <w:r w:rsidR="004A57AD">
        <w:rPr>
          <w:rFonts w:hint="cs"/>
          <w:cs/>
        </w:rPr>
        <w:t>ได้ประมาณการมูลค่ายุติธรรมโดยพิจารณาตามข้อมูลที่ได้รับขณะนั้น</w:t>
      </w:r>
      <w:r w:rsidRPr="001449A4">
        <w:rPr>
          <w:cs/>
        </w:rPr>
        <w:t xml:space="preserve"> อย่างไ</w:t>
      </w:r>
      <w:r>
        <w:rPr>
          <w:cs/>
        </w:rPr>
        <w:t xml:space="preserve">รก็ตาม ณ สิ้นไตรมาสที่ </w:t>
      </w:r>
      <w:r>
        <w:t>2</w:t>
      </w:r>
      <w:r>
        <w:rPr>
          <w:cs/>
        </w:rPr>
        <w:t xml:space="preserve"> ปี </w:t>
      </w:r>
      <w:r>
        <w:t>2561</w:t>
      </w:r>
      <w:r w:rsidRPr="001449A4">
        <w:rPr>
          <w:cs/>
        </w:rPr>
        <w:t xml:space="preserve"> บริษัท</w:t>
      </w:r>
      <w:r>
        <w:rPr>
          <w:rFonts w:hint="cs"/>
          <w:cs/>
        </w:rPr>
        <w:t>ย่อย</w:t>
      </w:r>
      <w:r w:rsidRPr="001449A4">
        <w:rPr>
          <w:cs/>
        </w:rPr>
        <w:t>ได้รับข้อมูลเพิ่มเติมว่าการปรับราคาค่าไฟฟ้ามีความล่าช้าออกไป ประกอบกับมาตรฐานการรายงานทางการเงินที่ให้ระยะเวลาในการประเมินมูลค่ายุติธรรมต้องไม่เก</w:t>
      </w:r>
      <w:r>
        <w:rPr>
          <w:cs/>
        </w:rPr>
        <w:t>ินกว่าหนึ่งปีนับจากวันที่ซื้อ</w:t>
      </w:r>
      <w:r>
        <w:rPr>
          <w:rFonts w:hint="cs"/>
          <w:cs/>
        </w:rPr>
        <w:t>เงินลงทุน</w:t>
      </w:r>
      <w:r w:rsidRPr="001449A4">
        <w:rPr>
          <w:cs/>
        </w:rPr>
        <w:t xml:space="preserve"> ทำให้ต้องรับรู้ผลต่างของสิ่งตอบแทน</w:t>
      </w:r>
      <w:r>
        <w:rPr>
          <w:cs/>
        </w:rPr>
        <w:t>ที่จ่ายไปกับมูลค่ายุติธรรมที่ประเมินโดยผู้ประเมินราคาอิสระ</w:t>
      </w:r>
      <w:r w:rsidRPr="001449A4">
        <w:rPr>
          <w:cs/>
        </w:rPr>
        <w:t>เป็นค่าความนิยม</w:t>
      </w:r>
      <w:r>
        <w:rPr>
          <w:rFonts w:hint="cs"/>
          <w:cs/>
        </w:rPr>
        <w:t xml:space="preserve">จำนวนเงิน </w:t>
      </w:r>
      <w:r w:rsidRPr="005468DB">
        <w:t>4,373</w:t>
      </w:r>
      <w:r w:rsidR="001B0826">
        <w:rPr>
          <w:rFonts w:hint="cs"/>
          <w:cs/>
        </w:rPr>
        <w:t xml:space="preserve"> ล้านบาท</w:t>
      </w:r>
      <w:r w:rsidR="00616BB2">
        <w:rPr>
          <w:rFonts w:hint="cs"/>
          <w:cs/>
        </w:rPr>
        <w:t>บันทึกร</w:t>
      </w:r>
      <w:r w:rsidRPr="001449A4">
        <w:rPr>
          <w:cs/>
        </w:rPr>
        <w:t>วมอยู่ในเงินลงทุนในบริษัทร่วม</w:t>
      </w:r>
      <w:r w:rsidR="00234DAA">
        <w:rPr>
          <w:rFonts w:hint="cs"/>
          <w:cs/>
        </w:rPr>
        <w:t>ในงบแสดงฐานะการเงินรวม</w:t>
      </w:r>
    </w:p>
    <w:p w:rsidR="00B06714" w:rsidRPr="003754F7" w:rsidRDefault="00B06714" w:rsidP="00910B2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trike/>
          <w:sz w:val="30"/>
          <w:szCs w:val="30"/>
          <w:highlight w:val="yellow"/>
          <w:rtl/>
          <w:cs/>
          <w:lang w:bidi="th-TH"/>
        </w:rPr>
      </w:pPr>
    </w:p>
    <w:p w:rsidR="00FA2BDF" w:rsidRPr="003754F7" w:rsidRDefault="00FA2BDF" w:rsidP="00FA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Theme="majorBidi" w:hAnsiTheme="majorBidi" w:cstheme="majorBidi"/>
        </w:rPr>
      </w:pPr>
      <w:r w:rsidRPr="003754F7">
        <w:rPr>
          <w:rFonts w:asciiTheme="majorBidi" w:hAnsiTheme="majorBidi" w:cstheme="majorBidi"/>
          <w:cs/>
        </w:rPr>
        <w:t xml:space="preserve">งบการเงินรวม ณ วันที่ </w:t>
      </w:r>
      <w:r w:rsidRPr="003754F7">
        <w:rPr>
          <w:rFonts w:asciiTheme="majorBidi" w:hAnsiTheme="majorBidi" w:cstheme="majorBidi"/>
        </w:rPr>
        <w:t>31</w:t>
      </w:r>
      <w:r w:rsidRPr="003754F7">
        <w:rPr>
          <w:rFonts w:asciiTheme="majorBidi" w:hAnsiTheme="majorBidi" w:cstheme="majorBidi"/>
          <w:cs/>
        </w:rPr>
        <w:t xml:space="preserve"> ธันวาคม </w:t>
      </w:r>
      <w:r w:rsidRPr="003754F7">
        <w:rPr>
          <w:rFonts w:asciiTheme="majorBidi" w:hAnsiTheme="majorBidi" w:cstheme="majorBidi"/>
        </w:rPr>
        <w:t>2560</w:t>
      </w:r>
      <w:r w:rsidR="00B73AE3">
        <w:rPr>
          <w:rFonts w:asciiTheme="majorBidi" w:hAnsiTheme="majorBidi" w:cstheme="majorBidi"/>
          <w:cs/>
        </w:rPr>
        <w:t xml:space="preserve"> ที่แสดงเปรียบเทียบอยู่ในงบ</w:t>
      </w:r>
      <w:r w:rsidRPr="003754F7">
        <w:rPr>
          <w:rFonts w:asciiTheme="majorBidi" w:hAnsiTheme="majorBidi" w:cstheme="majorBidi"/>
          <w:cs/>
        </w:rPr>
        <w:t>การเงินระหว่างกาลนี้ ได้ถูกปรับปรุงจากงบการเงินที่ได้จัดทำไว้เดิม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เพื่อสะท้อนถึงข้อมูลเพิ่มเติมที่ได้รับเกี่ยวกับข้อเท็จจริงและสถานการณ์แวดล้อมที่มีอยู่ ณ วันที่ซื้อ และรายการปรับปรุงที่รับรู้ในภายหลัง ดังนี้</w:t>
      </w:r>
    </w:p>
    <w:p w:rsidR="00B06714" w:rsidRPr="003754F7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89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38"/>
        <w:gridCol w:w="328"/>
        <w:gridCol w:w="1414"/>
        <w:gridCol w:w="432"/>
        <w:gridCol w:w="1209"/>
      </w:tblGrid>
      <w:tr w:rsidR="00FA2BDF" w:rsidRPr="003754F7" w:rsidTr="00B73AE3">
        <w:tc>
          <w:tcPr>
            <w:tcW w:w="5548" w:type="dxa"/>
            <w:gridSpan w:val="2"/>
          </w:tcPr>
          <w:p w:rsidR="00FA2BDF" w:rsidRPr="003754F7" w:rsidRDefault="00FA2BDF" w:rsidP="00FA2BDF">
            <w:pPr>
              <w:ind w:right="-138"/>
              <w:rPr>
                <w:rFonts w:asciiTheme="majorBidi" w:hAnsiTheme="majorBidi" w:cstheme="majorBidi"/>
                <w:b/>
                <w:bCs/>
              </w:rPr>
            </w:pPr>
            <w:r w:rsidRPr="003754F7">
              <w:rPr>
                <w:rFonts w:asciiTheme="majorBidi" w:hAnsiTheme="majorBidi" w:cstheme="majorBidi"/>
                <w:b/>
                <w:bCs/>
                <w:cs/>
              </w:rPr>
              <w:t xml:space="preserve">ผลกระทบต่องบแสดงฐานะการเงินรวม ณ วันที่ </w:t>
            </w:r>
            <w:r w:rsidRPr="003754F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754F7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3754F7">
              <w:rPr>
                <w:rFonts w:asciiTheme="majorBidi" w:hAnsiTheme="majorBidi" w:cstheme="majorBidi"/>
                <w:b/>
                <w:bCs/>
              </w:rPr>
              <w:t>2560</w:t>
            </w:r>
          </w:p>
        </w:tc>
        <w:tc>
          <w:tcPr>
            <w:tcW w:w="328" w:type="dxa"/>
          </w:tcPr>
          <w:p w:rsidR="00FA2BDF" w:rsidRPr="003754F7" w:rsidRDefault="00FA2BDF" w:rsidP="00FA2BDF">
            <w:pPr>
              <w:ind w:left="-138" w:right="-13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ind w:left="-138" w:right="-13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</w:tcPr>
          <w:p w:rsidR="00FA2BDF" w:rsidRPr="003754F7" w:rsidRDefault="00FA2BDF" w:rsidP="00FA2BDF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06714" w:rsidRPr="003754F7" w:rsidTr="00B73AE3">
        <w:tc>
          <w:tcPr>
            <w:tcW w:w="5548" w:type="dxa"/>
            <w:gridSpan w:val="2"/>
            <w:hideMark/>
          </w:tcPr>
          <w:p w:rsidR="00B06714" w:rsidRPr="003754F7" w:rsidRDefault="00B06714" w:rsidP="009E1849">
            <w:pPr>
              <w:ind w:right="-13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328" w:type="dxa"/>
          </w:tcPr>
          <w:p w:rsidR="00B06714" w:rsidRPr="003754F7" w:rsidRDefault="00B06714" w:rsidP="009E1849">
            <w:pPr>
              <w:ind w:left="-138" w:right="-13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14" w:type="dxa"/>
          </w:tcPr>
          <w:p w:rsidR="00B06714" w:rsidRPr="003754F7" w:rsidRDefault="00B06714" w:rsidP="009E1849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432" w:type="dxa"/>
          </w:tcPr>
          <w:p w:rsidR="00B06714" w:rsidRPr="00B73AE3" w:rsidRDefault="00B06714" w:rsidP="009E1849">
            <w:pPr>
              <w:ind w:left="-138" w:right="-13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9" w:type="dxa"/>
            <w:hideMark/>
          </w:tcPr>
          <w:p w:rsidR="00B06714" w:rsidRPr="003754F7" w:rsidRDefault="00B06714" w:rsidP="009E1849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754F7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907ACA" w:rsidRPr="003754F7">
              <w:rPr>
                <w:rFonts w:asciiTheme="majorBidi" w:hAnsiTheme="majorBidi" w:cstheme="majorBidi"/>
                <w:i/>
                <w:iCs/>
                <w:cs/>
              </w:rPr>
              <w:t>ล้าน</w:t>
            </w:r>
            <w:r w:rsidRPr="003754F7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06714" w:rsidRPr="003754F7" w:rsidTr="00B73AE3">
        <w:tc>
          <w:tcPr>
            <w:tcW w:w="4410" w:type="dxa"/>
          </w:tcPr>
          <w:p w:rsidR="00B06714" w:rsidRPr="003754F7" w:rsidRDefault="00B06714" w:rsidP="009E1849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8" w:type="dxa"/>
          </w:tcPr>
          <w:p w:rsidR="00B06714" w:rsidRPr="003754F7" w:rsidRDefault="00B06714" w:rsidP="009E1849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328" w:type="dxa"/>
          </w:tcPr>
          <w:p w:rsidR="00B06714" w:rsidRPr="003754F7" w:rsidRDefault="00B06714" w:rsidP="009E1849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4" w:type="dxa"/>
          </w:tcPr>
          <w:p w:rsidR="00B06714" w:rsidRPr="003754F7" w:rsidRDefault="00B06714" w:rsidP="009E1849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432" w:type="dxa"/>
          </w:tcPr>
          <w:p w:rsidR="00B06714" w:rsidRPr="003754F7" w:rsidRDefault="00B06714" w:rsidP="009E1849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9" w:type="dxa"/>
          </w:tcPr>
          <w:p w:rsidR="00B06714" w:rsidRPr="003754F7" w:rsidRDefault="00B06714" w:rsidP="009E1849">
            <w:pPr>
              <w:rPr>
                <w:rFonts w:asciiTheme="majorBidi" w:hAnsiTheme="majorBidi" w:cstheme="majorBidi"/>
              </w:rPr>
            </w:pPr>
          </w:p>
        </w:tc>
      </w:tr>
      <w:tr w:rsidR="00FA2BDF" w:rsidRPr="003754F7" w:rsidTr="00B73AE3">
        <w:tc>
          <w:tcPr>
            <w:tcW w:w="4410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สินทรัพย์</w:t>
            </w:r>
          </w:p>
        </w:tc>
        <w:tc>
          <w:tcPr>
            <w:tcW w:w="1138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328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9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</w:rPr>
            </w:pPr>
          </w:p>
        </w:tc>
      </w:tr>
      <w:tr w:rsidR="00FA2BDF" w:rsidRPr="003754F7" w:rsidTr="00B73AE3">
        <w:tc>
          <w:tcPr>
            <w:tcW w:w="4410" w:type="dxa"/>
            <w:hideMark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  <w:cs/>
              </w:rPr>
              <w:t>เงินลงทุนในบริษัทร่วมลดลง</w:t>
            </w:r>
          </w:p>
        </w:tc>
        <w:tc>
          <w:tcPr>
            <w:tcW w:w="1138" w:type="dxa"/>
          </w:tcPr>
          <w:p w:rsidR="00FA2BDF" w:rsidRPr="003754F7" w:rsidRDefault="00FA2BDF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28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9" w:type="dxa"/>
          </w:tcPr>
          <w:p w:rsidR="00FA2BDF" w:rsidRPr="003754F7" w:rsidRDefault="00FA2BDF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(242)</w:t>
            </w:r>
          </w:p>
        </w:tc>
      </w:tr>
      <w:tr w:rsidR="00FA2BDF" w:rsidRPr="003754F7" w:rsidTr="00B73AE3">
        <w:tc>
          <w:tcPr>
            <w:tcW w:w="4410" w:type="dxa"/>
            <w:hideMark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754F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8" w:type="dxa"/>
          </w:tcPr>
          <w:p w:rsidR="00FA2BDF" w:rsidRPr="003754F7" w:rsidRDefault="00FA2BDF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2BDF" w:rsidRPr="005319A6" w:rsidRDefault="00FA2BDF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5319A6">
              <w:rPr>
                <w:rFonts w:asciiTheme="majorBidi" w:hAnsiTheme="majorBidi" w:cstheme="majorBidi"/>
                <w:b/>
                <w:bCs/>
              </w:rPr>
              <w:t>(242)</w:t>
            </w:r>
          </w:p>
        </w:tc>
      </w:tr>
      <w:tr w:rsidR="00FA2BDF" w:rsidRPr="003754F7" w:rsidTr="00B73AE3">
        <w:tc>
          <w:tcPr>
            <w:tcW w:w="4410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</w:tcPr>
          <w:p w:rsidR="00FA2BDF" w:rsidRPr="003754F7" w:rsidRDefault="00FA2BDF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A2BDF" w:rsidRPr="003754F7" w:rsidRDefault="00FA2BDF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bookmarkStart w:id="1" w:name="_GoBack"/>
            <w:bookmarkEnd w:id="1"/>
          </w:p>
        </w:tc>
      </w:tr>
      <w:tr w:rsidR="00FA2BDF" w:rsidRPr="003754F7" w:rsidTr="000D054D">
        <w:tc>
          <w:tcPr>
            <w:tcW w:w="4410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754F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:rsidR="00FA2BDF" w:rsidRPr="003754F7" w:rsidRDefault="00FA2BDF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:rsidR="00FA2BDF" w:rsidRPr="005319A6" w:rsidRDefault="00FA2BDF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cs/>
              </w:rPr>
            </w:pPr>
          </w:p>
        </w:tc>
      </w:tr>
      <w:tr w:rsidR="00FA2BDF" w:rsidRPr="003754F7" w:rsidTr="000D054D">
        <w:tc>
          <w:tcPr>
            <w:tcW w:w="4410" w:type="dxa"/>
          </w:tcPr>
          <w:p w:rsidR="00FA2BDF" w:rsidRPr="003754F7" w:rsidRDefault="00FA2BDF" w:rsidP="00FA2BDF">
            <w:pPr>
              <w:rPr>
                <w:rFonts w:asciiTheme="majorBidi" w:hAnsiTheme="majorBidi" w:cstheme="majorBidi"/>
                <w:cs/>
              </w:rPr>
            </w:pPr>
            <w:r w:rsidRPr="003754F7">
              <w:rPr>
                <w:rFonts w:asciiTheme="majorBidi" w:hAnsiTheme="majorBidi" w:cstheme="majorBidi"/>
                <w:cs/>
              </w:rPr>
              <w:t>กำไรสะสมลดลง</w:t>
            </w:r>
          </w:p>
        </w:tc>
        <w:tc>
          <w:tcPr>
            <w:tcW w:w="1138" w:type="dxa"/>
          </w:tcPr>
          <w:p w:rsidR="00FA2BDF" w:rsidRPr="003754F7" w:rsidRDefault="00FA2BDF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328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</w:tcPr>
          <w:p w:rsidR="00FA2BDF" w:rsidRPr="003754F7" w:rsidRDefault="00FA2BDF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32" w:type="dxa"/>
          </w:tcPr>
          <w:p w:rsidR="00FA2BDF" w:rsidRPr="003754F7" w:rsidRDefault="00FA2BDF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FA2BDF" w:rsidRPr="003754F7" w:rsidRDefault="00FA2BDF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 w:rsidRPr="003754F7">
              <w:rPr>
                <w:rFonts w:asciiTheme="majorBidi" w:hAnsiTheme="majorBidi" w:cstheme="majorBidi"/>
              </w:rPr>
              <w:t>(</w:t>
            </w:r>
            <w:r w:rsidR="000D054D">
              <w:rPr>
                <w:rFonts w:asciiTheme="majorBidi" w:hAnsiTheme="majorBidi" w:cstheme="majorBidi"/>
              </w:rPr>
              <w:t>170</w:t>
            </w:r>
            <w:r w:rsidRPr="003754F7">
              <w:rPr>
                <w:rFonts w:asciiTheme="majorBidi" w:hAnsiTheme="majorBidi" w:cstheme="majorBidi"/>
              </w:rPr>
              <w:t>)</w:t>
            </w:r>
          </w:p>
        </w:tc>
      </w:tr>
      <w:tr w:rsidR="000D054D" w:rsidRPr="003754F7" w:rsidTr="000D054D">
        <w:tc>
          <w:tcPr>
            <w:tcW w:w="4410" w:type="dxa"/>
          </w:tcPr>
          <w:p w:rsidR="000D054D" w:rsidRPr="000D054D" w:rsidRDefault="000D054D" w:rsidP="00FA2BDF">
            <w:pPr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รวมส่วนของบริษัทลดลง</w:t>
            </w:r>
          </w:p>
        </w:tc>
        <w:tc>
          <w:tcPr>
            <w:tcW w:w="1138" w:type="dxa"/>
          </w:tcPr>
          <w:p w:rsidR="000D054D" w:rsidRPr="003754F7" w:rsidRDefault="000D054D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328" w:type="dxa"/>
          </w:tcPr>
          <w:p w:rsidR="000D054D" w:rsidRPr="003754F7" w:rsidRDefault="000D054D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</w:tcPr>
          <w:p w:rsidR="000D054D" w:rsidRPr="003754F7" w:rsidRDefault="000D054D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32" w:type="dxa"/>
          </w:tcPr>
          <w:p w:rsidR="000D054D" w:rsidRPr="003754F7" w:rsidRDefault="000D054D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:rsidR="000D054D" w:rsidRPr="005319A6" w:rsidRDefault="000D054D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  <w:cs/>
              </w:rPr>
            </w:pPr>
            <w:r w:rsidRPr="005319A6">
              <w:rPr>
                <w:rFonts w:asciiTheme="majorBidi" w:hAnsiTheme="majorBidi" w:cstheme="majorBidi"/>
                <w:b/>
                <w:bCs/>
              </w:rPr>
              <w:t>(170)</w:t>
            </w:r>
          </w:p>
        </w:tc>
      </w:tr>
      <w:tr w:rsidR="000D054D" w:rsidRPr="003754F7" w:rsidTr="000D054D">
        <w:tc>
          <w:tcPr>
            <w:tcW w:w="4410" w:type="dxa"/>
          </w:tcPr>
          <w:p w:rsidR="000D054D" w:rsidRPr="003754F7" w:rsidRDefault="000D054D" w:rsidP="00FA2BDF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138" w:type="dxa"/>
          </w:tcPr>
          <w:p w:rsidR="000D054D" w:rsidRPr="003754F7" w:rsidRDefault="000D054D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328" w:type="dxa"/>
          </w:tcPr>
          <w:p w:rsidR="000D054D" w:rsidRPr="003754F7" w:rsidRDefault="000D054D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</w:tcPr>
          <w:p w:rsidR="000D054D" w:rsidRPr="003754F7" w:rsidRDefault="000D054D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32" w:type="dxa"/>
          </w:tcPr>
          <w:p w:rsidR="000D054D" w:rsidRPr="003754F7" w:rsidRDefault="000D054D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0D054D" w:rsidRPr="003754F7" w:rsidRDefault="000D054D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(72)</w:t>
            </w:r>
          </w:p>
        </w:tc>
      </w:tr>
      <w:tr w:rsidR="000D054D" w:rsidRPr="003754F7" w:rsidTr="000D054D">
        <w:tc>
          <w:tcPr>
            <w:tcW w:w="4410" w:type="dxa"/>
          </w:tcPr>
          <w:p w:rsidR="000D054D" w:rsidRPr="000D054D" w:rsidRDefault="000D054D" w:rsidP="00FA2BD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0D054D">
              <w:rPr>
                <w:rFonts w:asciiTheme="majorBidi" w:hAnsiTheme="majorBidi" w:cstheme="majorBidi" w:hint="cs"/>
                <w:b/>
                <w:bCs/>
                <w:cs/>
              </w:rPr>
              <w:t>ส่วนของผู้ถือหุ้น</w:t>
            </w:r>
            <w:r w:rsidR="00176341">
              <w:rPr>
                <w:rFonts w:asciiTheme="majorBidi" w:hAnsiTheme="majorBidi" w:cstheme="majorBidi" w:hint="cs"/>
                <w:b/>
                <w:bCs/>
                <w:cs/>
              </w:rPr>
              <w:t>ลดลง</w:t>
            </w:r>
          </w:p>
        </w:tc>
        <w:tc>
          <w:tcPr>
            <w:tcW w:w="1138" w:type="dxa"/>
          </w:tcPr>
          <w:p w:rsidR="000D054D" w:rsidRPr="003754F7" w:rsidRDefault="000D054D" w:rsidP="00FA2BDF">
            <w:pPr>
              <w:tabs>
                <w:tab w:val="clear" w:pos="907"/>
                <w:tab w:val="decimal" w:pos="93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328" w:type="dxa"/>
          </w:tcPr>
          <w:p w:rsidR="000D054D" w:rsidRPr="003754F7" w:rsidRDefault="000D054D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4" w:type="dxa"/>
          </w:tcPr>
          <w:p w:rsidR="000D054D" w:rsidRPr="003754F7" w:rsidRDefault="000D054D" w:rsidP="00FA2BDF">
            <w:pPr>
              <w:tabs>
                <w:tab w:val="decimal" w:pos="96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32" w:type="dxa"/>
          </w:tcPr>
          <w:p w:rsidR="000D054D" w:rsidRPr="003754F7" w:rsidRDefault="000D054D" w:rsidP="00FA2BDF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D054D" w:rsidRPr="005319A6" w:rsidRDefault="000D054D" w:rsidP="0053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07" w:right="-105"/>
              <w:rPr>
                <w:rFonts w:asciiTheme="majorBidi" w:hAnsiTheme="majorBidi" w:cstheme="majorBidi"/>
                <w:b/>
                <w:bCs/>
              </w:rPr>
            </w:pPr>
            <w:r w:rsidRPr="005319A6">
              <w:rPr>
                <w:rFonts w:asciiTheme="majorBidi" w:hAnsiTheme="majorBidi" w:cstheme="majorBidi"/>
                <w:b/>
                <w:bCs/>
              </w:rPr>
              <w:t>(242)</w:t>
            </w:r>
          </w:p>
        </w:tc>
      </w:tr>
    </w:tbl>
    <w:p w:rsidR="00B06714" w:rsidRPr="003754F7" w:rsidRDefault="00B06714" w:rsidP="00B06714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815730" w:rsidRPr="00686C19" w:rsidRDefault="00B06714" w:rsidP="0075249F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rtl/>
          <w:cs/>
        </w:rPr>
      </w:pPr>
      <w:r w:rsidRPr="003754F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ดังกล่าวไม่มีผลกระทบต่อกำไรขาดทุนรวมและกำไรต่อหุ้นรวมสำหรับงวดสามเดือนและหกเดือนสิ้นสุดวันที่ </w:t>
      </w:r>
      <w:r w:rsidR="004E3F3B" w:rsidRPr="003754F7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3754F7">
        <w:rPr>
          <w:rFonts w:asciiTheme="majorBidi" w:hAnsiTheme="majorBidi" w:cstheme="majorBidi"/>
          <w:sz w:val="30"/>
          <w:szCs w:val="30"/>
        </w:rPr>
        <w:t xml:space="preserve"> </w:t>
      </w:r>
      <w:r w:rsidRPr="003754F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มิถุนายน </w:t>
      </w:r>
      <w:r w:rsidR="0075249F" w:rsidRPr="003754F7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  <w:r w:rsidR="00815730" w:rsidRPr="003754F7">
        <w:rPr>
          <w:rFonts w:asciiTheme="majorBidi" w:hAnsiTheme="majorBidi" w:cstheme="majorBidi"/>
          <w:b/>
          <w:bCs/>
          <w:sz w:val="30"/>
          <w:szCs w:val="30"/>
          <w:rtl/>
          <w:cs/>
        </w:rPr>
        <w:br w:type="page"/>
      </w:r>
    </w:p>
    <w:p w:rsidR="002667D7" w:rsidRPr="00686C19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:rsidR="00870CCC" w:rsidRPr="00686C19" w:rsidRDefault="00870CCC" w:rsidP="002E5791"/>
    <w:p w:rsidR="009C7390" w:rsidRPr="00686C19" w:rsidRDefault="009C7390" w:rsidP="009C7390">
      <w:pPr>
        <w:pStyle w:val="index"/>
        <w:tabs>
          <w:tab w:val="clear" w:pos="1134"/>
        </w:tabs>
        <w:ind w:left="540" w:firstLine="0"/>
        <w:jc w:val="thaiDistribute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AB25DF" w:rsidRPr="00686C19">
        <w:rPr>
          <w:rFonts w:ascii="Angsana New" w:hAnsi="Angsana New"/>
          <w:b/>
          <w:sz w:val="30"/>
          <w:szCs w:val="30"/>
          <w:cs/>
          <w:lang w:bidi="th-TH"/>
        </w:rPr>
        <w:t>นัยสำคัญ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260E32" w:rsidRPr="00686C19" w:rsidRDefault="00260E32" w:rsidP="00260E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B6913" w:rsidRPr="00686C19" w:rsidRDefault="009C7390" w:rsidP="009C73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686C19">
        <w:rPr>
          <w:rFonts w:ascii="Angsana New" w:hAnsi="Angsana New"/>
          <w:sz w:val="30"/>
          <w:szCs w:val="30"/>
          <w:cs/>
          <w:lang w:val="en-GB"/>
        </w:rPr>
        <w:t>ความสัมพันธ์ที่มีกับบุคคลหรือกิจการที่เกี่ยวข้องกัน</w:t>
      </w:r>
      <w:r w:rsidRPr="00686C19">
        <w:rPr>
          <w:rFonts w:ascii="Angsana New" w:hAnsi="Angsana New"/>
          <w:sz w:val="30"/>
          <w:szCs w:val="30"/>
          <w:lang w:val="en-GB"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p w:rsidR="009C7390" w:rsidRPr="00686C19" w:rsidRDefault="009C7390" w:rsidP="009C73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384"/>
        <w:gridCol w:w="1418"/>
        <w:gridCol w:w="4603"/>
      </w:tblGrid>
      <w:tr w:rsidR="009C7390" w:rsidRPr="00686C19" w:rsidTr="0028190E">
        <w:trPr>
          <w:trHeight w:val="20"/>
          <w:tblHeader/>
        </w:trPr>
        <w:tc>
          <w:tcPr>
            <w:tcW w:w="3384" w:type="dxa"/>
            <w:shd w:val="clear" w:color="auto" w:fill="auto"/>
          </w:tcPr>
          <w:p w:rsidR="009C7390" w:rsidRPr="00686C19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cs/>
              </w:rPr>
            </w:pPr>
            <w:r w:rsidRPr="00686C19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18" w:type="dxa"/>
            <w:shd w:val="clear" w:color="auto" w:fill="auto"/>
          </w:tcPr>
          <w:p w:rsidR="009C7390" w:rsidRPr="00686C19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ประเทศที่จัดตั้ง</w:t>
            </w:r>
          </w:p>
          <w:p w:rsidR="009C7390" w:rsidRPr="00686C19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b/>
                <w:bCs/>
              </w:rPr>
              <w:t>/</w:t>
            </w:r>
            <w:r w:rsidRPr="00686C19">
              <w:rPr>
                <w:b/>
                <w:bCs/>
                <w:cs/>
              </w:rPr>
              <w:t>สัญชาติ</w:t>
            </w:r>
          </w:p>
        </w:tc>
        <w:tc>
          <w:tcPr>
            <w:tcW w:w="4603" w:type="dxa"/>
            <w:shd w:val="clear" w:color="auto" w:fill="auto"/>
          </w:tcPr>
          <w:p w:rsidR="009C7390" w:rsidRPr="00686C19" w:rsidRDefault="009C7390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cs/>
              </w:rPr>
            </w:pPr>
            <w:r w:rsidRPr="00686C19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143A8C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143A8C" w:rsidRPr="00686C19" w:rsidRDefault="00DF37E9" w:rsidP="00DF37E9">
            <w:pPr>
              <w:rPr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ผู้ถือหุ้นรายใหญ่</w:t>
            </w:r>
          </w:p>
        </w:tc>
        <w:tc>
          <w:tcPr>
            <w:tcW w:w="1418" w:type="dxa"/>
            <w:shd w:val="clear" w:color="auto" w:fill="auto"/>
          </w:tcPr>
          <w:p w:rsidR="00143A8C" w:rsidRPr="00686C19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143A8C" w:rsidRPr="00686C19" w:rsidRDefault="00143A8C" w:rsidP="00143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>กองทุนรวมวายุภักษ์ หนึ่ง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686C19">
              <w:rPr>
                <w:cs/>
              </w:rPr>
              <w:t>มีกรรมการร่วมกันกับบริษัท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>สำนักงานประกันสังคม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มี</w:t>
            </w:r>
            <w:r w:rsidRPr="00686C19">
              <w:rPr>
                <w:cs/>
              </w:rPr>
              <w:t>กรรมการร่วมกันกับบริษัท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บริษัทย่อยหรือบริษัทย่อยทางอ้อม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vertAlign w:val="superscript"/>
                <w:cs/>
              </w:rPr>
            </w:pPr>
            <w:r w:rsidRPr="00686C19">
              <w:rPr>
                <w:cs/>
              </w:rPr>
              <w:t>บริษัท บางจากกรีนเนท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vertAlign w:val="superscript"/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vertAlign w:val="superscript"/>
                <w:cs/>
              </w:rPr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>บริษัท บีซีพีจี จำกัด</w:t>
            </w:r>
            <w:r w:rsidRPr="00686C19">
              <w:t xml:space="preserve"> </w:t>
            </w:r>
            <w:r w:rsidRPr="00686C19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rFonts w:hint="cs"/>
                <w:cs/>
              </w:rPr>
              <w:t xml:space="preserve">บริษัท </w:t>
            </w:r>
            <w:r w:rsidRPr="00686C19">
              <w:rPr>
                <w:cs/>
              </w:rPr>
              <w:t>บี</w:t>
            </w:r>
            <w:r w:rsidRPr="00686C19">
              <w:rPr>
                <w:rFonts w:hint="cs"/>
                <w:cs/>
              </w:rPr>
              <w:t>บีจีไอ</w:t>
            </w:r>
            <w:r w:rsidRPr="00686C19">
              <w:rPr>
                <w:cs/>
              </w:rPr>
              <w:t xml:space="preserve"> จำกัด</w:t>
            </w:r>
            <w:r w:rsidRPr="00686C19">
              <w:t xml:space="preserve"> (</w:t>
            </w:r>
            <w:r w:rsidRPr="00686C19">
              <w:rPr>
                <w:rFonts w:hint="cs"/>
                <w:cs/>
              </w:rPr>
              <w:t>มหาชน)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(เดิมชื่อ บริษัท บีบีจีไอ จำกัด)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rFonts w:hint="cs"/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>บริษัท บางจาก รีเทล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t>BCP Energy International Pte. Ltd.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สิงคโปร์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t>BCP Innovation Pte. Ltd.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สิงคโปร์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t>BCP Trading Pte. Ltd.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สิงคโปร์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</w:pPr>
            <w:r w:rsidRPr="00686C19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rPr>
                <w:cs/>
              </w:rPr>
              <w:t>บริษัทย่อยในกลุ่มบริษัท บีซีพีจี จำกัด</w:t>
            </w:r>
            <w:r w:rsidRPr="00686C19">
              <w:t xml:space="preserve"> 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</w:t>
            </w:r>
            <w:r w:rsidRPr="00686C19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686C19">
              <w:rPr>
                <w:cs/>
              </w:rPr>
              <w:t>ไทย</w:t>
            </w:r>
            <w:r w:rsidRPr="00686C19">
              <w:t xml:space="preserve">/ </w:t>
            </w:r>
            <w:r w:rsidRPr="00686C19">
              <w:rPr>
                <w:cs/>
              </w:rPr>
              <w:t>สิงคโปร์</w:t>
            </w:r>
            <w:r w:rsidRPr="00686C19">
              <w:t xml:space="preserve">/ </w:t>
            </w:r>
            <w:r w:rsidRPr="00686C19">
              <w:rPr>
                <w:cs/>
              </w:rPr>
              <w:t xml:space="preserve">ญี่ปุ่น/ </w:t>
            </w:r>
          </w:p>
          <w:p w:rsidR="00DF37E9" w:rsidRPr="00686C19" w:rsidRDefault="00DF37E9" w:rsidP="004F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rFonts w:hint="cs"/>
                <w:cs/>
              </w:rPr>
              <w:t>ฟิลิปปินส์</w:t>
            </w:r>
            <w:r w:rsidR="004F3C18" w:rsidRPr="00686C19">
              <w:t>/</w:t>
            </w:r>
            <w:r w:rsidRPr="00686C19">
              <w:rPr>
                <w:cs/>
              </w:rPr>
              <w:br/>
              <w:t>เนเธอร์แลนด์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686C1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rPr>
                <w:cs/>
              </w:rPr>
              <w:t>บริษัทย่อยในกลุ่มบริษัท บี</w:t>
            </w:r>
            <w:r w:rsidRPr="00686C19">
              <w:rPr>
                <w:rFonts w:hint="cs"/>
                <w:cs/>
              </w:rPr>
              <w:t>บีจีไอ</w:t>
            </w:r>
            <w:r w:rsidRPr="00686C19">
              <w:rPr>
                <w:cs/>
              </w:rPr>
              <w:t xml:space="preserve"> จำกัด</w:t>
            </w:r>
            <w:r w:rsidRPr="00686C19">
              <w:rPr>
                <w:rFonts w:hint="cs"/>
                <w:cs/>
              </w:rPr>
              <w:t xml:space="preserve"> 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686C1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260E32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260E32" w:rsidRPr="00686C19" w:rsidRDefault="00260E32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60E32" w:rsidRPr="00686C19" w:rsidRDefault="00260E32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260E32" w:rsidRPr="00686C19" w:rsidRDefault="00260E32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4F3C18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4F3C18" w:rsidRPr="00686C19" w:rsidRDefault="004F3C18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4F3C18" w:rsidRPr="00686C19" w:rsidRDefault="004F3C18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4F3C18" w:rsidRPr="00686C19" w:rsidRDefault="004F3C18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260E32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260E32" w:rsidRPr="00686C19" w:rsidRDefault="00260E32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lastRenderedPageBreak/>
              <w:t>บริษัทย่อยหรือบริษัทย่อยทางอ้อม</w:t>
            </w:r>
            <w:r w:rsidRPr="00686C19">
              <w:rPr>
                <w:rFonts w:hint="cs"/>
                <w:b/>
                <w:bCs/>
                <w:i/>
                <w:iCs/>
                <w:cs/>
              </w:rPr>
              <w:t xml:space="preserve"> (ต่อ)</w:t>
            </w:r>
          </w:p>
        </w:tc>
        <w:tc>
          <w:tcPr>
            <w:tcW w:w="1418" w:type="dxa"/>
            <w:shd w:val="clear" w:color="auto" w:fill="auto"/>
          </w:tcPr>
          <w:p w:rsidR="00260E32" w:rsidRPr="00686C19" w:rsidRDefault="00260E32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260E32" w:rsidRPr="00686C19" w:rsidRDefault="00260E32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 xml:space="preserve">บริษัทย่อยทางอ้อมในกลุ่ม </w:t>
            </w:r>
            <w:r w:rsidRPr="00686C19">
              <w:t xml:space="preserve">Nido 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</w:t>
            </w:r>
            <w:r w:rsidRPr="00686C19">
              <w:t>Petroleum PTY Limited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ออสเตรเลีย/</w:t>
            </w:r>
            <w:r w:rsidRPr="00686C19">
              <w:rPr>
                <w:cs/>
              </w:rPr>
              <w:br/>
              <w:t>หมู่เกาะบริติซ เวอร์จิน/</w:t>
            </w:r>
            <w:r w:rsidRPr="00686C19">
              <w:rPr>
                <w:sz w:val="14"/>
                <w:szCs w:val="14"/>
              </w:rPr>
              <w:t xml:space="preserve"> </w:t>
            </w:r>
            <w:r w:rsidRPr="00686C19">
              <w:rPr>
                <w:cs/>
              </w:rPr>
              <w:t>บาห์เรน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686C19">
              <w:rPr>
                <w:cs/>
              </w:rPr>
              <w:t>มีผู้บริหารของบริษัท</w:t>
            </w:r>
            <w:r w:rsidR="004E3F3B" w:rsidRPr="00686C19">
              <w:rPr>
                <w:rFonts w:hint="cs"/>
                <w:cs/>
              </w:rPr>
              <w:t>ย่อย</w:t>
            </w:r>
            <w:r w:rsidRPr="00686C19">
              <w:rPr>
                <w:cs/>
              </w:rPr>
              <w:t>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บริษัทร่วมทางอ้อมและการร่วมค้า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>บริษัท บงกช มารีน เซอร์วิส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right="-45" w:hanging="156"/>
              <w:rPr>
                <w:cs/>
              </w:rPr>
            </w:pPr>
            <w:r w:rsidRPr="00686C19">
              <w:rPr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มีผู้บริหารของบริษัทเป็นกรรมการ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rPr>
                <w:cs/>
              </w:rPr>
              <w:t>บริษัท</w:t>
            </w:r>
            <w:r w:rsidRPr="00686C19">
              <w:rPr>
                <w:rFonts w:hint="cs"/>
                <w:cs/>
              </w:rPr>
              <w:t>ร่วม</w:t>
            </w:r>
            <w:r w:rsidRPr="00686C19">
              <w:rPr>
                <w:cs/>
              </w:rPr>
              <w:t>ในกลุ่มบริษัท บีซีพีจี จำกัด</w:t>
            </w:r>
            <w:r w:rsidRPr="00686C19">
              <w:t xml:space="preserve"> 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</w:t>
            </w:r>
            <w:r w:rsidRPr="00686C19">
              <w:rPr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</w:pPr>
            <w:r w:rsidRPr="00686C19">
              <w:rPr>
                <w:cs/>
              </w:rPr>
              <w:t>สิงคโปร์</w:t>
            </w:r>
            <w:r w:rsidRPr="00686C19">
              <w:t>/</w:t>
            </w:r>
          </w:p>
          <w:p w:rsidR="00786D3B" w:rsidRPr="00686C19" w:rsidRDefault="00DF37E9" w:rsidP="0078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rFonts w:hint="cs"/>
                <w:cs/>
              </w:rPr>
              <w:t>ฟิลิปปินส์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rPr>
                <w:cs/>
              </w:rPr>
              <w:t>บริษัทร่วมในกลุ่มบริษัท บี</w:t>
            </w:r>
            <w:r w:rsidRPr="00686C19">
              <w:rPr>
                <w:rFonts w:hint="cs"/>
                <w:cs/>
              </w:rPr>
              <w:t>บีจีไอ</w:t>
            </w:r>
            <w:r w:rsidRPr="00686C19">
              <w:rPr>
                <w:cs/>
              </w:rPr>
              <w:t xml:space="preserve"> จำกัด</w:t>
            </w:r>
            <w:r w:rsidRPr="00686C19">
              <w:rPr>
                <w:rFonts w:hint="cs"/>
                <w:cs/>
              </w:rPr>
              <w:t xml:space="preserve"> 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(มหาชน)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rFonts w:hint="cs"/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มีผู้บริหารของบริษัทย่อยเป็นกรรมการ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กิจการที่เกี่ยวข้องกันอื่น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rPr>
                <w:cs/>
              </w:rPr>
            </w:pPr>
            <w:r w:rsidRPr="00686C19">
              <w:rPr>
                <w:cs/>
              </w:rPr>
              <w:t>บริษัท</w:t>
            </w:r>
            <w:r w:rsidRPr="00686C19">
              <w:t xml:space="preserve"> </w:t>
            </w:r>
            <w:r w:rsidRPr="00686C19">
              <w:rPr>
                <w:cs/>
              </w:rPr>
              <w:t xml:space="preserve">ขนส่งน้ำมันทางท่อ จำกัด 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มีตัวแทนของบริษัทเป็นกรรมการ</w:t>
            </w:r>
          </w:p>
        </w:tc>
      </w:tr>
      <w:tr w:rsidR="00DF37E9" w:rsidRPr="00686C19" w:rsidTr="0028190E">
        <w:trPr>
          <w:trHeight w:val="20"/>
        </w:trPr>
        <w:tc>
          <w:tcPr>
            <w:tcW w:w="3384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</w:pPr>
            <w:r w:rsidRPr="00686C19">
              <w:rPr>
                <w:cs/>
              </w:rPr>
              <w:t>ผู้บริหารสำคัญ</w:t>
            </w:r>
          </w:p>
        </w:tc>
        <w:tc>
          <w:tcPr>
            <w:tcW w:w="1418" w:type="dxa"/>
            <w:shd w:val="clear" w:color="auto" w:fill="auto"/>
          </w:tcPr>
          <w:p w:rsidR="00DF37E9" w:rsidRPr="00686C19" w:rsidRDefault="00DF37E9" w:rsidP="00DF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686C19">
              <w:rPr>
                <w:cs/>
              </w:rPr>
              <w:t>ไทย</w:t>
            </w:r>
          </w:p>
        </w:tc>
        <w:tc>
          <w:tcPr>
            <w:tcW w:w="4603" w:type="dxa"/>
            <w:shd w:val="clear" w:color="auto" w:fill="auto"/>
          </w:tcPr>
          <w:p w:rsidR="00DF37E9" w:rsidRPr="00686C19" w:rsidRDefault="00DF37E9" w:rsidP="0078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34" w:right="-45" w:firstLine="20"/>
              <w:jc w:val="thaiDistribute"/>
              <w:rPr>
                <w:cs/>
              </w:rPr>
            </w:pPr>
            <w:r w:rsidRPr="00686C19">
              <w:rPr>
                <w:cs/>
              </w:rPr>
              <w:t xml:space="preserve">บุคคลที่มีอำนาจและความรับผิดชอบการวางแผน </w:t>
            </w:r>
            <w:r w:rsidRPr="00686C19">
              <w:br/>
            </w:r>
            <w:r w:rsidRPr="00686C19">
              <w:rPr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686C19">
              <w:rPr>
                <w:cs/>
              </w:rPr>
              <w:br/>
              <w:t xml:space="preserve">    ทางตรงหรือทางอ้อม ทั้งนี้ รวมถึงกรรมการของ</w:t>
            </w:r>
            <w:r w:rsidRPr="00686C19">
              <w:rPr>
                <w:cs/>
              </w:rPr>
              <w:tab/>
              <w:t>กลุ่ม</w:t>
            </w:r>
            <w:r w:rsidRPr="00686C19">
              <w:rPr>
                <w:cs/>
              </w:rPr>
              <w:tab/>
              <w:t>บริษัท (ไม่ว่าจะทำหน้าที่ในระดับบริหาร</w:t>
            </w:r>
            <w:r w:rsidRPr="00686C19">
              <w:rPr>
                <w:cs/>
              </w:rPr>
              <w:tab/>
              <w:t>หรือไม่)</w:t>
            </w:r>
          </w:p>
        </w:tc>
      </w:tr>
    </w:tbl>
    <w:p w:rsidR="00597789" w:rsidRPr="00686C19" w:rsidRDefault="00597789" w:rsidP="00B60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</w:pPr>
    </w:p>
    <w:p w:rsidR="002438B9" w:rsidRPr="00686C19" w:rsidRDefault="002438B9" w:rsidP="00AC4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270"/>
      </w:pPr>
      <w:r w:rsidRPr="00686C19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2438B9" w:rsidRPr="00686C19" w:rsidRDefault="002438B9" w:rsidP="002438B9">
      <w:pPr>
        <w:pStyle w:val="block"/>
        <w:spacing w:after="0" w:line="240" w:lineRule="auto"/>
        <w:ind w:left="539" w:right="-45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066"/>
        <w:gridCol w:w="6087"/>
      </w:tblGrid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:rsidR="002438B9" w:rsidRPr="00686C19" w:rsidRDefault="002438B9" w:rsidP="005C65C0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120" w:type="dxa"/>
          </w:tcPr>
          <w:p w:rsidR="002438B9" w:rsidRPr="00686C19" w:rsidRDefault="00856A55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2438B9"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="002438B9" w:rsidRPr="00686C19"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 w:rsidR="002438B9"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="002438B9" w:rsidRPr="00686C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120" w:type="dxa"/>
          </w:tcPr>
          <w:p w:rsidR="002438B9" w:rsidRPr="00686C19" w:rsidRDefault="002438B9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</w:t>
            </w:r>
            <w:r w:rsidRPr="00686C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686C19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/ </w:t>
            </w:r>
            <w:r w:rsidRPr="00686C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120" w:type="dxa"/>
          </w:tcPr>
          <w:p w:rsidR="002438B9" w:rsidRPr="00686C19" w:rsidRDefault="00856A55" w:rsidP="005C65C0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</w:t>
            </w:r>
            <w:r w:rsidR="002438B9"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</w:t>
            </w:r>
            <w:r w:rsidR="002438B9" w:rsidRPr="00686C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120" w:type="dxa"/>
          </w:tcPr>
          <w:p w:rsidR="002438B9" w:rsidRPr="00686C19" w:rsidRDefault="002438B9" w:rsidP="005C65C0">
            <w:pPr>
              <w:spacing w:line="240" w:lineRule="auto"/>
              <w:ind w:right="-43"/>
            </w:pPr>
            <w:r w:rsidRPr="00686C19">
              <w:rPr>
                <w:cs/>
              </w:rPr>
              <w:t>ราคาตามสัญญา</w:t>
            </w:r>
          </w:p>
        </w:tc>
      </w:tr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</w:t>
            </w:r>
            <w:r w:rsidR="00C95E3F" w:rsidRPr="00686C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การบริหาร</w:t>
            </w:r>
            <w:r w:rsidR="00C95E3F" w:rsidRPr="00686C1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</w:t>
            </w:r>
            <w:r w:rsidR="00C95E3F" w:rsidRPr="00686C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าน</w:t>
            </w:r>
          </w:p>
        </w:tc>
        <w:tc>
          <w:tcPr>
            <w:tcW w:w="6120" w:type="dxa"/>
          </w:tcPr>
          <w:p w:rsidR="002438B9" w:rsidRPr="00686C19" w:rsidRDefault="002438B9" w:rsidP="005C65C0">
            <w:pPr>
              <w:spacing w:line="240" w:lineRule="auto"/>
              <w:ind w:right="-43"/>
            </w:pPr>
            <w:r w:rsidRPr="00686C19">
              <w:rPr>
                <w:cs/>
              </w:rPr>
              <w:t>ราคาตามสัญญา</w:t>
            </w:r>
          </w:p>
        </w:tc>
      </w:tr>
      <w:tr w:rsidR="002438B9" w:rsidRPr="00686C19" w:rsidTr="00285AF5">
        <w:trPr>
          <w:trHeight w:hRule="exact" w:val="374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6120" w:type="dxa"/>
          </w:tcPr>
          <w:p w:rsidR="002438B9" w:rsidRPr="00686C19" w:rsidRDefault="002438B9" w:rsidP="005C65C0">
            <w:pPr>
              <w:spacing w:line="240" w:lineRule="auto"/>
              <w:ind w:right="-43"/>
            </w:pPr>
            <w:r w:rsidRPr="00686C19">
              <w:rPr>
                <w:cs/>
              </w:rPr>
              <w:t>ราคาตามสัญญา</w:t>
            </w:r>
          </w:p>
        </w:tc>
      </w:tr>
      <w:tr w:rsidR="002438B9" w:rsidRPr="00686C19" w:rsidTr="00285AF5">
        <w:trPr>
          <w:trHeight w:hRule="exact" w:val="425"/>
        </w:trPr>
        <w:tc>
          <w:tcPr>
            <w:tcW w:w="3078" w:type="dxa"/>
          </w:tcPr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:rsidR="002438B9" w:rsidRPr="00686C19" w:rsidRDefault="002438B9" w:rsidP="00AC498C">
            <w:pPr>
              <w:pStyle w:val="block"/>
              <w:spacing w:after="0" w:line="240" w:lineRule="auto"/>
              <w:ind w:left="0" w:right="-43" w:firstLine="16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:rsidR="00285AF5" w:rsidRPr="00686C19" w:rsidRDefault="002438B9" w:rsidP="005C65C0">
            <w:pPr>
              <w:spacing w:line="240" w:lineRule="auto"/>
              <w:ind w:right="-43"/>
            </w:pPr>
            <w:r w:rsidRPr="00686C19">
              <w:rPr>
                <w:cs/>
              </w:rPr>
              <w:t>อัตราดอกเบี้ยที่กำหนดในสัญญาโดยอ้างอิงราคาตลาด</w:t>
            </w:r>
            <w:r w:rsidR="00285AF5" w:rsidRPr="00686C19">
              <w:rPr>
                <w:rFonts w:hint="cs"/>
                <w:cs/>
              </w:rPr>
              <w:t>และอัตราตามสัญญา</w:t>
            </w:r>
          </w:p>
          <w:p w:rsidR="00183AD0" w:rsidRPr="00686C19" w:rsidRDefault="00285AF5" w:rsidP="005C65C0">
            <w:pPr>
              <w:spacing w:line="240" w:lineRule="auto"/>
              <w:ind w:right="-43"/>
              <w:rPr>
                <w:cs/>
              </w:rPr>
            </w:pPr>
            <w:r w:rsidRPr="00686C19">
              <w:rPr>
                <w:rFonts w:hint="cs"/>
                <w:cs/>
              </w:rPr>
              <w:t>ตามสัญญตามสัญญ</w:t>
            </w:r>
          </w:p>
          <w:p w:rsidR="006F7A85" w:rsidRPr="00686C19" w:rsidRDefault="006F7A85" w:rsidP="005C65C0">
            <w:pPr>
              <w:spacing w:line="240" w:lineRule="auto"/>
              <w:ind w:right="-43"/>
            </w:pPr>
            <w:r w:rsidRPr="00686C19">
              <w:t xml:space="preserve"> </w:t>
            </w:r>
          </w:p>
          <w:p w:rsidR="006F7A85" w:rsidRPr="00686C19" w:rsidRDefault="006F7A85" w:rsidP="005C65C0">
            <w:pPr>
              <w:spacing w:line="240" w:lineRule="auto"/>
              <w:ind w:right="-43"/>
            </w:pPr>
          </w:p>
          <w:p w:rsidR="006F7A85" w:rsidRPr="00686C19" w:rsidRDefault="006F7A85" w:rsidP="005C65C0">
            <w:pPr>
              <w:spacing w:line="240" w:lineRule="auto"/>
              <w:ind w:right="-43"/>
            </w:pPr>
            <w:r w:rsidRPr="00686C19">
              <w:t>cll</w:t>
            </w:r>
            <w:r w:rsidRPr="00686C19">
              <w:rPr>
                <w:rFonts w:hint="cs"/>
                <w:cs/>
              </w:rPr>
              <w:t>แสระ</w:t>
            </w:r>
            <w:r w:rsidRPr="00686C19">
              <w:t xml:space="preserve"> </w:t>
            </w:r>
          </w:p>
          <w:p w:rsidR="002438B9" w:rsidRPr="00686C19" w:rsidRDefault="006F7A85" w:rsidP="005C65C0">
            <w:pPr>
              <w:spacing w:line="240" w:lineRule="auto"/>
              <w:ind w:right="-43"/>
            </w:pPr>
            <w:r w:rsidRPr="00686C19">
              <w:t>cliennt</w:t>
            </w:r>
          </w:p>
          <w:p w:rsidR="002438B9" w:rsidRPr="00686C19" w:rsidRDefault="002438B9" w:rsidP="005C65C0">
            <w:pPr>
              <w:spacing w:line="240" w:lineRule="auto"/>
              <w:ind w:right="-43"/>
            </w:pPr>
          </w:p>
          <w:p w:rsidR="002438B9" w:rsidRPr="00686C19" w:rsidRDefault="002438B9" w:rsidP="005C65C0">
            <w:pPr>
              <w:spacing w:line="240" w:lineRule="auto"/>
              <w:ind w:right="-43"/>
              <w:rPr>
                <w:cs/>
              </w:rPr>
            </w:pPr>
          </w:p>
        </w:tc>
      </w:tr>
    </w:tbl>
    <w:p w:rsidR="00B60561" w:rsidRPr="00686C19" w:rsidRDefault="00B60561" w:rsidP="00243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:rsidR="00072858" w:rsidRPr="00686C19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686C19">
        <w:rPr>
          <w:cs/>
        </w:rPr>
        <w:br w:type="page"/>
      </w:r>
      <w:r w:rsidRPr="00686C19">
        <w:rPr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1175EC" w:rsidRPr="00686C19">
        <w:rPr>
          <w:rFonts w:hint="cs"/>
          <w:cs/>
        </w:rPr>
        <w:t>สามเดือนและหก</w:t>
      </w:r>
      <w:r w:rsidRPr="00686C19">
        <w:rPr>
          <w:cs/>
        </w:rPr>
        <w:t xml:space="preserve">เดือนสิ้นสุดวันที่ </w:t>
      </w:r>
      <w:r w:rsidRPr="00686C19">
        <w:t>3</w:t>
      </w:r>
      <w:r w:rsidR="001175EC" w:rsidRPr="00686C19">
        <w:rPr>
          <w:rFonts w:hint="cs"/>
          <w:cs/>
        </w:rPr>
        <w:t>0</w:t>
      </w:r>
      <w:r w:rsidRPr="00686C19">
        <w:t xml:space="preserve"> </w:t>
      </w:r>
      <w:r w:rsidR="001175EC" w:rsidRPr="00686C19">
        <w:rPr>
          <w:rFonts w:hint="cs"/>
          <w:cs/>
        </w:rPr>
        <w:t>มิถุนายน</w:t>
      </w:r>
      <w:r w:rsidRPr="00686C19">
        <w:rPr>
          <w:rFonts w:hint="cs"/>
          <w:cs/>
        </w:rPr>
        <w:t xml:space="preserve"> </w:t>
      </w:r>
      <w:r w:rsidRPr="00686C19">
        <w:t xml:space="preserve">2561 </w:t>
      </w:r>
      <w:r w:rsidRPr="00686C19">
        <w:rPr>
          <w:rFonts w:hint="cs"/>
          <w:cs/>
        </w:rPr>
        <w:t xml:space="preserve">และ </w:t>
      </w:r>
      <w:r w:rsidRPr="00686C19">
        <w:t xml:space="preserve">2560 </w:t>
      </w:r>
      <w:r w:rsidRPr="00686C19">
        <w:rPr>
          <w:rFonts w:hint="cs"/>
          <w:cs/>
        </w:rPr>
        <w:t>สรุปได้ดังนี้</w:t>
      </w:r>
    </w:p>
    <w:p w:rsidR="001175EC" w:rsidRPr="00686C19" w:rsidRDefault="001175EC" w:rsidP="00117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9"/>
        <w:gridCol w:w="271"/>
        <w:gridCol w:w="1084"/>
        <w:gridCol w:w="271"/>
        <w:gridCol w:w="1073"/>
        <w:gridCol w:w="244"/>
        <w:gridCol w:w="9"/>
        <w:gridCol w:w="1100"/>
      </w:tblGrid>
      <w:tr w:rsidR="001175EC" w:rsidRPr="00686C19" w:rsidTr="001175EC">
        <w:trPr>
          <w:trHeight w:hRule="exact" w:val="374"/>
          <w:tblHeader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</w:rPr>
            </w:pPr>
          </w:p>
        </w:tc>
        <w:tc>
          <w:tcPr>
            <w:tcW w:w="1339" w:type="pct"/>
            <w:gridSpan w:val="3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4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5EC" w:rsidRPr="00686C19" w:rsidTr="001175EC">
        <w:trPr>
          <w:trHeight w:hRule="exact" w:val="374"/>
          <w:tblHeader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94" w:type="pct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8"/>
              <w:rPr>
                <w:b/>
              </w:rPr>
            </w:pPr>
          </w:p>
        </w:tc>
        <w:tc>
          <w:tcPr>
            <w:tcW w:w="590" w:type="pct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175EC" w:rsidRPr="00686C19" w:rsidTr="001175EC">
        <w:trPr>
          <w:trHeight w:hRule="exact" w:val="374"/>
          <w:tblHeader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8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บริษัทย่อย</w:t>
            </w:r>
            <w:r w:rsidRPr="00686C19">
              <w:rPr>
                <w:rFonts w:hint="cs"/>
                <w:b/>
                <w:bCs/>
                <w:cs/>
              </w:rPr>
              <w:t>และย่อยทางอ้อม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209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87793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8,903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8,353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686C19">
              <w:rPr>
                <w:cs/>
              </w:rPr>
              <w:t>ซื้อสินค้า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209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87793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10,368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3,32</w:t>
            </w:r>
            <w:r w:rsidR="00AF25C8" w:rsidRPr="00686C19">
              <w:t>1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เงินปันผลรับ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209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87793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468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469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209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87793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99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25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ดอกเบี้ยรับ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209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87793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52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rtl/>
                <w:cs/>
                <w:lang w:val="en-GB" w:bidi="ar-SA"/>
              </w:rPr>
            </w:pPr>
            <w:r w:rsidRPr="00686C19">
              <w:rPr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209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87793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10</w:t>
            </w: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3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บริษัทร่วมและบริษัทร่วมทางอ้อม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ซื้อสินค้า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351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413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351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413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21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21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123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15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15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ind w:firstLine="252"/>
            </w:pPr>
            <w:r w:rsidRPr="00686C19">
              <w:rPr>
                <w:cs/>
              </w:rPr>
              <w:t>ผลประโยชน์ระยะสั้น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BA60A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>
              <w:t>56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</w:t>
            </w:r>
            <w:r w:rsidR="002E35EB" w:rsidRPr="00686C19">
              <w:t>3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  <w:r w:rsidR="00BA60A6"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19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ind w:firstLine="252"/>
            </w:pPr>
            <w:r w:rsidRPr="00686C19">
              <w:rPr>
                <w:cs/>
              </w:rPr>
              <w:t>ผลประโยชน์หลังออกจากงานและ</w:t>
            </w: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ind w:left="252"/>
              <w:rPr>
                <w:cs/>
              </w:rPr>
            </w:pPr>
            <w:r w:rsidRPr="00686C19">
              <w:rPr>
                <w:cs/>
              </w:rPr>
              <w:t xml:space="preserve">   ผลประโยชน์ระยะยาวอื่น</w:t>
            </w:r>
          </w:p>
        </w:tc>
        <w:tc>
          <w:tcPr>
            <w:tcW w:w="594" w:type="pct"/>
            <w:shd w:val="clear" w:color="auto" w:fill="auto"/>
            <w:vAlign w:val="bottom"/>
          </w:tcPr>
          <w:p w:rsidR="001175EC" w:rsidRPr="00686C19" w:rsidRDefault="00BA60A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>
              <w:t>2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ind w:left="252"/>
              <w:rPr>
                <w:cs/>
              </w:rPr>
            </w:pPr>
            <w:r w:rsidRPr="00686C19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594" w:type="pct"/>
            <w:shd w:val="clear" w:color="auto" w:fill="auto"/>
            <w:vAlign w:val="bottom"/>
          </w:tcPr>
          <w:p w:rsidR="001175EC" w:rsidRPr="00686C19" w:rsidRDefault="00BA60A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18</w:t>
            </w:r>
          </w:p>
        </w:tc>
        <w:tc>
          <w:tcPr>
            <w:tcW w:w="149" w:type="pct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39" w:type="pct"/>
            <w:gridSpan w:val="2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5" w:type="pct"/>
            <w:shd w:val="clear" w:color="auto" w:fill="auto"/>
            <w:vAlign w:val="bottom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ind w:left="252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BA60A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AF25C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74</w:t>
            </w: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2C1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</w:t>
            </w:r>
            <w:r w:rsidR="00BA60A6">
              <w:rPr>
                <w:b/>
                <w:bCs/>
              </w:rPr>
              <w:t>5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</w:t>
            </w:r>
            <w:r w:rsidR="00AF25C8" w:rsidRPr="00686C19">
              <w:rPr>
                <w:b/>
                <w:bCs/>
              </w:rPr>
              <w:t>1</w:t>
            </w:r>
          </w:p>
        </w:tc>
      </w:tr>
      <w:tr w:rsidR="001175EC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0AF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B270AF" w:rsidRPr="00686C19" w:rsidRDefault="00B270AF" w:rsidP="00B2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b/>
                <w:bCs/>
                <w:cs/>
              </w:rPr>
              <w:t>กิจการอื่นที่เกี่ยวข้องกันอื่น</w:t>
            </w:r>
          </w:p>
        </w:tc>
        <w:tc>
          <w:tcPr>
            <w:tcW w:w="594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0AF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B270AF" w:rsidRPr="00686C19" w:rsidRDefault="00B270AF" w:rsidP="00B2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เงินปันผลรับ</w:t>
            </w:r>
          </w:p>
        </w:tc>
        <w:tc>
          <w:tcPr>
            <w:tcW w:w="594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270AF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B270AF" w:rsidRPr="00686C19" w:rsidRDefault="00B270AF" w:rsidP="00B2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270AF" w:rsidRPr="00686C19" w:rsidTr="001175EC">
        <w:trPr>
          <w:trHeight w:hRule="exact" w:val="374"/>
        </w:trPr>
        <w:tc>
          <w:tcPr>
            <w:tcW w:w="2178" w:type="pct"/>
            <w:shd w:val="clear" w:color="auto" w:fill="auto"/>
          </w:tcPr>
          <w:p w:rsidR="00B270AF" w:rsidRPr="00686C19" w:rsidRDefault="00B270AF" w:rsidP="00B27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ค่าขนส่งน้ำมันทางท่อ</w:t>
            </w:r>
          </w:p>
        </w:tc>
        <w:tc>
          <w:tcPr>
            <w:tcW w:w="594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49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39" w:type="pct"/>
            <w:gridSpan w:val="2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:rsidR="00B270AF" w:rsidRPr="00686C19" w:rsidRDefault="00B270AF" w:rsidP="00B27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</w:tbl>
    <w:p w:rsidR="001175EC" w:rsidRPr="00686C19" w:rsidRDefault="001175EC">
      <w:r w:rsidRPr="00686C19"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2"/>
        <w:gridCol w:w="268"/>
        <w:gridCol w:w="1082"/>
        <w:gridCol w:w="264"/>
        <w:gridCol w:w="1083"/>
        <w:gridCol w:w="241"/>
        <w:gridCol w:w="11"/>
        <w:gridCol w:w="1118"/>
        <w:gridCol w:w="11"/>
      </w:tblGrid>
      <w:tr w:rsidR="001175EC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rPr>
                <w:b/>
                <w:bCs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pct"/>
            <w:gridSpan w:val="4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BD6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593" w:type="pct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7" w:type="pct"/>
            <w:shd w:val="clear" w:color="auto" w:fill="auto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:rsidR="00C72BD6" w:rsidRPr="00686C19" w:rsidRDefault="00C72BD6" w:rsidP="00C7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8"/>
              <w:rPr>
                <w:b/>
              </w:rPr>
            </w:pPr>
          </w:p>
        </w:tc>
        <w:tc>
          <w:tcPr>
            <w:tcW w:w="594" w:type="pct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C72BD6" w:rsidRPr="00686C19" w:rsidRDefault="00C72BD6" w:rsidP="00C7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175EC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3" w:type="pct"/>
            <w:gridSpan w:val="8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75EC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บริษัทย่อย</w:t>
            </w:r>
            <w:r w:rsidRPr="00686C19"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593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:rsidR="001175EC" w:rsidRPr="00686C19" w:rsidRDefault="001175EC" w:rsidP="00117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15" w:right="-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17,326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16,236</w:t>
            </w: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</w:pPr>
            <w:r w:rsidRPr="00686C19">
              <w:rPr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14,986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7,025</w:t>
            </w: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เงินปันผลรับ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468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574</w:t>
            </w: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161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50</w:t>
            </w: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  <w:rPr>
                <w:cs/>
              </w:rPr>
            </w:pPr>
            <w:r w:rsidRPr="00686C19">
              <w:rPr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99</w:t>
            </w: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1"/>
              <w:jc w:val="thaiDistribute"/>
              <w:rPr>
                <w:b/>
                <w:bCs/>
                <w:cs/>
              </w:rPr>
            </w:pPr>
            <w:r w:rsidRPr="00686C19">
              <w:rPr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23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19</w:t>
            </w:r>
          </w:p>
        </w:tc>
      </w:tr>
      <w:tr w:rsidR="00260E32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260E32" w:rsidRPr="00686C19" w:rsidRDefault="00260E32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260E32" w:rsidRPr="00686C19" w:rsidRDefault="00260E3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บริษัทร่วมและบริษัทร่วมทางอ้อม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9257A1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257A1" w:rsidRPr="00686C19" w:rsidRDefault="009257A1" w:rsidP="0092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14</w:t>
            </w:r>
          </w:p>
        </w:tc>
        <w:tc>
          <w:tcPr>
            <w:tcW w:w="145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6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257A1" w:rsidRPr="00686C19" w:rsidRDefault="009257A1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14</w:t>
            </w:r>
          </w:p>
        </w:tc>
      </w:tr>
      <w:tr w:rsidR="00990843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725</w:t>
            </w: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746</w:t>
            </w: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725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746</w:t>
            </w:r>
          </w:p>
        </w:tc>
      </w:tr>
      <w:tr w:rsidR="00990843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เงินปันผลรับ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21</w:t>
            </w: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21</w:t>
            </w:r>
          </w:p>
        </w:tc>
      </w:tr>
      <w:tr w:rsidR="00990843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244</w:t>
            </w: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15</w:t>
            </w: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244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15</w:t>
            </w:r>
          </w:p>
        </w:tc>
      </w:tr>
      <w:tr w:rsidR="00990843" w:rsidRPr="00686C19" w:rsidTr="007B03E3">
        <w:trPr>
          <w:gridAfter w:val="1"/>
          <w:wAfter w:w="6" w:type="pct"/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8" w:type="pct"/>
            <w:gridSpan w:val="2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spacing w:line="380" w:lineRule="exact"/>
              <w:ind w:firstLine="252"/>
            </w:pPr>
            <w:r w:rsidRPr="00686C19">
              <w:rPr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D31E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16</w:t>
            </w:r>
            <w:r w:rsidR="00BA60A6">
              <w:t>8</w:t>
            </w: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152</w:t>
            </w: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89</w:t>
            </w:r>
          </w:p>
        </w:tc>
        <w:tc>
          <w:tcPr>
            <w:tcW w:w="13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75</w:t>
            </w: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spacing w:line="380" w:lineRule="exact"/>
              <w:ind w:firstLine="252"/>
            </w:pPr>
            <w:r w:rsidRPr="00686C19">
              <w:rPr>
                <w:cs/>
              </w:rPr>
              <w:t>ผลประโยชน์หลังออกจากงานและ</w:t>
            </w: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spacing w:line="380" w:lineRule="exact"/>
              <w:ind w:left="252"/>
              <w:rPr>
                <w:cs/>
              </w:rPr>
            </w:pPr>
            <w:r w:rsidRPr="00686C19">
              <w:rPr>
                <w:cs/>
              </w:rPr>
              <w:t xml:space="preserve">   ผลประโยชน์ระยะยาวอื่น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:rsidR="00990843" w:rsidRPr="00686C19" w:rsidRDefault="00D31E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</w:t>
            </w: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spacing w:line="380" w:lineRule="exact"/>
              <w:ind w:left="252"/>
              <w:rPr>
                <w:cs/>
              </w:rPr>
            </w:pPr>
            <w:r w:rsidRPr="00686C19">
              <w:rPr>
                <w:rFonts w:hint="cs"/>
                <w:cs/>
              </w:rPr>
              <w:t>การจ่ายโดยใช้หุ้นเป็นเกณฑ์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843" w:rsidRPr="00686C19" w:rsidRDefault="00D31E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18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spacing w:line="380" w:lineRule="exact"/>
              <w:ind w:left="252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843" w:rsidRPr="00686C19" w:rsidRDefault="00D31E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17</w:t>
            </w:r>
            <w:r w:rsidR="00BA60A6">
              <w:rPr>
                <w:b/>
                <w:bCs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175</w:t>
            </w: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93</w:t>
            </w:r>
          </w:p>
        </w:tc>
        <w:tc>
          <w:tcPr>
            <w:tcW w:w="132" w:type="pct"/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843" w:rsidRPr="00686C19" w:rsidRDefault="0099084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79</w:t>
            </w:r>
          </w:p>
        </w:tc>
      </w:tr>
      <w:tr w:rsidR="0099084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990843" w:rsidRPr="00686C19" w:rsidRDefault="00990843" w:rsidP="00990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right="-45"/>
              <w:rPr>
                <w:b/>
                <w:bCs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990843" w:rsidRPr="00686C19" w:rsidRDefault="00990843" w:rsidP="0099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03E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right="-45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กิจการอื่นที่เกี่ยวข้องกันอื่น</w:t>
            </w: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7B03E3" w:rsidRPr="00686C19" w:rsidRDefault="007B03E3" w:rsidP="007B0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380" w:lineRule="exact"/>
              <w:ind w:left="-108" w:right="-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03E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เงินปันผลรับ</w:t>
            </w: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7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  <w:tc>
          <w:tcPr>
            <w:tcW w:w="145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32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</w:tr>
      <w:tr w:rsidR="007B03E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</w:t>
            </w:r>
          </w:p>
        </w:tc>
        <w:tc>
          <w:tcPr>
            <w:tcW w:w="147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  <w:tc>
          <w:tcPr>
            <w:tcW w:w="145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</w:tr>
      <w:tr w:rsidR="007B03E3" w:rsidRPr="00686C19" w:rsidTr="007B03E3">
        <w:trPr>
          <w:trHeight w:val="374"/>
        </w:trPr>
        <w:tc>
          <w:tcPr>
            <w:tcW w:w="2171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ค่าขนส่งน้ำมันทางท่อ</w:t>
            </w: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243</w:t>
            </w:r>
          </w:p>
        </w:tc>
        <w:tc>
          <w:tcPr>
            <w:tcW w:w="147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3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227</w:t>
            </w:r>
          </w:p>
        </w:tc>
        <w:tc>
          <w:tcPr>
            <w:tcW w:w="145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4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243</w:t>
            </w:r>
          </w:p>
        </w:tc>
        <w:tc>
          <w:tcPr>
            <w:tcW w:w="132" w:type="pct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4" w:type="pct"/>
            <w:gridSpan w:val="3"/>
            <w:shd w:val="clear" w:color="auto" w:fill="auto"/>
          </w:tcPr>
          <w:p w:rsidR="007B03E3" w:rsidRPr="00686C19" w:rsidRDefault="007B03E3" w:rsidP="007B0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227</w:t>
            </w:r>
          </w:p>
        </w:tc>
      </w:tr>
    </w:tbl>
    <w:p w:rsidR="007B03E3" w:rsidRPr="00686C19" w:rsidRDefault="007B03E3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p w:rsidR="007B03E3" w:rsidRPr="00686C19" w:rsidRDefault="007B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686C19">
        <w:rPr>
          <w:cs/>
        </w:rPr>
        <w:br w:type="page"/>
      </w:r>
    </w:p>
    <w:p w:rsidR="00072858" w:rsidRPr="00686C19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86C19">
        <w:rPr>
          <w:cs/>
        </w:rPr>
        <w:lastRenderedPageBreak/>
        <w:t>ยอดคงเหลือกับกิจการที่เกี่ยวข้องกัน ณ วันที่</w:t>
      </w:r>
      <w:r w:rsidRPr="00686C19">
        <w:t xml:space="preserve"> </w:t>
      </w:r>
      <w:r w:rsidR="0043112E" w:rsidRPr="00686C19">
        <w:t>30</w:t>
      </w:r>
      <w:r w:rsidR="001175EC" w:rsidRPr="00686C19">
        <w:rPr>
          <w:rFonts w:hint="cs"/>
          <w:cs/>
        </w:rPr>
        <w:t xml:space="preserve"> มิถุนายน</w:t>
      </w:r>
      <w:r w:rsidRPr="00686C19">
        <w:rPr>
          <w:cs/>
        </w:rPr>
        <w:t xml:space="preserve"> </w:t>
      </w:r>
      <w:r w:rsidRPr="00686C19">
        <w:t xml:space="preserve">2561 </w:t>
      </w:r>
      <w:r w:rsidRPr="00686C19">
        <w:rPr>
          <w:cs/>
        </w:rPr>
        <w:t xml:space="preserve">และ </w:t>
      </w:r>
      <w:r w:rsidRPr="00686C19">
        <w:t xml:space="preserve">31 </w:t>
      </w:r>
      <w:r w:rsidRPr="00686C19">
        <w:rPr>
          <w:cs/>
        </w:rPr>
        <w:t xml:space="preserve">ธันวาคม </w:t>
      </w:r>
      <w:r w:rsidRPr="00686C19">
        <w:t xml:space="preserve">2560 </w:t>
      </w:r>
      <w:r w:rsidRPr="00686C19">
        <w:rPr>
          <w:cs/>
        </w:rPr>
        <w:t>มีดังนี้</w:t>
      </w:r>
    </w:p>
    <w:p w:rsidR="00072858" w:rsidRPr="00686C19" w:rsidRDefault="00072858" w:rsidP="00072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31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138"/>
        <w:gridCol w:w="1076"/>
        <w:gridCol w:w="262"/>
        <w:gridCol w:w="6"/>
        <w:gridCol w:w="1087"/>
        <w:gridCol w:w="6"/>
        <w:gridCol w:w="263"/>
        <w:gridCol w:w="6"/>
        <w:gridCol w:w="1077"/>
        <w:gridCol w:w="6"/>
        <w:gridCol w:w="248"/>
        <w:gridCol w:w="6"/>
        <w:gridCol w:w="1132"/>
      </w:tblGrid>
      <w:tr w:rsidR="00072858" w:rsidRPr="00686C19" w:rsidTr="00005B4E">
        <w:trPr>
          <w:trHeight w:hRule="exact" w:val="374"/>
          <w:tblHeader/>
        </w:trPr>
        <w:tc>
          <w:tcPr>
            <w:tcW w:w="2222" w:type="pct"/>
          </w:tcPr>
          <w:p w:rsidR="00072858" w:rsidRPr="00686C19" w:rsidRDefault="00072858" w:rsidP="0007285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outlineLvl w:val="1"/>
            </w:pPr>
          </w:p>
        </w:tc>
        <w:tc>
          <w:tcPr>
            <w:tcW w:w="1305" w:type="pct"/>
            <w:gridSpan w:val="4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29" w:type="pct"/>
            <w:gridSpan w:val="6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175EC" w:rsidRPr="00686C19" w:rsidTr="00005B4E">
        <w:trPr>
          <w:trHeight w:hRule="exact" w:val="374"/>
          <w:tblHeader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8" w:type="pct"/>
            <w:shd w:val="clear" w:color="auto" w:fill="auto"/>
          </w:tcPr>
          <w:p w:rsidR="001175EC" w:rsidRPr="00686C19" w:rsidRDefault="0043112E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="001175EC"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41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 xml:space="preserve">31 </w:t>
            </w:r>
            <w:r w:rsidRPr="00686C19">
              <w:rPr>
                <w:cs/>
              </w:rPr>
              <w:t>ธันวาคม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:rsidR="001175EC" w:rsidRPr="00686C19" w:rsidRDefault="0043112E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="001175EC"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11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 xml:space="preserve">31 </w:t>
            </w:r>
            <w:r w:rsidRPr="00686C19">
              <w:rPr>
                <w:cs/>
              </w:rPr>
              <w:t>ธันวาคม</w:t>
            </w:r>
          </w:p>
        </w:tc>
      </w:tr>
      <w:tr w:rsidR="001175EC" w:rsidRPr="00686C19" w:rsidTr="00B44F63">
        <w:trPr>
          <w:trHeight w:hRule="exact" w:val="374"/>
          <w:tblHeader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8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141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11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</w:tr>
      <w:tr w:rsidR="001175EC" w:rsidRPr="00686C19" w:rsidTr="00584071">
        <w:trPr>
          <w:trHeight w:hRule="exact" w:val="374"/>
          <w:tblHeader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78" w:type="pct"/>
            <w:gridSpan w:val="12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1175EC" w:rsidRPr="00686C19" w:rsidTr="00584071">
        <w:trPr>
          <w:trHeight w:hRule="exact" w:val="374"/>
        </w:trPr>
        <w:tc>
          <w:tcPr>
            <w:tcW w:w="2222" w:type="pct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</w:rPr>
            </w:pPr>
            <w:r w:rsidRPr="00686C19">
              <w:rPr>
                <w:b/>
                <w:bCs/>
                <w:i/>
                <w:iCs/>
                <w:cs/>
              </w:rPr>
              <w:t>ลูกหนี้การค้า</w:t>
            </w:r>
            <w:r w:rsidR="004F3C18" w:rsidRPr="00686C1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86C19">
              <w:rPr>
                <w:b/>
                <w:bCs/>
                <w:i/>
                <w:iCs/>
              </w:rPr>
              <w:t>-</w:t>
            </w:r>
            <w:r w:rsidR="004F3C18" w:rsidRPr="00686C1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86C19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2778" w:type="pct"/>
            <w:gridSpan w:val="1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cs/>
              </w:rPr>
            </w:pPr>
          </w:p>
        </w:tc>
      </w:tr>
      <w:tr w:rsidR="001175EC" w:rsidRPr="00686C19" w:rsidTr="00B44F63">
        <w:trPr>
          <w:trHeight w:hRule="exact" w:val="374"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cs/>
              </w:rPr>
            </w:pPr>
            <w:r w:rsidRPr="00686C19">
              <w:rPr>
                <w:cs/>
              </w:rPr>
              <w:t>บริษัทย่อย</w:t>
            </w:r>
            <w:r w:rsidRPr="00686C19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78" w:type="pct"/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1" w:type="pct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1,05</w:t>
            </w:r>
            <w:r w:rsidR="00752A1D" w:rsidRPr="00686C19">
              <w:rPr>
                <w:rFonts w:hint="cs"/>
                <w:cs/>
              </w:rPr>
              <w:t>2</w:t>
            </w:r>
          </w:p>
        </w:tc>
        <w:tc>
          <w:tcPr>
            <w:tcW w:w="136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1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1</w:t>
            </w:r>
            <w:r w:rsidR="00AF25C8" w:rsidRPr="00686C19">
              <w:t>,70</w:t>
            </w:r>
            <w:r w:rsidR="00786D3B" w:rsidRPr="00686C19">
              <w:t>4</w:t>
            </w:r>
          </w:p>
        </w:tc>
      </w:tr>
      <w:tr w:rsidR="001175EC" w:rsidRPr="00686C19" w:rsidTr="00B44F63">
        <w:trPr>
          <w:trHeight w:hRule="exact" w:val="374"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</w:rPr>
              <w:t>บริษัทร่วม</w:t>
            </w:r>
            <w:r w:rsidRPr="00686C19">
              <w:rPr>
                <w:rFonts w:hint="cs"/>
                <w:cs/>
              </w:rPr>
              <w:t>และ</w:t>
            </w:r>
            <w:r w:rsidRPr="00686C19">
              <w:rPr>
                <w:cs/>
              </w:rPr>
              <w:t>บริษัทร่วมทางอ้อม</w:t>
            </w:r>
          </w:p>
        </w:tc>
        <w:tc>
          <w:tcPr>
            <w:tcW w:w="578" w:type="pct"/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1" w:type="pct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2</w:t>
            </w:r>
          </w:p>
        </w:tc>
        <w:tc>
          <w:tcPr>
            <w:tcW w:w="144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36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1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</w:t>
            </w:r>
          </w:p>
        </w:tc>
      </w:tr>
      <w:tr w:rsidR="001175EC" w:rsidRPr="00686C19" w:rsidTr="00B44F63">
        <w:trPr>
          <w:trHeight w:hRule="exact" w:val="374"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686C19">
              <w:rPr>
                <w:rFonts w:hint="cs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1" w:type="pct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</w:t>
            </w:r>
          </w:p>
        </w:tc>
        <w:tc>
          <w:tcPr>
            <w:tcW w:w="144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1,05</w:t>
            </w:r>
            <w:r w:rsidR="00752A1D" w:rsidRPr="00686C19">
              <w:rPr>
                <w:rFonts w:hint="cs"/>
                <w:cs/>
              </w:rPr>
              <w:t>2</w:t>
            </w:r>
          </w:p>
        </w:tc>
        <w:tc>
          <w:tcPr>
            <w:tcW w:w="136" w:type="pct"/>
            <w:gridSpan w:val="2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1</w:t>
            </w:r>
            <w:r w:rsidRPr="00686C19">
              <w:t>,</w:t>
            </w:r>
            <w:r w:rsidRPr="00686C19">
              <w:rPr>
                <w:rFonts w:hint="cs"/>
                <w:cs/>
              </w:rPr>
              <w:t>70</w:t>
            </w:r>
            <w:r w:rsidR="00AF25C8" w:rsidRPr="00686C19">
              <w:t>6</w:t>
            </w:r>
          </w:p>
        </w:tc>
      </w:tr>
      <w:tr w:rsidR="001175EC" w:rsidRPr="00686C19" w:rsidTr="00B44F63">
        <w:trPr>
          <w:trHeight w:hRule="exact" w:val="374"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i/>
                <w:iCs/>
                <w:cs/>
              </w:rPr>
              <w:t>หัก</w:t>
            </w:r>
            <w:r w:rsidRPr="00686C19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</w:tr>
      <w:tr w:rsidR="001175EC" w:rsidRPr="00686C19" w:rsidTr="00B44F63">
        <w:trPr>
          <w:trHeight w:hRule="exact" w:val="372"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สุทธิ</w:t>
            </w:r>
          </w:p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141" w:type="pct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1,05</w:t>
            </w:r>
            <w:r w:rsidR="00752A1D" w:rsidRPr="00686C19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75EC" w:rsidRPr="00686C19" w:rsidRDefault="001175E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1</w:t>
            </w:r>
            <w:r w:rsidRPr="00686C19">
              <w:rPr>
                <w:b/>
                <w:bCs/>
              </w:rPr>
              <w:t>,</w:t>
            </w:r>
            <w:r w:rsidRPr="00686C19">
              <w:rPr>
                <w:rFonts w:hint="cs"/>
                <w:b/>
                <w:bCs/>
                <w:cs/>
              </w:rPr>
              <w:t>70</w:t>
            </w:r>
            <w:r w:rsidR="00AF25C8" w:rsidRPr="00686C19">
              <w:rPr>
                <w:b/>
                <w:bCs/>
              </w:rPr>
              <w:t>6</w:t>
            </w:r>
          </w:p>
        </w:tc>
      </w:tr>
      <w:tr w:rsidR="001175EC" w:rsidRPr="00686C19" w:rsidTr="00B44F63">
        <w:trPr>
          <w:trHeight w:hRule="exact" w:val="372"/>
        </w:trPr>
        <w:tc>
          <w:tcPr>
            <w:tcW w:w="2222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" w:type="pct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175EC" w:rsidRPr="00686C19" w:rsidRDefault="001175EC" w:rsidP="00117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b/>
                <w:bCs/>
                <w:sz w:val="16"/>
                <w:szCs w:val="16"/>
              </w:rPr>
            </w:pPr>
          </w:p>
        </w:tc>
      </w:tr>
      <w:tr w:rsidR="00005B4E" w:rsidRPr="00686C19" w:rsidTr="00B44F63">
        <w:trPr>
          <w:trHeight w:hRule="exact" w:val="374"/>
        </w:trPr>
        <w:tc>
          <w:tcPr>
            <w:tcW w:w="2222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8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141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11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</w:tr>
      <w:tr w:rsidR="00005B4E" w:rsidRPr="00686C19" w:rsidTr="00B44F63">
        <w:trPr>
          <w:trHeight w:hRule="exact" w:val="374"/>
        </w:trPr>
        <w:tc>
          <w:tcPr>
            <w:tcW w:w="2222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78" w:type="pct"/>
            <w:gridSpan w:val="12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jc w:val="center"/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005B4E" w:rsidRPr="00686C19" w:rsidTr="00005B4E">
        <w:trPr>
          <w:trHeight w:hRule="exact" w:val="374"/>
        </w:trPr>
        <w:tc>
          <w:tcPr>
            <w:tcW w:w="2222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>หนี้สูญและหนี้สงสัยจะสูญสำหรับ</w:t>
            </w:r>
          </w:p>
        </w:tc>
        <w:tc>
          <w:tcPr>
            <w:tcW w:w="578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41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26" w:right="-43"/>
            </w:pPr>
          </w:p>
        </w:tc>
        <w:tc>
          <w:tcPr>
            <w:tcW w:w="581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  <w:rPr>
                <w:cs/>
              </w:rPr>
            </w:pPr>
          </w:p>
        </w:tc>
        <w:tc>
          <w:tcPr>
            <w:tcW w:w="136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43"/>
            </w:pPr>
          </w:p>
        </w:tc>
        <w:tc>
          <w:tcPr>
            <w:tcW w:w="611" w:type="pct"/>
            <w:gridSpan w:val="2"/>
            <w:shd w:val="clear" w:color="auto" w:fill="auto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108" w:right="-43"/>
            </w:pPr>
          </w:p>
        </w:tc>
      </w:tr>
      <w:tr w:rsidR="00005B4E" w:rsidRPr="00686C19" w:rsidTr="00005B4E">
        <w:trPr>
          <w:trHeight w:hRule="exact" w:val="374"/>
        </w:trPr>
        <w:tc>
          <w:tcPr>
            <w:tcW w:w="2222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t xml:space="preserve">   </w:t>
            </w:r>
            <w:r w:rsidRPr="00686C19">
              <w:rPr>
                <w:rFonts w:hint="cs"/>
                <w:cs/>
              </w:rPr>
              <w:t xml:space="preserve">งวดสามเดือนสิ้นสุดวันที่ </w:t>
            </w:r>
            <w:r w:rsidRPr="00686C19">
              <w:t xml:space="preserve">30 </w:t>
            </w:r>
            <w:r w:rsidRPr="00686C19">
              <w:rPr>
                <w:rFonts w:hint="cs"/>
                <w:cs/>
              </w:rPr>
              <w:t xml:space="preserve">มิถุนายน 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</w:tr>
      <w:tr w:rsidR="00005B4E" w:rsidRPr="00686C19" w:rsidTr="00005B4E">
        <w:trPr>
          <w:trHeight w:hRule="exact" w:val="374"/>
        </w:trPr>
        <w:tc>
          <w:tcPr>
            <w:tcW w:w="2222" w:type="pct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t xml:space="preserve">   </w:t>
            </w:r>
            <w:r w:rsidRPr="00686C19">
              <w:rPr>
                <w:rFonts w:hint="cs"/>
                <w:cs/>
              </w:rPr>
              <w:t xml:space="preserve">งวดหกเดือนสิ้นสุดวันที่ </w:t>
            </w:r>
            <w:r w:rsidRPr="00686C19">
              <w:t xml:space="preserve">30 </w:t>
            </w:r>
            <w:r w:rsidRPr="00686C19">
              <w:rPr>
                <w:rFonts w:hint="cs"/>
                <w:cs/>
              </w:rPr>
              <w:t>มิถุนายน</w:t>
            </w: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36" w:type="pct"/>
            <w:gridSpan w:val="2"/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1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005B4E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786D3B" w:rsidRPr="00686C19" w:rsidRDefault="00786D3B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B44F63" w:rsidRPr="00686C19" w:rsidTr="00B44F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08" w:type="pct"/>
            <w:gridSpan w:val="5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26" w:type="pct"/>
            <w:gridSpan w:val="5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F63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 xml:space="preserve">31 </w:t>
            </w:r>
            <w:r w:rsidRPr="00686C19">
              <w:rPr>
                <w:cs/>
              </w:rPr>
              <w:t>ธันวาคม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81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 xml:space="preserve">31 </w:t>
            </w:r>
            <w:r w:rsidRPr="00686C19">
              <w:rPr>
                <w:cs/>
              </w:rPr>
              <w:t>ธันวาคม</w:t>
            </w:r>
          </w:p>
        </w:tc>
      </w:tr>
      <w:tr w:rsidR="00B44F63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81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</w:tr>
      <w:tr w:rsidR="00B44F63" w:rsidRPr="00686C19" w:rsidTr="00B44F6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78" w:type="pct"/>
            <w:gridSpan w:val="12"/>
            <w:tcBorders>
              <w:top w:val="nil"/>
              <w:bottom w:val="nil"/>
            </w:tcBorders>
          </w:tcPr>
          <w:p w:rsidR="00B44F63" w:rsidRPr="00686C19" w:rsidRDefault="00B44F63" w:rsidP="00B4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005B4E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ลูกหนี้อื่น</w:t>
            </w:r>
            <w:r w:rsidR="004F3C18" w:rsidRPr="00686C1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86C19">
              <w:rPr>
                <w:b/>
                <w:bCs/>
                <w:i/>
                <w:iCs/>
              </w:rPr>
              <w:t>-</w:t>
            </w:r>
            <w:r w:rsidR="004F3C18" w:rsidRPr="00686C1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686C19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7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380" w:lineRule="exact"/>
              <w:ind w:left="-207" w:right="-105"/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380" w:lineRule="exact"/>
              <w:ind w:left="-207" w:right="-105"/>
              <w:rPr>
                <w:cs/>
              </w:rPr>
            </w:pPr>
          </w:p>
        </w:tc>
      </w:tr>
      <w:tr w:rsidR="00005B4E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cs/>
              </w:rPr>
              <w:t>บริษัทย่อย</w:t>
            </w:r>
            <w:r w:rsidRPr="00686C19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7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195</w:t>
            </w: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380" w:lineRule="exact"/>
              <w:ind w:left="-207" w:right="-105"/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207" w:right="-105"/>
            </w:pPr>
            <w:r w:rsidRPr="00686C19">
              <w:t>15</w:t>
            </w:r>
          </w:p>
        </w:tc>
      </w:tr>
      <w:tr w:rsidR="00005B4E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cs/>
              </w:rPr>
              <w:t>บริษัทร่วม</w:t>
            </w:r>
            <w:r w:rsidRPr="00686C19">
              <w:rPr>
                <w:rFonts w:hint="cs"/>
                <w:cs/>
              </w:rPr>
              <w:t>และ</w:t>
            </w:r>
            <w:r w:rsidRPr="00686C19">
              <w:rPr>
                <w:cs/>
              </w:rPr>
              <w:t>บริษัทร่วมทางอ้อม</w:t>
            </w:r>
          </w:p>
        </w:tc>
        <w:tc>
          <w:tcPr>
            <w:tcW w:w="57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7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43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380" w:lineRule="exact"/>
              <w:ind w:left="-207" w:right="-105"/>
            </w:pPr>
          </w:p>
        </w:tc>
        <w:tc>
          <w:tcPr>
            <w:tcW w:w="608" w:type="pct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207" w:right="-105"/>
            </w:pPr>
            <w:r w:rsidRPr="00686C19">
              <w:t>-</w:t>
            </w:r>
          </w:p>
        </w:tc>
      </w:tr>
      <w:tr w:rsidR="00005B4E" w:rsidRPr="00686C19" w:rsidTr="00005B4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22" w:type="pct"/>
            <w:tcBorders>
              <w:top w:val="nil"/>
              <w:bottom w:val="nil"/>
            </w:tcBorders>
            <w:vAlign w:val="center"/>
          </w:tcPr>
          <w:p w:rsidR="00005B4E" w:rsidRPr="00686C19" w:rsidRDefault="00005B4E" w:rsidP="0000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43</w:t>
            </w:r>
          </w:p>
        </w:tc>
        <w:tc>
          <w:tcPr>
            <w:tcW w:w="144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195</w:t>
            </w:r>
          </w:p>
        </w:tc>
        <w:tc>
          <w:tcPr>
            <w:tcW w:w="136" w:type="pct"/>
            <w:gridSpan w:val="2"/>
            <w:tcBorders>
              <w:top w:val="nil"/>
              <w:bottom w:val="nil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705"/>
              </w:tabs>
              <w:spacing w:line="380" w:lineRule="exact"/>
              <w:ind w:left="-207"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005B4E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80" w:lineRule="exact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15</w:t>
            </w:r>
          </w:p>
        </w:tc>
      </w:tr>
    </w:tbl>
    <w:p w:rsidR="00B270AF" w:rsidRPr="00686C19" w:rsidRDefault="00B270AF">
      <w:pPr>
        <w:rPr>
          <w:sz w:val="20"/>
          <w:szCs w:val="20"/>
        </w:rPr>
      </w:pPr>
    </w:p>
    <w:p w:rsidR="00B270AF" w:rsidRPr="00686C19" w:rsidRDefault="00B27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 w:rsidRPr="00686C19">
        <w:rPr>
          <w:sz w:val="20"/>
          <w:szCs w:val="20"/>
        </w:rPr>
        <w:br w:type="page"/>
      </w: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63"/>
        <w:gridCol w:w="15"/>
        <w:gridCol w:w="921"/>
        <w:gridCol w:w="1107"/>
        <w:gridCol w:w="243"/>
        <w:gridCol w:w="1080"/>
        <w:gridCol w:w="270"/>
        <w:gridCol w:w="1080"/>
        <w:gridCol w:w="270"/>
        <w:gridCol w:w="1080"/>
      </w:tblGrid>
      <w:tr w:rsidR="00072858" w:rsidRPr="00686C19" w:rsidTr="004F3C18">
        <w:trPr>
          <w:trHeight w:hRule="exact" w:val="374"/>
        </w:trPr>
        <w:tc>
          <w:tcPr>
            <w:tcW w:w="2340" w:type="dxa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b/>
                <w:bCs/>
                <w:i/>
                <w:iCs/>
              </w:rPr>
            </w:pPr>
            <w:r w:rsidRPr="00686C19">
              <w:lastRenderedPageBreak/>
              <w:br w:type="page"/>
            </w:r>
            <w:r w:rsidRPr="00686C19">
              <w:rPr>
                <w:b/>
                <w:bCs/>
                <w:i/>
                <w:iCs/>
                <w:cs/>
              </w:rPr>
              <w:t>เงินให้กู้ยืมแก่กิจการที่</w:t>
            </w:r>
          </w:p>
        </w:tc>
        <w:tc>
          <w:tcPr>
            <w:tcW w:w="1899" w:type="dxa"/>
            <w:gridSpan w:val="3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380" w:lineRule="exact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F4EF6" w:rsidRPr="00686C19" w:rsidTr="004F3C18">
        <w:tblPrEx>
          <w:tblLook w:val="0000" w:firstRow="0" w:lastRow="0" w:firstColumn="0" w:lastColumn="0" w:noHBand="0" w:noVBand="0"/>
        </w:tblPrEx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jc w:val="thaiDistribute"/>
              <w:outlineLvl w:val="1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 xml:space="preserve">   เกี่ยวข้องกัน</w:t>
            </w:r>
          </w:p>
        </w:tc>
        <w:tc>
          <w:tcPr>
            <w:tcW w:w="963" w:type="dxa"/>
          </w:tcPr>
          <w:p w:rsidR="000F4EF6" w:rsidRPr="00686C19" w:rsidRDefault="000F4EF6" w:rsidP="000F4EF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</w:p>
        </w:tc>
        <w:tc>
          <w:tcPr>
            <w:tcW w:w="936" w:type="dxa"/>
            <w:gridSpan w:val="2"/>
          </w:tcPr>
          <w:p w:rsidR="000F4EF6" w:rsidRPr="00686C19" w:rsidRDefault="000F4EF6" w:rsidP="000F4EF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</w:p>
        </w:tc>
        <w:tc>
          <w:tcPr>
            <w:tcW w:w="1107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="000F4EF6"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31</w:t>
            </w:r>
            <w:r w:rsidR="000F4EF6" w:rsidRPr="00686C19">
              <w:t xml:space="preserve"> </w:t>
            </w:r>
            <w:r w:rsidR="000F4EF6" w:rsidRPr="00686C19">
              <w:rPr>
                <w:cs/>
              </w:rPr>
              <w:t>ธันวาคม</w:t>
            </w: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1080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="000F4EF6"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31</w:t>
            </w:r>
            <w:r w:rsidR="000F4EF6" w:rsidRPr="00686C19">
              <w:t xml:space="preserve"> </w:t>
            </w:r>
            <w:r w:rsidR="000F4EF6" w:rsidRPr="00686C19">
              <w:rPr>
                <w:cs/>
              </w:rPr>
              <w:t>ธันวาคม</w:t>
            </w:r>
          </w:p>
        </w:tc>
      </w:tr>
      <w:tr w:rsidR="000F4EF6" w:rsidRPr="00686C19" w:rsidTr="004F3C18">
        <w:tblPrEx>
          <w:tblLook w:val="0000" w:firstRow="0" w:lastRow="0" w:firstColumn="0" w:lastColumn="0" w:noHBand="0" w:noVBand="0"/>
        </w:tblPrEx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63" w:type="dxa"/>
          </w:tcPr>
          <w:p w:rsidR="000F4EF6" w:rsidRPr="00686C19" w:rsidRDefault="00C0722D" w:rsidP="000F4EF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</w:pPr>
            <w:r w:rsidRPr="00686C19">
              <w:t>2561</w:t>
            </w:r>
          </w:p>
        </w:tc>
        <w:tc>
          <w:tcPr>
            <w:tcW w:w="936" w:type="dxa"/>
            <w:gridSpan w:val="2"/>
          </w:tcPr>
          <w:p w:rsidR="000F4EF6" w:rsidRPr="00686C19" w:rsidRDefault="00C0722D" w:rsidP="000F4EF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outlineLvl w:val="1"/>
              <w:rPr>
                <w:cs/>
              </w:rPr>
            </w:pPr>
            <w:r w:rsidRPr="00686C19">
              <w:t>2560</w:t>
            </w:r>
          </w:p>
        </w:tc>
        <w:tc>
          <w:tcPr>
            <w:tcW w:w="1107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24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1080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2561</w:t>
            </w: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0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2560</w:t>
            </w: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899" w:type="dxa"/>
            <w:gridSpan w:val="3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i/>
                <w:iCs/>
              </w:rPr>
            </w:pPr>
            <w:r w:rsidRPr="00686C19">
              <w:rPr>
                <w:i/>
                <w:iCs/>
              </w:rPr>
              <w:t>(</w:t>
            </w:r>
            <w:r w:rsidRPr="00686C19">
              <w:rPr>
                <w:i/>
                <w:iCs/>
                <w:cs/>
              </w:rPr>
              <w:t>ร้อยละต่อปี</w:t>
            </w:r>
            <w:r w:rsidRPr="00686C19">
              <w:rPr>
                <w:i/>
                <w:iCs/>
              </w:rPr>
              <w:t>)</w:t>
            </w:r>
          </w:p>
        </w:tc>
        <w:tc>
          <w:tcPr>
            <w:tcW w:w="5130" w:type="dxa"/>
            <w:gridSpan w:val="7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i/>
                <w:iCs/>
              </w:rPr>
            </w:pPr>
            <w:r w:rsidRPr="00686C19">
              <w:rPr>
                <w:i/>
                <w:iCs/>
              </w:rPr>
              <w:t>(</w:t>
            </w:r>
            <w:r w:rsidRPr="00686C19">
              <w:rPr>
                <w:i/>
                <w:iCs/>
                <w:cs/>
              </w:rPr>
              <w:t>ล้านบาท</w:t>
            </w:r>
            <w:r w:rsidRPr="00686C19">
              <w:rPr>
                <w:i/>
                <w:iCs/>
              </w:rPr>
              <w:t>)</w:t>
            </w: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6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936" w:type="dxa"/>
            <w:gridSpan w:val="2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107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4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บริษัทย่อย</w:t>
            </w:r>
          </w:p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6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936" w:type="dxa"/>
            <w:gridSpan w:val="2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107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4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686C19">
              <w:rPr>
                <w:rFonts w:hint="cs"/>
                <w:cs/>
              </w:rPr>
              <w:t>บริษัท บางจาก รีเทล จำกัด</w:t>
            </w:r>
          </w:p>
        </w:tc>
        <w:tc>
          <w:tcPr>
            <w:tcW w:w="963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686C19">
              <w:rPr>
                <w:i/>
                <w:iCs/>
              </w:rPr>
              <w:t>4.2</w:t>
            </w:r>
          </w:p>
        </w:tc>
        <w:tc>
          <w:tcPr>
            <w:tcW w:w="936" w:type="dxa"/>
            <w:gridSpan w:val="2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686C19">
              <w:rPr>
                <w:i/>
                <w:iCs/>
              </w:rPr>
              <w:t>4.2</w:t>
            </w:r>
          </w:p>
        </w:tc>
        <w:tc>
          <w:tcPr>
            <w:tcW w:w="1107" w:type="dxa"/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43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207" w:right="-105"/>
            </w:pPr>
          </w:p>
        </w:tc>
        <w:tc>
          <w:tcPr>
            <w:tcW w:w="108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</w:tcPr>
          <w:p w:rsidR="000F4EF6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300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</w:tcPr>
          <w:p w:rsidR="000F4EF6" w:rsidRPr="00686C19" w:rsidRDefault="00C72BD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90</w:t>
            </w: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บริษัทย่อย</w:t>
            </w:r>
            <w:r w:rsidRPr="00686C19">
              <w:rPr>
                <w:rFonts w:hint="cs"/>
                <w:b/>
                <w:bCs/>
                <w:cs/>
              </w:rPr>
              <w:t>ทางอ้อม</w:t>
            </w:r>
          </w:p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</w:p>
        </w:tc>
        <w:tc>
          <w:tcPr>
            <w:tcW w:w="96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936" w:type="dxa"/>
            <w:gridSpan w:val="2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i/>
                <w:iCs/>
              </w:rPr>
            </w:pPr>
          </w:p>
        </w:tc>
        <w:tc>
          <w:tcPr>
            <w:tcW w:w="1107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43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686C19">
              <w:t>Nido Petroleum Limited</w:t>
            </w:r>
          </w:p>
        </w:tc>
        <w:tc>
          <w:tcPr>
            <w:tcW w:w="963" w:type="dxa"/>
          </w:tcPr>
          <w:p w:rsidR="000F4EF6" w:rsidRPr="00686C19" w:rsidRDefault="00C0722D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i/>
                <w:iCs/>
                <w:cs/>
              </w:rPr>
            </w:pPr>
            <w:r w:rsidRPr="00686C19">
              <w:rPr>
                <w:i/>
                <w:iCs/>
              </w:rPr>
              <w:t>0.5</w:t>
            </w:r>
          </w:p>
        </w:tc>
        <w:tc>
          <w:tcPr>
            <w:tcW w:w="936" w:type="dxa"/>
            <w:gridSpan w:val="2"/>
          </w:tcPr>
          <w:p w:rsidR="000F4EF6" w:rsidRPr="00686C19" w:rsidRDefault="000F4EF6" w:rsidP="00C0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i/>
                <w:iCs/>
                <w:cs/>
              </w:rPr>
            </w:pPr>
            <w:r w:rsidRPr="00686C19">
              <w:rPr>
                <w:i/>
                <w:iCs/>
              </w:rPr>
              <w:t>0.5</w:t>
            </w:r>
            <w:r w:rsidR="00D33666" w:rsidRPr="00686C19">
              <w:rPr>
                <w:i/>
                <w:iCs/>
              </w:rPr>
              <w:t xml:space="preserve"> -</w:t>
            </w:r>
            <w:r w:rsidR="00F24CDD" w:rsidRPr="00686C19">
              <w:rPr>
                <w:i/>
                <w:iCs/>
              </w:rPr>
              <w:t xml:space="preserve"> 7.</w:t>
            </w:r>
            <w:r w:rsidR="00C0722D" w:rsidRPr="00686C19">
              <w:rPr>
                <w:i/>
                <w:iCs/>
              </w:rPr>
              <w:t>5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43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207"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EF6" w:rsidRPr="00686C19" w:rsidRDefault="00005B4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2,145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</w:t>
            </w:r>
            <w:r w:rsidRPr="00686C19">
              <w:t>,</w:t>
            </w:r>
            <w:r w:rsidR="00C72BD6" w:rsidRPr="00686C19">
              <w:t>113</w:t>
            </w:r>
          </w:p>
        </w:tc>
      </w:tr>
      <w:tr w:rsidR="000F4EF6" w:rsidRPr="00686C19" w:rsidTr="004F3C18">
        <w:trPr>
          <w:trHeight w:hRule="exact" w:val="374"/>
        </w:trPr>
        <w:tc>
          <w:tcPr>
            <w:tcW w:w="2340" w:type="dxa"/>
          </w:tcPr>
          <w:p w:rsidR="000F4EF6" w:rsidRPr="00686C19" w:rsidRDefault="000F4EF6" w:rsidP="00260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978" w:type="dxa"/>
            <w:gridSpan w:val="2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921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43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207" w:right="-105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2,445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2,2</w:t>
            </w:r>
            <w:r w:rsidR="009D3EBC" w:rsidRPr="00686C19">
              <w:t>03</w:t>
            </w:r>
          </w:p>
        </w:tc>
      </w:tr>
      <w:tr w:rsidR="000F4EF6" w:rsidRPr="00686C19" w:rsidTr="00A316CC">
        <w:trPr>
          <w:trHeight w:hRule="exact" w:val="374"/>
        </w:trPr>
        <w:tc>
          <w:tcPr>
            <w:tcW w:w="4239" w:type="dxa"/>
            <w:gridSpan w:val="4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686C19">
              <w:rPr>
                <w:i/>
                <w:iCs/>
                <w:cs/>
              </w:rPr>
              <w:t>หัก</w:t>
            </w:r>
            <w:r w:rsidRPr="00686C19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7" w:type="dxa"/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43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207"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0F4EF6" w:rsidRPr="00686C19" w:rsidTr="00A316CC">
        <w:trPr>
          <w:trHeight w:hRule="exact" w:val="374"/>
        </w:trPr>
        <w:tc>
          <w:tcPr>
            <w:tcW w:w="4239" w:type="dxa"/>
            <w:gridSpan w:val="4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243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2,445</w:t>
            </w:r>
          </w:p>
        </w:tc>
        <w:tc>
          <w:tcPr>
            <w:tcW w:w="270" w:type="dxa"/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</w:t>
            </w:r>
            <w:r w:rsidR="009D3EBC" w:rsidRPr="00686C19">
              <w:rPr>
                <w:b/>
                <w:bCs/>
              </w:rPr>
              <w:t>203</w:t>
            </w:r>
          </w:p>
        </w:tc>
      </w:tr>
    </w:tbl>
    <w:p w:rsidR="000D0DED" w:rsidRPr="00686C19" w:rsidRDefault="000D0DED" w:rsidP="0026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</w:pPr>
    </w:p>
    <w:p w:rsidR="00A316CC" w:rsidRPr="00686C19" w:rsidRDefault="00A316CC" w:rsidP="0026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</w:pPr>
      <w:r w:rsidRPr="00686C19">
        <w:rPr>
          <w:cs/>
        </w:rPr>
        <w:t>รายการเคลื่อนไหวของเงินให้กู้ยืมแก่กิจการที่เกี่ยวข้องกัน</w:t>
      </w:r>
      <w:r w:rsidRPr="00686C19">
        <w:rPr>
          <w:rFonts w:hint="cs"/>
          <w:cs/>
        </w:rPr>
        <w:t xml:space="preserve">สำหรับงวดหกเดือนสิ้นสุดวันที่ </w:t>
      </w:r>
      <w:r w:rsidRPr="00686C19">
        <w:t xml:space="preserve">30 </w:t>
      </w:r>
      <w:r w:rsidRPr="00686C19">
        <w:rPr>
          <w:rFonts w:hint="cs"/>
          <w:cs/>
        </w:rPr>
        <w:t xml:space="preserve">มิถุนายน </w:t>
      </w:r>
      <w:r w:rsidRPr="00686C19">
        <w:t>256</w:t>
      </w:r>
      <w:r w:rsidRPr="00686C19">
        <w:rPr>
          <w:rFonts w:hint="cs"/>
          <w:cs/>
        </w:rPr>
        <w:t>1</w:t>
      </w:r>
      <w:r w:rsidRPr="00686C19">
        <w:t xml:space="preserve"> </w:t>
      </w:r>
      <w:r w:rsidRPr="00686C19">
        <w:rPr>
          <w:rFonts w:hint="cs"/>
          <w:cs/>
        </w:rPr>
        <w:t xml:space="preserve">และ </w:t>
      </w:r>
      <w:r w:rsidRPr="00686C19">
        <w:t>25</w:t>
      </w:r>
      <w:r w:rsidR="00D33666" w:rsidRPr="00686C19">
        <w:t>60</w:t>
      </w:r>
      <w:r w:rsidRPr="00686C19">
        <w:rPr>
          <w:cs/>
        </w:rPr>
        <w:t xml:space="preserve"> มีดังนี้</w:t>
      </w:r>
    </w:p>
    <w:p w:rsidR="000D0DED" w:rsidRPr="00686C19" w:rsidRDefault="000D0DED" w:rsidP="0026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2"/>
        <w:gridCol w:w="271"/>
        <w:gridCol w:w="1082"/>
        <w:gridCol w:w="270"/>
        <w:gridCol w:w="1082"/>
        <w:gridCol w:w="270"/>
        <w:gridCol w:w="1073"/>
      </w:tblGrid>
      <w:tr w:rsidR="00A316CC" w:rsidRPr="00686C19" w:rsidTr="00B270AF">
        <w:trPr>
          <w:trHeight w:hRule="exact" w:val="374"/>
          <w:tblHeader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395F7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tcBorders>
              <w:top w:val="nil"/>
              <w:bottom w:val="nil"/>
            </w:tcBorders>
          </w:tcPr>
          <w:p w:rsidR="00A316CC" w:rsidRPr="00686C19" w:rsidRDefault="00A316CC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:rsidR="00A316CC" w:rsidRPr="00686C19" w:rsidRDefault="00A316CC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  <w:tcBorders>
              <w:top w:val="nil"/>
              <w:bottom w:val="nil"/>
            </w:tcBorders>
          </w:tcPr>
          <w:p w:rsidR="00A316CC" w:rsidRPr="00686C19" w:rsidRDefault="00A316CC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54C8C" w:rsidRPr="00686C19" w:rsidTr="00B270AF">
        <w:trPr>
          <w:trHeight w:hRule="exact" w:val="374"/>
          <w:tblHeader/>
        </w:trPr>
        <w:tc>
          <w:tcPr>
            <w:tcW w:w="2260" w:type="pct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b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A316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A316CC" w:rsidRPr="00686C19" w:rsidTr="00B270AF">
        <w:trPr>
          <w:trHeight w:hRule="exact" w:val="374"/>
          <w:tblHeader/>
        </w:trPr>
        <w:tc>
          <w:tcPr>
            <w:tcW w:w="2260" w:type="pct"/>
          </w:tcPr>
          <w:p w:rsidR="00A316CC" w:rsidRPr="00686C19" w:rsidRDefault="00A316CC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:rsidR="00A316CC" w:rsidRPr="00686C19" w:rsidRDefault="00A316CC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i/>
                <w:iCs/>
                <w:cs/>
              </w:rPr>
            </w:pPr>
            <w:r w:rsidRPr="00686C19">
              <w:rPr>
                <w:b/>
                <w:bCs/>
                <w:cs/>
              </w:rPr>
              <w:t>บริษัทย่อย</w:t>
            </w:r>
            <w:r w:rsidRPr="00686C19"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A316CC">
            <w:pPr>
              <w:spacing w:line="240" w:lineRule="auto"/>
              <w:jc w:val="center"/>
              <w:rPr>
                <w:i/>
                <w:iCs/>
              </w:rPr>
            </w:pP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cs/>
              </w:rPr>
              <w:t xml:space="preserve">ณ วันที่  </w:t>
            </w:r>
            <w:r w:rsidRPr="00686C19">
              <w:t>1</w:t>
            </w:r>
            <w:r w:rsidRPr="00686C19">
              <w:rPr>
                <w:cs/>
              </w:rPr>
              <w:t xml:space="preserve"> มกราคม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2,203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9D3EB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2,789</w:t>
            </w: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cs/>
              </w:rPr>
              <w:t>เพิ่มขึ้น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210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cs/>
              </w:rPr>
              <w:t>ลดลง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74677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(432</w:t>
            </w:r>
            <w:r w:rsidR="00A316CC" w:rsidRPr="00686C19">
              <w:t>)</w:t>
            </w: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32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74677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(159</w:t>
            </w:r>
            <w:r w:rsidR="00A316CC" w:rsidRPr="00686C19">
              <w:t>)</w:t>
            </w: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cs/>
              </w:rPr>
            </w:pPr>
            <w:r w:rsidRPr="00686C19">
              <w:rPr>
                <w:rFonts w:hint="cs"/>
                <w:i/>
                <w:iCs/>
                <w:cs/>
              </w:rPr>
              <w:t xml:space="preserve">หัก </w:t>
            </w:r>
            <w:r w:rsidRPr="00686C19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8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57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754C8C" w:rsidRPr="00686C19" w:rsidTr="00B270AF">
        <w:trPr>
          <w:trHeight w:hRule="exact" w:val="374"/>
        </w:trPr>
        <w:tc>
          <w:tcPr>
            <w:tcW w:w="2260" w:type="pct"/>
            <w:tcBorders>
              <w:top w:val="nil"/>
              <w:bottom w:val="nil"/>
            </w:tcBorders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cs/>
              </w:rPr>
              <w:t xml:space="preserve">ณ วันที่ </w:t>
            </w:r>
            <w:r w:rsidR="004F3C18" w:rsidRPr="00686C19">
              <w:rPr>
                <w:b/>
                <w:bCs/>
              </w:rPr>
              <w:t>30</w:t>
            </w:r>
            <w:r w:rsidRPr="00686C19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A316CC" w:rsidRPr="00686C19" w:rsidRDefault="00C0722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2,445</w:t>
            </w:r>
          </w:p>
        </w:tc>
        <w:tc>
          <w:tcPr>
            <w:tcW w:w="14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A316CC" w:rsidRPr="00686C19" w:rsidRDefault="0074677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2,198</w:t>
            </w:r>
          </w:p>
        </w:tc>
      </w:tr>
    </w:tbl>
    <w:p w:rsidR="00B270AF" w:rsidRPr="00686C19" w:rsidRDefault="00B270AF">
      <w:r w:rsidRPr="00686C19">
        <w:br w:type="page"/>
      </w: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2"/>
        <w:gridCol w:w="271"/>
        <w:gridCol w:w="1082"/>
        <w:gridCol w:w="270"/>
        <w:gridCol w:w="1082"/>
        <w:gridCol w:w="270"/>
        <w:gridCol w:w="1073"/>
      </w:tblGrid>
      <w:tr w:rsidR="00072858" w:rsidRPr="00686C19" w:rsidTr="00B270AF">
        <w:trPr>
          <w:tblHeader/>
        </w:trPr>
        <w:tc>
          <w:tcPr>
            <w:tcW w:w="2260" w:type="pct"/>
            <w:tcBorders>
              <w:top w:val="nil"/>
              <w:bottom w:val="nil"/>
            </w:tcBorders>
          </w:tcPr>
          <w:p w:rsidR="00072858" w:rsidRPr="00686C19" w:rsidRDefault="00072858" w:rsidP="00072858">
            <w:pPr>
              <w:spacing w:line="240" w:lineRule="auto"/>
            </w:pPr>
          </w:p>
        </w:tc>
        <w:tc>
          <w:tcPr>
            <w:tcW w:w="1301" w:type="pct"/>
            <w:gridSpan w:val="3"/>
            <w:tcBorders>
              <w:top w:val="nil"/>
              <w:bottom w:val="nil"/>
            </w:tcBorders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95" w:type="pct"/>
            <w:gridSpan w:val="3"/>
            <w:tcBorders>
              <w:top w:val="nil"/>
              <w:bottom w:val="nil"/>
            </w:tcBorders>
          </w:tcPr>
          <w:p w:rsidR="00072858" w:rsidRPr="00686C19" w:rsidRDefault="00072858" w:rsidP="0007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15B5F" w:rsidRPr="00686C19" w:rsidTr="00B270AF">
        <w:trPr>
          <w:tblHeader/>
        </w:trPr>
        <w:tc>
          <w:tcPr>
            <w:tcW w:w="2260" w:type="pct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6C5901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="00A316CC"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 xml:space="preserve">31 </w:t>
            </w:r>
            <w:r w:rsidRPr="00686C19">
              <w:rPr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6C5901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>30</w:t>
            </w:r>
            <w:r w:rsidR="00A316CC" w:rsidRPr="00686C19">
              <w:rPr>
                <w:rFonts w:hint="cs"/>
                <w:cs/>
              </w:rPr>
              <w:t xml:space="preserve"> มิถุนายน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t xml:space="preserve">31 </w:t>
            </w:r>
            <w:r w:rsidRPr="00686C19">
              <w:rPr>
                <w:cs/>
              </w:rPr>
              <w:t>ธันวาคม</w:t>
            </w:r>
          </w:p>
        </w:tc>
      </w:tr>
      <w:tr w:rsidR="00415B5F" w:rsidRPr="00686C19" w:rsidTr="00B270AF">
        <w:trPr>
          <w:tblHeader/>
        </w:trPr>
        <w:tc>
          <w:tcPr>
            <w:tcW w:w="2260" w:type="pct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</w:tr>
      <w:tr w:rsidR="00A316CC" w:rsidRPr="00686C19" w:rsidTr="00825548">
        <w:trPr>
          <w:tblHeader/>
        </w:trPr>
        <w:tc>
          <w:tcPr>
            <w:tcW w:w="2260" w:type="pct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</w:pPr>
          </w:p>
        </w:tc>
        <w:tc>
          <w:tcPr>
            <w:tcW w:w="2740" w:type="pct"/>
            <w:gridSpan w:val="7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686C19">
              <w:rPr>
                <w:cs/>
              </w:rPr>
              <w:t>บริษัทย่อยทางอ้อม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323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31</w:t>
            </w:r>
            <w:r w:rsidR="00477782" w:rsidRPr="00686C19">
              <w:t>3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5"/>
              <w:rPr>
                <w:cs/>
              </w:rPr>
            </w:pPr>
            <w:r w:rsidRPr="00686C19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14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</w:t>
            </w:r>
            <w:r w:rsidR="00477782" w:rsidRPr="00686C19">
              <w:t>4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45"/>
              <w:rPr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12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14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335</w:t>
            </w:r>
          </w:p>
        </w:tc>
        <w:tc>
          <w:tcPr>
            <w:tcW w:w="144" w:type="pct"/>
            <w:shd w:val="clear" w:color="auto" w:fill="auto"/>
            <w:vAlign w:val="bottom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327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4"/>
                <w:szCs w:val="14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sz w:val="14"/>
                <w:szCs w:val="14"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4"/>
                <w:szCs w:val="1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43"/>
              <w:rPr>
                <w:sz w:val="14"/>
                <w:szCs w:val="14"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3"/>
              <w:rPr>
                <w:sz w:val="14"/>
                <w:szCs w:val="1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sz w:val="14"/>
                <w:szCs w:val="14"/>
              </w:rPr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43"/>
              <w:rPr>
                <w:sz w:val="14"/>
                <w:szCs w:val="14"/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เจ้าหนี้การค้า</w:t>
            </w:r>
            <w:r w:rsidR="004F3C18" w:rsidRPr="00686C19">
              <w:rPr>
                <w:b/>
                <w:bCs/>
                <w:i/>
                <w:iCs/>
              </w:rPr>
              <w:t xml:space="preserve"> </w:t>
            </w:r>
            <w:r w:rsidRPr="00686C19">
              <w:rPr>
                <w:b/>
                <w:bCs/>
                <w:i/>
                <w:iCs/>
              </w:rPr>
              <w:t>-</w:t>
            </w:r>
            <w:r w:rsidR="004F3C18" w:rsidRPr="00686C19">
              <w:rPr>
                <w:b/>
                <w:bCs/>
                <w:i/>
                <w:iCs/>
              </w:rPr>
              <w:t xml:space="preserve"> </w:t>
            </w:r>
            <w:r w:rsidRPr="00686C19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cs/>
              </w:rPr>
              <w:t>บริษัทย่อย</w:t>
            </w:r>
            <w:r w:rsidRPr="00686C19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1,795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64</w:t>
            </w:r>
            <w:r w:rsidR="00825548" w:rsidRPr="00686C19">
              <w:rPr>
                <w:rFonts w:hint="cs"/>
                <w:cs/>
              </w:rPr>
              <w:t>6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cs/>
              </w:rPr>
              <w:t>บริษัทร่วม</w:t>
            </w:r>
            <w:r w:rsidRPr="00686C19">
              <w:rPr>
                <w:rFonts w:hint="cs"/>
                <w:cs/>
              </w:rPr>
              <w:t>ทางอ้อม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123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12</w:t>
            </w:r>
            <w:r w:rsidR="00477782" w:rsidRPr="00686C19">
              <w:t>9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129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123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12</w:t>
            </w:r>
            <w:r w:rsidR="00477782" w:rsidRPr="00686C19">
              <w:rPr>
                <w:b/>
                <w:bCs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1,918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77</w:t>
            </w:r>
            <w:r w:rsidR="00825548" w:rsidRPr="00686C19">
              <w:rPr>
                <w:rFonts w:hint="cs"/>
                <w:b/>
                <w:bCs/>
                <w:cs/>
              </w:rPr>
              <w:t>5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80"/>
        </w:trPr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14"/>
                <w:szCs w:val="14"/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เจ้าหนี้อื่น</w:t>
            </w:r>
            <w:r w:rsidR="004F3C18" w:rsidRPr="00686C19">
              <w:rPr>
                <w:b/>
                <w:bCs/>
                <w:i/>
                <w:iCs/>
              </w:rPr>
              <w:t xml:space="preserve"> </w:t>
            </w:r>
            <w:r w:rsidRPr="00686C19">
              <w:rPr>
                <w:b/>
                <w:bCs/>
                <w:i/>
                <w:iCs/>
              </w:rPr>
              <w:t>-</w:t>
            </w:r>
            <w:r w:rsidR="004F3C18" w:rsidRPr="00686C19">
              <w:rPr>
                <w:b/>
                <w:bCs/>
                <w:i/>
                <w:iCs/>
              </w:rPr>
              <w:t xml:space="preserve"> </w:t>
            </w:r>
            <w:r w:rsidRPr="00686C19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cs/>
              </w:rPr>
              <w:t>บริษัทย่อย</w:t>
            </w:r>
            <w:r w:rsidRPr="00686C19">
              <w:rPr>
                <w:rFonts w:hint="cs"/>
                <w:cs/>
              </w:rPr>
              <w:t>และบริษัทย่อยทางอ้อม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1</w:t>
            </w:r>
            <w:r w:rsidR="00477782" w:rsidRPr="00686C19">
              <w:t>3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cs/>
              </w:rPr>
            </w:pPr>
            <w:r w:rsidRPr="00686C19">
              <w:rPr>
                <w:rFonts w:hint="cs"/>
                <w:cs/>
              </w:rPr>
              <w:t>บริษัทร่วมและการร่วมค้า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13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1</w:t>
            </w:r>
            <w:r w:rsidR="004E6994" w:rsidRPr="00686C19">
              <w:t>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1</w:t>
            </w:r>
            <w:r w:rsidR="00857AAC" w:rsidRPr="00686C19">
              <w:t>3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rFonts w:hint="cs"/>
                <w:cs/>
              </w:rPr>
              <w:t>กิจการที่เกี่ยวข้องกันอื่น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48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43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48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43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5</w:t>
            </w:r>
            <w:r w:rsidR="00477782" w:rsidRPr="00686C19">
              <w:rPr>
                <w:b/>
                <w:bCs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68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6</w:t>
            </w:r>
            <w:r w:rsidR="00477782" w:rsidRPr="00686C19">
              <w:rPr>
                <w:b/>
                <w:bCs/>
              </w:rPr>
              <w:t>9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686C19">
              <w:rPr>
                <w:cs/>
              </w:rPr>
              <w:t>บริษัทย่อย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6</w:t>
            </w:r>
          </w:p>
        </w:tc>
      </w:tr>
      <w:tr w:rsidR="00A316CC" w:rsidRPr="00686C19" w:rsidTr="00B270AF">
        <w:tc>
          <w:tcPr>
            <w:tcW w:w="2260" w:type="pct"/>
            <w:tcBorders>
              <w:top w:val="nil"/>
            </w:tcBorders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4" w:type="pct"/>
            <w:tcBorders>
              <w:top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3</w:t>
            </w:r>
          </w:p>
        </w:tc>
        <w:tc>
          <w:tcPr>
            <w:tcW w:w="144" w:type="pct"/>
            <w:tcBorders>
              <w:top w:val="nil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6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449"/>
        </w:trPr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i/>
                <w:iCs/>
                <w:cs/>
              </w:rPr>
            </w:pPr>
            <w:r w:rsidRPr="00686C19">
              <w:rPr>
                <w:cs/>
              </w:rPr>
              <w:t>กิจการที่เกี่ยวข้องกัน</w:t>
            </w:r>
            <w:r w:rsidRPr="00686C19">
              <w:rPr>
                <w:rFonts w:hint="cs"/>
                <w:cs/>
              </w:rPr>
              <w:t>อื่น</w:t>
            </w: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8" w:type="pct"/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73" w:type="pct"/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</w:t>
            </w:r>
          </w:p>
        </w:tc>
      </w:tr>
      <w:tr w:rsidR="00A316CC" w:rsidRPr="00686C19" w:rsidTr="00B270A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60" w:type="pct"/>
            <w:shd w:val="clear" w:color="auto" w:fill="auto"/>
          </w:tcPr>
          <w:p w:rsidR="00A316CC" w:rsidRPr="00686C19" w:rsidRDefault="00A316CC" w:rsidP="00A3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15B5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:rsidR="00A316CC" w:rsidRPr="00686C19" w:rsidRDefault="00A316C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16CC" w:rsidRPr="00686C19" w:rsidRDefault="00477782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</w:t>
            </w:r>
          </w:p>
        </w:tc>
      </w:tr>
    </w:tbl>
    <w:p w:rsidR="00D165FE" w:rsidRPr="00686C19" w:rsidRDefault="00B800FA" w:rsidP="009E6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" w:right="-45" w:firstLine="538"/>
        <w:rPr>
          <w:b/>
          <w:bCs/>
          <w:i/>
          <w:iCs/>
        </w:rPr>
      </w:pPr>
      <w:r w:rsidRPr="00686C19">
        <w:rPr>
          <w:b/>
          <w:bCs/>
          <w:i/>
          <w:iCs/>
          <w:cs/>
        </w:rPr>
        <w:br w:type="page"/>
      </w:r>
      <w:r w:rsidR="00D165FE" w:rsidRPr="00686C19">
        <w:rPr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:rsidR="00053441" w:rsidRPr="00686C19" w:rsidRDefault="00053441" w:rsidP="000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3" w:firstLine="538"/>
        <w:rPr>
          <w:b/>
          <w:bCs/>
          <w:i/>
          <w:iCs/>
          <w:sz w:val="14"/>
          <w:szCs w:val="14"/>
        </w:rPr>
      </w:pPr>
    </w:p>
    <w:p w:rsidR="00D165FE" w:rsidRPr="00686C19" w:rsidRDefault="00D165FE" w:rsidP="000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b/>
          <w:bCs/>
          <w:i/>
          <w:iCs/>
        </w:rPr>
      </w:pPr>
      <w:r w:rsidRPr="00686C19">
        <w:rPr>
          <w:b/>
          <w:bCs/>
          <w:i/>
          <w:iCs/>
          <w:cs/>
        </w:rPr>
        <w:t>สัญญาบริการขนส่งน้ำมันทางท่อ</w:t>
      </w:r>
    </w:p>
    <w:p w:rsidR="00D165FE" w:rsidRPr="00686C19" w:rsidRDefault="00D165FE" w:rsidP="000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b/>
          <w:bCs/>
          <w:i/>
          <w:iCs/>
          <w:sz w:val="18"/>
          <w:szCs w:val="18"/>
        </w:rPr>
      </w:pP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86C19">
        <w:rPr>
          <w:cs/>
        </w:rPr>
        <w:t xml:space="preserve">บริษัทได้ทำสัญญาขนส่งน้ำมันทางท่อกับกิจการที่เกี่ยวข้องกันแห่งหนึ่ง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โดยสัญญาไม่ได้ระบุวันที่สิ้นสุดจนกระทั่งฝ่ายหนึ่งฝ่ายใดยกเลิกสัญญาด้วยการแจ้งเป็นลายลักษณ์อักษรล่วงหน้าไม่น้อยกว่า </w:t>
      </w:r>
      <w:r w:rsidRPr="00686C19">
        <w:t xml:space="preserve">60 </w:t>
      </w:r>
      <w:r w:rsidRPr="00686C19">
        <w:rPr>
          <w:cs/>
        </w:rPr>
        <w:t>วัน</w:t>
      </w:r>
    </w:p>
    <w:p w:rsidR="001B337C" w:rsidRPr="00686C19" w:rsidRDefault="001B337C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BC719C" w:rsidRPr="00686C19" w:rsidRDefault="00230906" w:rsidP="00BC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t>สัญญาใช้บริการเช่าคลังน้ำมัน</w:t>
      </w:r>
    </w:p>
    <w:p w:rsidR="00BC719C" w:rsidRPr="00686C19" w:rsidRDefault="00BC719C" w:rsidP="00BC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6C5901" w:rsidRPr="00686C19" w:rsidRDefault="00230906" w:rsidP="00BC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686C19">
        <w:rPr>
          <w:cs/>
        </w:rPr>
        <w:t>บริษัทได้ทำสัญญาเช่าคลังน้ำมันกับกิจการร่วมค้าแห่งหนึ่ง โดยค่าบริการจะเป็นไปต</w:t>
      </w:r>
      <w:r w:rsidR="00253244" w:rsidRPr="00686C19">
        <w:rPr>
          <w:cs/>
        </w:rPr>
        <w:t>ามที่ระบุในสัญญา สัญญาดังกล่าว</w:t>
      </w:r>
      <w:r w:rsidRPr="00686C19">
        <w:rPr>
          <w:cs/>
        </w:rPr>
        <w:t xml:space="preserve">สิ้นสุดในปี </w:t>
      </w:r>
      <w:r w:rsidRPr="00686C19">
        <w:t>2565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50563C" w:rsidRPr="00686C19" w:rsidRDefault="0050563C" w:rsidP="0050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</w:rPr>
      </w:pPr>
      <w:r w:rsidRPr="00686C19">
        <w:rPr>
          <w:b/>
          <w:bCs/>
          <w:cs/>
        </w:rPr>
        <w:tab/>
      </w:r>
      <w:r w:rsidRPr="00686C19">
        <w:rPr>
          <w:b/>
          <w:bCs/>
          <w:cs/>
        </w:rPr>
        <w:tab/>
      </w:r>
      <w:r w:rsidRPr="00686C19">
        <w:rPr>
          <w:b/>
          <w:bCs/>
          <w:i/>
          <w:iCs/>
          <w:cs/>
        </w:rPr>
        <w:t>สัญญาซื้อขายไบโอดีเซล</w:t>
      </w:r>
      <w:r w:rsidRPr="00686C19">
        <w:rPr>
          <w:b/>
          <w:bCs/>
          <w:cs/>
        </w:rPr>
        <w:t xml:space="preserve"> </w:t>
      </w:r>
    </w:p>
    <w:p w:rsidR="0050563C" w:rsidRPr="00686C19" w:rsidRDefault="0050563C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50563C" w:rsidRDefault="00CC1319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C1319">
        <w:rPr>
          <w:cs/>
        </w:rPr>
        <w:t xml:space="preserve">บริษัทได้ทำสัญญาซื้อขายน้ำมันไบโอดีเซลกับบริษัทย่อยทางอ้อมแห่งหนึ่ง โดยบริษัทจะซื้อน้ำมันไบโอดีเซลในปริมาณที่เฉลี่ยทั้งปีเป็นจำนวนไม่น้อยกว่าร้อยละ 60 ของกำลังการผลิตไบโอดีเซลสูงสุดของบริษัทย่อยทางอ้อม </w:t>
      </w:r>
      <w:r w:rsidR="009D2B91" w:rsidRPr="00686C19">
        <w:rPr>
          <w:cs/>
        </w:rPr>
        <w:t>โดยราคาซื้อขายเป็นราคา</w:t>
      </w:r>
      <w:r w:rsidR="009D2B91" w:rsidRPr="00686C19">
        <w:rPr>
          <w:rFonts w:hint="cs"/>
          <w:cs/>
        </w:rPr>
        <w:t>อ้างอิงราคา</w:t>
      </w:r>
      <w:r w:rsidR="009D2B91" w:rsidRPr="00686C19">
        <w:rPr>
          <w:cs/>
        </w:rPr>
        <w:t>ตลาดที่กำหนดในสัญญา</w:t>
      </w:r>
    </w:p>
    <w:p w:rsidR="009D2B91" w:rsidRPr="00686C19" w:rsidRDefault="009D2B91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</w:rPr>
      </w:pPr>
      <w:r w:rsidRPr="00686C19">
        <w:rPr>
          <w:b/>
          <w:bCs/>
          <w:i/>
          <w:iCs/>
          <w:cs/>
        </w:rPr>
        <w:t>สัญญาซื้อขาย</w:t>
      </w:r>
      <w:r w:rsidR="004677E0" w:rsidRPr="00686C19">
        <w:rPr>
          <w:rFonts w:hint="cs"/>
          <w:b/>
          <w:bCs/>
          <w:i/>
          <w:iCs/>
          <w:cs/>
        </w:rPr>
        <w:t>เชื้อเพลิงเอทานอลแปลงสภาพ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407681" w:rsidRPr="00686C19" w:rsidRDefault="00CC1319" w:rsidP="00407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CC1319">
        <w:rPr>
          <w:cs/>
        </w:rPr>
        <w:t xml:space="preserve">บริษัทได้ทำสัญญาซื้อขายเชื้อเพลิงไบโอเอทานอลแปลงสภาพกับบริษัทย่อยแห่งหนึ่ง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50 ของกำลังการผลิตเชื้อเพลิงเอทานอลแปลงสภาพสูงสุดของบริษัทย่อยในกลุ่มเดียวกัน </w:t>
      </w:r>
      <w:r w:rsidR="009D2B91" w:rsidRPr="00686C19">
        <w:rPr>
          <w:cs/>
        </w:rPr>
        <w:t>โดยราคาซื้อขายเป็นราคา</w:t>
      </w:r>
      <w:r w:rsidR="009D2B91" w:rsidRPr="00686C19">
        <w:rPr>
          <w:rFonts w:hint="cs"/>
          <w:cs/>
        </w:rPr>
        <w:t>อ้างอิงราคา</w:t>
      </w:r>
      <w:r w:rsidR="009D2B91" w:rsidRPr="00686C19">
        <w:rPr>
          <w:cs/>
        </w:rPr>
        <w:t>ตลาดที่กำหนดในสัญญา</w:t>
      </w:r>
    </w:p>
    <w:p w:rsidR="000012B5" w:rsidRPr="00686C19" w:rsidRDefault="000012B5" w:rsidP="00A65C6A">
      <w:pPr>
        <w:ind w:left="567"/>
        <w:jc w:val="thaiDistribute"/>
        <w:rPr>
          <w:b/>
          <w:bCs/>
          <w:i/>
          <w:iCs/>
          <w:sz w:val="22"/>
          <w:szCs w:val="22"/>
        </w:rPr>
      </w:pPr>
    </w:p>
    <w:p w:rsidR="000012B5" w:rsidRPr="00686C19" w:rsidRDefault="000012B5" w:rsidP="00A65C6A">
      <w:pPr>
        <w:ind w:left="567"/>
        <w:jc w:val="thaiDistribute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t>สัญญาซื้อขาย</w:t>
      </w:r>
      <w:r w:rsidR="00CF7724" w:rsidRPr="00686C19">
        <w:rPr>
          <w:rFonts w:hint="cs"/>
          <w:b/>
          <w:bCs/>
          <w:i/>
          <w:iCs/>
          <w:cs/>
        </w:rPr>
        <w:t>ผลิตภัณฑ์น้ำมัน</w:t>
      </w:r>
    </w:p>
    <w:p w:rsidR="000012B5" w:rsidRPr="00686C19" w:rsidRDefault="000012B5" w:rsidP="00A65C6A">
      <w:pPr>
        <w:ind w:left="567"/>
        <w:jc w:val="thaiDistribute"/>
        <w:rPr>
          <w:b/>
          <w:bCs/>
          <w:i/>
          <w:iCs/>
          <w:sz w:val="22"/>
          <w:szCs w:val="22"/>
        </w:rPr>
      </w:pPr>
    </w:p>
    <w:p w:rsidR="000012B5" w:rsidRPr="00686C19" w:rsidRDefault="000012B5" w:rsidP="0000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686C19">
        <w:rPr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:rsidR="00260E32" w:rsidRPr="00686C19" w:rsidRDefault="00260E32" w:rsidP="00A65C6A">
      <w:pPr>
        <w:ind w:left="567"/>
        <w:jc w:val="thaiDistribute"/>
        <w:rPr>
          <w:b/>
          <w:bCs/>
          <w:i/>
          <w:iCs/>
          <w:sz w:val="22"/>
          <w:szCs w:val="22"/>
          <w:cs/>
        </w:rPr>
      </w:pPr>
    </w:p>
    <w:p w:rsidR="00253244" w:rsidRPr="00686C19" w:rsidRDefault="0025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br w:type="page"/>
      </w:r>
    </w:p>
    <w:p w:rsidR="00D165FE" w:rsidRPr="00686C19" w:rsidRDefault="002A1F21" w:rsidP="002A1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ab/>
      </w:r>
      <w:r>
        <w:rPr>
          <w:b/>
          <w:bCs/>
          <w:i/>
          <w:iCs/>
        </w:rPr>
        <w:tab/>
      </w:r>
      <w:r w:rsidR="00D165FE" w:rsidRPr="00686C19">
        <w:rPr>
          <w:b/>
          <w:bCs/>
          <w:i/>
          <w:iCs/>
          <w:cs/>
        </w:rPr>
        <w:t>สัญญาให้สิทธิดำเนินการสถานีบริการน้ำมัน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4677E0" w:rsidRPr="00686C19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b/>
          <w:bCs/>
          <w:i/>
          <w:iCs/>
        </w:rPr>
      </w:pPr>
      <w:r w:rsidRPr="00686C19">
        <w:rPr>
          <w:cs/>
        </w:rPr>
        <w:t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</w:t>
      </w:r>
      <w:r w:rsidR="007A3F3B" w:rsidRPr="00686C19">
        <w:rPr>
          <w:cs/>
        </w:rPr>
        <w:t>และการซื้อขายผลิตภัณฑ์น้ำมัน</w:t>
      </w:r>
      <w:r w:rsidRPr="00686C19">
        <w:rPr>
          <w:cs/>
        </w:rPr>
        <w:t>กับบ</w:t>
      </w:r>
      <w:r w:rsidR="009A3333" w:rsidRPr="00686C19">
        <w:rPr>
          <w:cs/>
        </w:rPr>
        <w:t>ริษัทย่อยแห่งหนึ่ง</w:t>
      </w:r>
      <w:r w:rsidR="00253244" w:rsidRPr="00686C19">
        <w:rPr>
          <w:rFonts w:hint="cs"/>
          <w:cs/>
        </w:rPr>
        <w:t xml:space="preserve">เป็นระยะเวลา </w:t>
      </w:r>
      <w:r w:rsidR="00253244" w:rsidRPr="00686C19">
        <w:t xml:space="preserve">5 </w:t>
      </w:r>
      <w:r w:rsidR="00253244" w:rsidRPr="00686C19">
        <w:rPr>
          <w:rFonts w:hint="cs"/>
          <w:cs/>
        </w:rPr>
        <w:t>ปี</w:t>
      </w:r>
      <w:r w:rsidRPr="00686C19">
        <w:rPr>
          <w:cs/>
        </w:rPr>
        <w:t xml:space="preserve"> โดย</w:t>
      </w:r>
      <w:r w:rsidR="007A3F3B" w:rsidRPr="00686C19">
        <w:rPr>
          <w:rFonts w:hint="cs"/>
          <w:cs/>
        </w:rPr>
        <w:t>ราคา</w:t>
      </w:r>
      <w:r w:rsidR="009052B6" w:rsidRPr="00686C19">
        <w:rPr>
          <w:rFonts w:hint="cs"/>
          <w:cs/>
        </w:rPr>
        <w:t>ค่าสิทธิดำเนินการ</w:t>
      </w:r>
      <w:r w:rsidR="00A01FC5" w:rsidRPr="00686C19">
        <w:rPr>
          <w:cs/>
        </w:rPr>
        <w:t>และราคาซื้อขาย</w:t>
      </w:r>
      <w:r w:rsidR="007A3F3B" w:rsidRPr="00686C19">
        <w:rPr>
          <w:rFonts w:hint="cs"/>
          <w:cs/>
        </w:rPr>
        <w:t>เป็นราคาที่กำหนดในสัญญา</w:t>
      </w:r>
      <w:r w:rsidRPr="00686C19">
        <w:rPr>
          <w:b/>
          <w:bCs/>
          <w:i/>
          <w:iCs/>
        </w:rPr>
        <w:t xml:space="preserve">         </w:t>
      </w:r>
    </w:p>
    <w:p w:rsidR="00253E89" w:rsidRPr="00686C19" w:rsidRDefault="00253E89" w:rsidP="0046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D165FE" w:rsidRPr="00686C19" w:rsidRDefault="00D165FE" w:rsidP="0046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</w:rPr>
      </w:pPr>
      <w:r w:rsidRPr="00686C19">
        <w:rPr>
          <w:b/>
          <w:bCs/>
          <w:i/>
          <w:iCs/>
          <w:cs/>
        </w:rPr>
        <w:t>สัญญาให้สิทธิดำเนินการร้านค้า</w:t>
      </w:r>
    </w:p>
    <w:p w:rsidR="00D165FE" w:rsidRPr="00686C19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sz w:val="22"/>
          <w:szCs w:val="22"/>
        </w:rPr>
      </w:pPr>
    </w:p>
    <w:p w:rsidR="00D165FE" w:rsidRPr="00686C19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686C19">
        <w:rPr>
          <w:cs/>
        </w:rPr>
        <w:t>บริษัทได้ทำสัญญา</w:t>
      </w:r>
      <w:r w:rsidR="006730C4" w:rsidRPr="00686C19">
        <w:rPr>
          <w:cs/>
        </w:rPr>
        <w:t>กับบริษัทย่อยแห่งหนึ่ง</w:t>
      </w:r>
      <w:r w:rsidR="006730C4" w:rsidRPr="00686C19">
        <w:rPr>
          <w:rFonts w:hint="cs"/>
          <w:cs/>
        </w:rPr>
        <w:t>โดย</w:t>
      </w:r>
      <w:r w:rsidRPr="00686C19">
        <w:rPr>
          <w:cs/>
        </w:rPr>
        <w:t>ให้สิทธิดำเนินการร้านค้าภายในสถานีบริการน้ำมันบางจากหลายแห่ง ภายใต้เครื่องหมายการค้าของบริษัท</w:t>
      </w:r>
      <w:r w:rsidR="00253244" w:rsidRPr="00686C19">
        <w:rPr>
          <w:rFonts w:hint="cs"/>
          <w:cs/>
        </w:rPr>
        <w:t xml:space="preserve">เป็นระยะเวลา </w:t>
      </w:r>
      <w:r w:rsidR="00253244" w:rsidRPr="00686C19">
        <w:t xml:space="preserve">5 </w:t>
      </w:r>
      <w:r w:rsidR="00253244" w:rsidRPr="00686C19">
        <w:rPr>
          <w:rFonts w:hint="cs"/>
          <w:cs/>
        </w:rPr>
        <w:t>ปี</w:t>
      </w:r>
      <w:r w:rsidRPr="00686C19">
        <w:rPr>
          <w:cs/>
        </w:rPr>
        <w:t xml:space="preserve"> โดย</w:t>
      </w:r>
      <w:r w:rsidR="00832EDF" w:rsidRPr="00686C19">
        <w:rPr>
          <w:cs/>
        </w:rPr>
        <w:t>อัตราที่เรียกเก็บเป็นไปตามที่กำหนดในสัญญา</w:t>
      </w:r>
    </w:p>
    <w:p w:rsidR="00D9135E" w:rsidRPr="00686C19" w:rsidRDefault="00D9135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sz w:val="22"/>
          <w:szCs w:val="22"/>
        </w:rPr>
      </w:pPr>
    </w:p>
    <w:p w:rsidR="00D165FE" w:rsidRPr="00686C19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t>สัญญาจ้างบริหารงาน</w:t>
      </w:r>
      <w:r w:rsidR="008B5160" w:rsidRPr="00686C19">
        <w:rPr>
          <w:rFonts w:hint="cs"/>
          <w:b/>
          <w:bCs/>
          <w:i/>
          <w:iCs/>
          <w:cs/>
        </w:rPr>
        <w:t>ระบบงานสารสนเทศ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F151BB" w:rsidRPr="00686C19" w:rsidRDefault="00F151BB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 w:right="-28"/>
        <w:jc w:val="thaiDistribute"/>
      </w:pPr>
      <w:r w:rsidRPr="00686C19">
        <w:rPr>
          <w:cs/>
        </w:rPr>
        <w:t>บริษัทได้ทำสัญญาจ้าง</w:t>
      </w:r>
      <w:r w:rsidRPr="00686C19">
        <w:rPr>
          <w:rFonts w:hint="cs"/>
          <w:cs/>
        </w:rPr>
        <w:t>งานบริการด้านสารสนเทศ</w:t>
      </w:r>
      <w:r w:rsidRPr="00686C19">
        <w:rPr>
          <w:cs/>
        </w:rPr>
        <w:t>กับบริษัท</w:t>
      </w:r>
      <w:r w:rsidR="00485B87" w:rsidRPr="00686C19">
        <w:rPr>
          <w:rFonts w:hint="cs"/>
          <w:cs/>
        </w:rPr>
        <w:t>ย่อย</w:t>
      </w:r>
      <w:r w:rsidR="00BF3E48" w:rsidRPr="00686C19">
        <w:rPr>
          <w:cs/>
        </w:rPr>
        <w:t>และบริษัทย่อยทางอ้อม</w:t>
      </w:r>
      <w:r w:rsidR="00485B87" w:rsidRPr="00686C19">
        <w:rPr>
          <w:rFonts w:hint="cs"/>
          <w:cs/>
        </w:rPr>
        <w:t>หลายแห่ง</w:t>
      </w:r>
      <w:r w:rsidR="00CF7724" w:rsidRPr="00686C19">
        <w:rPr>
          <w:rFonts w:hint="cs"/>
          <w:cs/>
        </w:rPr>
        <w:t xml:space="preserve"> </w:t>
      </w:r>
      <w:r w:rsidR="00841FA3" w:rsidRPr="00686C19">
        <w:rPr>
          <w:rFonts w:hint="cs"/>
          <w:cs/>
        </w:rPr>
        <w:t>สัญญาดังกล่าวมีผลบังคับใช้ตั้งแต่เดือน</w:t>
      </w:r>
      <w:r w:rsidR="00A01FC5" w:rsidRPr="00686C19">
        <w:rPr>
          <w:cs/>
        </w:rPr>
        <w:t xml:space="preserve">สิงหาคม </w:t>
      </w:r>
      <w:r w:rsidR="00A01FC5" w:rsidRPr="00686C19">
        <w:t xml:space="preserve">2560 </w:t>
      </w:r>
      <w:r w:rsidR="00A01FC5" w:rsidRPr="00686C19">
        <w:rPr>
          <w:rFonts w:hint="cs"/>
          <w:cs/>
        </w:rPr>
        <w:t xml:space="preserve">เป็นระยะเวลา </w:t>
      </w:r>
      <w:r w:rsidR="00A01FC5" w:rsidRPr="00686C19">
        <w:t xml:space="preserve">1 </w:t>
      </w:r>
      <w:r w:rsidR="00A01FC5" w:rsidRPr="00686C19">
        <w:rPr>
          <w:rFonts w:hint="cs"/>
          <w:cs/>
        </w:rPr>
        <w:t xml:space="preserve">ปี </w:t>
      </w:r>
      <w:r w:rsidR="00A01FC5" w:rsidRPr="00686C19">
        <w:t xml:space="preserve">5 </w:t>
      </w:r>
      <w:r w:rsidR="00A01FC5" w:rsidRPr="00686C19">
        <w:rPr>
          <w:rFonts w:hint="cs"/>
          <w:cs/>
        </w:rPr>
        <w:t>เดือน</w:t>
      </w:r>
      <w:r w:rsidR="00A01FC5" w:rsidRPr="00686C19">
        <w:rPr>
          <w:cs/>
        </w:rPr>
        <w:t xml:space="preserve">และจะมีการทบทวนสัญญาใหม่ทุก ๆปี </w:t>
      </w:r>
      <w:r w:rsidR="00841FA3" w:rsidRPr="00686C19">
        <w:t xml:space="preserve"> </w:t>
      </w:r>
      <w:r w:rsidRPr="00686C19">
        <w:rPr>
          <w:cs/>
        </w:rPr>
        <w:t>โดยบริษัทมีหน้าที่</w:t>
      </w:r>
      <w:r w:rsidRPr="00686C19">
        <w:rPr>
          <w:rFonts w:hint="cs"/>
          <w:cs/>
        </w:rPr>
        <w:t xml:space="preserve">บริหารจัดการงานด้านระบบงานสารสนเทศ </w:t>
      </w:r>
      <w:r w:rsidR="0088633F" w:rsidRPr="00686C19">
        <w:rPr>
          <w:rFonts w:hint="cs"/>
          <w:cs/>
        </w:rPr>
        <w:t>การบริหารจัดการโครงสร้างระบบ ดูแลรักษาและปรับปรุงระบบ และ</w:t>
      </w:r>
      <w:r w:rsidR="00CD5AF6" w:rsidRPr="00686C19">
        <w:rPr>
          <w:rFonts w:hint="cs"/>
          <w:cs/>
        </w:rPr>
        <w:t>การให้คำปรึกษา</w:t>
      </w:r>
      <w:r w:rsidR="00774533" w:rsidRPr="00686C19">
        <w:rPr>
          <w:rFonts w:hint="cs"/>
          <w:cs/>
        </w:rPr>
        <w:t xml:space="preserve"> </w:t>
      </w:r>
      <w:r w:rsidR="008B5160" w:rsidRPr="00686C19">
        <w:rPr>
          <w:cs/>
        </w:rPr>
        <w:t>อัตราค่าจ้างบริหารเป็นไปตามข้อกำหนดในสัญญา</w:t>
      </w:r>
    </w:p>
    <w:p w:rsidR="00F151BB" w:rsidRPr="00686C19" w:rsidRDefault="00F151BB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8B5160" w:rsidRPr="00686C19" w:rsidRDefault="008B5160" w:rsidP="008B5160">
      <w:pPr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t>สัญญาจ้างบริหารงาน</w:t>
      </w:r>
    </w:p>
    <w:p w:rsidR="008B5160" w:rsidRPr="00686C19" w:rsidRDefault="008B5160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D165FE" w:rsidRPr="00686C19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686C19">
        <w:rPr>
          <w:cs/>
        </w:rPr>
        <w:t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</w:t>
      </w:r>
      <w:r w:rsidR="008B2FF0" w:rsidRPr="00686C19">
        <w:rPr>
          <w:rFonts w:hint="cs"/>
          <w:cs/>
        </w:rPr>
        <w:t xml:space="preserve">เป็นระยะเวลา </w:t>
      </w:r>
      <w:r w:rsidR="008B2FF0" w:rsidRPr="00686C19">
        <w:t>1</w:t>
      </w:r>
      <w:r w:rsidR="00A211C7">
        <w:t xml:space="preserve"> </w:t>
      </w:r>
      <w:r w:rsidR="00A211C7">
        <w:rPr>
          <w:rFonts w:hint="cs"/>
          <w:cs/>
        </w:rPr>
        <w:t xml:space="preserve">ถึง </w:t>
      </w:r>
      <w:r w:rsidR="008B2FF0" w:rsidRPr="00686C19">
        <w:t xml:space="preserve">3 </w:t>
      </w:r>
      <w:r w:rsidR="008B2FF0" w:rsidRPr="00686C19">
        <w:rPr>
          <w:rFonts w:hint="cs"/>
          <w:cs/>
        </w:rPr>
        <w:t>ปี</w:t>
      </w:r>
      <w:r w:rsidRPr="00686C19">
        <w:rPr>
          <w:cs/>
        </w:rPr>
        <w:t xml:space="preserve">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:rsidR="00A65C6A" w:rsidRPr="00686C19" w:rsidRDefault="00A65C6A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b/>
          <w:bCs/>
          <w:i/>
          <w:iCs/>
        </w:rPr>
      </w:pPr>
      <w:r w:rsidRPr="00686C19">
        <w:rPr>
          <w:b/>
          <w:bCs/>
          <w:i/>
          <w:iCs/>
          <w:cs/>
        </w:rPr>
        <w:t>สัญญาเช่าที่ดิน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7"/>
        <w:jc w:val="thaiDistribute"/>
        <w:rPr>
          <w:sz w:val="22"/>
          <w:szCs w:val="22"/>
        </w:rPr>
      </w:pPr>
    </w:p>
    <w:p w:rsidR="00D165FE" w:rsidRPr="00686C19" w:rsidRDefault="00D165FE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</w:pPr>
      <w:r w:rsidRPr="00686C19">
        <w:rPr>
          <w:cs/>
        </w:rPr>
        <w:t xml:space="preserve">บริษัทได้ทำสัญญาเช่าที่ดินกับบริษัท บีซีพีจี จำกัด (มหาชน) ซึ่งเป็นบริษัทย่อยของบริษัท เพื่อให้บริษัทย่อยดังกล่าวใช้เป็นที่ตั้งของโครงการโซลาร์ฟาร์ม บางปะอิน </w:t>
      </w:r>
      <w:r w:rsidRPr="00686C19">
        <w:t xml:space="preserve">38 MW </w:t>
      </w:r>
      <w:r w:rsidRPr="00686C19">
        <w:rPr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Pr="00686C19">
        <w:t>1</w:t>
      </w:r>
      <w:r w:rsidRPr="00686C19">
        <w:rPr>
          <w:cs/>
        </w:rPr>
        <w:t xml:space="preserve"> ธันวาคม </w:t>
      </w:r>
      <w:r w:rsidRPr="00686C19">
        <w:t>2558</w:t>
      </w:r>
      <w:r w:rsidRPr="00686C19">
        <w:rPr>
          <w:cs/>
        </w:rPr>
        <w:t xml:space="preserve"> ถึง </w:t>
      </w:r>
      <w:r w:rsidRPr="00686C19">
        <w:t>30</w:t>
      </w:r>
      <w:r w:rsidRPr="00686C19">
        <w:rPr>
          <w:cs/>
        </w:rPr>
        <w:t xml:space="preserve"> พฤศจิกายน </w:t>
      </w:r>
      <w:r w:rsidRPr="00686C19">
        <w:t>2580</w:t>
      </w:r>
      <w:r w:rsidRPr="00686C19">
        <w:rPr>
          <w:cs/>
        </w:rPr>
        <w:t xml:space="preserve"> รวมระยะเวลา </w:t>
      </w:r>
      <w:r w:rsidR="00262C21" w:rsidRPr="00686C19">
        <w:t>22</w:t>
      </w:r>
      <w:r w:rsidRPr="00686C19">
        <w:rPr>
          <w:cs/>
        </w:rPr>
        <w:t xml:space="preserve"> ปี อัตราค่าเช่าเป็นไปตามที่กำหนดในสัญญา</w:t>
      </w:r>
    </w:p>
    <w:p w:rsidR="002A0BDE" w:rsidRPr="00686C19" w:rsidRDefault="002A0BDE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  <w:rPr>
          <w:sz w:val="22"/>
          <w:szCs w:val="22"/>
        </w:rPr>
      </w:pPr>
    </w:p>
    <w:p w:rsidR="005A568D" w:rsidRPr="00686C19" w:rsidRDefault="005A568D" w:rsidP="00D465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</w:pPr>
    </w:p>
    <w:p w:rsidR="00876F65" w:rsidRDefault="0087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:rsidR="005A568D" w:rsidRPr="00686C19" w:rsidRDefault="00D165FE" w:rsidP="005A56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</w:pPr>
      <w:r w:rsidRPr="00686C19">
        <w:rPr>
          <w:cs/>
        </w:rPr>
        <w:lastRenderedPageBreak/>
        <w:t xml:space="preserve">บริษัทได้ทำสัญญาเช่าที่ดินเพิ่มกับบริษัท บีซีพีจี จำกัด (มหาชน) ซึ่งเป็นบริษัทย่อยของบริษัท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 </w:t>
      </w:r>
      <w:r w:rsidRPr="00686C19">
        <w:t xml:space="preserve">1 </w:t>
      </w:r>
      <w:r w:rsidRPr="00686C19">
        <w:rPr>
          <w:cs/>
        </w:rPr>
        <w:t xml:space="preserve">ตุลาคม </w:t>
      </w:r>
      <w:r w:rsidRPr="00686C19">
        <w:t xml:space="preserve">2559 </w:t>
      </w:r>
      <w:r w:rsidRPr="00686C19">
        <w:rPr>
          <w:cs/>
        </w:rPr>
        <w:t xml:space="preserve">ถึง </w:t>
      </w:r>
      <w:r w:rsidRPr="00686C19">
        <w:t xml:space="preserve">30 </w:t>
      </w:r>
      <w:r w:rsidRPr="00686C19">
        <w:rPr>
          <w:cs/>
        </w:rPr>
        <w:t xml:space="preserve">พฤศจิกายน </w:t>
      </w:r>
      <w:r w:rsidRPr="00686C19">
        <w:t xml:space="preserve">2580 </w:t>
      </w:r>
      <w:r w:rsidRPr="00686C19">
        <w:rPr>
          <w:cs/>
        </w:rPr>
        <w:t xml:space="preserve">รวมระยะเวลา </w:t>
      </w:r>
      <w:r w:rsidRPr="00686C19">
        <w:t xml:space="preserve">21 </w:t>
      </w:r>
      <w:r w:rsidRPr="00686C19">
        <w:rPr>
          <w:cs/>
        </w:rPr>
        <w:t xml:space="preserve">ปี </w:t>
      </w:r>
      <w:r w:rsidRPr="00686C19">
        <w:t xml:space="preserve">2 </w:t>
      </w:r>
      <w:r w:rsidRPr="00686C19">
        <w:rPr>
          <w:cs/>
        </w:rPr>
        <w:t>เดือน อัตราค่าเช่าเป็นไปตามที่กำหนดในสัญญา</w:t>
      </w:r>
    </w:p>
    <w:p w:rsidR="005A568D" w:rsidRPr="00686C19" w:rsidRDefault="005A568D" w:rsidP="005A56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  <w:rPr>
          <w:sz w:val="22"/>
          <w:szCs w:val="22"/>
        </w:rPr>
      </w:pPr>
    </w:p>
    <w:p w:rsidR="00D165FE" w:rsidRPr="00686C19" w:rsidRDefault="00253E89" w:rsidP="005A568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28"/>
        <w:jc w:val="thaiDistribute"/>
        <w:rPr>
          <w:b/>
          <w:bCs/>
          <w:i/>
          <w:iCs/>
          <w:color w:val="000000"/>
          <w:spacing w:val="-4"/>
        </w:rPr>
      </w:pPr>
      <w:r w:rsidRPr="00686C19">
        <w:rPr>
          <w:b/>
          <w:bCs/>
          <w:i/>
          <w:iCs/>
          <w:color w:val="000000"/>
          <w:spacing w:val="-4"/>
        </w:rPr>
        <w:tab/>
      </w:r>
      <w:r w:rsidR="00D165FE" w:rsidRPr="00686C19">
        <w:rPr>
          <w:b/>
          <w:bCs/>
          <w:i/>
          <w:iCs/>
          <w:color w:val="000000"/>
          <w:spacing w:val="-4"/>
          <w:cs/>
        </w:rPr>
        <w:t>สัญญา</w:t>
      </w:r>
      <w:r w:rsidR="00D165FE" w:rsidRPr="00686C19">
        <w:rPr>
          <w:rFonts w:hint="cs"/>
          <w:b/>
          <w:bCs/>
          <w:i/>
          <w:iCs/>
          <w:color w:val="000000"/>
          <w:spacing w:val="-4"/>
          <w:cs/>
        </w:rPr>
        <w:t>ให้</w:t>
      </w:r>
      <w:r w:rsidR="00D165FE" w:rsidRPr="00686C19">
        <w:rPr>
          <w:b/>
          <w:bCs/>
          <w:i/>
          <w:iCs/>
          <w:color w:val="000000"/>
          <w:spacing w:val="-4"/>
          <w:cs/>
        </w:rPr>
        <w:t>เช่าพื้นที่อาคารและห้องควบคุม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2"/>
          <w:szCs w:val="22"/>
        </w:rPr>
      </w:pPr>
    </w:p>
    <w:p w:rsidR="00D165FE" w:rsidRPr="00686C19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686C19">
        <w:rPr>
          <w:cs/>
        </w:rPr>
        <w:t>บริษัทได้ทำสัญญา</w:t>
      </w:r>
      <w:r w:rsidRPr="00686C19">
        <w:rPr>
          <w:rFonts w:hint="cs"/>
          <w:cs/>
        </w:rPr>
        <w:t>ให้</w:t>
      </w:r>
      <w:r w:rsidRPr="00686C19">
        <w:rPr>
          <w:cs/>
        </w:rPr>
        <w:t xml:space="preserve">เช่าพื้นที่สำนักงาน ห้องควบคุม และห้องวางระบบไฟฟ้าในส่วนที่เกี่ยวข้องกับโครงการโซลาร์ฟาร์ม บางปะอิน </w:t>
      </w:r>
      <w:r w:rsidRPr="00686C19">
        <w:t>38 MW</w:t>
      </w:r>
      <w:r w:rsidRPr="00686C19">
        <w:rPr>
          <w:b/>
          <w:bCs/>
          <w:i/>
          <w:iCs/>
        </w:rPr>
        <w:t xml:space="preserve"> </w:t>
      </w:r>
      <w:r w:rsidRPr="00686C19">
        <w:rPr>
          <w:cs/>
        </w:rPr>
        <w:t xml:space="preserve">กับบริษัท บีซีพีจี จำกัด (มหาชน) ซึ่งเป็นบริษัทย่อยของบริษัท โดยสัญญามีผลบังคับใช้ตั้งแต่วันที่ </w:t>
      </w:r>
      <w:r w:rsidR="0075249F" w:rsidRPr="00686C19">
        <w:t>1</w:t>
      </w:r>
      <w:r w:rsidRPr="00686C19">
        <w:rPr>
          <w:cs/>
        </w:rPr>
        <w:t xml:space="preserve"> ธันวาคม </w:t>
      </w:r>
      <w:r w:rsidR="0075249F" w:rsidRPr="00686C19">
        <w:t>2</w:t>
      </w:r>
      <w:r w:rsidRPr="00686C19">
        <w:t>558</w:t>
      </w:r>
      <w:r w:rsidRPr="00686C19">
        <w:rPr>
          <w:cs/>
        </w:rPr>
        <w:t xml:space="preserve"> ถึง </w:t>
      </w:r>
      <w:r w:rsidRPr="00686C19">
        <w:t>30</w:t>
      </w:r>
      <w:r w:rsidRPr="00686C19">
        <w:rPr>
          <w:cs/>
        </w:rPr>
        <w:t xml:space="preserve"> พฤศจิกายน </w:t>
      </w:r>
      <w:r w:rsidRPr="00686C19">
        <w:t>2561</w:t>
      </w:r>
      <w:r w:rsidRPr="00686C19">
        <w:rPr>
          <w:cs/>
        </w:rPr>
        <w:t xml:space="preserve"> รวมระยะเวลา </w:t>
      </w:r>
      <w:r w:rsidRPr="00686C19">
        <w:t xml:space="preserve">3 </w:t>
      </w:r>
      <w:r w:rsidRPr="00686C19">
        <w:rPr>
          <w:cs/>
        </w:rPr>
        <w:t>ปี อัตราค่าเช่าเป็นไปตามที่กำหนดในสัญญา</w:t>
      </w:r>
    </w:p>
    <w:p w:rsidR="009E1849" w:rsidRPr="00686C19" w:rsidRDefault="009E1849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</w:rPr>
      </w:pPr>
      <w:r w:rsidRPr="00686C19">
        <w:rPr>
          <w:b/>
          <w:bCs/>
          <w:i/>
          <w:iCs/>
          <w:color w:val="000000"/>
          <w:spacing w:val="-4"/>
          <w:cs/>
        </w:rPr>
        <w:t>สัญญาร่วมพัฒนาพื้นที่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color w:val="000000"/>
          <w:spacing w:val="-4"/>
          <w:sz w:val="22"/>
          <w:szCs w:val="22"/>
        </w:rPr>
      </w:pPr>
    </w:p>
    <w:p w:rsidR="00D165FE" w:rsidRPr="00686C19" w:rsidRDefault="00D165FE" w:rsidP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color w:val="000000"/>
          <w:spacing w:val="-4"/>
        </w:rPr>
      </w:pPr>
      <w:r w:rsidRPr="00686C19">
        <w:rPr>
          <w:color w:val="000000"/>
          <w:spacing w:val="-4"/>
          <w:cs/>
        </w:rPr>
        <w:t>บริษัทได้ทำสัญญาให้สิทธิดำเนินการกับบริษัทย่อยแห่งหนึ่ง</w:t>
      </w:r>
      <w:r w:rsidR="00BF6E5C" w:rsidRPr="00686C19">
        <w:rPr>
          <w:color w:val="000000"/>
          <w:spacing w:val="-4"/>
          <w:cs/>
        </w:rPr>
        <w:t xml:space="preserve">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เพื่อให้บริการและจัดจำหน่ายสินค้าภายใต้การดำเนินงานของบริษัทย่อย </w:t>
      </w:r>
      <w:r w:rsidRPr="00686C19">
        <w:rPr>
          <w:color w:val="000000"/>
          <w:spacing w:val="-4"/>
          <w:cs/>
        </w:rPr>
        <w:t>เป</w:t>
      </w:r>
      <w:r w:rsidR="00192898" w:rsidRPr="00686C19">
        <w:rPr>
          <w:color w:val="000000"/>
          <w:spacing w:val="-4"/>
          <w:cs/>
        </w:rPr>
        <w:t xml:space="preserve">็นระยะเวลาไม่เกิน </w:t>
      </w:r>
      <w:r w:rsidR="00192898" w:rsidRPr="00686C19">
        <w:rPr>
          <w:color w:val="000000"/>
          <w:spacing w:val="-4"/>
        </w:rPr>
        <w:t>20</w:t>
      </w:r>
      <w:r w:rsidRPr="00686C19">
        <w:rPr>
          <w:color w:val="000000"/>
          <w:spacing w:val="-4"/>
          <w:cs/>
        </w:rPr>
        <w:t xml:space="preserve"> ปี โดยบริษัทย่อยดังกล่าวตกลง</w:t>
      </w:r>
      <w:r w:rsidR="00BF6E5C" w:rsidRPr="00686C19">
        <w:rPr>
          <w:color w:val="000000"/>
          <w:spacing w:val="-4"/>
          <w:cs/>
        </w:rPr>
        <w:t>ชำระค่าสิทธิดำเนินการในราคาที่</w:t>
      </w:r>
      <w:r w:rsidRPr="00686C19">
        <w:rPr>
          <w:color w:val="000000"/>
          <w:spacing w:val="-4"/>
          <w:cs/>
        </w:rPr>
        <w:t>ตกลงกันในสัญญา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color w:val="000000"/>
          <w:spacing w:val="-4"/>
          <w:sz w:val="22"/>
          <w:szCs w:val="22"/>
        </w:rPr>
      </w:pPr>
    </w:p>
    <w:p w:rsidR="00D165FE" w:rsidRPr="00686C19" w:rsidRDefault="00D165FE" w:rsidP="00D165FE">
      <w:pPr>
        <w:spacing w:line="240" w:lineRule="auto"/>
        <w:ind w:left="540" w:right="-45"/>
        <w:jc w:val="thaiDistribute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t>สัญญาเงินให้กู้ยืม</w:t>
      </w: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2"/>
          <w:szCs w:val="22"/>
        </w:rPr>
      </w:pPr>
    </w:p>
    <w:p w:rsidR="00A65C6A" w:rsidRPr="00686C19" w:rsidRDefault="00D165FE" w:rsidP="00A65C6A">
      <w:pPr>
        <w:spacing w:line="240" w:lineRule="auto"/>
        <w:ind w:left="539"/>
        <w:jc w:val="thaiDistribute"/>
      </w:pPr>
      <w:r w:rsidRPr="00686C19">
        <w:rPr>
          <w:cs/>
        </w:rPr>
        <w:t xml:space="preserve">บริษัทมีสัญญาเงินให้กู้ยืมเงินโดยไม่มีหลักประกันแก่บริษัท </w:t>
      </w:r>
      <w:r w:rsidRPr="00686C19">
        <w:t>Nido Petroleum Limited</w:t>
      </w:r>
      <w:r w:rsidRPr="00686C19">
        <w:rPr>
          <w:cs/>
        </w:rPr>
        <w:t xml:space="preserve"> ซึ่งเป็นบริษัทย่อยทางอ้อมของบริษัท เป็นวงเงินให้กู้ยืมจำนวน </w:t>
      </w:r>
      <w:r w:rsidRPr="00686C19">
        <w:t>120</w:t>
      </w:r>
      <w:r w:rsidRPr="00686C19">
        <w:rPr>
          <w:cs/>
        </w:rPr>
        <w:t xml:space="preserve"> ล้านเหรียญสหรัฐ</w:t>
      </w:r>
      <w:r w:rsidR="000E7368" w:rsidRPr="00686C19">
        <w:rPr>
          <w:rFonts w:hint="cs"/>
          <w:cs/>
        </w:rPr>
        <w:t>ฯ</w:t>
      </w:r>
      <w:r w:rsidRPr="00686C19">
        <w:rPr>
          <w:cs/>
        </w:rPr>
        <w:t xml:space="preserve"> เงินให้กู้ยืมดังกล่าวมีอัตราดอกเบี้ยและกำหนดชำระคืนตามเงื่อนไขและข้อกำหนดในสัญญา ต่อมาบริษัทได้ทำการปรับโครงสร้างเงินกู้แก่บริษัทย่อยดังกล่าว โดยมีการปรับอัตราดอกเบี้ยและเงื่อนไขการชำระเงินใหม่</w:t>
      </w:r>
    </w:p>
    <w:p w:rsidR="00A65C6A" w:rsidRPr="00686C19" w:rsidRDefault="00A65C6A" w:rsidP="00A65C6A">
      <w:pPr>
        <w:spacing w:line="240" w:lineRule="auto"/>
        <w:ind w:left="539"/>
        <w:jc w:val="thaiDistribute"/>
        <w:rPr>
          <w:sz w:val="22"/>
          <w:szCs w:val="22"/>
        </w:rPr>
      </w:pPr>
    </w:p>
    <w:p w:rsidR="00D165FE" w:rsidRPr="00686C19" w:rsidRDefault="00D165FE" w:rsidP="00A65C6A">
      <w:pPr>
        <w:spacing w:line="240" w:lineRule="auto"/>
        <w:ind w:left="539"/>
        <w:jc w:val="thaiDistribute"/>
      </w:pPr>
      <w:r w:rsidRPr="00686C19">
        <w:t xml:space="preserve">BCP Innovation Pte. Ltd. “BCPI” </w:t>
      </w:r>
      <w:r w:rsidRPr="00686C19">
        <w:rPr>
          <w:cs/>
        </w:rPr>
        <w:t>ซึ่งเป็นบริษัทย่อยของบริษัท</w:t>
      </w:r>
      <w:r w:rsidRPr="00686C19">
        <w:rPr>
          <w:rFonts w:hint="cs"/>
          <w:cs/>
        </w:rPr>
        <w:t xml:space="preserve">ได้ทำสัญญา </w:t>
      </w:r>
      <w:r w:rsidRPr="00686C19">
        <w:t xml:space="preserve">Amended and Restated Credit and Guarantee Agreement </w:t>
      </w:r>
      <w:r w:rsidRPr="00686C19">
        <w:rPr>
          <w:rFonts w:hint="cs"/>
          <w:cs/>
        </w:rPr>
        <w:t xml:space="preserve">กับ </w:t>
      </w:r>
      <w:r w:rsidRPr="00686C19">
        <w:t>Lithium Americas Corp. “LAC”</w:t>
      </w:r>
      <w:r w:rsidRPr="00686C19">
        <w:rPr>
          <w:rFonts w:hint="cs"/>
          <w:cs/>
        </w:rPr>
        <w:t xml:space="preserve"> </w:t>
      </w:r>
      <w:r w:rsidRPr="00686C19">
        <w:t xml:space="preserve"> </w:t>
      </w:r>
      <w:r w:rsidRPr="00686C19">
        <w:rPr>
          <w:rFonts w:hint="cs"/>
          <w:cs/>
        </w:rPr>
        <w:t xml:space="preserve">เพื่อให้สินเชื่อแก่ </w:t>
      </w:r>
      <w:r w:rsidRPr="00686C19">
        <w:t xml:space="preserve">LAC </w:t>
      </w:r>
      <w:r w:rsidR="006A6995" w:rsidRPr="00686C19">
        <w:rPr>
          <w:rFonts w:hint="cs"/>
          <w:cs/>
        </w:rPr>
        <w:t xml:space="preserve">จำนวนไม่เกิน </w:t>
      </w:r>
      <w:r w:rsidR="006A6995" w:rsidRPr="00686C19">
        <w:t>80</w:t>
      </w:r>
      <w:r w:rsidR="000E7368" w:rsidRPr="00686C19">
        <w:rPr>
          <w:rFonts w:hint="cs"/>
          <w:cs/>
        </w:rPr>
        <w:t xml:space="preserve"> ล้านเหรียญ</w:t>
      </w:r>
      <w:r w:rsidRPr="00686C19">
        <w:rPr>
          <w:rFonts w:hint="cs"/>
          <w:cs/>
        </w:rPr>
        <w:t xml:space="preserve">สหรัฐฯ สำหรับใช้ในการลงทุนโครงการ </w:t>
      </w:r>
      <w:r w:rsidRPr="00686C19">
        <w:t>Cauchari-Olaroz (Phase I)</w:t>
      </w:r>
      <w:r w:rsidRPr="00686C19">
        <w:rPr>
          <w:rFonts w:hint="cs"/>
          <w:cs/>
        </w:rPr>
        <w:t xml:space="preserve"> โดยเงินให้กู้ยืมดังกล่าวมีอัตราดอกเบี้ยและกำหนดชำระคืนตามเงื่อ</w:t>
      </w:r>
      <w:r w:rsidR="006A6995" w:rsidRPr="00686C19">
        <w:rPr>
          <w:rFonts w:hint="cs"/>
          <w:cs/>
        </w:rPr>
        <w:t xml:space="preserve">นไขและข้อกำหนดในสัญญา ณ วันที่ </w:t>
      </w:r>
      <w:r w:rsidR="006A6995" w:rsidRPr="00686C19">
        <w:t>3</w:t>
      </w:r>
      <w:r w:rsidR="000A159A" w:rsidRPr="00686C19">
        <w:t>0</w:t>
      </w:r>
      <w:r w:rsidRPr="00686C19">
        <w:rPr>
          <w:rFonts w:hint="cs"/>
          <w:cs/>
        </w:rPr>
        <w:t xml:space="preserve"> </w:t>
      </w:r>
      <w:r w:rsidR="000A159A" w:rsidRPr="00686C19">
        <w:rPr>
          <w:rFonts w:hint="cs"/>
          <w:cs/>
        </w:rPr>
        <w:t>มิถุนายน</w:t>
      </w:r>
      <w:r w:rsidR="006A6995" w:rsidRPr="00686C19">
        <w:rPr>
          <w:rFonts w:hint="cs"/>
          <w:cs/>
        </w:rPr>
        <w:t xml:space="preserve"> </w:t>
      </w:r>
      <w:r w:rsidR="006A6995" w:rsidRPr="00686C19">
        <w:t>2561</w:t>
      </w:r>
      <w:r w:rsidRPr="00686C19">
        <w:rPr>
          <w:rFonts w:hint="cs"/>
          <w:cs/>
        </w:rPr>
        <w:t xml:space="preserve"> </w:t>
      </w:r>
      <w:r w:rsidRPr="00686C19">
        <w:t xml:space="preserve">LAC </w:t>
      </w:r>
      <w:r w:rsidRPr="00686C19">
        <w:rPr>
          <w:rFonts w:hint="cs"/>
          <w:cs/>
        </w:rPr>
        <w:t>ยังไม่ได้มีการเบิกใช้เงินกู้ดังกล่าว</w:t>
      </w:r>
    </w:p>
    <w:p w:rsidR="001158BB" w:rsidRPr="00686C19" w:rsidRDefault="001158BB" w:rsidP="00D165FE">
      <w:pPr>
        <w:ind w:left="540"/>
        <w:jc w:val="thaiDistribute"/>
        <w:rPr>
          <w:sz w:val="22"/>
          <w:szCs w:val="22"/>
        </w:rPr>
      </w:pPr>
    </w:p>
    <w:p w:rsidR="00E06844" w:rsidRPr="00686C19" w:rsidRDefault="00E06844" w:rsidP="00E06844">
      <w:pPr>
        <w:ind w:left="540"/>
        <w:jc w:val="thaiDistribute"/>
      </w:pPr>
      <w:r w:rsidRPr="00686C19">
        <w:rPr>
          <w:rFonts w:hint="cs"/>
          <w:cs/>
        </w:rPr>
        <w:t>บริษัท</w:t>
      </w:r>
      <w:r w:rsidR="000E7368" w:rsidRPr="00686C19">
        <w:rPr>
          <w:rFonts w:hint="cs"/>
          <w:cs/>
        </w:rPr>
        <w:t>ได้</w:t>
      </w:r>
      <w:r w:rsidRPr="00686C19">
        <w:rPr>
          <w:rFonts w:hint="cs"/>
          <w:cs/>
        </w:rPr>
        <w:t>ทำสัญญาให้กู้ยืมเงินโดยไม่มีหลักประกันแก่บริษัท บางจาก รีเทล จำกัด ซึ่งเป็น</w:t>
      </w:r>
      <w:r w:rsidR="00F116A2" w:rsidRPr="00686C19">
        <w:rPr>
          <w:rFonts w:hint="cs"/>
          <w:cs/>
        </w:rPr>
        <w:t>บริษัทย่อยของบริษัท ในวงเงิน</w:t>
      </w:r>
      <w:r w:rsidR="00A01FC5" w:rsidRPr="00686C19">
        <w:rPr>
          <w:rFonts w:hint="cs"/>
          <w:cs/>
        </w:rPr>
        <w:t>รวม</w:t>
      </w:r>
      <w:r w:rsidR="00F116A2" w:rsidRPr="00686C19">
        <w:rPr>
          <w:rFonts w:hint="cs"/>
          <w:cs/>
        </w:rPr>
        <w:t xml:space="preserve"> </w:t>
      </w:r>
      <w:r w:rsidR="00262C21" w:rsidRPr="00686C19">
        <w:t>350</w:t>
      </w:r>
      <w:r w:rsidRPr="00686C19">
        <w:rPr>
          <w:rFonts w:hint="cs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</w:p>
    <w:p w:rsidR="00F232C3" w:rsidRPr="00686C19" w:rsidRDefault="00F23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  <w:cs/>
        </w:rPr>
      </w:pPr>
      <w:r w:rsidRPr="00686C19">
        <w:rPr>
          <w:sz w:val="22"/>
          <w:szCs w:val="22"/>
          <w:cs/>
        </w:rPr>
        <w:br w:type="page"/>
      </w:r>
    </w:p>
    <w:p w:rsidR="00D165FE" w:rsidRPr="00686C19" w:rsidRDefault="00D165FE" w:rsidP="00D165FE">
      <w:pPr>
        <w:spacing w:line="240" w:lineRule="auto"/>
        <w:ind w:left="540" w:right="-45"/>
        <w:jc w:val="thaiDistribute"/>
      </w:pPr>
      <w:r w:rsidRPr="00686C19">
        <w:rPr>
          <w:b/>
          <w:bCs/>
          <w:i/>
          <w:iCs/>
          <w:cs/>
        </w:rPr>
        <w:lastRenderedPageBreak/>
        <w:t>สัญญาซื้อขายน้ำมันดิบล่วงหน้า</w:t>
      </w:r>
    </w:p>
    <w:p w:rsidR="00D165FE" w:rsidRPr="00686C19" w:rsidRDefault="00D165FE" w:rsidP="00D165FE">
      <w:pPr>
        <w:ind w:left="540"/>
        <w:jc w:val="thaiDistribute"/>
        <w:rPr>
          <w:b/>
          <w:bCs/>
          <w:sz w:val="22"/>
          <w:szCs w:val="22"/>
        </w:rPr>
      </w:pPr>
    </w:p>
    <w:p w:rsidR="000D0AFC" w:rsidRPr="00686C19" w:rsidRDefault="00D165FE" w:rsidP="005A568D">
      <w:pPr>
        <w:ind w:left="540"/>
        <w:jc w:val="thaiDistribute"/>
      </w:pPr>
      <w:r w:rsidRPr="00686C19">
        <w:rPr>
          <w:rFonts w:hint="cs"/>
          <w:cs/>
        </w:rPr>
        <w:t>บริษัทได้ทำสัญญาซื้อขายน้ำมันดิบล่วงหน้ากับบริษัทย่อยทางอ้อมแห่งหนึ่ง โดยบริษัทจะซื้อน้ำมันดิบในปริมาณและราคา</w:t>
      </w:r>
      <w:r w:rsidRPr="00686C19">
        <w:rPr>
          <w:cs/>
        </w:rPr>
        <w:t xml:space="preserve">ภายใต้เงื่อนไขข้อผูกพันที่กำหนดในสัญญา </w:t>
      </w:r>
    </w:p>
    <w:p w:rsidR="005A568D" w:rsidRPr="00686C19" w:rsidRDefault="005A568D" w:rsidP="005A568D">
      <w:pPr>
        <w:ind w:left="540"/>
        <w:jc w:val="thaiDistribute"/>
        <w:rPr>
          <w:b/>
          <w:bCs/>
          <w:i/>
          <w:iCs/>
          <w:color w:val="000000"/>
          <w:sz w:val="22"/>
          <w:szCs w:val="22"/>
        </w:rPr>
      </w:pPr>
    </w:p>
    <w:p w:rsidR="00D165FE" w:rsidRPr="00686C19" w:rsidRDefault="00D9135E" w:rsidP="00D91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olor w:val="000000"/>
        </w:rPr>
      </w:pPr>
      <w:r w:rsidRPr="00686C19">
        <w:rPr>
          <w:b/>
          <w:bCs/>
          <w:i/>
          <w:iCs/>
          <w:color w:val="000000"/>
        </w:rPr>
        <w:tab/>
      </w:r>
      <w:r w:rsidRPr="00686C19">
        <w:rPr>
          <w:b/>
          <w:bCs/>
          <w:i/>
          <w:iCs/>
          <w:color w:val="000000"/>
        </w:rPr>
        <w:tab/>
      </w:r>
      <w:r w:rsidRPr="00686C19">
        <w:rPr>
          <w:b/>
          <w:bCs/>
          <w:i/>
          <w:iCs/>
          <w:color w:val="000000"/>
        </w:rPr>
        <w:tab/>
      </w:r>
      <w:r w:rsidRPr="00686C19">
        <w:rPr>
          <w:b/>
          <w:bCs/>
          <w:i/>
          <w:iCs/>
          <w:color w:val="000000"/>
        </w:rPr>
        <w:tab/>
      </w:r>
      <w:r w:rsidRPr="00686C19">
        <w:rPr>
          <w:b/>
          <w:bCs/>
          <w:i/>
          <w:iCs/>
          <w:color w:val="000000"/>
        </w:rPr>
        <w:tab/>
      </w:r>
      <w:r w:rsidRPr="00686C19">
        <w:rPr>
          <w:b/>
          <w:bCs/>
          <w:i/>
          <w:iCs/>
          <w:color w:val="000000"/>
        </w:rPr>
        <w:tab/>
      </w:r>
      <w:r w:rsidRPr="00686C19">
        <w:rPr>
          <w:b/>
          <w:bCs/>
          <w:i/>
          <w:iCs/>
          <w:color w:val="000000"/>
        </w:rPr>
        <w:tab/>
      </w:r>
      <w:r w:rsidR="003A644F" w:rsidRPr="00686C19">
        <w:rPr>
          <w:b/>
          <w:bCs/>
          <w:i/>
          <w:iCs/>
          <w:color w:val="000000"/>
          <w:cs/>
        </w:rPr>
        <w:tab/>
      </w:r>
      <w:r w:rsidR="003A644F" w:rsidRPr="00686C19">
        <w:rPr>
          <w:b/>
          <w:bCs/>
          <w:i/>
          <w:iCs/>
          <w:color w:val="000000"/>
          <w:cs/>
        </w:rPr>
        <w:tab/>
      </w:r>
      <w:r w:rsidR="003A644F" w:rsidRPr="00686C19">
        <w:rPr>
          <w:b/>
          <w:bCs/>
          <w:i/>
          <w:iCs/>
          <w:cs/>
        </w:rPr>
        <w:tab/>
      </w:r>
      <w:r w:rsidR="003A644F" w:rsidRPr="00686C19">
        <w:rPr>
          <w:b/>
          <w:bCs/>
          <w:i/>
          <w:iCs/>
          <w:cs/>
        </w:rPr>
        <w:tab/>
      </w:r>
      <w:r w:rsidR="003A644F" w:rsidRPr="00686C19">
        <w:rPr>
          <w:b/>
          <w:bCs/>
          <w:i/>
          <w:iCs/>
          <w:cs/>
        </w:rPr>
        <w:tab/>
      </w:r>
      <w:r w:rsidR="00D165FE" w:rsidRPr="00686C19">
        <w:rPr>
          <w:b/>
          <w:bCs/>
          <w:i/>
          <w:iCs/>
          <w:cs/>
        </w:rPr>
        <w:t>สัญญาค้ำประกัน</w:t>
      </w:r>
    </w:p>
    <w:p w:rsidR="00D165FE" w:rsidRPr="00686C19" w:rsidRDefault="00D165FE" w:rsidP="00D165FE">
      <w:pPr>
        <w:ind w:left="540"/>
        <w:jc w:val="thaiDistribute"/>
        <w:rPr>
          <w:sz w:val="22"/>
          <w:szCs w:val="22"/>
        </w:rPr>
      </w:pPr>
    </w:p>
    <w:p w:rsidR="00772346" w:rsidRPr="00686C19" w:rsidRDefault="00772346" w:rsidP="00772346">
      <w:pPr>
        <w:ind w:left="540"/>
        <w:jc w:val="thaiDistribute"/>
        <w:rPr>
          <w:b/>
          <w:bCs/>
          <w:i/>
          <w:iCs/>
        </w:rPr>
      </w:pPr>
      <w:r w:rsidRPr="00686C19">
        <w:rPr>
          <w:cs/>
        </w:rPr>
        <w:t>บริษัท</w:t>
      </w:r>
      <w:r w:rsidRPr="00686C19">
        <w:t xml:space="preserve"> </w:t>
      </w:r>
      <w:r w:rsidRPr="00686C19">
        <w:rPr>
          <w:cs/>
        </w:rPr>
        <w:t xml:space="preserve">บีซีพีจี จำกัด (มหาชน) ซึ่งเป็นบริษัทย่อยของบริษัทได้ทำสัญญาให้การค้ำประกันกับ </w:t>
      </w:r>
      <w:r w:rsidRPr="00686C19">
        <w:t>BCPG Engineering Company</w:t>
      </w:r>
      <w:r w:rsidRPr="00686C19">
        <w:rPr>
          <w:cs/>
        </w:rPr>
        <w:t xml:space="preserve"> 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686C19">
        <w:t xml:space="preserve">BCPG Engineering Company </w:t>
      </w:r>
      <w:r w:rsidRPr="00686C19">
        <w:rPr>
          <w:cs/>
        </w:rPr>
        <w:t>มีกับ</w:t>
      </w:r>
      <w:r w:rsidRPr="00686C19">
        <w:t xml:space="preserve"> Tarumizu Solar Solutions Godo Kaisha</w:t>
      </w:r>
      <w:r w:rsidRPr="00686C19">
        <w:rPr>
          <w:cs/>
        </w:rPr>
        <w:t xml:space="preserve"> และ </w:t>
      </w:r>
      <w:r w:rsidRPr="00686C19">
        <w:t>Nagi PV Godo Kaisha</w:t>
      </w:r>
      <w:r w:rsidRPr="00686C19">
        <w:rPr>
          <w:cs/>
        </w:rPr>
        <w:t xml:space="preserve"> ในกรณีที่ </w:t>
      </w:r>
      <w:r w:rsidRPr="00686C19">
        <w:t xml:space="preserve">BCPG Engineering Company </w:t>
      </w:r>
      <w:r w:rsidRPr="00686C19">
        <w:rPr>
          <w:cs/>
        </w:rPr>
        <w:t xml:space="preserve">ทำให้เกิดความเสียหายต่อสินทรัพย์ในโรงไฟฟ้าของ </w:t>
      </w:r>
      <w:r w:rsidRPr="00686C19">
        <w:t xml:space="preserve">Tarumizu Solar Solutions Godo Kaisha </w:t>
      </w:r>
      <w:r w:rsidRPr="00686C19">
        <w:rPr>
          <w:cs/>
        </w:rPr>
        <w:t xml:space="preserve">และ </w:t>
      </w:r>
      <w:r w:rsidRPr="00686C19">
        <w:t xml:space="preserve">Nagi PV Godo Kaisha </w:t>
      </w:r>
      <w:r w:rsidRPr="00686C19">
        <w:rPr>
          <w:cs/>
        </w:rPr>
        <w:t xml:space="preserve">และไม่สามารถชดเชยค่าเสียหายดังกล่าวได้ สัญญาค้ำประกันดังกล่าวมีวงเงินค้ำประกันรายปี ปีละ </w:t>
      </w:r>
      <w:r w:rsidR="00262C21" w:rsidRPr="00686C19">
        <w:t>28</w:t>
      </w:r>
      <w:r w:rsidRPr="00686C19">
        <w:t xml:space="preserve"> </w:t>
      </w:r>
      <w:r w:rsidRPr="00686C19">
        <w:rPr>
          <w:cs/>
        </w:rPr>
        <w:t xml:space="preserve">ล้านเยน และ </w:t>
      </w:r>
      <w:r w:rsidR="00262C21" w:rsidRPr="00686C19">
        <w:t>42</w:t>
      </w:r>
      <w:r w:rsidRPr="00686C19">
        <w:rPr>
          <w:cs/>
        </w:rPr>
        <w:t xml:space="preserve"> ล้านเยน ตามลำดับ และมีภาระการค้ำประกันผูกพันตลอดอายุสัญญาการปฏิบัติงานและการบำรุงรักษาระบบผลิตไฟฟ้าด้วยพลังงานแสงอาทิตย์เท่ากับ </w:t>
      </w:r>
      <w:r w:rsidR="00262C21" w:rsidRPr="00686C19">
        <w:t>280</w:t>
      </w:r>
      <w:r w:rsidRPr="00686C19">
        <w:t xml:space="preserve"> </w:t>
      </w:r>
      <w:r w:rsidRPr="00686C19">
        <w:rPr>
          <w:cs/>
        </w:rPr>
        <w:t xml:space="preserve">ล้านเยน และ </w:t>
      </w:r>
      <w:r w:rsidRPr="00686C19">
        <w:t xml:space="preserve">504 </w:t>
      </w:r>
      <w:r w:rsidRPr="00686C19">
        <w:rPr>
          <w:cs/>
        </w:rPr>
        <w:t>ล้านเยน ตามลำดับ</w:t>
      </w:r>
      <w:r w:rsidRPr="00686C19">
        <w:t xml:space="preserve"> </w:t>
      </w:r>
      <w:r w:rsidRPr="00686C19">
        <w:rPr>
          <w:cs/>
        </w:rPr>
        <w:t xml:space="preserve">ทั้งนี้เงื่อนไขในสัญญากู้ยืมเงินระหว่าง </w:t>
      </w:r>
      <w:r w:rsidRPr="00686C19">
        <w:t>Tarumizu Solar Solutions Godo Kaisha</w:t>
      </w:r>
      <w:r w:rsidRPr="00686C19">
        <w:rPr>
          <w:cs/>
        </w:rPr>
        <w:t xml:space="preserve"> และ </w:t>
      </w:r>
      <w:r w:rsidRPr="00686C19">
        <w:t>Nagi PV Godo Kaisha</w:t>
      </w:r>
      <w:r w:rsidRPr="00686C19">
        <w:rPr>
          <w:cs/>
        </w:rPr>
        <w:t xml:space="preserve"> กับสถาบันการเงินแห่งหนึ่งในประเทศญี่ปุ่นกำหนดให้ บริษัท</w:t>
      </w:r>
      <w:r w:rsidRPr="00686C19">
        <w:t xml:space="preserve"> </w:t>
      </w:r>
      <w:r w:rsidRPr="00686C19">
        <w:rPr>
          <w:cs/>
        </w:rPr>
        <w:t>บีซีพีจี จำกัด (มหาชน) มีหน้าที่ค้ำประกันค่าความเสียหายที่อาจเกิดขึ้น</w:t>
      </w:r>
    </w:p>
    <w:p w:rsidR="00772346" w:rsidRPr="00686C19" w:rsidRDefault="00772346" w:rsidP="00772346">
      <w:pPr>
        <w:ind w:left="540"/>
        <w:jc w:val="thaiDistribute"/>
        <w:rPr>
          <w:b/>
          <w:bCs/>
          <w:sz w:val="22"/>
          <w:szCs w:val="22"/>
        </w:rPr>
      </w:pPr>
    </w:p>
    <w:p w:rsidR="00D95FFC" w:rsidRPr="00686C19" w:rsidRDefault="00772346" w:rsidP="0077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</w:rPr>
      </w:pPr>
      <w:r w:rsidRPr="00686C19">
        <w:rPr>
          <w:cs/>
        </w:rPr>
        <w:t xml:space="preserve">บริษัท บีซีพีจี จำกัด (มหาชน) ซึ่งเป็นบริษัทย่อยของบริษัท ได้ลงนามสัญญา </w:t>
      </w:r>
      <w:r w:rsidRPr="00686C19">
        <w:t xml:space="preserve">Amendment and Restatement and Novation Agreement (Sponsor Support Agreement) </w:t>
      </w:r>
      <w:r w:rsidRPr="00686C19">
        <w:rPr>
          <w:cs/>
        </w:rPr>
        <w:t xml:space="preserve">เพื่อเปลี่ยนผู้ให้การสนับสนุนวงเงินในสัญญา </w:t>
      </w:r>
      <w:r w:rsidRPr="00686C19">
        <w:t xml:space="preserve">Sponsor Support Agreement </w:t>
      </w:r>
      <w:r w:rsidRPr="00686C19">
        <w:rPr>
          <w:cs/>
        </w:rPr>
        <w:t>แก่ บริษัท บางจาก โซลาร์เอ็นเนอร์ยี จำกัด ซึ่งเป็นบริษัทย่อยทางอ้อมของบริษัทจาก บริษัท บางจาก คอร์ปอเรชั่น จำกัด (มหาชน) เป็น บริษัท บีซีพีจี จำกัด (มหาชน)</w:t>
      </w:r>
      <w:r w:rsidRPr="00686C19">
        <w:t xml:space="preserve"> </w:t>
      </w:r>
      <w:r w:rsidRPr="00686C19">
        <w:rPr>
          <w:cs/>
        </w:rPr>
        <w:t xml:space="preserve">วงเงินรวมจำนวน </w:t>
      </w:r>
      <w:r w:rsidRPr="00686C19">
        <w:t xml:space="preserve">700 </w:t>
      </w:r>
      <w:r w:rsidRPr="00686C19">
        <w:rPr>
          <w:cs/>
        </w:rPr>
        <w:t>ล้านบาท</w:t>
      </w:r>
      <w:r w:rsidRPr="00686C19">
        <w:t xml:space="preserve"> </w:t>
      </w:r>
      <w:r w:rsidRPr="00686C19">
        <w:rPr>
          <w:cs/>
        </w:rPr>
        <w:t>โดยบริษัท</w:t>
      </w:r>
      <w:r w:rsidR="000E7368" w:rsidRPr="00686C19">
        <w:rPr>
          <w:rFonts w:hint="cs"/>
          <w:cs/>
        </w:rPr>
        <w:t xml:space="preserve"> </w:t>
      </w:r>
      <w:r w:rsidRPr="00686C19">
        <w:rPr>
          <w:cs/>
        </w:rPr>
        <w:t>บีซีพีจี จำกัด (มหาชน)</w:t>
      </w:r>
      <w:r w:rsidRPr="00686C19">
        <w:t xml:space="preserve"> </w:t>
      </w:r>
      <w:r w:rsidRPr="00686C19">
        <w:rPr>
          <w:cs/>
        </w:rPr>
        <w:t>เป็นผู้ค้ำประกันวงเงินตามสัญญาดังกล่าว</w:t>
      </w:r>
    </w:p>
    <w:p w:rsidR="004E00BA" w:rsidRPr="00686C19" w:rsidRDefault="004E00BA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sz w:val="22"/>
          <w:szCs w:val="22"/>
        </w:rPr>
      </w:pPr>
    </w:p>
    <w:p w:rsidR="00D165FE" w:rsidRPr="00686C19" w:rsidRDefault="00D165FE" w:rsidP="00D1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  <w:color w:val="000000"/>
          <w:cs/>
        </w:rPr>
      </w:pPr>
      <w:r w:rsidRPr="00686C19">
        <w:rPr>
          <w:b/>
          <w:bCs/>
          <w:i/>
          <w:iCs/>
          <w:color w:val="000000"/>
          <w:cs/>
        </w:rPr>
        <w:t>สัญญา</w:t>
      </w:r>
      <w:r w:rsidRPr="00686C19">
        <w:rPr>
          <w:rFonts w:hint="cs"/>
          <w:b/>
          <w:bCs/>
          <w:i/>
          <w:iCs/>
          <w:color w:val="000000"/>
          <w:cs/>
        </w:rPr>
        <w:t>ซื้อแร่ลิเทียม</w:t>
      </w:r>
    </w:p>
    <w:p w:rsidR="00D165FE" w:rsidRPr="00686C19" w:rsidRDefault="00D165FE" w:rsidP="00D165FE">
      <w:pPr>
        <w:ind w:left="540"/>
        <w:jc w:val="thaiDistribute"/>
        <w:rPr>
          <w:b/>
          <w:bCs/>
          <w:sz w:val="22"/>
          <w:szCs w:val="22"/>
        </w:rPr>
      </w:pPr>
    </w:p>
    <w:p w:rsidR="00D4650C" w:rsidRPr="00686C19" w:rsidRDefault="00D165FE" w:rsidP="000F35B8">
      <w:pPr>
        <w:ind w:left="540"/>
        <w:jc w:val="thaiDistribute"/>
        <w:rPr>
          <w:b/>
          <w:bCs/>
        </w:rPr>
      </w:pPr>
      <w:r w:rsidRPr="00686C19">
        <w:t>BCP Innovation Pte. Ltd. “BCPI” </w:t>
      </w:r>
      <w:r w:rsidRPr="00686C19">
        <w:rPr>
          <w:cs/>
        </w:rPr>
        <w:t>ซึ่งเป็นบริษัทย่อยของบริษัท และ</w:t>
      </w:r>
      <w:r w:rsidRPr="00686C19">
        <w:t> Lithium Americas Corp. “LAC” </w:t>
      </w:r>
      <w:r w:rsidRPr="00686C19">
        <w:rPr>
          <w:cs/>
        </w:rPr>
        <w:t>ได้ลงนามร่วมกันในสัญญาซื้อแร่ลิเทียม โดยสัญญาดังกล่าวให้สิทธิ</w:t>
      </w:r>
      <w:r w:rsidRPr="00686C19">
        <w:t> BCPI </w:t>
      </w:r>
      <w:r w:rsidRPr="00686C19">
        <w:rPr>
          <w:cs/>
        </w:rPr>
        <w:t xml:space="preserve">ในฐานะผู้ซื้อในการซื้อลิเทียมไม่เกินร้อยละ </w:t>
      </w:r>
      <w:r w:rsidRPr="00686C19">
        <w:t xml:space="preserve">20 </w:t>
      </w:r>
      <w:r w:rsidRPr="00686C19">
        <w:rPr>
          <w:cs/>
        </w:rPr>
        <w:t>ของสิทธิที่</w:t>
      </w:r>
      <w:r w:rsidRPr="00686C19">
        <w:t> LAC </w:t>
      </w:r>
      <w:r w:rsidRPr="00686C19">
        <w:rPr>
          <w:cs/>
        </w:rPr>
        <w:t>ได้รับของโครงการ</w:t>
      </w:r>
      <w:r w:rsidRPr="00686C19">
        <w:t> Cauchari-Olaroz (Phase I) </w:t>
      </w:r>
      <w:r w:rsidRPr="00686C19">
        <w:rPr>
          <w:cs/>
        </w:rPr>
        <w:t xml:space="preserve">เป็นเวลา </w:t>
      </w:r>
      <w:r w:rsidR="00262C21" w:rsidRPr="00686C19">
        <w:t>20</w:t>
      </w:r>
      <w:r w:rsidRPr="00686C19">
        <w:t xml:space="preserve"> </w:t>
      </w:r>
      <w:r w:rsidRPr="00686C19">
        <w:rPr>
          <w:cs/>
        </w:rPr>
        <w:t>ปีนับแต่วันที่เริ่มต้นดำเนินการจำหน่ายเชิงพาณิชย์ อย่างไรก็ตามบริษัทมีภาระผูกพันตามสัญญาในกรณีที่</w:t>
      </w:r>
      <w:r w:rsidRPr="00686C19">
        <w:t> BCPI </w:t>
      </w:r>
      <w:r w:rsidRPr="00686C19">
        <w:rPr>
          <w:cs/>
        </w:rPr>
        <w:t xml:space="preserve">ไม่สามารถชำระค่าใช้จ่ายจากการซื้อลิเทียมได้ </w:t>
      </w:r>
      <w:r w:rsidR="00D4650C" w:rsidRPr="00686C19">
        <w:rPr>
          <w:b/>
          <w:bCs/>
        </w:rPr>
        <w:br w:type="page"/>
      </w:r>
    </w:p>
    <w:p w:rsidR="00870CCC" w:rsidRPr="00686C19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</w:t>
      </w:r>
    </w:p>
    <w:p w:rsidR="009C7390" w:rsidRPr="00686C19" w:rsidRDefault="009C7390" w:rsidP="009C739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2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44"/>
      </w:tblGrid>
      <w:tr w:rsidR="008B1AF6" w:rsidRPr="00686C19" w:rsidTr="0023625B">
        <w:trPr>
          <w:tblHeader/>
        </w:trPr>
        <w:tc>
          <w:tcPr>
            <w:tcW w:w="4230" w:type="dxa"/>
            <w:shd w:val="clear" w:color="auto" w:fill="auto"/>
          </w:tcPr>
          <w:p w:rsidR="008B1AF6" w:rsidRPr="00686C19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B1AF6" w:rsidRPr="00686C19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B1AF6" w:rsidRPr="00686C19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:rsidR="008B1AF6" w:rsidRPr="00686C19" w:rsidRDefault="008B1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16AB4" w:rsidRPr="00686C19" w:rsidTr="0023625B">
        <w:trPr>
          <w:tblHeader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6C10B2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B16AB4" w:rsidRPr="00686C19" w:rsidRDefault="006C10B2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6AB4" w:rsidRPr="00686C19" w:rsidTr="0023625B">
        <w:trPr>
          <w:tblHeader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</w:pPr>
          </w:p>
        </w:tc>
        <w:tc>
          <w:tcPr>
            <w:tcW w:w="99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16AB4" w:rsidRPr="00686C19" w:rsidTr="0023625B">
        <w:trPr>
          <w:tblHeader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i/>
                <w:iCs/>
              </w:rPr>
            </w:pPr>
          </w:p>
        </w:tc>
        <w:tc>
          <w:tcPr>
            <w:tcW w:w="5004" w:type="dxa"/>
            <w:gridSpan w:val="7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6AB4" w:rsidRPr="00686C19" w:rsidTr="0023625B">
        <w:trPr>
          <w:trHeight w:val="389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  <w:r w:rsidRPr="00686C19">
              <w:rPr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08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99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</w:p>
        </w:tc>
        <w:tc>
          <w:tcPr>
            <w:tcW w:w="1044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686C19">
              <w:rPr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220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4F3C1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  <w:r w:rsidR="000C2165">
              <w:t>20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200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200</w:t>
            </w: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220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4F3C1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</w:t>
            </w:r>
            <w:r w:rsidR="000C2165">
              <w:rPr>
                <w:b/>
                <w:bCs/>
              </w:rPr>
              <w:t>20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200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200</w:t>
            </w: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</w:rPr>
            </w:pPr>
            <w:r w:rsidRPr="00686C19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686C19">
              <w:rPr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cs/>
              </w:rPr>
            </w:pPr>
            <w:r w:rsidRPr="00686C19">
              <w:t>Lithium Americas Corp.</w:t>
            </w:r>
          </w:p>
        </w:tc>
        <w:tc>
          <w:tcPr>
            <w:tcW w:w="108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2,457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4,06</w:t>
            </w:r>
            <w:r w:rsidR="004B0C57" w:rsidRPr="00686C19">
              <w:t>1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686C19">
              <w:rPr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cs/>
              </w:rPr>
            </w:pPr>
            <w:r w:rsidRPr="00686C19">
              <w:rPr>
                <w:cs/>
              </w:rPr>
              <w:t>บริษัท ขนส่งน้ำมันทางท่อ จำกัด</w:t>
            </w:r>
          </w:p>
        </w:tc>
        <w:tc>
          <w:tcPr>
            <w:tcW w:w="108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234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234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234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234</w:t>
            </w:r>
          </w:p>
        </w:tc>
      </w:tr>
      <w:tr w:rsidR="00B16AB4" w:rsidRPr="00686C19" w:rsidTr="0023625B"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</w:pPr>
            <w:r w:rsidRPr="00686C19">
              <w:rPr>
                <w:rFonts w:hint="cs"/>
                <w:cs/>
              </w:rPr>
              <w:t>อื่นๆ</w:t>
            </w:r>
          </w:p>
        </w:tc>
        <w:tc>
          <w:tcPr>
            <w:tcW w:w="108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49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4</w:t>
            </w:r>
            <w:r w:rsidR="000C2165">
              <w:t>8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firstLine="9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รวมเงินลงทุนในตราสารทุน</w:t>
            </w:r>
            <w:r w:rsidRPr="00686C19">
              <w:rPr>
                <w:b/>
                <w:bCs/>
              </w:rPr>
              <w:t xml:space="preserve"> - </w:t>
            </w:r>
            <w:r w:rsidRPr="00686C19">
              <w:rPr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2,740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4,34</w:t>
            </w:r>
            <w:r w:rsidR="000C2165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234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234</w:t>
            </w: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38"/>
              <w:rPr>
                <w:b/>
                <w:bCs/>
                <w:cs/>
              </w:rPr>
            </w:pPr>
            <w:r w:rsidRPr="00686C19">
              <w:rPr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686C19">
              <w:rPr>
                <w:cs/>
              </w:rPr>
              <w:t>พันธบัตรรัฐบาล</w:t>
            </w:r>
          </w:p>
        </w:tc>
        <w:tc>
          <w:tcPr>
            <w:tcW w:w="108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3</w:t>
            </w: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686C19">
              <w:rPr>
                <w:i/>
                <w:iCs/>
                <w:cs/>
              </w:rPr>
              <w:t>บวก</w:t>
            </w:r>
            <w:r w:rsidRPr="00686C19">
              <w:rPr>
                <w:cs/>
              </w:rPr>
              <w:t xml:space="preserve"> ส่วนเพิ่มมูลค่าเงินลงทุน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รวมเงินลงทุนในตราสารหนี้ที่จะ</w:t>
            </w:r>
            <w:r w:rsidRPr="00686C19">
              <w:rPr>
                <w:b/>
                <w:bCs/>
              </w:rPr>
              <w:br/>
            </w:r>
            <w:r w:rsidRPr="00686C19">
              <w:rPr>
                <w:rFonts w:hint="cs"/>
                <w:b/>
                <w:bCs/>
                <w:cs/>
              </w:rPr>
              <w:t xml:space="preserve">   </w:t>
            </w:r>
            <w:r w:rsidRPr="00686C19">
              <w:rPr>
                <w:b/>
                <w:bCs/>
                <w:cs/>
              </w:rPr>
              <w:t xml:space="preserve">ถือจนครบกำหนด </w:t>
            </w:r>
            <w:r w:rsidR="00866549" w:rsidRPr="00686C19">
              <w:rPr>
                <w:b/>
                <w:bCs/>
              </w:rPr>
              <w:t>-</w:t>
            </w:r>
            <w:r w:rsidRPr="00686C19">
              <w:rPr>
                <w:b/>
                <w:bCs/>
              </w:rPr>
              <w:t xml:space="preserve"> </w:t>
            </w:r>
            <w:r w:rsidRPr="00686C19">
              <w:rPr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  <w:p w:rsidR="00866549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66549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3</w:t>
            </w: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2,743</w:t>
            </w: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4,34</w:t>
            </w:r>
            <w:r w:rsidR="000C2165">
              <w:rPr>
                <w:b/>
                <w:bCs/>
              </w:rPr>
              <w:t>6</w:t>
            </w: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237</w:t>
            </w: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237</w:t>
            </w: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B16AB4" w:rsidRPr="00686C19" w:rsidTr="0023625B">
        <w:trPr>
          <w:trHeight w:val="343"/>
        </w:trPr>
        <w:tc>
          <w:tcPr>
            <w:tcW w:w="4230" w:type="dxa"/>
            <w:vAlign w:val="bottom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38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2,963</w:t>
            </w: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4,56</w:t>
            </w:r>
            <w:r w:rsidR="000C2165">
              <w:rPr>
                <w:b/>
                <w:bCs/>
              </w:rPr>
              <w:t>6</w:t>
            </w: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437</w:t>
            </w:r>
          </w:p>
        </w:tc>
        <w:tc>
          <w:tcPr>
            <w:tcW w:w="270" w:type="dxa"/>
            <w:vAlign w:val="bottom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437</w:t>
            </w:r>
          </w:p>
        </w:tc>
      </w:tr>
    </w:tbl>
    <w:p w:rsidR="008B7ECC" w:rsidRPr="00686C19" w:rsidRDefault="008B7ECC" w:rsidP="00FE5B53">
      <w:pPr>
        <w:tabs>
          <w:tab w:val="clear" w:pos="680"/>
          <w:tab w:val="left" w:pos="851"/>
        </w:tabs>
        <w:ind w:left="567" w:hanging="11"/>
        <w:jc w:val="thaiDistribute"/>
      </w:pPr>
    </w:p>
    <w:p w:rsidR="00D4650C" w:rsidRPr="00686C19" w:rsidRDefault="00D46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686C19">
        <w:br w:type="page"/>
      </w:r>
    </w:p>
    <w:p w:rsidR="00944032" w:rsidRPr="00686C19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  <w:r w:rsidRPr="00686C19">
        <w:rPr>
          <w:cs/>
        </w:rPr>
        <w:lastRenderedPageBreak/>
        <w:t>รายการเคลื่อนไหวในระหว่าง</w:t>
      </w:r>
      <w:r w:rsidRPr="00686C19">
        <w:rPr>
          <w:rFonts w:hint="cs"/>
          <w:cs/>
        </w:rPr>
        <w:t>งวด</w:t>
      </w:r>
      <w:r w:rsidR="00B16AB4" w:rsidRPr="00686C19">
        <w:rPr>
          <w:rFonts w:hint="cs"/>
          <w:cs/>
        </w:rPr>
        <w:t>หก</w:t>
      </w:r>
      <w:r w:rsidRPr="00686C19">
        <w:rPr>
          <w:rFonts w:hint="cs"/>
          <w:cs/>
        </w:rPr>
        <w:t>เดือน</w:t>
      </w:r>
      <w:r w:rsidRPr="00686C19">
        <w:rPr>
          <w:cs/>
        </w:rPr>
        <w:t xml:space="preserve">สิ้นสุดวันที่ </w:t>
      </w:r>
      <w:r w:rsidRPr="00686C19">
        <w:t>3</w:t>
      </w:r>
      <w:r w:rsidR="00B16AB4" w:rsidRPr="00686C19">
        <w:rPr>
          <w:rFonts w:hint="cs"/>
          <w:cs/>
        </w:rPr>
        <w:t>0</w:t>
      </w:r>
      <w:r w:rsidRPr="00686C19">
        <w:t xml:space="preserve"> </w:t>
      </w:r>
      <w:r w:rsidR="00B16AB4" w:rsidRPr="00686C19">
        <w:rPr>
          <w:rFonts w:hint="cs"/>
          <w:cs/>
        </w:rPr>
        <w:t>มิถุนายน</w:t>
      </w:r>
      <w:r w:rsidRPr="00686C19">
        <w:t xml:space="preserve"> </w:t>
      </w:r>
      <w:r w:rsidR="0046046A" w:rsidRPr="00686C19">
        <w:t>2561</w:t>
      </w:r>
      <w:r w:rsidR="0046046A" w:rsidRPr="00686C19">
        <w:rPr>
          <w:rFonts w:hint="cs"/>
          <w:cs/>
        </w:rPr>
        <w:t xml:space="preserve"> และ </w:t>
      </w:r>
      <w:r w:rsidR="0046046A" w:rsidRPr="00686C19">
        <w:t>2560</w:t>
      </w:r>
      <w:r w:rsidRPr="00686C19">
        <w:rPr>
          <w:rFonts w:hint="cs"/>
          <w:cs/>
        </w:rPr>
        <w:t xml:space="preserve"> </w:t>
      </w:r>
      <w:r w:rsidRPr="00686C19">
        <w:rPr>
          <w:cs/>
        </w:rPr>
        <w:t>ของตราสารทุนที่อยู่ในความต้องการของตลาดมีดังนี้</w:t>
      </w:r>
    </w:p>
    <w:p w:rsidR="00B16AB4" w:rsidRPr="00686C19" w:rsidRDefault="00B16AB4" w:rsidP="00B16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</w:p>
    <w:tbl>
      <w:tblPr>
        <w:tblW w:w="9162" w:type="dxa"/>
        <w:tblInd w:w="558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123"/>
        <w:gridCol w:w="1086"/>
        <w:gridCol w:w="267"/>
        <w:gridCol w:w="1020"/>
        <w:gridCol w:w="267"/>
        <w:gridCol w:w="1060"/>
        <w:gridCol w:w="259"/>
        <w:gridCol w:w="1080"/>
      </w:tblGrid>
      <w:tr w:rsidR="00B16AB4" w:rsidRPr="00686C19" w:rsidTr="000F35B8">
        <w:trPr>
          <w:tblHeader/>
        </w:trPr>
        <w:tc>
          <w:tcPr>
            <w:tcW w:w="4123" w:type="dxa"/>
            <w:shd w:val="clear" w:color="auto" w:fill="auto"/>
            <w:hideMark/>
          </w:tcPr>
          <w:p w:rsidR="00B16AB4" w:rsidRPr="00686C19" w:rsidRDefault="00B16AB4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373" w:type="dxa"/>
            <w:gridSpan w:val="3"/>
            <w:shd w:val="clear" w:color="auto" w:fill="auto"/>
            <w:hideMark/>
          </w:tcPr>
          <w:p w:rsidR="00B16AB4" w:rsidRPr="00686C19" w:rsidRDefault="00B16AB4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686C19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</w:p>
        </w:tc>
        <w:tc>
          <w:tcPr>
            <w:tcW w:w="2399" w:type="dxa"/>
            <w:gridSpan w:val="3"/>
            <w:shd w:val="clear" w:color="auto" w:fill="auto"/>
            <w:hideMark/>
          </w:tcPr>
          <w:p w:rsidR="00B16AB4" w:rsidRPr="00686C19" w:rsidRDefault="00B16AB4" w:rsidP="00395F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686C19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B16AB4" w:rsidRPr="00686C19" w:rsidTr="000F35B8">
        <w:tblPrEx>
          <w:shd w:val="clear" w:color="auto" w:fill="auto"/>
        </w:tblPrEx>
        <w:trPr>
          <w:tblHeader/>
        </w:trPr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086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6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B16AB4" w:rsidRPr="00686C19" w:rsidTr="000F35B8">
        <w:tblPrEx>
          <w:shd w:val="clear" w:color="auto" w:fill="auto"/>
        </w:tblPrEx>
        <w:trPr>
          <w:trHeight w:val="254"/>
          <w:tblHeader/>
        </w:trPr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5039" w:type="dxa"/>
            <w:gridSpan w:val="7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86C1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rPr>
                <w:b/>
                <w:bCs/>
              </w:rPr>
            </w:pPr>
            <w:r w:rsidRPr="00686C19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086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60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086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60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left" w:pos="360"/>
                <w:tab w:val="left" w:pos="720"/>
              </w:tabs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</w:p>
        </w:tc>
        <w:tc>
          <w:tcPr>
            <w:tcW w:w="1086" w:type="dxa"/>
            <w:shd w:val="clear" w:color="auto" w:fill="auto"/>
          </w:tcPr>
          <w:p w:rsidR="00B16AB4" w:rsidRPr="00686C19" w:rsidRDefault="0031447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4,061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0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429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60" w:type="dxa"/>
            <w:shd w:val="clear" w:color="auto" w:fill="auto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left" w:pos="360"/>
                <w:tab w:val="left" w:pos="720"/>
              </w:tabs>
              <w:rPr>
                <w:cs/>
              </w:rPr>
            </w:pPr>
            <w:r w:rsidRPr="00686C19">
              <w:rPr>
                <w:rFonts w:hint="cs"/>
                <w:cs/>
              </w:rPr>
              <w:t>จำหน่าย</w:t>
            </w:r>
          </w:p>
        </w:tc>
        <w:tc>
          <w:tcPr>
            <w:tcW w:w="1086" w:type="dxa"/>
            <w:shd w:val="clear" w:color="auto" w:fill="auto"/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0" w:type="dxa"/>
            <w:shd w:val="clear" w:color="auto" w:fill="auto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(1</w:t>
            </w:r>
            <w:r w:rsidR="00B16AB4" w:rsidRPr="00686C19">
              <w:rPr>
                <w:rFonts w:hint="cs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60" w:type="dxa"/>
            <w:shd w:val="clear" w:color="auto" w:fill="auto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left" w:pos="360"/>
                <w:tab w:val="left" w:pos="720"/>
              </w:tabs>
            </w:pPr>
            <w:r w:rsidRPr="00686C19">
              <w:rPr>
                <w:cs/>
              </w:rPr>
              <w:t>รายการปรับปรุงจากการปรับมูลค่า</w:t>
            </w:r>
          </w:p>
        </w:tc>
        <w:tc>
          <w:tcPr>
            <w:tcW w:w="1086" w:type="dxa"/>
            <w:shd w:val="clear" w:color="auto" w:fill="auto"/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(1,593)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0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52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60" w:type="dxa"/>
            <w:shd w:val="clear" w:color="auto" w:fill="auto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left" w:pos="360"/>
                <w:tab w:val="left" w:pos="720"/>
              </w:tabs>
              <w:rPr>
                <w:b/>
                <w:bCs/>
                <w:cs/>
              </w:rPr>
            </w:pPr>
            <w:r w:rsidRPr="00686C19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(11)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(23</w:t>
            </w:r>
            <w:r w:rsidR="00B16AB4" w:rsidRPr="00686C19">
              <w:rPr>
                <w:rFonts w:hint="cs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0F35B8">
        <w:tblPrEx>
          <w:shd w:val="clear" w:color="auto" w:fill="auto"/>
        </w:tblPrEx>
        <w:tc>
          <w:tcPr>
            <w:tcW w:w="4123" w:type="dxa"/>
            <w:shd w:val="clear" w:color="auto" w:fill="auto"/>
          </w:tcPr>
          <w:p w:rsidR="00B16AB4" w:rsidRPr="00686C19" w:rsidRDefault="00B16AB4" w:rsidP="00B16AB4">
            <w:pPr>
              <w:tabs>
                <w:tab w:val="left" w:pos="360"/>
                <w:tab w:val="left" w:pos="720"/>
              </w:tabs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 xml:space="preserve">ณ วันที่ </w:t>
            </w:r>
            <w:r w:rsidRPr="00686C19">
              <w:rPr>
                <w:rFonts w:hint="cs"/>
                <w:b/>
                <w:bCs/>
                <w:cs/>
              </w:rPr>
              <w:t>30 มิถุนายน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2,457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457</w:t>
            </w:r>
          </w:p>
        </w:tc>
        <w:tc>
          <w:tcPr>
            <w:tcW w:w="267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AB4" w:rsidRPr="00686C19" w:rsidRDefault="0086654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</w:tr>
    </w:tbl>
    <w:p w:rsidR="00944032" w:rsidRPr="00686C19" w:rsidRDefault="00944032" w:rsidP="00944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outlineLvl w:val="0"/>
        <w:rPr>
          <w:b/>
          <w:bCs/>
          <w:lang w:val="en-GB"/>
        </w:rPr>
      </w:pPr>
    </w:p>
    <w:p w:rsidR="00870CCC" w:rsidRPr="00686C19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:rsidR="009E45D4" w:rsidRPr="00686C19" w:rsidRDefault="009E45D4" w:rsidP="002E5791">
      <w:pPr>
        <w:rPr>
          <w:cs/>
        </w:rPr>
      </w:pPr>
    </w:p>
    <w:tbl>
      <w:tblPr>
        <w:tblW w:w="918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340"/>
        <w:gridCol w:w="808"/>
        <w:gridCol w:w="1093"/>
        <w:gridCol w:w="266"/>
        <w:gridCol w:w="1033"/>
        <w:gridCol w:w="266"/>
        <w:gridCol w:w="1031"/>
        <w:gridCol w:w="270"/>
        <w:gridCol w:w="1082"/>
      </w:tblGrid>
      <w:tr w:rsidR="0097505C" w:rsidRPr="00686C19" w:rsidTr="000F35B8">
        <w:trPr>
          <w:trHeight w:val="408"/>
        </w:trPr>
        <w:tc>
          <w:tcPr>
            <w:tcW w:w="1817" w:type="pct"/>
          </w:tcPr>
          <w:p w:rsidR="009E45D4" w:rsidRPr="00686C19" w:rsidRDefault="009E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9E45D4" w:rsidRPr="00686C19" w:rsidRDefault="009E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9E45D4" w:rsidRPr="00686C19" w:rsidRDefault="0047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9E45D4" w:rsidRPr="00686C19" w:rsidRDefault="009E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9E45D4" w:rsidRPr="00686C19" w:rsidRDefault="0047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B16AB4" w:rsidRPr="00686C19" w:rsidRDefault="00B129AB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31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561" w:type="pct"/>
          </w:tcPr>
          <w:p w:rsidR="00B16AB4" w:rsidRPr="00686C19" w:rsidRDefault="00B129AB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31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561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4" w:type="pct"/>
            <w:gridSpan w:val="7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:rsidR="00B16AB4" w:rsidRPr="00686C19" w:rsidRDefault="00FC3F42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95" w:type="pct"/>
            <w:shd w:val="clear" w:color="auto" w:fill="auto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5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2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1" w:type="pct"/>
            <w:shd w:val="clear" w:color="auto" w:fill="auto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1,052</w:t>
            </w:r>
          </w:p>
        </w:tc>
        <w:tc>
          <w:tcPr>
            <w:tcW w:w="147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shd w:val="clear" w:color="auto" w:fill="auto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1,706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4F3C18" w:rsidRPr="00686C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39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7,212</w:t>
            </w:r>
          </w:p>
        </w:tc>
        <w:tc>
          <w:tcPr>
            <w:tcW w:w="145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7,52</w:t>
            </w:r>
            <w:r w:rsidR="004B0C57" w:rsidRPr="00686C19">
              <w:t>9</w:t>
            </w:r>
          </w:p>
        </w:tc>
        <w:tc>
          <w:tcPr>
            <w:tcW w:w="145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5,412</w:t>
            </w:r>
          </w:p>
        </w:tc>
        <w:tc>
          <w:tcPr>
            <w:tcW w:w="147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5,583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7,212</w:t>
            </w:r>
          </w:p>
        </w:tc>
        <w:tc>
          <w:tcPr>
            <w:tcW w:w="145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7,531</w:t>
            </w:r>
          </w:p>
        </w:tc>
        <w:tc>
          <w:tcPr>
            <w:tcW w:w="145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6,464</w:t>
            </w:r>
          </w:p>
        </w:tc>
        <w:tc>
          <w:tcPr>
            <w:tcW w:w="147" w:type="pct"/>
            <w:shd w:val="clear" w:color="auto" w:fill="auto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7,289</w:t>
            </w:r>
          </w:p>
        </w:tc>
      </w:tr>
      <w:tr w:rsidR="00B16AB4" w:rsidRPr="00686C19" w:rsidTr="000F35B8">
        <w:trPr>
          <w:trHeight w:val="408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(20)</w:t>
            </w:r>
          </w:p>
        </w:tc>
        <w:tc>
          <w:tcPr>
            <w:tcW w:w="145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(20</w:t>
            </w:r>
            <w:r w:rsidR="00B16AB4" w:rsidRPr="00686C19">
              <w:t>)</w:t>
            </w:r>
          </w:p>
        </w:tc>
        <w:tc>
          <w:tcPr>
            <w:tcW w:w="145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(20)</w:t>
            </w:r>
          </w:p>
        </w:tc>
        <w:tc>
          <w:tcPr>
            <w:tcW w:w="147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(20</w:t>
            </w:r>
            <w:r w:rsidR="00B16AB4" w:rsidRPr="00686C19">
              <w:t>)</w:t>
            </w:r>
          </w:p>
        </w:tc>
      </w:tr>
      <w:tr w:rsidR="00B16AB4" w:rsidRPr="00686C19" w:rsidTr="000F35B8">
        <w:trPr>
          <w:trHeight w:val="423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7,192</w:t>
            </w:r>
          </w:p>
        </w:tc>
        <w:tc>
          <w:tcPr>
            <w:tcW w:w="145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7,511</w:t>
            </w:r>
          </w:p>
        </w:tc>
        <w:tc>
          <w:tcPr>
            <w:tcW w:w="145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6,444</w:t>
            </w:r>
          </w:p>
        </w:tc>
        <w:tc>
          <w:tcPr>
            <w:tcW w:w="147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4B0C57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7,269</w:t>
            </w:r>
          </w:p>
        </w:tc>
      </w:tr>
      <w:tr w:rsidR="00B16AB4" w:rsidRPr="00686C19" w:rsidTr="000F35B8">
        <w:trPr>
          <w:trHeight w:val="425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center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55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6AB4" w:rsidRPr="00686C19" w:rsidTr="000F35B8">
        <w:trPr>
          <w:trHeight w:val="425"/>
        </w:trPr>
        <w:tc>
          <w:tcPr>
            <w:tcW w:w="181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561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35B8" w:rsidRPr="00686C19" w:rsidTr="000F35B8">
        <w:trPr>
          <w:trHeight w:val="425"/>
        </w:trPr>
        <w:tc>
          <w:tcPr>
            <w:tcW w:w="2256" w:type="pct"/>
            <w:gridSpan w:val="2"/>
          </w:tcPr>
          <w:p w:rsidR="000F35B8" w:rsidRPr="00686C19" w:rsidRDefault="000F35B8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4" w:type="pct"/>
            <w:gridSpan w:val="7"/>
          </w:tcPr>
          <w:p w:rsidR="000F35B8" w:rsidRPr="00686C19" w:rsidRDefault="000F35B8" w:rsidP="000F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center"/>
              <w:rPr>
                <w: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B16AB4" w:rsidRPr="00686C19" w:rsidTr="000F35B8">
        <w:trPr>
          <w:trHeight w:val="425"/>
        </w:trPr>
        <w:tc>
          <w:tcPr>
            <w:tcW w:w="2256" w:type="pct"/>
            <w:gridSpan w:val="2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595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145" w:type="pct"/>
            <w:vAlign w:val="center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62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145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61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147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90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</w:tr>
      <w:tr w:rsidR="00B16AB4" w:rsidRPr="00686C19" w:rsidTr="000F35B8">
        <w:trPr>
          <w:trHeight w:val="425"/>
        </w:trPr>
        <w:tc>
          <w:tcPr>
            <w:tcW w:w="2256" w:type="pct"/>
            <w:gridSpan w:val="2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</w:pPr>
            <w:r w:rsidRPr="00686C19">
              <w:t xml:space="preserve">  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งวดสามเดือนสิ้นสุดวันที่ 30 มิถุนายน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B16AB4" w:rsidRPr="00686C19" w:rsidRDefault="0032599D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  <w:tc>
          <w:tcPr>
            <w:tcW w:w="145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  <w:tc>
          <w:tcPr>
            <w:tcW w:w="145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B16AB4" w:rsidRPr="00686C19" w:rsidRDefault="0032599D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  <w:tc>
          <w:tcPr>
            <w:tcW w:w="147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B16AB4" w:rsidRPr="00686C19" w:rsidRDefault="004B0C57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</w:tr>
      <w:tr w:rsidR="00B16AB4" w:rsidRPr="00686C19" w:rsidTr="000F35B8">
        <w:trPr>
          <w:trHeight w:val="425"/>
        </w:trPr>
        <w:tc>
          <w:tcPr>
            <w:tcW w:w="2256" w:type="pct"/>
            <w:gridSpan w:val="2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t xml:space="preserve">  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B16AB4" w:rsidRPr="00686C19" w:rsidRDefault="0032599D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  <w:tc>
          <w:tcPr>
            <w:tcW w:w="145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:rsidR="00B16AB4" w:rsidRPr="00686C19" w:rsidRDefault="004B0C57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  <w:tc>
          <w:tcPr>
            <w:tcW w:w="145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:rsidR="00B16AB4" w:rsidRPr="00686C19" w:rsidRDefault="0032599D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  <w:tc>
          <w:tcPr>
            <w:tcW w:w="147" w:type="pct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B16AB4" w:rsidRPr="00686C19" w:rsidRDefault="004B0C57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-</w:t>
            </w:r>
          </w:p>
        </w:tc>
      </w:tr>
    </w:tbl>
    <w:p w:rsidR="007D5445" w:rsidRPr="00686C19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  <w:r w:rsidRPr="00686C19">
        <w:rPr>
          <w:cs/>
        </w:rPr>
        <w:lastRenderedPageBreak/>
        <w:t>การวิเคราะห์อายุของลูกหนี้การค้า มีดังนี้</w:t>
      </w:r>
    </w:p>
    <w:p w:rsidR="00616CB3" w:rsidRPr="00686C19" w:rsidRDefault="0061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134"/>
        <w:gridCol w:w="284"/>
        <w:gridCol w:w="992"/>
        <w:gridCol w:w="270"/>
        <w:gridCol w:w="1006"/>
        <w:gridCol w:w="272"/>
        <w:gridCol w:w="1145"/>
      </w:tblGrid>
      <w:tr w:rsidR="00F57E1D" w:rsidRPr="00686C19" w:rsidTr="00D9135E">
        <w:tc>
          <w:tcPr>
            <w:tcW w:w="4228" w:type="dxa"/>
            <w:shd w:val="clear" w:color="auto" w:fill="auto"/>
          </w:tcPr>
          <w:p w:rsidR="00616CB3" w:rsidRPr="00686C19" w:rsidRDefault="00616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9E45D4" w:rsidRPr="00686C19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  <w:r w:rsidRPr="00686C19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</w:tcPr>
          <w:p w:rsidR="009E45D4" w:rsidRPr="00686C19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3"/>
          </w:tcPr>
          <w:p w:rsidR="009E45D4" w:rsidRPr="00686C19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  <w:r w:rsidRPr="00686C19">
              <w:rPr>
                <w:b/>
                <w:bCs/>
              </w:rPr>
              <w:t xml:space="preserve"> </w:t>
            </w:r>
          </w:p>
        </w:tc>
      </w:tr>
      <w:tr w:rsidR="00B16AB4" w:rsidRPr="00686C19" w:rsidTr="00D9135E">
        <w:tc>
          <w:tcPr>
            <w:tcW w:w="4228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1134" w:type="dxa"/>
          </w:tcPr>
          <w:p w:rsidR="00B16AB4" w:rsidRPr="00686C19" w:rsidRDefault="00BC4235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31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06" w:type="dxa"/>
          </w:tcPr>
          <w:p w:rsidR="00B16AB4" w:rsidRPr="00686C19" w:rsidRDefault="00BC4235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31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6AB4" w:rsidRPr="00686C19" w:rsidTr="00D9135E">
        <w:tc>
          <w:tcPr>
            <w:tcW w:w="4228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1134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06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16AB4" w:rsidRPr="00686C19" w:rsidTr="00D9135E">
        <w:tc>
          <w:tcPr>
            <w:tcW w:w="4228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i/>
                <w:iCs/>
              </w:rPr>
            </w:pPr>
          </w:p>
        </w:tc>
        <w:tc>
          <w:tcPr>
            <w:tcW w:w="5103" w:type="dxa"/>
            <w:gridSpan w:val="7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i/>
                <w:i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  <w:r w:rsidRPr="00686C19">
              <w:rPr>
                <w:i/>
                <w:iCs/>
              </w:rPr>
              <w:t xml:space="preserve">                  </w:t>
            </w:r>
          </w:p>
        </w:tc>
      </w:tr>
      <w:tr w:rsidR="00B16AB4" w:rsidRPr="00686C19" w:rsidTr="00D9135E">
        <w:tc>
          <w:tcPr>
            <w:tcW w:w="4228" w:type="dxa"/>
          </w:tcPr>
          <w:p w:rsidR="00B16AB4" w:rsidRPr="00686C19" w:rsidRDefault="00B16AB4" w:rsidP="00B16AB4">
            <w:pPr>
              <w:spacing w:line="240" w:lineRule="auto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284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992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  <w:rPr>
                <w:cs/>
              </w:rPr>
            </w:pPr>
          </w:p>
        </w:tc>
        <w:tc>
          <w:tcPr>
            <w:tcW w:w="270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006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272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145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</w:tr>
      <w:tr w:rsidR="00B16AB4" w:rsidRPr="00686C19" w:rsidTr="00D9135E">
        <w:tc>
          <w:tcPr>
            <w:tcW w:w="4228" w:type="dxa"/>
          </w:tcPr>
          <w:p w:rsidR="00B16AB4" w:rsidRPr="00686C19" w:rsidRDefault="00B16AB4" w:rsidP="00B16AB4">
            <w:pPr>
              <w:spacing w:line="240" w:lineRule="auto"/>
              <w:rPr>
                <w:cs/>
              </w:rPr>
            </w:pPr>
            <w:r w:rsidRPr="00686C19">
              <w:rPr>
                <w:cs/>
              </w:rPr>
              <w:t>ยังไม่</w:t>
            </w:r>
            <w:r w:rsidRPr="00686C19">
              <w:rPr>
                <w:cs/>
                <w:lang w:val="th-TH"/>
              </w:rPr>
              <w:t>ครบกำหนดชำระ</w:t>
            </w:r>
          </w:p>
        </w:tc>
        <w:tc>
          <w:tcPr>
            <w:tcW w:w="1134" w:type="dxa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8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2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06" w:type="dxa"/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1,052</w:t>
            </w:r>
          </w:p>
        </w:tc>
        <w:tc>
          <w:tcPr>
            <w:tcW w:w="272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5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1,70</w:t>
            </w:r>
            <w:r w:rsidR="00827DCF" w:rsidRPr="00686C19">
              <w:t>6</w:t>
            </w:r>
          </w:p>
        </w:tc>
      </w:tr>
      <w:tr w:rsidR="00B16AB4" w:rsidRPr="00686C19" w:rsidTr="00D9135E">
        <w:tc>
          <w:tcPr>
            <w:tcW w:w="4228" w:type="dxa"/>
          </w:tcPr>
          <w:p w:rsidR="00B16AB4" w:rsidRPr="00686C19" w:rsidRDefault="00B16AB4" w:rsidP="00B16AB4">
            <w:pPr>
              <w:spacing w:line="240" w:lineRule="auto"/>
            </w:pPr>
            <w:r w:rsidRPr="00686C19">
              <w:rPr>
                <w:i/>
                <w:iCs/>
                <w:cs/>
              </w:rPr>
              <w:t>หัก</w:t>
            </w:r>
            <w:r w:rsidRPr="00686C19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8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272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B16AB4" w:rsidRPr="00686C19" w:rsidTr="00D9135E">
        <w:trPr>
          <w:trHeight w:val="69"/>
        </w:trPr>
        <w:tc>
          <w:tcPr>
            <w:tcW w:w="4228" w:type="dxa"/>
          </w:tcPr>
          <w:p w:rsidR="00B16AB4" w:rsidRPr="00686C19" w:rsidRDefault="00B16AB4" w:rsidP="00B16AB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284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270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1,052</w:t>
            </w:r>
          </w:p>
        </w:tc>
        <w:tc>
          <w:tcPr>
            <w:tcW w:w="272" w:type="dxa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1,70</w:t>
            </w:r>
            <w:r w:rsidR="00827DCF" w:rsidRPr="00686C19">
              <w:rPr>
                <w:b/>
                <w:bCs/>
              </w:rPr>
              <w:t>6</w:t>
            </w:r>
          </w:p>
        </w:tc>
      </w:tr>
    </w:tbl>
    <w:p w:rsidR="00165FA4" w:rsidRPr="00686C19" w:rsidRDefault="00165FA4"/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43"/>
        <w:gridCol w:w="275"/>
        <w:gridCol w:w="1012"/>
        <w:gridCol w:w="270"/>
        <w:gridCol w:w="984"/>
        <w:gridCol w:w="272"/>
        <w:gridCol w:w="1149"/>
      </w:tblGrid>
      <w:tr w:rsidR="00ED229F" w:rsidRPr="00686C19" w:rsidTr="00D9135E">
        <w:tc>
          <w:tcPr>
            <w:tcW w:w="4228" w:type="dxa"/>
          </w:tcPr>
          <w:p w:rsidR="00ED229F" w:rsidRPr="00686C19" w:rsidRDefault="00ED229F" w:rsidP="00ED2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กิจการอื่นๆ</w:t>
            </w:r>
          </w:p>
        </w:tc>
        <w:tc>
          <w:tcPr>
            <w:tcW w:w="1143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0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ED229F" w:rsidRPr="00686C19" w:rsidRDefault="00ED229F" w:rsidP="00ED22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15C6" w:rsidRPr="00686C19" w:rsidTr="00D9135E">
        <w:tc>
          <w:tcPr>
            <w:tcW w:w="4228" w:type="dxa"/>
          </w:tcPr>
          <w:p w:rsidR="006615C6" w:rsidRPr="00686C19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</w:rPr>
              <w:t>ยังไม่</w:t>
            </w:r>
            <w:r w:rsidRPr="00686C19">
              <w:rPr>
                <w:cs/>
                <w:lang w:val="th-TH"/>
              </w:rPr>
              <w:t>ครบกำหนดชำระ</w:t>
            </w:r>
          </w:p>
        </w:tc>
        <w:tc>
          <w:tcPr>
            <w:tcW w:w="1143" w:type="dxa"/>
            <w:vAlign w:val="center"/>
          </w:tcPr>
          <w:p w:rsidR="006615C6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7,005</w:t>
            </w:r>
          </w:p>
        </w:tc>
        <w:tc>
          <w:tcPr>
            <w:tcW w:w="275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vAlign w:val="center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7,21</w:t>
            </w:r>
            <w:r w:rsidR="00827DCF" w:rsidRPr="00686C19">
              <w:t>5</w:t>
            </w:r>
          </w:p>
        </w:tc>
        <w:tc>
          <w:tcPr>
            <w:tcW w:w="270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</w:tcPr>
          <w:p w:rsidR="006615C6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5,265</w:t>
            </w:r>
          </w:p>
        </w:tc>
        <w:tc>
          <w:tcPr>
            <w:tcW w:w="272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5,314</w:t>
            </w:r>
          </w:p>
        </w:tc>
      </w:tr>
      <w:tr w:rsidR="006615C6" w:rsidRPr="00686C19" w:rsidTr="00D9135E">
        <w:tc>
          <w:tcPr>
            <w:tcW w:w="4228" w:type="dxa"/>
          </w:tcPr>
          <w:p w:rsidR="006615C6" w:rsidRPr="00686C19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  <w:lang w:val="th-TH"/>
              </w:rPr>
              <w:t xml:space="preserve">เกินกำหนดชำระ </w:t>
            </w:r>
            <w:r w:rsidRPr="00686C19">
              <w:t>:</w:t>
            </w:r>
          </w:p>
        </w:tc>
        <w:tc>
          <w:tcPr>
            <w:tcW w:w="1143" w:type="dxa"/>
            <w:vAlign w:val="center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5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vAlign w:val="center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0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72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6615C6" w:rsidRPr="00686C19" w:rsidTr="00D9135E">
        <w:tc>
          <w:tcPr>
            <w:tcW w:w="4228" w:type="dxa"/>
          </w:tcPr>
          <w:p w:rsidR="006615C6" w:rsidRPr="00686C19" w:rsidRDefault="006615C6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</w:rPr>
              <w:t xml:space="preserve">   น้อยกว่า </w:t>
            </w:r>
            <w:r w:rsidRPr="00686C19">
              <w:t>3</w:t>
            </w:r>
            <w:r w:rsidRPr="00686C19">
              <w:rPr>
                <w:cs/>
              </w:rPr>
              <w:t xml:space="preserve"> เดือน</w:t>
            </w:r>
          </w:p>
        </w:tc>
        <w:tc>
          <w:tcPr>
            <w:tcW w:w="1143" w:type="dxa"/>
            <w:vAlign w:val="center"/>
          </w:tcPr>
          <w:p w:rsidR="006615C6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162</w:t>
            </w:r>
          </w:p>
        </w:tc>
        <w:tc>
          <w:tcPr>
            <w:tcW w:w="275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vAlign w:val="center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282</w:t>
            </w:r>
          </w:p>
        </w:tc>
        <w:tc>
          <w:tcPr>
            <w:tcW w:w="270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</w:tcPr>
          <w:p w:rsidR="006615C6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116</w:t>
            </w:r>
          </w:p>
        </w:tc>
        <w:tc>
          <w:tcPr>
            <w:tcW w:w="272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24</w:t>
            </w:r>
            <w:r w:rsidR="00827DCF" w:rsidRPr="00686C19">
              <w:t>6</w:t>
            </w:r>
          </w:p>
        </w:tc>
      </w:tr>
      <w:tr w:rsidR="006615C6" w:rsidRPr="00686C19" w:rsidTr="00D9135E">
        <w:tc>
          <w:tcPr>
            <w:tcW w:w="4228" w:type="dxa"/>
          </w:tcPr>
          <w:p w:rsidR="006615C6" w:rsidRPr="00686C19" w:rsidRDefault="000E63BF" w:rsidP="0066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</w:rPr>
              <w:t xml:space="preserve">   </w:t>
            </w:r>
            <w:r w:rsidRPr="00686C19">
              <w:t>3</w:t>
            </w:r>
            <w:r w:rsidR="006615C6" w:rsidRPr="00686C19">
              <w:rPr>
                <w:cs/>
              </w:rPr>
              <w:t xml:space="preserve"> - </w:t>
            </w:r>
            <w:r w:rsidR="006615C6" w:rsidRPr="00686C19">
              <w:t xml:space="preserve">6 </w:t>
            </w:r>
            <w:r w:rsidR="006615C6" w:rsidRPr="00686C19">
              <w:rPr>
                <w:cs/>
              </w:rPr>
              <w:t>เดือน</w:t>
            </w:r>
          </w:p>
        </w:tc>
        <w:tc>
          <w:tcPr>
            <w:tcW w:w="1143" w:type="dxa"/>
            <w:vAlign w:val="center"/>
          </w:tcPr>
          <w:p w:rsidR="006615C6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12</w:t>
            </w:r>
          </w:p>
        </w:tc>
        <w:tc>
          <w:tcPr>
            <w:tcW w:w="275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vAlign w:val="center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5</w:t>
            </w:r>
          </w:p>
        </w:tc>
        <w:tc>
          <w:tcPr>
            <w:tcW w:w="270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</w:tcPr>
          <w:p w:rsidR="006615C6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8</w:t>
            </w:r>
          </w:p>
        </w:tc>
        <w:tc>
          <w:tcPr>
            <w:tcW w:w="272" w:type="dxa"/>
          </w:tcPr>
          <w:p w:rsidR="006615C6" w:rsidRPr="00686C19" w:rsidRDefault="006615C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</w:tcPr>
          <w:p w:rsidR="006615C6" w:rsidRPr="00686C19" w:rsidRDefault="00827D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E953B0" w:rsidRPr="00686C19" w:rsidTr="00D9135E">
        <w:tc>
          <w:tcPr>
            <w:tcW w:w="4228" w:type="dxa"/>
          </w:tcPr>
          <w:p w:rsidR="00E953B0" w:rsidRPr="00686C19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</w:rPr>
              <w:t xml:space="preserve">   6 </w:t>
            </w:r>
            <w:r w:rsidRPr="00686C19">
              <w:t xml:space="preserve">- 12 </w:t>
            </w:r>
            <w:r w:rsidRPr="00686C19">
              <w:rPr>
                <w:cs/>
              </w:rPr>
              <w:t>เดือน</w:t>
            </w:r>
          </w:p>
        </w:tc>
        <w:tc>
          <w:tcPr>
            <w:tcW w:w="1143" w:type="dxa"/>
            <w:vAlign w:val="center"/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10</w:t>
            </w:r>
          </w:p>
        </w:tc>
        <w:tc>
          <w:tcPr>
            <w:tcW w:w="275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vAlign w:val="center"/>
          </w:tcPr>
          <w:p w:rsidR="00E953B0" w:rsidRPr="00686C19" w:rsidRDefault="00827D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</w:t>
            </w:r>
          </w:p>
        </w:tc>
        <w:tc>
          <w:tcPr>
            <w:tcW w:w="270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  <w:tc>
          <w:tcPr>
            <w:tcW w:w="272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</w:tcPr>
          <w:p w:rsidR="00E953B0" w:rsidRPr="00686C19" w:rsidRDefault="00827D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</w:t>
            </w:r>
          </w:p>
        </w:tc>
      </w:tr>
      <w:tr w:rsidR="00E953B0" w:rsidRPr="00686C19" w:rsidTr="00D9135E">
        <w:tc>
          <w:tcPr>
            <w:tcW w:w="4228" w:type="dxa"/>
          </w:tcPr>
          <w:p w:rsidR="00E953B0" w:rsidRPr="00686C19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cs/>
                <w:lang w:val="th-TH"/>
              </w:rPr>
              <w:t xml:space="preserve">   มากกว่า </w:t>
            </w:r>
            <w:r w:rsidRPr="00686C19">
              <w:t xml:space="preserve">12  </w:t>
            </w:r>
            <w:r w:rsidRPr="00686C19">
              <w:rPr>
                <w:cs/>
              </w:rPr>
              <w:t>เดือน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  <w:r w:rsidR="004F3C18" w:rsidRPr="00686C19">
              <w:t>4</w:t>
            </w:r>
          </w:p>
        </w:tc>
        <w:tc>
          <w:tcPr>
            <w:tcW w:w="275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20</w:t>
            </w:r>
          </w:p>
        </w:tc>
        <w:tc>
          <w:tcPr>
            <w:tcW w:w="270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E953B0" w:rsidRPr="00686C19" w:rsidRDefault="0032599D" w:rsidP="004F3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  <w:r w:rsidR="004F3C18" w:rsidRPr="00686C19">
              <w:t>3</w:t>
            </w:r>
          </w:p>
        </w:tc>
        <w:tc>
          <w:tcPr>
            <w:tcW w:w="272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20</w:t>
            </w:r>
          </w:p>
        </w:tc>
      </w:tr>
      <w:tr w:rsidR="00E953B0" w:rsidRPr="00686C19" w:rsidTr="00D9135E">
        <w:tc>
          <w:tcPr>
            <w:tcW w:w="4228" w:type="dxa"/>
          </w:tcPr>
          <w:p w:rsidR="00E953B0" w:rsidRPr="00686C19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7,21</w:t>
            </w:r>
            <w:r w:rsidR="004F3C18" w:rsidRPr="00686C19">
              <w:t>3</w:t>
            </w:r>
          </w:p>
        </w:tc>
        <w:tc>
          <w:tcPr>
            <w:tcW w:w="275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7,52</w:t>
            </w:r>
            <w:r w:rsidR="00827DCF" w:rsidRPr="00686C19">
              <w:t>9</w:t>
            </w:r>
          </w:p>
        </w:tc>
        <w:tc>
          <w:tcPr>
            <w:tcW w:w="270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5,41</w:t>
            </w:r>
            <w:r w:rsidR="004F3C18" w:rsidRPr="00686C19">
              <w:t>3</w:t>
            </w:r>
          </w:p>
        </w:tc>
        <w:tc>
          <w:tcPr>
            <w:tcW w:w="272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5,583</w:t>
            </w:r>
          </w:p>
        </w:tc>
      </w:tr>
      <w:tr w:rsidR="00E953B0" w:rsidRPr="00686C19" w:rsidTr="00D9135E">
        <w:tc>
          <w:tcPr>
            <w:tcW w:w="4228" w:type="dxa"/>
          </w:tcPr>
          <w:p w:rsidR="00E953B0" w:rsidRPr="00686C19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i/>
                <w:iCs/>
                <w:cs/>
              </w:rPr>
              <w:t>หัก</w:t>
            </w:r>
            <w:r w:rsidRPr="00686C19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E953B0" w:rsidRPr="00686C19" w:rsidRDefault="004F3C1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(21</w:t>
            </w:r>
            <w:r w:rsidR="0032599D" w:rsidRPr="00686C19">
              <w:t>)</w:t>
            </w:r>
          </w:p>
        </w:tc>
        <w:tc>
          <w:tcPr>
            <w:tcW w:w="275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:rsidR="00E953B0" w:rsidRPr="00686C19" w:rsidRDefault="00827D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(</w:t>
            </w:r>
            <w:r w:rsidRPr="00686C19">
              <w:t>20</w:t>
            </w:r>
            <w:r w:rsidR="00E953B0" w:rsidRPr="00686C19">
              <w:rPr>
                <w:rFonts w:hint="cs"/>
                <w:cs/>
              </w:rPr>
              <w:t>)</w:t>
            </w:r>
          </w:p>
        </w:tc>
        <w:tc>
          <w:tcPr>
            <w:tcW w:w="270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:rsidR="00E953B0" w:rsidRPr="00686C19" w:rsidRDefault="004F3C1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(21</w:t>
            </w:r>
            <w:r w:rsidR="0032599D" w:rsidRPr="00686C19">
              <w:t>)</w:t>
            </w:r>
          </w:p>
        </w:tc>
        <w:tc>
          <w:tcPr>
            <w:tcW w:w="272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E953B0" w:rsidRPr="00686C19" w:rsidRDefault="00827D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(</w:t>
            </w:r>
            <w:r w:rsidRPr="00686C19">
              <w:t>20</w:t>
            </w:r>
            <w:r w:rsidR="00E953B0" w:rsidRPr="00686C19">
              <w:rPr>
                <w:rFonts w:hint="cs"/>
                <w:cs/>
              </w:rPr>
              <w:t>)</w:t>
            </w:r>
          </w:p>
        </w:tc>
      </w:tr>
      <w:tr w:rsidR="00E953B0" w:rsidRPr="00686C19" w:rsidTr="00D9135E">
        <w:tc>
          <w:tcPr>
            <w:tcW w:w="4228" w:type="dxa"/>
          </w:tcPr>
          <w:p w:rsidR="00E953B0" w:rsidRPr="00686C19" w:rsidRDefault="00E953B0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7,192</w:t>
            </w:r>
          </w:p>
        </w:tc>
        <w:tc>
          <w:tcPr>
            <w:tcW w:w="275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7,509</w:t>
            </w:r>
          </w:p>
        </w:tc>
        <w:tc>
          <w:tcPr>
            <w:tcW w:w="270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:rsidR="00E953B0" w:rsidRPr="00686C19" w:rsidRDefault="0032599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5,392</w:t>
            </w:r>
          </w:p>
        </w:tc>
        <w:tc>
          <w:tcPr>
            <w:tcW w:w="272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5,563</w:t>
            </w:r>
          </w:p>
        </w:tc>
      </w:tr>
      <w:tr w:rsidR="00E953B0" w:rsidRPr="00686C19" w:rsidTr="00D9135E">
        <w:tc>
          <w:tcPr>
            <w:tcW w:w="4228" w:type="dxa"/>
          </w:tcPr>
          <w:p w:rsidR="00E953B0" w:rsidRPr="00686C19" w:rsidRDefault="000F35B8" w:rsidP="00E9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สุทธิ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vAlign w:val="center"/>
          </w:tcPr>
          <w:p w:rsidR="00E953B0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7,192</w:t>
            </w:r>
          </w:p>
        </w:tc>
        <w:tc>
          <w:tcPr>
            <w:tcW w:w="275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center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7,511</w:t>
            </w:r>
          </w:p>
        </w:tc>
        <w:tc>
          <w:tcPr>
            <w:tcW w:w="270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:rsidR="00E953B0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6,444</w:t>
            </w:r>
          </w:p>
        </w:tc>
        <w:tc>
          <w:tcPr>
            <w:tcW w:w="272" w:type="dxa"/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:rsidR="00E953B0" w:rsidRPr="00686C19" w:rsidRDefault="00E953B0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7,269</w:t>
            </w:r>
          </w:p>
        </w:tc>
      </w:tr>
    </w:tbl>
    <w:p w:rsidR="009E45D4" w:rsidRPr="00686C19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</w:p>
    <w:p w:rsidR="009E45D4" w:rsidRPr="00686C19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  <w:r w:rsidRPr="00686C19">
        <w:rPr>
          <w:cs/>
          <w:lang w:val="th-TH"/>
        </w:rPr>
        <w:t>โดยปกติระยะเวลาการให้สินเชื่อแก่ลูกค้าของ</w:t>
      </w:r>
      <w:r w:rsidRPr="00686C19">
        <w:rPr>
          <w:cs/>
        </w:rPr>
        <w:t>กลุ่ม</w:t>
      </w:r>
      <w:r w:rsidRPr="00686C19">
        <w:rPr>
          <w:cs/>
          <w:lang w:val="th-TH"/>
        </w:rPr>
        <w:t>บริษัท</w:t>
      </w:r>
      <w:r w:rsidRPr="00686C19">
        <w:rPr>
          <w:cs/>
        </w:rPr>
        <w:t xml:space="preserve">มีระยะเวลาตั้งแต่ </w:t>
      </w:r>
      <w:r w:rsidRPr="00686C19">
        <w:t xml:space="preserve">1 </w:t>
      </w:r>
      <w:r w:rsidRPr="00686C19">
        <w:rPr>
          <w:cs/>
        </w:rPr>
        <w:t xml:space="preserve">วันถึง </w:t>
      </w:r>
      <w:r w:rsidRPr="00686C19">
        <w:t>90</w:t>
      </w:r>
      <w:r w:rsidRPr="00686C19">
        <w:rPr>
          <w:cs/>
        </w:rPr>
        <w:t xml:space="preserve"> วัน</w:t>
      </w:r>
    </w:p>
    <w:p w:rsidR="009E45D4" w:rsidRPr="00686C19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</w:pPr>
    </w:p>
    <w:p w:rsidR="008A1410" w:rsidRPr="00686C19" w:rsidRDefault="004762B0" w:rsidP="00690E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</w:pPr>
      <w:r w:rsidRPr="00686C19">
        <w:rPr>
          <w:rFonts w:ascii="Angsana New" w:hAnsi="Angsana New"/>
          <w:sz w:val="30"/>
          <w:szCs w:val="30"/>
        </w:rPr>
        <w:tab/>
      </w:r>
    </w:p>
    <w:p w:rsidR="00870CCC" w:rsidRPr="00686C19" w:rsidRDefault="00165FA4" w:rsidP="00DB5F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br w:type="page"/>
      </w:r>
      <w:r w:rsidR="004762B0" w:rsidRPr="00686C19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="004762B0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:rsidR="009E45D4" w:rsidRPr="00686C19" w:rsidRDefault="009E45D4" w:rsidP="002E5791">
      <w:pPr>
        <w:rPr>
          <w:rtl/>
          <w: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078"/>
        <w:gridCol w:w="236"/>
        <w:gridCol w:w="12"/>
        <w:gridCol w:w="1057"/>
        <w:gridCol w:w="283"/>
        <w:gridCol w:w="1112"/>
      </w:tblGrid>
      <w:tr w:rsidR="002E00DF" w:rsidRPr="00686C19" w:rsidTr="00D9135E">
        <w:trPr>
          <w:tblHeader/>
        </w:trPr>
        <w:tc>
          <w:tcPr>
            <w:tcW w:w="4050" w:type="dxa"/>
            <w:shd w:val="clear" w:color="auto" w:fill="auto"/>
          </w:tcPr>
          <w:p w:rsidR="009E45D4" w:rsidRPr="00686C19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9E45D4" w:rsidRPr="00686C19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9E45D4" w:rsidRPr="00686C19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gridSpan w:val="4"/>
            <w:shd w:val="clear" w:color="auto" w:fill="auto"/>
          </w:tcPr>
          <w:p w:rsidR="009E45D4" w:rsidRPr="00686C19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16AB4" w:rsidRPr="00686C19" w:rsidTr="00D9135E">
        <w:trPr>
          <w:tblHeader/>
        </w:trPr>
        <w:tc>
          <w:tcPr>
            <w:tcW w:w="405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</w:tcPr>
          <w:p w:rsidR="00B16AB4" w:rsidRPr="00686C19" w:rsidRDefault="000E63BF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31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57" w:type="dxa"/>
          </w:tcPr>
          <w:p w:rsidR="00B16AB4" w:rsidRPr="00686C19" w:rsidRDefault="000E63BF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B16AB4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31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16AB4" w:rsidRPr="00686C19" w:rsidTr="00D9135E">
        <w:trPr>
          <w:tblHeader/>
        </w:trPr>
        <w:tc>
          <w:tcPr>
            <w:tcW w:w="405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08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16AB4" w:rsidRPr="00686C19" w:rsidTr="00D9135E">
        <w:trPr>
          <w:tblHeader/>
        </w:trPr>
        <w:tc>
          <w:tcPr>
            <w:tcW w:w="405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094" w:type="dxa"/>
            <w:gridSpan w:val="8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น้ำมันดิบ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และวัตถุดิบอื่น</w:t>
            </w:r>
          </w:p>
        </w:tc>
        <w:tc>
          <w:tcPr>
            <w:tcW w:w="1080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12,478</w:t>
            </w:r>
          </w:p>
        </w:tc>
        <w:tc>
          <w:tcPr>
            <w:tcW w:w="236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078" w:type="dxa"/>
          </w:tcPr>
          <w:p w:rsidR="00B16AB4" w:rsidRPr="00686C19" w:rsidRDefault="005D1547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  <w:r w:rsidRPr="00686C19">
              <w:t>8,609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057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11,762</w:t>
            </w:r>
          </w:p>
        </w:tc>
        <w:tc>
          <w:tcPr>
            <w:tcW w:w="283" w:type="dxa"/>
          </w:tcPr>
          <w:p w:rsidR="00B16AB4" w:rsidRPr="00686C19" w:rsidRDefault="00B16AB4" w:rsidP="0041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7" w:right="165"/>
              <w:jc w:val="right"/>
            </w:pPr>
          </w:p>
        </w:tc>
        <w:tc>
          <w:tcPr>
            <w:tcW w:w="1112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7,46</w:t>
            </w:r>
            <w:r w:rsidR="00874EE6" w:rsidRPr="00686C19">
              <w:t>4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080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7,998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5,932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7,213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16AB4" w:rsidRPr="00686C19" w:rsidRDefault="00874EE6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5,255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080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1,042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1,060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955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16AB4" w:rsidRPr="00686C19" w:rsidRDefault="00874EE6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979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สินค้าอุปโภค</w:t>
            </w:r>
            <w:r w:rsidR="00F82555" w:rsidRPr="00686C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82555" w:rsidRPr="00686C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บริโภค</w:t>
            </w:r>
          </w:p>
        </w:tc>
        <w:tc>
          <w:tcPr>
            <w:tcW w:w="1080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98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103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186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156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21,802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15,86</w:t>
            </w:r>
            <w:r w:rsidR="005D1547" w:rsidRPr="00686C19">
              <w:t>0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19,930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B16AB4" w:rsidRPr="00686C19" w:rsidRDefault="00874EE6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13,698</w:t>
            </w:r>
          </w:p>
        </w:tc>
      </w:tr>
      <w:tr w:rsidR="00B16AB4" w:rsidRPr="00686C19" w:rsidTr="00D9135E"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080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(125)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(125</w:t>
            </w:r>
            <w:r w:rsidR="00B16AB4" w:rsidRPr="00686C19">
              <w:t>)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(125)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16AB4" w:rsidRPr="00686C19" w:rsidRDefault="00874EE6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(125</w:t>
            </w:r>
            <w:r w:rsidR="00B16AB4" w:rsidRPr="00686C19">
              <w:rPr>
                <w:rFonts w:hint="cs"/>
                <w:cs/>
              </w:rPr>
              <w:t>)</w:t>
            </w:r>
          </w:p>
        </w:tc>
      </w:tr>
      <w:tr w:rsidR="00B16AB4" w:rsidRPr="00686C19" w:rsidTr="00D9135E">
        <w:trPr>
          <w:trHeight w:val="58"/>
        </w:trPr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(19)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16AB4" w:rsidRPr="00686C19" w:rsidRDefault="00504492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(15</w:t>
            </w:r>
            <w:r w:rsidR="00B16AB4" w:rsidRPr="00686C19">
              <w:t>)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83" w:type="dxa"/>
            <w:vAlign w:val="bottom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B16AB4" w:rsidRPr="00686C19" w:rsidTr="00D9135E">
        <w:trPr>
          <w:trHeight w:val="58"/>
        </w:trPr>
        <w:tc>
          <w:tcPr>
            <w:tcW w:w="4050" w:type="dxa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21,658</w:t>
            </w:r>
          </w:p>
        </w:tc>
        <w:tc>
          <w:tcPr>
            <w:tcW w:w="236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4562F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15,720</w:t>
            </w:r>
          </w:p>
        </w:tc>
        <w:tc>
          <w:tcPr>
            <w:tcW w:w="248" w:type="dxa"/>
            <w:gridSpan w:val="2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B055B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19,805</w:t>
            </w:r>
          </w:p>
        </w:tc>
        <w:tc>
          <w:tcPr>
            <w:tcW w:w="283" w:type="dxa"/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16AB4" w:rsidP="007E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13,57</w:t>
            </w:r>
            <w:r w:rsidR="00874EE6" w:rsidRPr="00686C19">
              <w:rPr>
                <w:b/>
                <w:bCs/>
              </w:rPr>
              <w:t>3</w:t>
            </w:r>
          </w:p>
        </w:tc>
      </w:tr>
    </w:tbl>
    <w:p w:rsidR="00E953B0" w:rsidRPr="00686C19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:rsidR="00E953B0" w:rsidRPr="00686C19" w:rsidRDefault="00E953B0" w:rsidP="00E9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  <w:lang w:val="th-TH"/>
        </w:rPr>
      </w:pPr>
      <w:r w:rsidRPr="00686C19">
        <w:rPr>
          <w:cs/>
          <w:lang w:val="th-TH"/>
        </w:rPr>
        <w:t>สินค้าคงเหลือ ณ</w:t>
      </w:r>
      <w:r w:rsidRPr="00686C19">
        <w:t xml:space="preserve"> </w:t>
      </w:r>
      <w:r w:rsidRPr="00686C19">
        <w:rPr>
          <w:cs/>
          <w:lang w:val="th-TH"/>
        </w:rPr>
        <w:t xml:space="preserve">วันที่ </w:t>
      </w:r>
      <w:r w:rsidR="0048161E" w:rsidRPr="00686C19">
        <w:t>30</w:t>
      </w:r>
      <w:r w:rsidRPr="00686C19">
        <w:rPr>
          <w:cs/>
          <w:lang w:val="th-TH"/>
        </w:rPr>
        <w:t xml:space="preserve"> </w:t>
      </w:r>
      <w:r w:rsidR="00B16AB4" w:rsidRPr="00686C19">
        <w:rPr>
          <w:rFonts w:hint="cs"/>
          <w:cs/>
          <w:lang w:val="th-TH"/>
        </w:rPr>
        <w:t>มิถุนายน</w:t>
      </w:r>
      <w:r w:rsidRPr="00686C19">
        <w:rPr>
          <w:cs/>
          <w:lang w:val="th-TH"/>
        </w:rPr>
        <w:t xml:space="preserve"> </w:t>
      </w:r>
      <w:r w:rsidRPr="00686C19">
        <w:t>25</w:t>
      </w:r>
      <w:r w:rsidRPr="00686C19">
        <w:rPr>
          <w:rFonts w:hint="cs"/>
          <w:cs/>
        </w:rPr>
        <w:t>6</w:t>
      </w:r>
      <w:r w:rsidRPr="00686C19">
        <w:t xml:space="preserve">1 </w:t>
      </w:r>
      <w:r w:rsidRPr="00686C19">
        <w:rPr>
          <w:cs/>
        </w:rPr>
        <w:t>และ</w:t>
      </w:r>
      <w:r w:rsidR="00B27472" w:rsidRPr="00686C19">
        <w:rPr>
          <w:rFonts w:hint="cs"/>
          <w:cs/>
        </w:rPr>
        <w:t xml:space="preserve"> </w:t>
      </w:r>
      <w:r w:rsidR="00B27472" w:rsidRPr="00686C19">
        <w:t>31</w:t>
      </w:r>
      <w:r w:rsidRPr="00686C19">
        <w:rPr>
          <w:rFonts w:hint="cs"/>
          <w:cs/>
        </w:rPr>
        <w:t xml:space="preserve"> ธันวาคม</w:t>
      </w:r>
      <w:r w:rsidRPr="00686C19">
        <w:rPr>
          <w:cs/>
        </w:rPr>
        <w:t xml:space="preserve"> </w:t>
      </w:r>
      <w:r w:rsidRPr="00686C19">
        <w:t xml:space="preserve">2560 </w:t>
      </w:r>
      <w:r w:rsidRPr="00686C19">
        <w:rPr>
          <w:cs/>
          <w:lang w:val="th-TH"/>
        </w:rPr>
        <w:t>ของบริษัทได้รวมสำรองน้ำมันตามกฎหมายไว้แล้วจำนวน</w:t>
      </w:r>
      <w:r w:rsidR="008D1138" w:rsidRPr="00686C19">
        <w:t xml:space="preserve"> 365</w:t>
      </w:r>
      <w:r w:rsidR="005A0E79" w:rsidRPr="00686C19">
        <w:rPr>
          <w:cs/>
          <w:lang w:val="th-TH"/>
        </w:rPr>
        <w:t xml:space="preserve"> ล้านลิตร คิดเป็นมูลค่า</w:t>
      </w:r>
      <w:r w:rsidR="005A0E79" w:rsidRPr="00686C19">
        <w:rPr>
          <w:rFonts w:hint="cs"/>
          <w:cs/>
          <w:lang w:val="th-TH"/>
        </w:rPr>
        <w:t xml:space="preserve"> </w:t>
      </w:r>
      <w:r w:rsidR="008D1138" w:rsidRPr="00686C19">
        <w:t>5,849</w:t>
      </w:r>
      <w:r w:rsidR="00D9135E" w:rsidRPr="00686C19">
        <w:t xml:space="preserve"> </w:t>
      </w:r>
      <w:r w:rsidRPr="00686C19">
        <w:rPr>
          <w:cs/>
          <w:lang w:val="th-TH"/>
        </w:rPr>
        <w:t xml:space="preserve">ล้านบาท และจำนวน </w:t>
      </w:r>
      <w:r w:rsidR="00FC3F42" w:rsidRPr="00686C19">
        <w:t>408</w:t>
      </w:r>
      <w:r w:rsidRPr="00686C19">
        <w:rPr>
          <w:cs/>
          <w:lang w:val="th-TH"/>
        </w:rPr>
        <w:t xml:space="preserve"> ล้านลิตร คิดเป็นมูลค่า</w:t>
      </w:r>
      <w:r w:rsidR="00FC3F42" w:rsidRPr="00686C19">
        <w:t xml:space="preserve"> 5,602</w:t>
      </w:r>
      <w:r w:rsidRPr="00686C19">
        <w:rPr>
          <w:cs/>
          <w:lang w:val="th-TH"/>
        </w:rPr>
        <w:t xml:space="preserve"> ล้านบาท ตามลำดับ</w:t>
      </w:r>
    </w:p>
    <w:p w:rsidR="009C7390" w:rsidRPr="00686C19" w:rsidRDefault="009C7390" w:rsidP="0099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  <w:lang w:val="th-TH"/>
        </w:rPr>
      </w:pPr>
    </w:p>
    <w:p w:rsidR="00870CCC" w:rsidRPr="00686C19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B16AB4" w:rsidRPr="00686C19" w:rsidRDefault="00B16AB4" w:rsidP="00B16AB4">
      <w:pPr>
        <w:pStyle w:val="index"/>
        <w:tabs>
          <w:tab w:val="clear" w:pos="1134"/>
          <w:tab w:val="left" w:pos="540"/>
        </w:tabs>
        <w:spacing w:after="0" w:line="240" w:lineRule="auto"/>
        <w:ind w:left="1620" w:right="-45" w:firstLine="0"/>
        <w:outlineLvl w:val="0"/>
        <w:rPr>
          <w:rFonts w:ascii="Angsana New" w:hAnsi="Angsana New"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991"/>
        <w:gridCol w:w="272"/>
        <w:gridCol w:w="1168"/>
      </w:tblGrid>
      <w:tr w:rsidR="00B16AB4" w:rsidRPr="00686C19" w:rsidTr="000F35B8">
        <w:trPr>
          <w:trHeight w:val="403"/>
        </w:trPr>
        <w:tc>
          <w:tcPr>
            <w:tcW w:w="3676" w:type="pct"/>
          </w:tcPr>
          <w:p w:rsidR="00B16AB4" w:rsidRPr="00686C19" w:rsidRDefault="00B16AB4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cs/>
              </w:rPr>
            </w:pPr>
          </w:p>
        </w:tc>
        <w:tc>
          <w:tcPr>
            <w:tcW w:w="1324" w:type="pct"/>
            <w:gridSpan w:val="3"/>
          </w:tcPr>
          <w:p w:rsidR="00B16AB4" w:rsidRPr="00686C19" w:rsidRDefault="00B16AB4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16AB4" w:rsidRPr="00686C19" w:rsidTr="000F35B8">
        <w:trPr>
          <w:trHeight w:val="424"/>
        </w:trPr>
        <w:tc>
          <w:tcPr>
            <w:tcW w:w="3676" w:type="pct"/>
          </w:tcPr>
          <w:p w:rsidR="00B16AB4" w:rsidRPr="00686C19" w:rsidRDefault="00B16AB4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86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86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40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/>
                <w:sz w:val="30"/>
                <w:szCs w:val="30"/>
              </w:rPr>
              <w:t>6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:rsidR="00B16AB4" w:rsidRPr="00686C19" w:rsidRDefault="00B16AB4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:rsidR="00B16AB4" w:rsidRPr="00686C19" w:rsidRDefault="00B16AB4" w:rsidP="00B1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B16AB4" w:rsidRPr="00686C19" w:rsidTr="000F35B8">
        <w:trPr>
          <w:trHeight w:val="403"/>
        </w:trPr>
        <w:tc>
          <w:tcPr>
            <w:tcW w:w="3676" w:type="pct"/>
          </w:tcPr>
          <w:p w:rsidR="00B16AB4" w:rsidRPr="00686C19" w:rsidRDefault="00B16AB4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B16AB4" w:rsidRPr="00686C19" w:rsidRDefault="00B16AB4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6AB4" w:rsidRPr="00686C19" w:rsidTr="000F35B8">
        <w:trPr>
          <w:trHeight w:val="403"/>
        </w:trPr>
        <w:tc>
          <w:tcPr>
            <w:tcW w:w="3676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</w:p>
        </w:tc>
        <w:tc>
          <w:tcPr>
            <w:tcW w:w="540" w:type="pct"/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12,610</w:t>
            </w:r>
          </w:p>
        </w:tc>
        <w:tc>
          <w:tcPr>
            <w:tcW w:w="148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6" w:type="pct"/>
          </w:tcPr>
          <w:p w:rsidR="00B16AB4" w:rsidRPr="00686C19" w:rsidRDefault="004562FB" w:rsidP="000F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11,639</w:t>
            </w:r>
          </w:p>
        </w:tc>
      </w:tr>
      <w:tr w:rsidR="00B16AB4" w:rsidRPr="00686C19" w:rsidTr="000F35B8">
        <w:trPr>
          <w:trHeight w:val="424"/>
        </w:trPr>
        <w:tc>
          <w:tcPr>
            <w:tcW w:w="3676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686C19">
              <w:rPr>
                <w:rFonts w:hint="cs"/>
                <w:cs/>
              </w:rPr>
              <w:t>ซื้อเงินลงทุน</w:t>
            </w:r>
          </w:p>
        </w:tc>
        <w:tc>
          <w:tcPr>
            <w:tcW w:w="540" w:type="pct"/>
          </w:tcPr>
          <w:p w:rsidR="00B16AB4" w:rsidRPr="00686C19" w:rsidRDefault="00BB055B" w:rsidP="000F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8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6" w:type="pct"/>
          </w:tcPr>
          <w:p w:rsidR="00B16AB4" w:rsidRPr="00686C19" w:rsidRDefault="004562FB" w:rsidP="000F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1,737</w:t>
            </w:r>
          </w:p>
        </w:tc>
      </w:tr>
      <w:tr w:rsidR="00B16AB4" w:rsidRPr="00686C19" w:rsidTr="000F35B8">
        <w:trPr>
          <w:trHeight w:val="403"/>
        </w:trPr>
        <w:tc>
          <w:tcPr>
            <w:tcW w:w="3676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จำหน่าย</w:t>
            </w:r>
          </w:p>
        </w:tc>
        <w:tc>
          <w:tcPr>
            <w:tcW w:w="540" w:type="pct"/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8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6" w:type="pct"/>
          </w:tcPr>
          <w:p w:rsidR="00B16AB4" w:rsidRPr="00686C19" w:rsidRDefault="004562F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(622</w:t>
            </w:r>
            <w:r w:rsidR="00B16AB4" w:rsidRPr="00686C19">
              <w:t>)</w:t>
            </w:r>
          </w:p>
        </w:tc>
      </w:tr>
      <w:tr w:rsidR="00752A1D" w:rsidRPr="00686C19" w:rsidTr="000F35B8">
        <w:trPr>
          <w:trHeight w:val="403"/>
        </w:trPr>
        <w:tc>
          <w:tcPr>
            <w:tcW w:w="3676" w:type="pct"/>
          </w:tcPr>
          <w:p w:rsidR="00752A1D" w:rsidRPr="00686C19" w:rsidRDefault="00752A1D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540" w:type="pct"/>
          </w:tcPr>
          <w:p w:rsidR="00752A1D" w:rsidRPr="00686C19" w:rsidRDefault="00752A1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(271)</w:t>
            </w:r>
          </w:p>
        </w:tc>
        <w:tc>
          <w:tcPr>
            <w:tcW w:w="148" w:type="pct"/>
          </w:tcPr>
          <w:p w:rsidR="00752A1D" w:rsidRPr="00686C19" w:rsidRDefault="00752A1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6" w:type="pct"/>
          </w:tcPr>
          <w:p w:rsidR="00752A1D" w:rsidRPr="00686C19" w:rsidRDefault="00752A1D" w:rsidP="000F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B16AB4" w:rsidRPr="00686C19" w:rsidTr="000F35B8">
        <w:trPr>
          <w:trHeight w:val="403"/>
        </w:trPr>
        <w:tc>
          <w:tcPr>
            <w:tcW w:w="3676" w:type="pct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ณ วันที่ 3</w:t>
            </w:r>
            <w:r w:rsidRPr="00686C19">
              <w:rPr>
                <w:rFonts w:hint="cs"/>
                <w:b/>
                <w:bCs/>
                <w:cs/>
              </w:rPr>
              <w:t>0 มิถุนายน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BB055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12,</w:t>
            </w:r>
            <w:r w:rsidR="00752A1D" w:rsidRPr="00686C19">
              <w:rPr>
                <w:rFonts w:hint="cs"/>
                <w:b/>
                <w:bCs/>
                <w:cs/>
              </w:rPr>
              <w:t>339</w:t>
            </w:r>
          </w:p>
        </w:tc>
        <w:tc>
          <w:tcPr>
            <w:tcW w:w="148" w:type="pct"/>
          </w:tcPr>
          <w:p w:rsidR="00B16AB4" w:rsidRPr="00686C19" w:rsidRDefault="00B16AB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B16AB4" w:rsidRPr="00686C19" w:rsidRDefault="004562FB" w:rsidP="000F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12,754</w:t>
            </w:r>
          </w:p>
        </w:tc>
      </w:tr>
    </w:tbl>
    <w:p w:rsidR="007A118A" w:rsidRPr="00686C19" w:rsidRDefault="007A118A" w:rsidP="00923167">
      <w:pPr>
        <w:sectPr w:rsidR="007A118A" w:rsidRPr="00686C19" w:rsidSect="00D248D0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9E45D4" w:rsidRPr="00686C19" w:rsidRDefault="003F243F" w:rsidP="007A7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</w:pPr>
      <w:r w:rsidRPr="00686C19">
        <w:rPr>
          <w:cs/>
        </w:rPr>
        <w:lastRenderedPageBreak/>
        <w:t xml:space="preserve">เงินลงทุนในบริษัทย่อย ณ วันที่ </w:t>
      </w:r>
      <w:r w:rsidRPr="00686C19">
        <w:t>3</w:t>
      </w:r>
      <w:r w:rsidR="00B16AB4" w:rsidRPr="00686C19">
        <w:rPr>
          <w:rFonts w:hint="cs"/>
          <w:cs/>
        </w:rPr>
        <w:t>0</w:t>
      </w:r>
      <w:r w:rsidRPr="00686C19">
        <w:t xml:space="preserve"> </w:t>
      </w:r>
      <w:r w:rsidR="00B16AB4" w:rsidRPr="00686C19">
        <w:rPr>
          <w:rFonts w:hint="cs"/>
          <w:cs/>
        </w:rPr>
        <w:t>มิถุนายน</w:t>
      </w:r>
      <w:r w:rsidR="008A0A14" w:rsidRPr="00686C19">
        <w:rPr>
          <w:cs/>
        </w:rPr>
        <w:t xml:space="preserve"> </w:t>
      </w:r>
      <w:r w:rsidR="008A0A14" w:rsidRPr="00686C19">
        <w:t>25</w:t>
      </w:r>
      <w:r w:rsidRPr="00686C19">
        <w:rPr>
          <w:rFonts w:hint="cs"/>
          <w:cs/>
        </w:rPr>
        <w:t>6</w:t>
      </w:r>
      <w:r w:rsidRPr="00686C19">
        <w:t>1</w:t>
      </w:r>
      <w:r w:rsidRPr="00686C19">
        <w:rPr>
          <w:cs/>
        </w:rPr>
        <w:t xml:space="preserve"> และ</w:t>
      </w:r>
      <w:r w:rsidR="008A0A14" w:rsidRPr="00686C19">
        <w:rPr>
          <w:rFonts w:hint="cs"/>
          <w:cs/>
        </w:rPr>
        <w:t xml:space="preserve"> </w:t>
      </w:r>
      <w:r w:rsidR="008A0A14" w:rsidRPr="00686C19">
        <w:t>31</w:t>
      </w:r>
      <w:r w:rsidR="008A0A14" w:rsidRPr="00686C19">
        <w:rPr>
          <w:rFonts w:hint="cs"/>
          <w:cs/>
        </w:rPr>
        <w:t xml:space="preserve"> ธันวาคม </w:t>
      </w:r>
      <w:r w:rsidR="008A0A14" w:rsidRPr="00686C19">
        <w:t>25</w:t>
      </w:r>
      <w:r w:rsidRPr="00686C19">
        <w:t>60</w:t>
      </w:r>
      <w:r w:rsidRPr="00686C19">
        <w:rPr>
          <w:cs/>
        </w:rPr>
        <w:t xml:space="preserve"> และเงินปันผลรับจากเงินลงทุนสำหรับ</w:t>
      </w:r>
      <w:r w:rsidRPr="00686C19">
        <w:rPr>
          <w:rFonts w:hint="cs"/>
          <w:cs/>
        </w:rPr>
        <w:t>งวด</w:t>
      </w:r>
      <w:r w:rsidR="00B16AB4" w:rsidRPr="00686C19">
        <w:rPr>
          <w:rFonts w:hint="cs"/>
          <w:cs/>
        </w:rPr>
        <w:t>หกเดือน</w:t>
      </w:r>
      <w:r w:rsidRPr="00686C19">
        <w:rPr>
          <w:rFonts w:hint="cs"/>
          <w:cs/>
        </w:rPr>
        <w:t xml:space="preserve">สิ้นสุดวันที่ </w:t>
      </w:r>
      <w:r w:rsidRPr="00686C19">
        <w:t>3</w:t>
      </w:r>
      <w:r w:rsidR="00B16AB4" w:rsidRPr="00686C19">
        <w:rPr>
          <w:rFonts w:hint="cs"/>
          <w:cs/>
        </w:rPr>
        <w:t>0 มิถุนายน</w:t>
      </w:r>
      <w:r w:rsidR="008A0A14" w:rsidRPr="00686C19">
        <w:rPr>
          <w:rFonts w:hint="cs"/>
          <w:cs/>
        </w:rPr>
        <w:t xml:space="preserve"> </w:t>
      </w:r>
      <w:r w:rsidR="008A0A14" w:rsidRPr="00686C19">
        <w:t>256</w:t>
      </w:r>
      <w:r w:rsidRPr="00686C19">
        <w:t>1</w:t>
      </w:r>
      <w:r w:rsidR="00B02F14" w:rsidRPr="00686C19">
        <w:rPr>
          <w:rFonts w:hint="cs"/>
          <w:cs/>
        </w:rPr>
        <w:t xml:space="preserve"> และ </w:t>
      </w:r>
      <w:r w:rsidR="00B02F14" w:rsidRPr="00686C19">
        <w:t>2560</w:t>
      </w:r>
      <w:r w:rsidRPr="00686C19">
        <w:rPr>
          <w:cs/>
        </w:rPr>
        <w:t xml:space="preserve"> มีดังนี้</w:t>
      </w:r>
    </w:p>
    <w:p w:rsidR="00CD48DF" w:rsidRPr="00686C19" w:rsidRDefault="00CD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sz w:val="16"/>
          <w:szCs w:val="16"/>
        </w:rPr>
      </w:pPr>
    </w:p>
    <w:tbl>
      <w:tblPr>
        <w:tblW w:w="1537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5"/>
        <w:gridCol w:w="794"/>
        <w:gridCol w:w="899"/>
        <w:gridCol w:w="897"/>
        <w:gridCol w:w="243"/>
        <w:gridCol w:w="918"/>
        <w:gridCol w:w="243"/>
        <w:gridCol w:w="890"/>
        <w:gridCol w:w="243"/>
        <w:gridCol w:w="952"/>
        <w:gridCol w:w="244"/>
        <w:gridCol w:w="767"/>
        <w:gridCol w:w="270"/>
        <w:gridCol w:w="810"/>
        <w:gridCol w:w="270"/>
        <w:gridCol w:w="810"/>
        <w:gridCol w:w="270"/>
        <w:gridCol w:w="900"/>
        <w:gridCol w:w="270"/>
        <w:gridCol w:w="907"/>
        <w:gridCol w:w="270"/>
        <w:gridCol w:w="900"/>
      </w:tblGrid>
      <w:tr w:rsidR="0046298D" w:rsidRPr="00686C19" w:rsidTr="008D1138">
        <w:trPr>
          <w:cantSplit/>
        </w:trPr>
        <w:tc>
          <w:tcPr>
            <w:tcW w:w="2605" w:type="dxa"/>
          </w:tcPr>
          <w:p w:rsidR="00ED7567" w:rsidRPr="00686C19" w:rsidRDefault="00ED7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2767" w:type="dxa"/>
            <w:gridSpan w:val="21"/>
          </w:tcPr>
          <w:p w:rsidR="009E45D4" w:rsidRPr="00686C19" w:rsidRDefault="00476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6C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654F4C" w:rsidRPr="00686C19" w:rsidTr="008D1138">
        <w:trPr>
          <w:cantSplit/>
        </w:trPr>
        <w:tc>
          <w:tcPr>
            <w:tcW w:w="2605" w:type="dxa"/>
          </w:tcPr>
          <w:p w:rsidR="00654F4C" w:rsidRPr="00686C19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693" w:type="dxa"/>
            <w:gridSpan w:val="2"/>
          </w:tcPr>
          <w:p w:rsidR="00654F4C" w:rsidRPr="00686C19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สัดส่วนความเป็น</w:t>
            </w:r>
          </w:p>
        </w:tc>
        <w:tc>
          <w:tcPr>
            <w:tcW w:w="897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7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7" w:type="dxa"/>
            <w:gridSpan w:val="3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BD1AE2"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</w:p>
        </w:tc>
      </w:tr>
      <w:tr w:rsidR="00654F4C" w:rsidRPr="00686C19" w:rsidTr="008D1138">
        <w:trPr>
          <w:cantSplit/>
        </w:trPr>
        <w:tc>
          <w:tcPr>
            <w:tcW w:w="2605" w:type="dxa"/>
          </w:tcPr>
          <w:p w:rsidR="00654F4C" w:rsidRPr="00686C19" w:rsidRDefault="00654F4C" w:rsidP="00654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693" w:type="dxa"/>
            <w:gridSpan w:val="2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058" w:type="dxa"/>
            <w:gridSpan w:val="3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43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85" w:type="dxa"/>
            <w:gridSpan w:val="3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44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7" w:type="dxa"/>
            <w:gridSpan w:val="3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686C1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:rsidR="00654F4C" w:rsidRPr="00686C19" w:rsidRDefault="00654F4C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7" w:type="dxa"/>
            <w:gridSpan w:val="3"/>
          </w:tcPr>
          <w:p w:rsidR="00654F4C" w:rsidRPr="00686C19" w:rsidRDefault="00F52110" w:rsidP="00654F4C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งวดหก</w:t>
            </w:r>
            <w:r w:rsidR="00654F4C"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B16AB4" w:rsidRPr="00686C19" w:rsidTr="008D1138">
        <w:trPr>
          <w:cantSplit/>
        </w:trPr>
        <w:tc>
          <w:tcPr>
            <w:tcW w:w="2605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794" w:type="dxa"/>
          </w:tcPr>
          <w:p w:rsidR="00B16AB4" w:rsidRPr="00686C19" w:rsidRDefault="0048161E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30 </w:t>
            </w:r>
            <w:r w:rsidR="00B16AB4"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99" w:type="dxa"/>
          </w:tcPr>
          <w:p w:rsidR="00B16AB4" w:rsidRPr="00686C19" w:rsidRDefault="0048161E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="00B16AB4"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9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44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30 </w:t>
            </w:r>
          </w:p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B16AB4" w:rsidRPr="00686C19" w:rsidTr="008D1138">
        <w:trPr>
          <w:cantSplit/>
        </w:trPr>
        <w:tc>
          <w:tcPr>
            <w:tcW w:w="2605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794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899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89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44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2560</w:t>
            </w:r>
          </w:p>
        </w:tc>
      </w:tr>
      <w:tr w:rsidR="00B16AB4" w:rsidRPr="00686C19" w:rsidTr="008D1138">
        <w:trPr>
          <w:cantSplit/>
        </w:trPr>
        <w:tc>
          <w:tcPr>
            <w:tcW w:w="2605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</w:p>
        </w:tc>
        <w:tc>
          <w:tcPr>
            <w:tcW w:w="1693" w:type="dxa"/>
            <w:gridSpan w:val="2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86C1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1074" w:type="dxa"/>
            <w:gridSpan w:val="19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16AB4" w:rsidRPr="00686C19" w:rsidTr="008D1138">
        <w:trPr>
          <w:cantSplit/>
        </w:trPr>
        <w:tc>
          <w:tcPr>
            <w:tcW w:w="2605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686C19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94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9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26"/>
                <w:szCs w:val="26"/>
              </w:rPr>
            </w:pPr>
          </w:p>
        </w:tc>
        <w:tc>
          <w:tcPr>
            <w:tcW w:w="907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336"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B16AB4" w:rsidRPr="00686C19" w:rsidRDefault="00B16AB4" w:rsidP="00B1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B16AB4" w:rsidRPr="00686C19" w:rsidRDefault="00B16AB4" w:rsidP="00B16AB4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บริษัท บางจากกรีนเนท</w:t>
            </w:r>
            <w:r w:rsidRPr="00686C19">
              <w:rPr>
                <w:sz w:val="26"/>
                <w:szCs w:val="26"/>
              </w:rPr>
              <w:t xml:space="preserve"> </w:t>
            </w:r>
            <w:r w:rsidRPr="00686C19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897" w:type="dxa"/>
            <w:vAlign w:val="bottom"/>
          </w:tcPr>
          <w:p w:rsidR="00F82555" w:rsidRPr="008357E0" w:rsidRDefault="008357E0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F81C6E" w:rsidRDefault="008357E0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81C6E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5A1217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5A1217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5A1217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82555" w:rsidRPr="00686C19" w:rsidRDefault="005A1217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20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82555" w:rsidRPr="00686C19" w:rsidRDefault="003E77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บริษัท บีซีพีจี จำกัด</w:t>
            </w:r>
            <w:r w:rsidRPr="00686C19">
              <w:rPr>
                <w:rFonts w:hint="cs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70.12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70.27</w:t>
            </w: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9,983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9,962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7,000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7,000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7,000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7,000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448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420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800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800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BCP Energy International Pte. Ltd.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3,673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3,673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3,673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3,673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(2,203)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(1,932)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1,470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1,741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BCP Innovation Pte. Ltd.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1,334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1,334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1,334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1,334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1,334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1,334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BCP Trading Pte. Ltd.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35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  <w:tab w:val="decimal" w:pos="753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35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35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บริษัท บีบีจีไอ จำกัด</w:t>
            </w:r>
            <w:r w:rsidRPr="00686C19">
              <w:rPr>
                <w:sz w:val="26"/>
                <w:szCs w:val="26"/>
              </w:rPr>
              <w:t xml:space="preserve"> </w:t>
            </w:r>
            <w:r w:rsidRPr="00686C19">
              <w:rPr>
                <w:rFonts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2,532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2,532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1,700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1,700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1,700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1,700</w:t>
            </w: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-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sz w:val="26"/>
                <w:szCs w:val="26"/>
                <w:cs/>
              </w:rPr>
            </w:pP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</w:rPr>
              <w:t>14,542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</w:rPr>
              <w:t>14,542</w:t>
            </w: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</w:rPr>
              <w:t>(2,203)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</w:rPr>
              <w:t>(1,932)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</w:rPr>
              <w:t>12,339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</w:rPr>
              <w:t>12,610</w:t>
            </w: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  <w:r w:rsidRPr="00686C19">
              <w:rPr>
                <w:rFonts w:hint="cs"/>
                <w:b/>
                <w:bCs/>
                <w:sz w:val="26"/>
                <w:szCs w:val="26"/>
                <w:cs/>
              </w:rPr>
              <w:t>468</w:t>
            </w: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  <w:cs/>
              </w:rPr>
            </w:pPr>
            <w:r w:rsidRPr="00686C19">
              <w:rPr>
                <w:b/>
                <w:bCs/>
                <w:sz w:val="26"/>
                <w:szCs w:val="26"/>
              </w:rPr>
              <w:t>469</w:t>
            </w:r>
          </w:p>
        </w:tc>
      </w:tr>
      <w:tr w:rsidR="00F82555" w:rsidRPr="00686C19" w:rsidTr="008D1138">
        <w:trPr>
          <w:cantSplit/>
        </w:trPr>
        <w:tc>
          <w:tcPr>
            <w:tcW w:w="5195" w:type="dxa"/>
            <w:gridSpan w:val="4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b/>
                <w:bCs/>
                <w:i/>
                <w:iCs/>
                <w:sz w:val="26"/>
                <w:szCs w:val="26"/>
              </w:rPr>
            </w:pPr>
            <w:r w:rsidRPr="00686C19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บริษัทย่อยทางตรงจนถึงวันที่ </w:t>
            </w:r>
            <w:r w:rsidRPr="00686C19">
              <w:rPr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86C19">
              <w:rPr>
                <w:b/>
                <w:bCs/>
                <w:i/>
                <w:iCs/>
                <w:sz w:val="26"/>
                <w:szCs w:val="26"/>
                <w:cs/>
              </w:rPr>
              <w:t xml:space="preserve">พฤษภาคม </w:t>
            </w:r>
            <w:r w:rsidRPr="00686C19">
              <w:rPr>
                <w:b/>
                <w:bCs/>
                <w:i/>
                <w:iCs/>
                <w:sz w:val="26"/>
                <w:szCs w:val="26"/>
              </w:rPr>
              <w:t>2560</w:t>
            </w: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6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6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336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jc w:val="thaiDistribute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  <w:cs/>
              </w:rPr>
              <w:t>บริษัท บางจากไบโอฟูเอล จำกัด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33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33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6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left="-33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33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33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6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</w:rPr>
              <w:t>105</w:t>
            </w:r>
          </w:p>
        </w:tc>
      </w:tr>
      <w:tr w:rsidR="00F82555" w:rsidRPr="00686C19" w:rsidTr="008D1138">
        <w:trPr>
          <w:cantSplit/>
        </w:trPr>
        <w:tc>
          <w:tcPr>
            <w:tcW w:w="2605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9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20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32"/>
              </w:tabs>
              <w:spacing w:line="320" w:lineRule="exact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52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67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F82555" w:rsidRPr="00686C19" w:rsidRDefault="00F82555" w:rsidP="00F82555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336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6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  <w:cs/>
              </w:rPr>
            </w:pPr>
            <w:r w:rsidRPr="00686C19">
              <w:rPr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270" w:type="dxa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555" w:rsidRPr="00686C19" w:rsidRDefault="00F82555" w:rsidP="00F82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207" w:right="-105"/>
              <w:rPr>
                <w:b/>
                <w:bCs/>
                <w:sz w:val="26"/>
                <w:szCs w:val="26"/>
                <w:cs/>
              </w:rPr>
            </w:pPr>
            <w:r w:rsidRPr="00686C19">
              <w:rPr>
                <w:b/>
                <w:bCs/>
                <w:sz w:val="26"/>
                <w:szCs w:val="26"/>
              </w:rPr>
              <w:t>574</w:t>
            </w:r>
          </w:p>
        </w:tc>
      </w:tr>
    </w:tbl>
    <w:p w:rsidR="00AB51C7" w:rsidRPr="00686C19" w:rsidRDefault="00AB51C7" w:rsidP="00AB5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66" w:right="-45"/>
        <w:rPr>
          <w:sz w:val="28"/>
          <w:szCs w:val="28"/>
        </w:rPr>
      </w:pPr>
    </w:p>
    <w:p w:rsidR="00AB51C7" w:rsidRPr="00686C19" w:rsidRDefault="00AB51C7" w:rsidP="00AB5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66" w:right="-45"/>
        <w:rPr>
          <w:sz w:val="28"/>
          <w:szCs w:val="28"/>
          <w:cs/>
        </w:rPr>
        <w:sectPr w:rsidR="00AB51C7" w:rsidRPr="00686C19" w:rsidSect="009B55E4">
          <w:headerReference w:type="default" r:id="rId10"/>
          <w:footerReference w:type="default" r:id="rId11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:rsidR="00F37ECB" w:rsidRDefault="002648C5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  <w:bookmarkStart w:id="2" w:name="OLE_LINK11"/>
      <w:bookmarkStart w:id="3" w:name="OLE_LINK12"/>
      <w:r w:rsidRPr="00686C19">
        <w:rPr>
          <w:rFonts w:hint="cs"/>
          <w:cs/>
        </w:rPr>
        <w:lastRenderedPageBreak/>
        <w:t xml:space="preserve">เมื่อวันที่ </w:t>
      </w:r>
      <w:r w:rsidRPr="00686C19">
        <w:t xml:space="preserve">14 </w:t>
      </w:r>
      <w:r w:rsidRPr="00686C19">
        <w:rPr>
          <w:rFonts w:hint="cs"/>
          <w:cs/>
        </w:rPr>
        <w:t xml:space="preserve">มิถุนายน </w:t>
      </w:r>
      <w:r w:rsidRPr="00686C19">
        <w:t xml:space="preserve">2561 </w:t>
      </w:r>
      <w:r w:rsidRPr="00686C19">
        <w:rPr>
          <w:rFonts w:hint="cs"/>
          <w:cs/>
        </w:rPr>
        <w:t>ที่ประชุมคณะกรรมการบริษัท</w:t>
      </w:r>
      <w:r w:rsidR="00D90A13" w:rsidRPr="00686C19">
        <w:rPr>
          <w:rFonts w:hint="cs"/>
          <w:cs/>
        </w:rPr>
        <w:t xml:space="preserve">ได้มีมติอนุมัติแผนการลงทุนในการจัดตั้งบริษัทย่อยในประเทศไทย คือ </w:t>
      </w:r>
      <w:r w:rsidR="00CC07D0" w:rsidRPr="00686C19">
        <w:rPr>
          <w:rFonts w:hint="cs"/>
          <w:cs/>
        </w:rPr>
        <w:t>บริษัท บีซีพีอาร์ จำกัด</w:t>
      </w:r>
      <w:r w:rsidR="00CC07D0" w:rsidRPr="00686C19">
        <w:tab/>
        <w:t xml:space="preserve"> </w:t>
      </w:r>
      <w:r w:rsidR="00CC07D0" w:rsidRPr="00686C19">
        <w:rPr>
          <w:rFonts w:hint="cs"/>
          <w:cs/>
        </w:rPr>
        <w:t>โดย บริษัท บีซีพีอาร์ จำกัด</w:t>
      </w:r>
      <w:r w:rsidR="00CC07D0" w:rsidRPr="00686C19">
        <w:t xml:space="preserve"> </w:t>
      </w:r>
      <w:r w:rsidR="00D90A13" w:rsidRPr="00686C19">
        <w:rPr>
          <w:rFonts w:hint="cs"/>
          <w:cs/>
        </w:rPr>
        <w:t xml:space="preserve">จะจัดตั้งบริษัทย่อยอีกบริษัทในประเทศสิงคโปร์ </w:t>
      </w:r>
      <w:r w:rsidR="00CC07D0" w:rsidRPr="00686C19">
        <w:t>(“</w:t>
      </w:r>
      <w:r w:rsidR="00CC07D0" w:rsidRPr="00686C19">
        <w:rPr>
          <w:szCs w:val="22"/>
        </w:rPr>
        <w:t>BCPR Pte. Ltd.”</w:t>
      </w:r>
      <w:r w:rsidR="00CC07D0" w:rsidRPr="00686C19">
        <w:t>)</w:t>
      </w:r>
      <w:r w:rsidR="00CC07D0" w:rsidRPr="00686C19">
        <w:rPr>
          <w:rFonts w:hint="cs"/>
          <w:cs/>
        </w:rPr>
        <w:t xml:space="preserve"> </w:t>
      </w:r>
      <w:r w:rsidR="00D90A13" w:rsidRPr="00686C19">
        <w:rPr>
          <w:rFonts w:hint="cs"/>
          <w:cs/>
        </w:rPr>
        <w:t xml:space="preserve">เพื่อร่วมเข้าลงทุนกับ </w:t>
      </w:r>
      <w:r w:rsidR="00D90A13" w:rsidRPr="00686C19">
        <w:t>Seacrest Capital Group</w:t>
      </w:r>
      <w:r w:rsidRPr="00686C19">
        <w:rPr>
          <w:rFonts w:hint="cs"/>
          <w:cs/>
        </w:rPr>
        <w:t xml:space="preserve"> ผ่านการลงทุนโดยซื้อหุ้นเพิ่มทุนของ </w:t>
      </w:r>
      <w:r w:rsidRPr="00686C19">
        <w:t xml:space="preserve">OKEA AS </w:t>
      </w:r>
      <w:r w:rsidRPr="00686C19">
        <w:rPr>
          <w:rFonts w:hint="cs"/>
          <w:cs/>
        </w:rPr>
        <w:t>ซึ่งเป็นบริษัทที่จัดตั้งขึ้นตามกฎหมายของประเทศนอร์เวย์ ที่ดำเนินการพัฒนาและผลิตปิโตรเลียมในประเทศนอร์เวย์</w:t>
      </w:r>
      <w:r w:rsidR="00F37ECB" w:rsidRPr="00686C19">
        <w:rPr>
          <w:rFonts w:hint="cs"/>
          <w:cs/>
        </w:rPr>
        <w:t xml:space="preserve"> ทั้งนี้บริษัททั้งสองบริษัทข้างต้นได้ถูกจัดตั้งขึ้นเมื่อวันที่ </w:t>
      </w:r>
      <w:r w:rsidR="00F37ECB" w:rsidRPr="00686C19">
        <w:t xml:space="preserve">12 </w:t>
      </w:r>
      <w:r w:rsidR="00F37ECB" w:rsidRPr="00686C19">
        <w:rPr>
          <w:rFonts w:hint="cs"/>
          <w:cs/>
        </w:rPr>
        <w:t xml:space="preserve">กรกฎาคม </w:t>
      </w:r>
      <w:r w:rsidR="00F37ECB" w:rsidRPr="00686C19">
        <w:t>2561</w:t>
      </w:r>
      <w:r w:rsidR="00F37ECB" w:rsidRPr="00686C19">
        <w:rPr>
          <w:rFonts w:hint="cs"/>
          <w:cs/>
        </w:rPr>
        <w:t xml:space="preserve"> </w:t>
      </w:r>
    </w:p>
    <w:p w:rsidR="00460DC3" w:rsidRPr="00686C19" w:rsidRDefault="00460DC3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0F35B8" w:rsidRPr="00686C19" w:rsidRDefault="007D34F8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i/>
          <w:iCs/>
        </w:rPr>
      </w:pPr>
      <w:r w:rsidRPr="00686C19">
        <w:rPr>
          <w:i/>
          <w:iCs/>
          <w:cs/>
          <w:lang w:val="en-GB"/>
        </w:rPr>
        <w:t>การด้อยค่าของสินทรัพย์เพื่อการสำรวจและผลิตปิโตรเลียม</w:t>
      </w:r>
      <w:r w:rsidRPr="00686C19">
        <w:rPr>
          <w:rFonts w:hint="cs"/>
          <w:i/>
          <w:iCs/>
          <w:cs/>
          <w:lang w:val="en-GB"/>
        </w:rPr>
        <w:t>และเงินลงทุนในบริษัทย่อย</w:t>
      </w:r>
    </w:p>
    <w:p w:rsidR="007D34F8" w:rsidRPr="00686C19" w:rsidRDefault="007D34F8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i/>
          <w:iCs/>
          <w:cs/>
        </w:rPr>
      </w:pPr>
    </w:p>
    <w:p w:rsidR="00CC07D0" w:rsidRPr="00686C19" w:rsidRDefault="00535266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  <w:r w:rsidRPr="00686C19">
        <w:rPr>
          <w:cs/>
        </w:rPr>
        <w:t xml:space="preserve">ในระหว่างไตรมาสที่ </w:t>
      </w:r>
      <w:r w:rsidR="00262C21" w:rsidRPr="00686C19">
        <w:t>2</w:t>
      </w:r>
      <w:r w:rsidR="00262C21" w:rsidRPr="00686C19">
        <w:rPr>
          <w:cs/>
        </w:rPr>
        <w:t xml:space="preserve"> ของปี </w:t>
      </w:r>
      <w:r w:rsidR="00262C21" w:rsidRPr="00686C19">
        <w:t>2561</w:t>
      </w:r>
      <w:r w:rsidRPr="00686C19">
        <w:rPr>
          <w:cs/>
        </w:rPr>
        <w:t xml:space="preserve"> </w:t>
      </w:r>
      <w:r w:rsidR="00CC07D0" w:rsidRPr="00686C19">
        <w:rPr>
          <w:rFonts w:hint="cs"/>
          <w:cs/>
        </w:rPr>
        <w:t xml:space="preserve">บริษัทบันทึกผลขาดทุนจากการด้อยค่าของเงินลงทุนใน </w:t>
      </w:r>
      <w:r w:rsidR="00CC07D0" w:rsidRPr="00686C19">
        <w:t xml:space="preserve">BCP Energy International Pte. Ltd. </w:t>
      </w:r>
      <w:r w:rsidR="00CC07D0" w:rsidRPr="00686C19">
        <w:rPr>
          <w:cs/>
        </w:rPr>
        <w:t xml:space="preserve">เนื่องจากเงินลงทุนของ </w:t>
      </w:r>
      <w:r w:rsidR="00CC07D0" w:rsidRPr="00686C19">
        <w:t xml:space="preserve">BCP Energy International Pte. Ltd. </w:t>
      </w:r>
      <w:r w:rsidR="00CC07D0" w:rsidRPr="00686C19">
        <w:rPr>
          <w:cs/>
        </w:rPr>
        <w:t>ใน</w:t>
      </w:r>
      <w:r w:rsidR="00B270AF" w:rsidRPr="00686C19">
        <w:t xml:space="preserve"> NIDO Petroleum Pty. Ltd.</w:t>
      </w:r>
      <w:r w:rsidR="00CC07D0" w:rsidRPr="00686C19">
        <w:t xml:space="preserve"> </w:t>
      </w:r>
      <w:r w:rsidR="00CC07D0" w:rsidRPr="00686C19">
        <w:rPr>
          <w:cs/>
        </w:rPr>
        <w:t>มีมูลค่าที่คาดว่าจะได้รับคืนต่ำกว่ามูลค่าตามบัญชีของเงินลงทุน</w:t>
      </w:r>
    </w:p>
    <w:p w:rsidR="00CC07D0" w:rsidRPr="00686C19" w:rsidRDefault="00CC07D0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1A7F38" w:rsidRPr="00686C19" w:rsidRDefault="00CC07D0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  <w:r w:rsidRPr="00686C19">
        <w:rPr>
          <w:rFonts w:hint="cs"/>
          <w:cs/>
        </w:rPr>
        <w:t>นอกจากนี้</w:t>
      </w:r>
      <w:r w:rsidR="00535266" w:rsidRPr="00686C19">
        <w:rPr>
          <w:cs/>
        </w:rPr>
        <w:t>กลุ่มบริษัทได้บันทึกด้อยค่าสินทรัพย์เพื่อการสำรวจและผลิตปิโตรเลียมและเงินลงทุนในบริษัทย่อย เนื่องจากมูลค่าที่คาดว่าจะได้รับคืนซึ่งคำนวณจากมูลค่ายุติธรรมหักค่าใช้จ่ายในการขาย มียอดต่ำกว่ามูลค่าตามบัญชี</w:t>
      </w:r>
      <w:r w:rsidR="00535266" w:rsidRPr="00686C19">
        <w:t xml:space="preserve"> </w:t>
      </w:r>
      <w:r w:rsidR="00535266" w:rsidRPr="00686C19">
        <w:rPr>
          <w:rFonts w:hint="cs"/>
          <w:cs/>
        </w:rPr>
        <w:t xml:space="preserve">โดยในเดือนกรกฎาคม </w:t>
      </w:r>
      <w:r w:rsidR="00535266" w:rsidRPr="00686C19">
        <w:t xml:space="preserve">2561 </w:t>
      </w:r>
      <w:r w:rsidR="00535266" w:rsidRPr="00686C19">
        <w:rPr>
          <w:rFonts w:hint="cs"/>
          <w:cs/>
        </w:rPr>
        <w:t>กลุ่มบริษัทได้ลงนาม</w:t>
      </w:r>
      <w:r w:rsidR="00535266" w:rsidRPr="00686C19">
        <w:rPr>
          <w:cs/>
        </w:rPr>
        <w:t>ในสัญญาซื้อขายหุ้น</w:t>
      </w:r>
      <w:r w:rsidR="00535266" w:rsidRPr="00686C19">
        <w:rPr>
          <w:rFonts w:hint="cs"/>
          <w:cs/>
        </w:rPr>
        <w:t>ใน</w:t>
      </w:r>
      <w:r w:rsidR="00535266" w:rsidRPr="00686C19">
        <w:t xml:space="preserve"> </w:t>
      </w:r>
      <w:r w:rsidR="00366FD6" w:rsidRPr="00686C19">
        <w:t>Nido Production (Galoc) Pty. Ltd.</w:t>
      </w:r>
      <w:r w:rsidR="00535266" w:rsidRPr="00686C19">
        <w:rPr>
          <w:rFonts w:hint="cs"/>
          <w:cs/>
        </w:rPr>
        <w:t xml:space="preserve"> ซึ่งเป็น</w:t>
      </w:r>
      <w:r w:rsidR="00535266" w:rsidRPr="00686C19">
        <w:rPr>
          <w:cs/>
        </w:rPr>
        <w:t>บริษัทย่อยทางอ้อมในกลุ่ม</w:t>
      </w:r>
      <w:r w:rsidR="00535266" w:rsidRPr="00686C19">
        <w:rPr>
          <w:rFonts w:hint="cs"/>
          <w:cs/>
        </w:rPr>
        <w:t>บริษัท</w:t>
      </w:r>
      <w:r w:rsidR="00535266" w:rsidRPr="00686C19">
        <w:rPr>
          <w:cs/>
        </w:rPr>
        <w:t xml:space="preserve">ที่ถือครองแหล่งน้ำมันดิบ </w:t>
      </w:r>
      <w:r w:rsidR="00535266" w:rsidRPr="00686C19">
        <w:t xml:space="preserve">Galoc </w:t>
      </w:r>
      <w:r w:rsidR="00262C21" w:rsidRPr="00686C19">
        <w:rPr>
          <w:cs/>
        </w:rPr>
        <w:t xml:space="preserve">อยู่ร้อยละ </w:t>
      </w:r>
      <w:r w:rsidRPr="00686C19">
        <w:t>55.8</w:t>
      </w:r>
      <w:r w:rsidR="00535266" w:rsidRPr="00686C19">
        <w:rPr>
          <w:cs/>
        </w:rPr>
        <w:t xml:space="preserve"> </w:t>
      </w:r>
      <w:r w:rsidR="00535266" w:rsidRPr="00686C19">
        <w:t xml:space="preserve"> </w:t>
      </w:r>
      <w:r w:rsidR="00535266" w:rsidRPr="00686C19">
        <w:rPr>
          <w:cs/>
        </w:rPr>
        <w:t xml:space="preserve">กับ </w:t>
      </w:r>
      <w:r w:rsidR="00535266" w:rsidRPr="00686C19">
        <w:t xml:space="preserve">Tamarind Galoc Pte. Ltd. </w:t>
      </w:r>
      <w:r w:rsidR="00535266" w:rsidRPr="00686C19">
        <w:rPr>
          <w:cs/>
        </w:rPr>
        <w:t>มูลค่าประ</w:t>
      </w:r>
      <w:r w:rsidR="00262C21" w:rsidRPr="00686C19">
        <w:rPr>
          <w:cs/>
        </w:rPr>
        <w:t xml:space="preserve">มาณ </w:t>
      </w:r>
      <w:r w:rsidR="00262C21" w:rsidRPr="00686C19">
        <w:t>20</w:t>
      </w:r>
      <w:r w:rsidR="00535266" w:rsidRPr="00686C19">
        <w:rPr>
          <w:cs/>
        </w:rPr>
        <w:t xml:space="preserve"> ล้านดอลล่าร์สหรัฐอเมริกา</w:t>
      </w:r>
    </w:p>
    <w:p w:rsidR="008E712A" w:rsidRPr="00686C19" w:rsidRDefault="008E712A" w:rsidP="00264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316430" w:rsidRDefault="00535266" w:rsidP="00316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86C19">
        <w:rPr>
          <w:cs/>
        </w:rPr>
        <w:t>กลุ่มบริษัทรับรู้ผลขาดทุนจากการด้อยค่าในงบกำไรขาดทุนสำหรับ</w:t>
      </w:r>
      <w:r w:rsidRPr="00686C19">
        <w:rPr>
          <w:rFonts w:hint="cs"/>
          <w:cs/>
        </w:rPr>
        <w:t>งวดหกเดือน</w:t>
      </w:r>
      <w:r w:rsidR="007B03E3" w:rsidRPr="00686C19">
        <w:rPr>
          <w:cs/>
        </w:rPr>
        <w:t xml:space="preserve">สิ้นสุดวันที่ </w:t>
      </w:r>
      <w:r w:rsidR="007B03E3" w:rsidRPr="00686C19">
        <w:t>3</w:t>
      </w:r>
      <w:r w:rsidRPr="00686C19">
        <w:t>0</w:t>
      </w:r>
      <w:r w:rsidRPr="00686C19">
        <w:rPr>
          <w:cs/>
        </w:rPr>
        <w:t xml:space="preserve"> </w:t>
      </w:r>
      <w:r w:rsidRPr="00686C19">
        <w:rPr>
          <w:rFonts w:hint="cs"/>
          <w:cs/>
        </w:rPr>
        <w:t xml:space="preserve">มิถุนายน </w:t>
      </w:r>
      <w:r w:rsidR="00CC07D0" w:rsidRPr="00686C19">
        <w:t>25</w:t>
      </w:r>
      <w:r w:rsidRPr="00686C19">
        <w:t xml:space="preserve">61 </w:t>
      </w:r>
      <w:r w:rsidRPr="00686C19">
        <w:rPr>
          <w:cs/>
        </w:rPr>
        <w:t xml:space="preserve">และ </w:t>
      </w:r>
      <w:r w:rsidRPr="00686C19">
        <w:t>2560</w:t>
      </w:r>
      <w:r w:rsidRPr="00686C19">
        <w:rPr>
          <w:cs/>
        </w:rPr>
        <w:t xml:space="preserve"> ดังต่อไปนี้</w:t>
      </w:r>
    </w:p>
    <w:p w:rsidR="00460DC3" w:rsidRPr="00686C19" w:rsidRDefault="00460DC3" w:rsidP="00316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90"/>
        <w:gridCol w:w="1080"/>
        <w:gridCol w:w="360"/>
        <w:gridCol w:w="1170"/>
        <w:gridCol w:w="270"/>
        <w:gridCol w:w="1080"/>
        <w:gridCol w:w="270"/>
        <w:gridCol w:w="1080"/>
      </w:tblGrid>
      <w:tr w:rsidR="00316430" w:rsidRPr="00686C19" w:rsidTr="00CC07D0">
        <w:tc>
          <w:tcPr>
            <w:tcW w:w="2970" w:type="dxa"/>
            <w:shd w:val="clear" w:color="auto" w:fill="auto"/>
          </w:tcPr>
          <w:p w:rsidR="00316430" w:rsidRPr="00686C19" w:rsidRDefault="00CC07D0" w:rsidP="0075249F">
            <w:pPr>
              <w:spacing w:line="240" w:lineRule="auto"/>
              <w:ind w:right="-108"/>
              <w:jc w:val="thaiDistribute"/>
              <w:rPr>
                <w:b/>
                <w:bCs/>
                <w:color w:val="0000FF"/>
              </w:rPr>
            </w:pPr>
            <w:r w:rsidRPr="00686C19">
              <w:rPr>
                <w:rFonts w:eastAsia="Arial"/>
                <w:cs/>
              </w:rPr>
              <w:br w:type="page"/>
            </w:r>
          </w:p>
        </w:tc>
        <w:tc>
          <w:tcPr>
            <w:tcW w:w="990" w:type="dxa"/>
          </w:tcPr>
          <w:p w:rsidR="00316430" w:rsidRPr="00686C19" w:rsidRDefault="00316430" w:rsidP="0075249F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:rsidR="00316430" w:rsidRPr="00686C19" w:rsidRDefault="00316430" w:rsidP="0075249F">
            <w:pPr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16430" w:rsidRPr="00686C19" w:rsidRDefault="00316430" w:rsidP="0075249F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430" w:type="dxa"/>
            <w:gridSpan w:val="3"/>
          </w:tcPr>
          <w:p w:rsidR="00316430" w:rsidRPr="00686C19" w:rsidRDefault="00316430" w:rsidP="0075249F">
            <w:pPr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06D16" w:rsidRPr="00686C19" w:rsidTr="00CC07D0">
        <w:tc>
          <w:tcPr>
            <w:tcW w:w="2970" w:type="dxa"/>
          </w:tcPr>
          <w:p w:rsidR="00D06D16" w:rsidRPr="00686C19" w:rsidRDefault="00D06D16" w:rsidP="00D06D16">
            <w:pPr>
              <w:spacing w:line="240" w:lineRule="auto"/>
              <w:ind w:right="-108"/>
              <w:jc w:val="thaiDistribute"/>
            </w:pPr>
          </w:p>
        </w:tc>
        <w:tc>
          <w:tcPr>
            <w:tcW w:w="990" w:type="dxa"/>
          </w:tcPr>
          <w:p w:rsidR="00D06D16" w:rsidRPr="00686C19" w:rsidRDefault="00D06D16" w:rsidP="00D06D16">
            <w:pPr>
              <w:spacing w:line="240" w:lineRule="auto"/>
              <w:jc w:val="center"/>
              <w:rPr>
                <w:i/>
                <w:iCs/>
              </w:rPr>
            </w:pPr>
            <w:r w:rsidRPr="00686C1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36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</w:p>
        </w:tc>
        <w:tc>
          <w:tcPr>
            <w:tcW w:w="117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  <w:tc>
          <w:tcPr>
            <w:tcW w:w="27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27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D06D16" w:rsidRPr="00686C19" w:rsidRDefault="00D06D16" w:rsidP="00D06D16">
            <w:pPr>
              <w:spacing w:line="240" w:lineRule="auto"/>
              <w:jc w:val="center"/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</w:tr>
      <w:tr w:rsidR="00316430" w:rsidRPr="00686C19" w:rsidTr="00CC07D0">
        <w:tc>
          <w:tcPr>
            <w:tcW w:w="2970" w:type="dxa"/>
          </w:tcPr>
          <w:p w:rsidR="00316430" w:rsidRPr="00686C19" w:rsidRDefault="00316430" w:rsidP="0075249F">
            <w:pPr>
              <w:spacing w:line="240" w:lineRule="auto"/>
              <w:ind w:right="-108"/>
              <w:jc w:val="thaiDistribute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:rsidR="00316430" w:rsidRPr="00686C19" w:rsidRDefault="00316430" w:rsidP="0075249F">
            <w:pPr>
              <w:spacing w:line="240" w:lineRule="auto"/>
              <w:jc w:val="center"/>
              <w:rPr>
                <w:cs/>
              </w:rPr>
            </w:pPr>
          </w:p>
        </w:tc>
        <w:tc>
          <w:tcPr>
            <w:tcW w:w="5310" w:type="dxa"/>
            <w:gridSpan w:val="7"/>
          </w:tcPr>
          <w:p w:rsidR="00316430" w:rsidRPr="00686C19" w:rsidRDefault="00316430" w:rsidP="0075249F">
            <w:pPr>
              <w:spacing w:line="240" w:lineRule="auto"/>
              <w:jc w:val="center"/>
              <w:rPr>
                <w:i/>
                <w:i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316430" w:rsidRPr="00686C19" w:rsidTr="00CC07D0">
        <w:tc>
          <w:tcPr>
            <w:tcW w:w="2970" w:type="dxa"/>
          </w:tcPr>
          <w:p w:rsidR="00316430" w:rsidRPr="00686C19" w:rsidRDefault="00316430" w:rsidP="00CC07D0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51" w:right="-45" w:hanging="5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บริษัทย่อย</w:t>
            </w:r>
            <w:r w:rsidRPr="00686C19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686C1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C07D0" w:rsidRPr="00686C19">
              <w:rPr>
                <w:rFonts w:ascii="Angsana New" w:hAnsi="Angsana New"/>
                <w:sz w:val="30"/>
                <w:szCs w:val="30"/>
              </w:rPr>
              <w:t>BCP</w:t>
            </w:r>
            <w:r w:rsidR="00CC07D0" w:rsidRPr="00686C19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="00CC07D0" w:rsidRPr="00686C1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CC07D0" w:rsidRPr="00686C19">
              <w:rPr>
                <w:rFonts w:ascii="Angsana New" w:hAnsi="Angsana New"/>
                <w:sz w:val="30"/>
                <w:szCs w:val="30"/>
              </w:rPr>
              <w:t>Energy</w:t>
            </w:r>
            <w:r w:rsidRPr="00686C19">
              <w:rPr>
                <w:rFonts w:ascii="Angsana New" w:hAnsi="Angsana New"/>
                <w:sz w:val="30"/>
                <w:szCs w:val="30"/>
              </w:rPr>
              <w:t xml:space="preserve"> International Pte. Ltd.)</w:t>
            </w:r>
          </w:p>
        </w:tc>
        <w:tc>
          <w:tcPr>
            <w:tcW w:w="990" w:type="dxa"/>
          </w:tcPr>
          <w:p w:rsidR="00A773A8" w:rsidRPr="00686C19" w:rsidRDefault="00A773A8" w:rsidP="0075249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16430" w:rsidRPr="00686C19" w:rsidRDefault="00A773A8" w:rsidP="00A7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rPr>
                <w:lang w:val="en-GB" w:bidi="ar-SA"/>
              </w:rPr>
            </w:pPr>
            <w:r w:rsidRPr="00686C19">
              <w:rPr>
                <w:lang w:val="en-GB" w:bidi="ar-SA"/>
              </w:rPr>
              <w:tab/>
            </w:r>
          </w:p>
        </w:tc>
        <w:tc>
          <w:tcPr>
            <w:tcW w:w="1080" w:type="dxa"/>
            <w:vAlign w:val="bottom"/>
          </w:tcPr>
          <w:p w:rsidR="00316430" w:rsidRPr="00686C19" w:rsidRDefault="00316430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 xml:space="preserve">         -</w:t>
            </w:r>
          </w:p>
        </w:tc>
        <w:tc>
          <w:tcPr>
            <w:tcW w:w="360" w:type="dxa"/>
            <w:vAlign w:val="bottom"/>
          </w:tcPr>
          <w:p w:rsidR="00316430" w:rsidRPr="00686C19" w:rsidRDefault="00316430" w:rsidP="00CC07D0">
            <w:pPr>
              <w:spacing w:line="240" w:lineRule="auto"/>
            </w:pPr>
          </w:p>
        </w:tc>
        <w:tc>
          <w:tcPr>
            <w:tcW w:w="1170" w:type="dxa"/>
            <w:vAlign w:val="bottom"/>
          </w:tcPr>
          <w:p w:rsidR="00316430" w:rsidRPr="00686C19" w:rsidRDefault="00CC07D0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316430" w:rsidRPr="00686C19" w:rsidRDefault="00316430" w:rsidP="00CC07D0">
            <w:pPr>
              <w:spacing w:line="240" w:lineRule="auto"/>
            </w:pPr>
          </w:p>
        </w:tc>
        <w:tc>
          <w:tcPr>
            <w:tcW w:w="1080" w:type="dxa"/>
            <w:vAlign w:val="bottom"/>
          </w:tcPr>
          <w:p w:rsidR="00316430" w:rsidRPr="00686C19" w:rsidRDefault="000E6C23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272</w:t>
            </w:r>
          </w:p>
        </w:tc>
        <w:tc>
          <w:tcPr>
            <w:tcW w:w="270" w:type="dxa"/>
            <w:vAlign w:val="bottom"/>
          </w:tcPr>
          <w:p w:rsidR="00316430" w:rsidRPr="00686C19" w:rsidRDefault="00316430" w:rsidP="00CC07D0">
            <w:pPr>
              <w:spacing w:line="240" w:lineRule="auto"/>
            </w:pPr>
          </w:p>
        </w:tc>
        <w:tc>
          <w:tcPr>
            <w:tcW w:w="1080" w:type="dxa"/>
            <w:vAlign w:val="bottom"/>
          </w:tcPr>
          <w:p w:rsidR="00316430" w:rsidRPr="00686C19" w:rsidRDefault="00D06D16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AF59AF" w:rsidRPr="00686C19" w:rsidTr="00CC07D0">
        <w:tc>
          <w:tcPr>
            <w:tcW w:w="2970" w:type="dxa"/>
          </w:tcPr>
          <w:p w:rsidR="00AF59AF" w:rsidRPr="00686C19" w:rsidRDefault="00AF59AF" w:rsidP="00AF59AF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51" w:right="-45" w:hanging="51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AF59AF" w:rsidRPr="00686C19" w:rsidRDefault="00AF59AF" w:rsidP="00AF59AF">
            <w:pPr>
              <w:pStyle w:val="index"/>
              <w:tabs>
                <w:tab w:val="left" w:pos="-1710"/>
                <w:tab w:val="left" w:pos="540"/>
              </w:tabs>
              <w:spacing w:line="240" w:lineRule="auto"/>
              <w:ind w:left="0" w:right="-45" w:firstLine="0"/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1</w:t>
            </w:r>
            <w:r w:rsidRPr="00686C1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080" w:type="dxa"/>
            <w:vAlign w:val="bottom"/>
          </w:tcPr>
          <w:p w:rsidR="00AF59AF" w:rsidRPr="00686C19" w:rsidRDefault="006C07B6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412</w:t>
            </w:r>
          </w:p>
        </w:tc>
        <w:tc>
          <w:tcPr>
            <w:tcW w:w="360" w:type="dxa"/>
            <w:vAlign w:val="bottom"/>
          </w:tcPr>
          <w:p w:rsidR="00AF59AF" w:rsidRPr="00686C19" w:rsidRDefault="00AF59AF" w:rsidP="00CC07D0">
            <w:pPr>
              <w:pStyle w:val="index"/>
              <w:tabs>
                <w:tab w:val="clear" w:pos="1134"/>
                <w:tab w:val="decimal" w:pos="853"/>
              </w:tabs>
              <w:spacing w:line="240" w:lineRule="auto"/>
              <w:ind w:left="0" w:right="-43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AF59AF" w:rsidRPr="00686C19" w:rsidRDefault="00AF59AF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70" w:type="dxa"/>
            <w:vAlign w:val="bottom"/>
          </w:tcPr>
          <w:p w:rsidR="00AF59AF" w:rsidRPr="00686C19" w:rsidRDefault="00AF59AF" w:rsidP="00CC07D0">
            <w:pPr>
              <w:spacing w:line="240" w:lineRule="auto"/>
            </w:pPr>
          </w:p>
        </w:tc>
        <w:tc>
          <w:tcPr>
            <w:tcW w:w="1080" w:type="dxa"/>
            <w:vAlign w:val="bottom"/>
          </w:tcPr>
          <w:p w:rsidR="00AF59AF" w:rsidRPr="00686C19" w:rsidRDefault="00AF59AF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70" w:type="dxa"/>
            <w:vAlign w:val="bottom"/>
          </w:tcPr>
          <w:p w:rsidR="00AF59AF" w:rsidRPr="00686C19" w:rsidRDefault="00AF59AF" w:rsidP="00CC07D0">
            <w:pPr>
              <w:spacing w:line="240" w:lineRule="auto"/>
            </w:pPr>
          </w:p>
        </w:tc>
        <w:tc>
          <w:tcPr>
            <w:tcW w:w="1080" w:type="dxa"/>
            <w:vAlign w:val="bottom"/>
          </w:tcPr>
          <w:p w:rsidR="00AF59AF" w:rsidRPr="00686C19" w:rsidRDefault="00AF59AF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AF59AF" w:rsidRPr="00686C19" w:rsidTr="00CC07D0">
        <w:tc>
          <w:tcPr>
            <w:tcW w:w="2970" w:type="dxa"/>
          </w:tcPr>
          <w:p w:rsidR="00AF59AF" w:rsidRPr="00686C19" w:rsidRDefault="00AF59AF" w:rsidP="00AF59AF">
            <w:pPr>
              <w:spacing w:line="240" w:lineRule="auto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AF59AF" w:rsidRPr="00686C19" w:rsidRDefault="00AF59AF" w:rsidP="00AF59A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9AF" w:rsidRPr="00686C19" w:rsidRDefault="006C07B6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412</w:t>
            </w:r>
          </w:p>
        </w:tc>
        <w:tc>
          <w:tcPr>
            <w:tcW w:w="360" w:type="dxa"/>
            <w:vAlign w:val="bottom"/>
          </w:tcPr>
          <w:p w:rsidR="00AF59AF" w:rsidRPr="00686C19" w:rsidRDefault="00AF59AF" w:rsidP="00CC07D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9AF" w:rsidRPr="00686C19" w:rsidRDefault="00AF59AF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:rsidR="00AF59AF" w:rsidRPr="00686C19" w:rsidRDefault="00AF59AF" w:rsidP="00CC07D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9AF" w:rsidRPr="00686C19" w:rsidRDefault="00AF59AF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272</w:t>
            </w:r>
          </w:p>
        </w:tc>
        <w:tc>
          <w:tcPr>
            <w:tcW w:w="270" w:type="dxa"/>
            <w:vAlign w:val="bottom"/>
          </w:tcPr>
          <w:p w:rsidR="00AF59AF" w:rsidRPr="00686C19" w:rsidRDefault="00AF59AF" w:rsidP="00CC07D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59AF" w:rsidRPr="00686C19" w:rsidRDefault="00AF59AF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</w:tr>
    </w:tbl>
    <w:p w:rsidR="00D87897" w:rsidRDefault="00D87897" w:rsidP="00DB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460DC3" w:rsidRDefault="00460DC3" w:rsidP="00DB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460DC3" w:rsidRDefault="00460DC3" w:rsidP="00DB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460DC3" w:rsidRPr="00686C19" w:rsidRDefault="00460DC3" w:rsidP="00DB4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</w:pPr>
    </w:p>
    <w:p w:rsidR="00F421FF" w:rsidRPr="00686C19" w:rsidRDefault="004762B0" w:rsidP="004B0354">
      <w:pPr>
        <w:pStyle w:val="index"/>
        <w:numPr>
          <w:ilvl w:val="0"/>
          <w:numId w:val="4"/>
        </w:numPr>
        <w:tabs>
          <w:tab w:val="left" w:pos="450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686C1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:rsidR="00395F7A" w:rsidRPr="00686C19" w:rsidRDefault="00395F7A" w:rsidP="00395F7A">
      <w:pPr>
        <w:pStyle w:val="index"/>
        <w:tabs>
          <w:tab w:val="clear" w:pos="1134"/>
          <w:tab w:val="left" w:pos="540"/>
        </w:tabs>
        <w:spacing w:after="0" w:line="240" w:lineRule="auto"/>
        <w:ind w:left="1620" w:right="-43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161"/>
        <w:gridCol w:w="271"/>
        <w:gridCol w:w="1175"/>
        <w:gridCol w:w="271"/>
        <w:gridCol w:w="1175"/>
        <w:gridCol w:w="261"/>
        <w:gridCol w:w="996"/>
      </w:tblGrid>
      <w:tr w:rsidR="00B52DBA" w:rsidRPr="00686C19" w:rsidTr="00F4364B">
        <w:trPr>
          <w:trHeight w:val="245"/>
          <w:tblHeader/>
        </w:trPr>
        <w:tc>
          <w:tcPr>
            <w:tcW w:w="2136" w:type="pct"/>
            <w:gridSpan w:val="2"/>
          </w:tcPr>
          <w:p w:rsidR="00B52DBA" w:rsidRPr="00686C19" w:rsidRDefault="00B52DBA" w:rsidP="00A9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2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406" w:type="pct"/>
            <w:gridSpan w:val="3"/>
          </w:tcPr>
          <w:p w:rsidR="00B52DBA" w:rsidRPr="00686C19" w:rsidRDefault="00B52DB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B52DBA" w:rsidRPr="00686C19" w:rsidRDefault="00B52DB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B52DBA" w:rsidRPr="00686C19" w:rsidRDefault="00B52DB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447F" w:rsidRPr="00686C19" w:rsidTr="00F4364B">
        <w:trPr>
          <w:trHeight w:val="272"/>
          <w:tblHeader/>
        </w:trPr>
        <w:tc>
          <w:tcPr>
            <w:tcW w:w="1602" w:type="pct"/>
          </w:tcPr>
          <w:p w:rsidR="0032447F" w:rsidRPr="00686C19" w:rsidRDefault="00A93B76" w:rsidP="00A9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52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534" w:type="pct"/>
          </w:tcPr>
          <w:p w:rsidR="0032447F" w:rsidRPr="00686C19" w:rsidRDefault="0032447F" w:rsidP="00324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2D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6" w:type="pct"/>
          </w:tcPr>
          <w:p w:rsidR="0032447F" w:rsidRPr="00686C19" w:rsidRDefault="0032447F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6" w:type="pct"/>
          </w:tcPr>
          <w:p w:rsidR="0032447F" w:rsidRPr="00686C19" w:rsidRDefault="0032447F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2447F" w:rsidRPr="00686C19" w:rsidRDefault="0032447F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46" w:type="pct"/>
          </w:tcPr>
          <w:p w:rsidR="0032447F" w:rsidRPr="00686C19" w:rsidRDefault="0032447F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45"/>
              <w:jc w:val="center"/>
              <w:rPr>
                <w:b/>
              </w:rPr>
            </w:pPr>
          </w:p>
        </w:tc>
        <w:tc>
          <w:tcPr>
            <w:tcW w:w="634" w:type="pct"/>
          </w:tcPr>
          <w:p w:rsidR="0032447F" w:rsidRPr="00686C19" w:rsidRDefault="0032447F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141" w:type="pct"/>
          </w:tcPr>
          <w:p w:rsidR="0032447F" w:rsidRPr="00686C19" w:rsidRDefault="0032447F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32447F" w:rsidRPr="00686C19" w:rsidRDefault="0032447F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</w:tr>
      <w:tr w:rsidR="008F6C19" w:rsidRPr="00686C19" w:rsidTr="00F4364B">
        <w:trPr>
          <w:tblHeader/>
        </w:trPr>
        <w:tc>
          <w:tcPr>
            <w:tcW w:w="1602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4" w:type="pct"/>
            <w:gridSpan w:val="7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285C4F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534" w:type="pct"/>
          </w:tcPr>
          <w:p w:rsidR="008F6C19" w:rsidRPr="00686C19" w:rsidRDefault="008F6C19" w:rsidP="00285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8F6C19" w:rsidRPr="00686C19" w:rsidRDefault="008F6C19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C19" w:rsidRPr="00686C19" w:rsidTr="00F4364B">
        <w:tc>
          <w:tcPr>
            <w:tcW w:w="1602" w:type="pct"/>
          </w:tcPr>
          <w:p w:rsidR="00285C4F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  <w:r w:rsidRPr="00686C19">
              <w:rPr>
                <w:rFonts w:hint="cs"/>
                <w:cs/>
              </w:rPr>
              <w:t xml:space="preserve"> </w:t>
            </w:r>
          </w:p>
          <w:p w:rsidR="008F6C19" w:rsidRPr="00686C19" w:rsidRDefault="00285C4F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686C19">
              <w:t xml:space="preserve">   </w:t>
            </w:r>
            <w:r w:rsidR="008F6C19" w:rsidRPr="00686C19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A04614" w:rsidRPr="00686C19" w:rsidRDefault="00A04614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14,323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79</w:t>
            </w:r>
            <w:r w:rsidRPr="00686C19">
              <w:t>6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763</w:t>
            </w:r>
          </w:p>
        </w:tc>
      </w:tr>
      <w:tr w:rsidR="00285C4F" w:rsidRPr="00686C19" w:rsidTr="00F4364B">
        <w:tc>
          <w:tcPr>
            <w:tcW w:w="1602" w:type="pct"/>
          </w:tcPr>
          <w:p w:rsidR="00285C4F" w:rsidRPr="00686C19" w:rsidRDefault="00285C4F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รายการปรับปรุง</w:t>
            </w:r>
          </w:p>
        </w:tc>
        <w:tc>
          <w:tcPr>
            <w:tcW w:w="534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207" w:right="-105"/>
              <w:rPr>
                <w:i/>
                <w:iCs/>
              </w:rPr>
            </w:pPr>
            <w:r w:rsidRPr="00686C19">
              <w:rPr>
                <w:i/>
                <w:iCs/>
              </w:rPr>
              <w:t>3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(242)</w:t>
            </w:r>
          </w:p>
        </w:tc>
        <w:tc>
          <w:tcPr>
            <w:tcW w:w="146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285C4F" w:rsidRPr="00686C19" w:rsidTr="00F4364B">
        <w:tc>
          <w:tcPr>
            <w:tcW w:w="1602" w:type="pct"/>
          </w:tcPr>
          <w:p w:rsidR="00285C4F" w:rsidRPr="00686C19" w:rsidRDefault="00285C4F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  <w:r w:rsidRPr="00686C19">
              <w:t xml:space="preserve"> </w:t>
            </w:r>
            <w:r w:rsidRPr="00686C19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534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14,081</w:t>
            </w:r>
          </w:p>
        </w:tc>
        <w:tc>
          <w:tcPr>
            <w:tcW w:w="146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796</w:t>
            </w:r>
          </w:p>
        </w:tc>
        <w:tc>
          <w:tcPr>
            <w:tcW w:w="146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285C4F" w:rsidRPr="00686C19" w:rsidRDefault="00285C4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763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เพิ่มขึ้น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925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ลดลง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(763)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686C19">
              <w:rPr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94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72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A04614" w:rsidRPr="00686C19" w:rsidRDefault="00A0461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A356CF" w:rsidRPr="00686C19" w:rsidTr="00F4364B">
        <w:tc>
          <w:tcPr>
            <w:tcW w:w="1602" w:type="pct"/>
          </w:tcPr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cs/>
              </w:rPr>
              <w:t>ส่วนแบ่งกำไรเบ็ดเสร็จอื่น</w:t>
            </w:r>
            <w:r w:rsidR="007E57BF" w:rsidRPr="00686C19">
              <w:rPr>
                <w:rFonts w:hint="cs"/>
                <w:cs/>
              </w:rPr>
              <w:t>จากเงินลงทุนในบริษัทร่วม</w:t>
            </w:r>
          </w:p>
        </w:tc>
        <w:tc>
          <w:tcPr>
            <w:tcW w:w="534" w:type="pct"/>
          </w:tcPr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5" w:hanging="162"/>
            </w:pPr>
          </w:p>
        </w:tc>
        <w:tc>
          <w:tcPr>
            <w:tcW w:w="626" w:type="pct"/>
          </w:tcPr>
          <w:p w:rsidR="007E57BF" w:rsidRPr="00686C19" w:rsidRDefault="007E57B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</w:t>
            </w:r>
          </w:p>
        </w:tc>
        <w:tc>
          <w:tcPr>
            <w:tcW w:w="146" w:type="pct"/>
          </w:tcPr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7E57BF" w:rsidRPr="00686C19" w:rsidRDefault="007E57B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7E57BF" w:rsidRPr="00686C19" w:rsidRDefault="007E57B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7E57BF" w:rsidRPr="00686C19" w:rsidRDefault="007E57B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(21)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73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 xml:space="preserve">ณ วันที่ </w:t>
            </w:r>
            <w:r w:rsidRPr="00686C19">
              <w:rPr>
                <w:b/>
                <w:bCs/>
              </w:rPr>
              <w:t>30</w:t>
            </w:r>
            <w:r w:rsidRPr="00686C19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14,257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1,772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-</w:t>
            </w:r>
          </w:p>
        </w:tc>
      </w:tr>
      <w:tr w:rsidR="008F6C19" w:rsidRPr="00686C19" w:rsidTr="00F4364B">
        <w:trPr>
          <w:trHeight w:val="184"/>
        </w:trPr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การร่วมค้า</w:t>
            </w:r>
          </w:p>
        </w:tc>
        <w:tc>
          <w:tcPr>
            <w:tcW w:w="534" w:type="pct"/>
          </w:tcPr>
          <w:p w:rsidR="008F6C19" w:rsidRPr="00686C19" w:rsidRDefault="008F6C19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jc w:val="center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77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44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73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44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เพิ่มขึ้น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2</w:t>
            </w:r>
            <w:r w:rsidRPr="00686C19">
              <w:t>9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29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03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686C19">
              <w:rPr>
                <w:cs/>
              </w:rPr>
              <w:t>ส่วนแบ่ง</w:t>
            </w:r>
            <w:r w:rsidRPr="00686C19">
              <w:rPr>
                <w:rFonts w:hint="cs"/>
                <w:cs/>
              </w:rPr>
              <w:t>กำไร</w:t>
            </w:r>
            <w:r w:rsidRPr="00686C19">
              <w:t xml:space="preserve"> </w:t>
            </w:r>
            <w:r w:rsidRPr="00686C19">
              <w:rPr>
                <w:rFonts w:hint="cs"/>
                <w:cs/>
              </w:rPr>
              <w:t>(ขาดทุน) สุทธิ</w:t>
            </w:r>
          </w:p>
          <w:p w:rsidR="008F6C19" w:rsidRPr="00686C19" w:rsidRDefault="008F6C19" w:rsidP="0003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686C19">
              <w:rPr>
                <w:rFonts w:hint="cs"/>
                <w:cs/>
              </w:rPr>
              <w:t xml:space="preserve">   </w:t>
            </w:r>
            <w:r w:rsidRPr="00686C19">
              <w:rPr>
                <w:cs/>
              </w:rPr>
              <w:t>จากเงินลงทุนในการร่วมค้า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21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(</w:t>
            </w:r>
            <w:r w:rsidRPr="00686C19">
              <w:t>1</w:t>
            </w:r>
            <w:r w:rsidRPr="00686C19">
              <w:rPr>
                <w:rFonts w:hint="cs"/>
                <w:cs/>
              </w:rPr>
              <w:t>)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686C19">
              <w:rPr>
                <w:b/>
                <w:bCs/>
                <w:cs/>
              </w:rPr>
              <w:t xml:space="preserve">ณ วันที่ </w:t>
            </w:r>
            <w:r w:rsidRPr="00686C19">
              <w:rPr>
                <w:b/>
                <w:bCs/>
              </w:rPr>
              <w:t>30</w:t>
            </w:r>
            <w:r w:rsidRPr="00686C19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98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72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73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73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F4364B" w:rsidRPr="00686C19" w:rsidTr="00F4364B">
        <w:tc>
          <w:tcPr>
            <w:tcW w:w="1602" w:type="pct"/>
          </w:tcPr>
          <w:p w:rsidR="00F4364B" w:rsidRPr="00686C19" w:rsidRDefault="00F4364B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F4364B" w:rsidRPr="00686C19" w:rsidTr="00F4364B">
        <w:tc>
          <w:tcPr>
            <w:tcW w:w="1602" w:type="pct"/>
          </w:tcPr>
          <w:p w:rsidR="00F4364B" w:rsidRPr="00686C19" w:rsidRDefault="00F4364B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F4364B" w:rsidRPr="00686C19" w:rsidTr="00F4364B">
        <w:tc>
          <w:tcPr>
            <w:tcW w:w="1602" w:type="pct"/>
          </w:tcPr>
          <w:p w:rsidR="00F4364B" w:rsidRPr="00686C19" w:rsidRDefault="00F4364B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F4364B" w:rsidRPr="00686C19" w:rsidTr="00F4364B">
        <w:tc>
          <w:tcPr>
            <w:tcW w:w="1602" w:type="pct"/>
          </w:tcPr>
          <w:p w:rsidR="00F4364B" w:rsidRPr="00686C19" w:rsidRDefault="00F4364B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F4364B" w:rsidRPr="00686C19" w:rsidTr="00F4364B">
        <w:tc>
          <w:tcPr>
            <w:tcW w:w="1602" w:type="pct"/>
          </w:tcPr>
          <w:p w:rsidR="00F4364B" w:rsidRPr="00686C19" w:rsidRDefault="00F4364B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F4364B" w:rsidRPr="00686C19" w:rsidRDefault="00F4364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lastRenderedPageBreak/>
              <w:t>รวม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285C4F" w:rsidRPr="00686C19" w:rsidTr="00F4364B">
        <w:tc>
          <w:tcPr>
            <w:tcW w:w="1602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  <w:r w:rsidRPr="00686C19">
              <w:rPr>
                <w:rFonts w:hint="cs"/>
                <w:cs/>
              </w:rPr>
              <w:t xml:space="preserve"> </w:t>
            </w:r>
          </w:p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686C19">
              <w:t xml:space="preserve">   </w:t>
            </w:r>
            <w:r w:rsidRPr="00686C19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534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14,400</w:t>
            </w:r>
          </w:p>
        </w:tc>
        <w:tc>
          <w:tcPr>
            <w:tcW w:w="146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8</w:t>
            </w:r>
            <w:r w:rsidRPr="00686C19">
              <w:t>40</w:t>
            </w:r>
          </w:p>
        </w:tc>
        <w:tc>
          <w:tcPr>
            <w:tcW w:w="146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73</w:t>
            </w:r>
          </w:p>
        </w:tc>
        <w:tc>
          <w:tcPr>
            <w:tcW w:w="141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807</w:t>
            </w:r>
          </w:p>
        </w:tc>
      </w:tr>
      <w:tr w:rsidR="00285C4F" w:rsidRPr="00686C19" w:rsidTr="00F4364B">
        <w:tc>
          <w:tcPr>
            <w:tcW w:w="1602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686C19">
              <w:rPr>
                <w:rFonts w:hint="cs"/>
                <w:cs/>
              </w:rPr>
              <w:t>รายการปรับปรุง</w:t>
            </w:r>
          </w:p>
        </w:tc>
        <w:tc>
          <w:tcPr>
            <w:tcW w:w="534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207" w:right="-105"/>
            </w:pPr>
            <w:r w:rsidRPr="00686C19">
              <w:rPr>
                <w:i/>
                <w:iCs/>
              </w:rPr>
              <w:t>3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(242)</w:t>
            </w:r>
          </w:p>
        </w:tc>
        <w:tc>
          <w:tcPr>
            <w:tcW w:w="146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285C4F" w:rsidRPr="00686C19" w:rsidRDefault="00285C4F" w:rsidP="00285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686C19">
              <w:rPr>
                <w:cs/>
              </w:rPr>
              <w:t xml:space="preserve">ณ วันที่ </w:t>
            </w:r>
            <w:r w:rsidRPr="00686C19">
              <w:t xml:space="preserve">1 </w:t>
            </w:r>
            <w:r w:rsidRPr="00686C19">
              <w:rPr>
                <w:cs/>
              </w:rPr>
              <w:t>มกราคม</w:t>
            </w:r>
            <w:r w:rsidR="004B0354">
              <w:rPr>
                <w:rFonts w:hint="cs"/>
                <w:cs/>
              </w:rPr>
              <w:t xml:space="preserve"> </w:t>
            </w:r>
            <w:r w:rsidRPr="00686C19">
              <w:rPr>
                <w:rFonts w:hint="cs"/>
                <w:cs/>
              </w:rPr>
              <w:t>ปรับปรุงใหม่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14,158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rPr>
                <w:rFonts w:hint="cs"/>
                <w:cs/>
              </w:rPr>
              <w:t>8</w:t>
            </w:r>
            <w:r w:rsidRPr="00686C19">
              <w:t>40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73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807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เพิ่มขึ้น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954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2</w:t>
            </w:r>
            <w:r w:rsidRPr="00686C19">
              <w:t>9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ลดลง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(763)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686C19">
              <w:rPr>
                <w:cs/>
              </w:rPr>
              <w:t>ส่วนแบ่ง</w:t>
            </w:r>
            <w:r w:rsidRPr="00686C19">
              <w:rPr>
                <w:rFonts w:hint="cs"/>
                <w:cs/>
              </w:rPr>
              <w:t>กำไร</w:t>
            </w:r>
            <w:r w:rsidRPr="00686C19">
              <w:rPr>
                <w:cs/>
              </w:rPr>
              <w:t>สุทธิจากเงินลงทุน</w:t>
            </w:r>
          </w:p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b/>
                <w:bCs/>
                <w:cs/>
              </w:rPr>
            </w:pPr>
            <w:r w:rsidRPr="00686C19">
              <w:rPr>
                <w:rFonts w:hint="cs"/>
                <w:cs/>
              </w:rPr>
              <w:t>ในบริษัทร่วมและ</w:t>
            </w:r>
            <w:r w:rsidRPr="00686C19">
              <w:rPr>
                <w:cs/>
              </w:rPr>
              <w:t>การร่วมค้า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115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7</w:t>
            </w:r>
            <w:r w:rsidRPr="00686C19">
              <w:t>1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A356CF" w:rsidRPr="00686C19" w:rsidTr="00F4364B">
        <w:tc>
          <w:tcPr>
            <w:tcW w:w="1602" w:type="pct"/>
          </w:tcPr>
          <w:p w:rsidR="00A356CF" w:rsidRPr="00686C19" w:rsidRDefault="007E57B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cs/>
              </w:rPr>
              <w:t>ส่วนแบ่งกำไรเบ็ดเสร็จอื่น</w:t>
            </w:r>
            <w:r w:rsidRPr="00686C19">
              <w:rPr>
                <w:rFonts w:hint="cs"/>
                <w:cs/>
              </w:rPr>
              <w:t>จากเงินลงทุนในบริษัทร่วม</w:t>
            </w:r>
          </w:p>
        </w:tc>
        <w:tc>
          <w:tcPr>
            <w:tcW w:w="534" w:type="pct"/>
          </w:tcPr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5" w:hanging="162"/>
            </w:pPr>
          </w:p>
        </w:tc>
        <w:tc>
          <w:tcPr>
            <w:tcW w:w="626" w:type="pct"/>
          </w:tcPr>
          <w:p w:rsidR="007E57BF" w:rsidRPr="00686C19" w:rsidRDefault="007E57B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</w:t>
            </w:r>
          </w:p>
        </w:tc>
        <w:tc>
          <w:tcPr>
            <w:tcW w:w="146" w:type="pct"/>
          </w:tcPr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7E57BF" w:rsidRPr="00686C19" w:rsidRDefault="007E57B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7E57BF" w:rsidRPr="00686C19" w:rsidRDefault="007E57B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-</w:t>
            </w:r>
          </w:p>
        </w:tc>
        <w:tc>
          <w:tcPr>
            <w:tcW w:w="141" w:type="pct"/>
          </w:tcPr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7E57BF" w:rsidRPr="00686C19" w:rsidRDefault="007E57B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  <w:p w:rsidR="00A356CF" w:rsidRPr="00686C19" w:rsidRDefault="00A356CF" w:rsidP="00A35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Del="0026387B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(21)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86C19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73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-</w:t>
            </w:r>
          </w:p>
        </w:tc>
      </w:tr>
      <w:tr w:rsidR="008F6C19" w:rsidRPr="00686C19" w:rsidTr="00F4364B">
        <w:tc>
          <w:tcPr>
            <w:tcW w:w="1602" w:type="pct"/>
          </w:tcPr>
          <w:p w:rsidR="008F6C19" w:rsidRPr="00686C19" w:rsidRDefault="008F6C19" w:rsidP="0039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 xml:space="preserve">ณ วันที่ </w:t>
            </w:r>
            <w:r w:rsidRPr="00686C19">
              <w:rPr>
                <w:b/>
                <w:bCs/>
              </w:rPr>
              <w:t>30</w:t>
            </w:r>
            <w:r w:rsidRPr="00686C19">
              <w:rPr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34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686C19" w:rsidRDefault="00A356C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14,355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1,844</w:t>
            </w:r>
          </w:p>
        </w:tc>
        <w:tc>
          <w:tcPr>
            <w:tcW w:w="146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73</w:t>
            </w:r>
          </w:p>
        </w:tc>
        <w:tc>
          <w:tcPr>
            <w:tcW w:w="141" w:type="pct"/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8F6C19" w:rsidRPr="00686C19" w:rsidRDefault="008F6C1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73</w:t>
            </w:r>
          </w:p>
        </w:tc>
      </w:tr>
    </w:tbl>
    <w:p w:rsidR="00261600" w:rsidRPr="00686C19" w:rsidRDefault="00261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0B12BF" w:rsidRPr="00686C19" w:rsidRDefault="002648C5" w:rsidP="007B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0B12BF" w:rsidRPr="00686C19" w:rsidSect="0046298D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686C19">
        <w:rPr>
          <w:cs/>
        </w:rPr>
        <w:br w:type="page"/>
      </w:r>
    </w:p>
    <w:p w:rsidR="007D5445" w:rsidRPr="00686C19" w:rsidRDefault="00654F4C" w:rsidP="0099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686C19">
        <w:rPr>
          <w:cs/>
        </w:rPr>
        <w:lastRenderedPageBreak/>
        <w:t>เงินลงทุนในบริษัทร่วม</w:t>
      </w:r>
      <w:r w:rsidRPr="00686C19">
        <w:rPr>
          <w:rFonts w:hint="cs"/>
          <w:cs/>
        </w:rPr>
        <w:t>และการร่วมค้า</w:t>
      </w:r>
      <w:r w:rsidRPr="00686C19">
        <w:rPr>
          <w:rtl/>
          <w:lang w:bidi="ar-SA"/>
        </w:rPr>
        <w:t xml:space="preserve"> </w:t>
      </w:r>
      <w:r w:rsidRPr="00686C19">
        <w:rPr>
          <w:cs/>
        </w:rPr>
        <w:t>ณ</w:t>
      </w:r>
      <w:r w:rsidRPr="00686C19">
        <w:rPr>
          <w:rtl/>
          <w:lang w:bidi="ar-SA"/>
        </w:rPr>
        <w:t xml:space="preserve"> </w:t>
      </w:r>
      <w:r w:rsidRPr="00686C19">
        <w:rPr>
          <w:cs/>
        </w:rPr>
        <w:t>วันที่</w:t>
      </w:r>
      <w:r w:rsidRPr="00686C19">
        <w:rPr>
          <w:rtl/>
          <w:lang w:bidi="ar-SA"/>
        </w:rPr>
        <w:t xml:space="preserve"> </w:t>
      </w:r>
      <w:r w:rsidRPr="00686C19">
        <w:t xml:space="preserve"> </w:t>
      </w:r>
      <w:r w:rsidRPr="00686C19">
        <w:rPr>
          <w:rtl/>
          <w:lang w:bidi="ar-SA"/>
        </w:rPr>
        <w:t>3</w:t>
      </w:r>
      <w:r w:rsidR="00395F7A" w:rsidRPr="00686C19">
        <w:rPr>
          <w:rFonts w:hint="cs"/>
          <w:cs/>
        </w:rPr>
        <w:t>0</w:t>
      </w:r>
      <w:r w:rsidRPr="00686C19">
        <w:rPr>
          <w:cs/>
        </w:rPr>
        <w:t xml:space="preserve"> </w:t>
      </w:r>
      <w:r w:rsidR="00395F7A" w:rsidRPr="00686C19">
        <w:rPr>
          <w:rFonts w:hint="cs"/>
          <w:cs/>
        </w:rPr>
        <w:t>มิถุนายน</w:t>
      </w:r>
      <w:r w:rsidRPr="00686C19">
        <w:rPr>
          <w:rFonts w:hint="cs"/>
          <w:cs/>
        </w:rPr>
        <w:t xml:space="preserve"> </w:t>
      </w:r>
      <w:r w:rsidRPr="00686C19">
        <w:t>256</w:t>
      </w:r>
      <w:r w:rsidRPr="00686C19">
        <w:rPr>
          <w:rFonts w:hint="cs"/>
          <w:cs/>
        </w:rPr>
        <w:t>1</w:t>
      </w:r>
      <w:r w:rsidRPr="00686C19">
        <w:t xml:space="preserve"> </w:t>
      </w:r>
      <w:r w:rsidRPr="00686C19">
        <w:rPr>
          <w:rFonts w:hint="cs"/>
          <w:cs/>
        </w:rPr>
        <w:t xml:space="preserve">และ </w:t>
      </w:r>
      <w:r w:rsidRPr="00686C19">
        <w:t xml:space="preserve">31 </w:t>
      </w:r>
      <w:r w:rsidRPr="00686C19">
        <w:rPr>
          <w:rFonts w:hint="cs"/>
          <w:cs/>
        </w:rPr>
        <w:t xml:space="preserve">ธันวาคม </w:t>
      </w:r>
      <w:r w:rsidRPr="00686C19">
        <w:t>25</w:t>
      </w:r>
      <w:r w:rsidRPr="00686C19">
        <w:rPr>
          <w:rFonts w:hint="cs"/>
          <w:cs/>
        </w:rPr>
        <w:t>60</w:t>
      </w:r>
      <w:r w:rsidRPr="00686C19">
        <w:t xml:space="preserve"> </w:t>
      </w:r>
      <w:r w:rsidRPr="00686C19">
        <w:rPr>
          <w:cs/>
        </w:rPr>
        <w:t>และเงินปันผลรับสำหรับ</w:t>
      </w:r>
      <w:r w:rsidRPr="00686C19">
        <w:rPr>
          <w:rFonts w:hint="cs"/>
          <w:cs/>
        </w:rPr>
        <w:t>งวด</w:t>
      </w:r>
      <w:r w:rsidR="00013556" w:rsidRPr="00686C19">
        <w:rPr>
          <w:rFonts w:hint="cs"/>
          <w:cs/>
        </w:rPr>
        <w:t>หก</w:t>
      </w:r>
      <w:r w:rsidRPr="00686C19">
        <w:rPr>
          <w:rFonts w:hint="cs"/>
          <w:cs/>
        </w:rPr>
        <w:t xml:space="preserve">เดือนสิ้นสุดวันที่ </w:t>
      </w:r>
      <w:r w:rsidR="00395F7A" w:rsidRPr="00686C19">
        <w:rPr>
          <w:rFonts w:hint="cs"/>
          <w:cs/>
        </w:rPr>
        <w:t>30 มิถุนายน</w:t>
      </w:r>
      <w:r w:rsidRPr="00686C19">
        <w:rPr>
          <w:rFonts w:hint="cs"/>
          <w:cs/>
        </w:rPr>
        <w:t xml:space="preserve"> 2561 และ 2560</w:t>
      </w:r>
      <w:r w:rsidRPr="00686C19">
        <w:t xml:space="preserve"> </w:t>
      </w:r>
      <w:r w:rsidRPr="00686C19">
        <w:rPr>
          <w:cs/>
        </w:rPr>
        <w:t>มีดังนี้</w:t>
      </w:r>
    </w:p>
    <w:p w:rsidR="001A2D20" w:rsidRPr="00686C19" w:rsidRDefault="001A2D20" w:rsidP="0099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10"/>
          <w:szCs w:val="10"/>
        </w:rPr>
      </w:pPr>
    </w:p>
    <w:tbl>
      <w:tblPr>
        <w:tblpPr w:leftFromText="180" w:rightFromText="180" w:vertAnchor="text" w:horzAnchor="margin" w:tblpY="47"/>
        <w:tblW w:w="152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6"/>
        <w:gridCol w:w="720"/>
        <w:gridCol w:w="187"/>
        <w:gridCol w:w="720"/>
        <w:gridCol w:w="187"/>
        <w:gridCol w:w="720"/>
        <w:gridCol w:w="180"/>
        <w:gridCol w:w="720"/>
        <w:gridCol w:w="187"/>
        <w:gridCol w:w="720"/>
        <w:gridCol w:w="187"/>
        <w:gridCol w:w="720"/>
        <w:gridCol w:w="180"/>
        <w:gridCol w:w="720"/>
        <w:gridCol w:w="187"/>
        <w:gridCol w:w="720"/>
        <w:gridCol w:w="187"/>
        <w:gridCol w:w="720"/>
        <w:gridCol w:w="180"/>
        <w:gridCol w:w="720"/>
        <w:gridCol w:w="180"/>
        <w:gridCol w:w="720"/>
        <w:gridCol w:w="187"/>
        <w:gridCol w:w="720"/>
        <w:gridCol w:w="182"/>
        <w:gridCol w:w="720"/>
        <w:gridCol w:w="187"/>
        <w:gridCol w:w="720"/>
      </w:tblGrid>
      <w:tr w:rsidR="00505E8A" w:rsidRPr="00686C19" w:rsidTr="00505E8A">
        <w:trPr>
          <w:cantSplit/>
          <w:trHeight w:val="331"/>
          <w:tblHeader/>
        </w:trPr>
        <w:tc>
          <w:tcPr>
            <w:tcW w:w="2736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7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4" w:type="dxa"/>
            <w:gridSpan w:val="23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05E8A" w:rsidRPr="00686C19" w:rsidTr="00D369B8">
        <w:trPr>
          <w:cantSplit/>
          <w:trHeight w:val="331"/>
          <w:tblHeader/>
        </w:trPr>
        <w:tc>
          <w:tcPr>
            <w:tcW w:w="2736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:rsidR="00D369B8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7" w:type="dxa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7" w:type="dxa"/>
            <w:gridSpan w:val="3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7" w:type="dxa"/>
            <w:gridSpan w:val="3"/>
            <w:vAlign w:val="bottom"/>
          </w:tcPr>
          <w:p w:rsidR="00D369B8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7" w:type="dxa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7" w:type="dxa"/>
            <w:gridSpan w:val="3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686C1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:rsidR="00D369B8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เงินปันผลสำหรับงวด</w:t>
            </w:r>
          </w:p>
          <w:p w:rsidR="00505E8A" w:rsidRPr="00686C19" w:rsidRDefault="00505E8A" w:rsidP="00D369B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หกเดือนสิ้นสุดวันที่</w:t>
            </w:r>
          </w:p>
        </w:tc>
      </w:tr>
      <w:tr w:rsidR="000C52E7" w:rsidRPr="00686C19" w:rsidTr="00505E8A">
        <w:trPr>
          <w:cantSplit/>
          <w:trHeight w:val="331"/>
          <w:tblHeader/>
        </w:trPr>
        <w:tc>
          <w:tcPr>
            <w:tcW w:w="2736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  <w:r w:rsidR="00D03713"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 xml:space="preserve">31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 xml:space="preserve">31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 xml:space="preserve">31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 xml:space="preserve">31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 xml:space="preserve">31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 xml:space="preserve">31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</w:tcPr>
          <w:p w:rsidR="00374A48" w:rsidRPr="00686C19" w:rsidRDefault="00374A48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7B03E3" w:rsidRPr="00686C19" w:rsidRDefault="007B03E3" w:rsidP="007B03E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30 </w:t>
            </w:r>
          </w:p>
          <w:p w:rsidR="00374A48" w:rsidRPr="00686C19" w:rsidRDefault="007B03E3" w:rsidP="007B03E3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CF5279" w:rsidRPr="00686C19" w:rsidTr="00340E1E">
        <w:trPr>
          <w:cantSplit/>
          <w:trHeight w:val="331"/>
          <w:tblHeader/>
        </w:trPr>
        <w:tc>
          <w:tcPr>
            <w:tcW w:w="2736" w:type="dxa"/>
          </w:tcPr>
          <w:p w:rsidR="00CF5279" w:rsidRPr="00686C19" w:rsidRDefault="00CF5279" w:rsidP="00374A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87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87" w:type="dxa"/>
          </w:tcPr>
          <w:p w:rsidR="00CF5279" w:rsidRPr="00686C19" w:rsidRDefault="00CF5279" w:rsidP="00374A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8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87" w:type="dxa"/>
          </w:tcPr>
          <w:p w:rsidR="00CF5279" w:rsidRPr="00686C19" w:rsidRDefault="00CF5279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87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80" w:type="dxa"/>
          </w:tcPr>
          <w:p w:rsidR="00CF5279" w:rsidRPr="00686C19" w:rsidRDefault="00CF5279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094" w:type="dxa"/>
            <w:gridSpan w:val="3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  <w:p w:rsidR="00CF5279" w:rsidRPr="00686C19" w:rsidRDefault="00CF5279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rtl/>
                <w:cs/>
              </w:rPr>
              <w:t>(</w:t>
            </w:r>
            <w:r w:rsidRPr="00686C19">
              <w:rPr>
                <w:rFonts w:ascii="Angsana New" w:hAnsi="Angsana New" w:hint="cs"/>
                <w:sz w:val="24"/>
                <w:szCs w:val="24"/>
                <w:rtl/>
                <w:cs/>
                <w:lang w:bidi="th-TH"/>
              </w:rPr>
              <w:t>ปรับปรุงใหม่</w:t>
            </w:r>
            <w:r w:rsidRPr="00686C19">
              <w:rPr>
                <w:rFonts w:ascii="Angsana New" w:hAnsi="Angsana New" w:hint="cs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8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80" w:type="dxa"/>
          </w:tcPr>
          <w:p w:rsidR="00CF5279" w:rsidRPr="00686C19" w:rsidRDefault="00CF5279" w:rsidP="00374A4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089" w:type="dxa"/>
            <w:gridSpan w:val="3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256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87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CF5279" w:rsidRPr="00686C19" w:rsidRDefault="00CF5279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sz w:val="24"/>
                <w:szCs w:val="24"/>
              </w:rPr>
              <w:t>25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</w:rPr>
              <w:t>60</w:t>
            </w:r>
          </w:p>
        </w:tc>
      </w:tr>
      <w:tr w:rsidR="00505E8A" w:rsidRPr="00686C19" w:rsidTr="00505E8A">
        <w:trPr>
          <w:cantSplit/>
          <w:trHeight w:val="331"/>
          <w:tblHeader/>
        </w:trPr>
        <w:tc>
          <w:tcPr>
            <w:tcW w:w="2736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7" w:type="dxa"/>
            <w:gridSpan w:val="3"/>
          </w:tcPr>
          <w:p w:rsidR="00505E8A" w:rsidRPr="00686C19" w:rsidRDefault="00505E8A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7" w:type="dxa"/>
          </w:tcPr>
          <w:p w:rsidR="00505E8A" w:rsidRPr="00686C19" w:rsidRDefault="00505E8A" w:rsidP="00374A4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4" w:type="dxa"/>
            <w:gridSpan w:val="23"/>
          </w:tcPr>
          <w:p w:rsidR="00505E8A" w:rsidRPr="00686C19" w:rsidRDefault="00505E8A" w:rsidP="0037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6C1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C52E7" w:rsidRPr="00686C19" w:rsidTr="00505E8A">
        <w:trPr>
          <w:cantSplit/>
          <w:trHeight w:val="355"/>
        </w:trPr>
        <w:tc>
          <w:tcPr>
            <w:tcW w:w="2736" w:type="dxa"/>
          </w:tcPr>
          <w:p w:rsidR="000C52E7" w:rsidRPr="00686C19" w:rsidRDefault="000C52E7" w:rsidP="00395F7A">
            <w:pPr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686C19">
              <w:rPr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 w:rsidRPr="00686C19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0C52E7" w:rsidRPr="00686C19" w:rsidRDefault="000C52E7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36563" w:rsidRPr="00686C19" w:rsidTr="00505E8A">
        <w:trPr>
          <w:cantSplit/>
        </w:trPr>
        <w:tc>
          <w:tcPr>
            <w:tcW w:w="2736" w:type="dxa"/>
          </w:tcPr>
          <w:p w:rsidR="00936563" w:rsidRPr="00686C19" w:rsidRDefault="00936563" w:rsidP="008D7C8B">
            <w:pPr>
              <w:tabs>
                <w:tab w:val="clear" w:pos="227"/>
              </w:tabs>
              <w:ind w:left="191" w:hanging="180"/>
              <w:rPr>
                <w:sz w:val="24"/>
                <w:szCs w:val="24"/>
              </w:rPr>
            </w:pPr>
            <w:r w:rsidRPr="00686C19">
              <w:rPr>
                <w:sz w:val="24"/>
                <w:szCs w:val="24"/>
                <w:cs/>
              </w:rPr>
              <w:t>บริษัท อุบลไบโอ</w:t>
            </w:r>
            <w:r w:rsidRPr="00686C19">
              <w:rPr>
                <w:sz w:val="24"/>
                <w:szCs w:val="24"/>
              </w:rPr>
              <w:t xml:space="preserve"> </w:t>
            </w:r>
            <w:r w:rsidRPr="00686C19">
              <w:rPr>
                <w:sz w:val="24"/>
                <w:szCs w:val="24"/>
                <w:cs/>
              </w:rPr>
              <w:t>เอทานอล จำกัด</w:t>
            </w:r>
            <w:r w:rsidR="008D7C8B">
              <w:rPr>
                <w:rFonts w:hint="cs"/>
                <w:sz w:val="24"/>
                <w:szCs w:val="24"/>
                <w:cs/>
              </w:rPr>
              <w:t xml:space="preserve"> มหาชน (เดิมชื่อ </w:t>
            </w:r>
            <w:r w:rsidR="008D7C8B" w:rsidRPr="00686C19">
              <w:rPr>
                <w:sz w:val="24"/>
                <w:szCs w:val="24"/>
                <w:cs/>
              </w:rPr>
              <w:t>บริษัท อุบลไบโอ</w:t>
            </w:r>
            <w:r w:rsidR="008D7C8B" w:rsidRPr="00686C19">
              <w:rPr>
                <w:sz w:val="24"/>
                <w:szCs w:val="24"/>
              </w:rPr>
              <w:t xml:space="preserve"> </w:t>
            </w:r>
            <w:r w:rsidR="008D7C8B">
              <w:rPr>
                <w:sz w:val="24"/>
                <w:szCs w:val="24"/>
              </w:rPr>
              <w:br/>
            </w:r>
            <w:r w:rsidR="008D7C8B" w:rsidRPr="00686C19">
              <w:rPr>
                <w:sz w:val="24"/>
                <w:szCs w:val="24"/>
                <w:cs/>
              </w:rPr>
              <w:t>เอทานอล จำกัด</w:t>
            </w:r>
            <w:r w:rsidR="008D7C8B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21.28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21.28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2,740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2,740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763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763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799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794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799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794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8D7C8B" w:rsidRDefault="008D7C8B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D7C8B" w:rsidRDefault="008D7C8B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21</w:t>
            </w:r>
          </w:p>
        </w:tc>
      </w:tr>
      <w:tr w:rsidR="00936563" w:rsidRPr="00686C19" w:rsidTr="00505E8A">
        <w:trPr>
          <w:cantSplit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  <w:tab w:val="decimal" w:pos="454"/>
              </w:tabs>
              <w:rPr>
                <w:sz w:val="24"/>
                <w:szCs w:val="24"/>
                <w:cs/>
              </w:rPr>
            </w:pPr>
            <w:r w:rsidRPr="00686C19">
              <w:rPr>
                <w:sz w:val="24"/>
                <w:szCs w:val="24"/>
              </w:rPr>
              <w:t>PetroWind Energy Inc.</w:t>
            </w: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895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895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9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9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1,267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1,18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1,267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1,18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36563" w:rsidRPr="00686C19" w:rsidTr="00505E8A">
        <w:trPr>
          <w:cantSplit/>
          <w:trHeight w:val="366"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  <w:tab w:val="decimal" w:pos="454"/>
              </w:tabs>
              <w:rPr>
                <w:sz w:val="24"/>
                <w:szCs w:val="24"/>
              </w:rPr>
            </w:pPr>
            <w:r w:rsidRPr="00686C19">
              <w:rPr>
                <w:sz w:val="24"/>
                <w:szCs w:val="24"/>
              </w:rPr>
              <w:t>Star Energy Group Holdings Pte.</w:t>
            </w:r>
            <w:r w:rsidRPr="00686C19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86C19">
              <w:rPr>
                <w:sz w:val="24"/>
                <w:szCs w:val="24"/>
              </w:rPr>
              <w:t>Ltd.</w:t>
            </w: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28,237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28,237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11,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956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11,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956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12,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  <w:r w:rsidR="00887DDD"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12,1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12,</w:t>
            </w: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12,1</w:t>
            </w: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36563" w:rsidRPr="00686C19" w:rsidTr="00505E8A">
        <w:trPr>
          <w:cantSplit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  <w:tab w:val="clear" w:pos="454"/>
                <w:tab w:val="left" w:pos="45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13,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641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13,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641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</w:t>
            </w: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2</w:t>
            </w:r>
            <w:r w:rsidR="00887DDD" w:rsidRPr="00686C1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14,081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</w:t>
            </w: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2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14,081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</w:t>
            </w:r>
          </w:p>
        </w:tc>
      </w:tr>
      <w:tr w:rsidR="00936563" w:rsidRPr="00686C19" w:rsidTr="00505E8A">
        <w:trPr>
          <w:cantSplit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  <w:tab w:val="clear" w:pos="454"/>
                <w:tab w:val="left" w:pos="450"/>
              </w:tabs>
              <w:rPr>
                <w:sz w:val="24"/>
                <w:szCs w:val="24"/>
                <w:cs/>
              </w:rPr>
            </w:pPr>
            <w:r w:rsidRPr="00686C19">
              <w:rPr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36563" w:rsidRPr="00686C19" w:rsidTr="00505E8A">
        <w:trPr>
          <w:cantSplit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</w:tabs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686C19">
              <w:rPr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30.00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30.00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240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240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72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72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97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</w:t>
            </w: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97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7</w:t>
            </w: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36563" w:rsidRPr="00686C19" w:rsidTr="00505E8A">
        <w:trPr>
          <w:cantSplit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</w:tabs>
              <w:rPr>
                <w:sz w:val="24"/>
                <w:szCs w:val="24"/>
                <w:cs/>
              </w:rPr>
            </w:pPr>
            <w:r w:rsidRPr="00686C19">
              <w:rPr>
                <w:rFonts w:hint="cs"/>
                <w:sz w:val="24"/>
                <w:szCs w:val="24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Del="00FF482C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936563" w:rsidRPr="00686C19" w:rsidTr="00D369B8">
        <w:trPr>
          <w:cantSplit/>
        </w:trPr>
        <w:tc>
          <w:tcPr>
            <w:tcW w:w="2736" w:type="dxa"/>
          </w:tcPr>
          <w:p w:rsidR="00936563" w:rsidRPr="00686C19" w:rsidRDefault="00936563" w:rsidP="00936563">
            <w:pPr>
              <w:tabs>
                <w:tab w:val="clear" w:pos="227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73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73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98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98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936563" w:rsidRPr="00686C19" w:rsidTr="00D369B8">
        <w:trPr>
          <w:cantSplit/>
        </w:trPr>
        <w:tc>
          <w:tcPr>
            <w:tcW w:w="2736" w:type="dxa"/>
            <w:vAlign w:val="bottom"/>
          </w:tcPr>
          <w:p w:rsidR="00936563" w:rsidRPr="00686C19" w:rsidRDefault="00936563" w:rsidP="00936563">
            <w:pPr>
              <w:rPr>
                <w:b/>
                <w:bCs/>
                <w:sz w:val="24"/>
                <w:szCs w:val="24"/>
              </w:rPr>
            </w:pPr>
            <w:r w:rsidRPr="00686C19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13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,714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13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,714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</w:t>
            </w: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="00887DDD"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55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14,1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58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14,</w:t>
            </w: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46</w:t>
            </w:r>
          </w:p>
        </w:tc>
        <w:tc>
          <w:tcPr>
            <w:tcW w:w="187" w:type="dxa"/>
            <w:vAlign w:val="bottom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14,1</w:t>
            </w: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58</w:t>
            </w:r>
          </w:p>
        </w:tc>
        <w:tc>
          <w:tcPr>
            <w:tcW w:w="182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:rsidR="00936563" w:rsidRPr="00686C19" w:rsidRDefault="00936563" w:rsidP="009365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936563" w:rsidRPr="00686C19" w:rsidRDefault="00936563" w:rsidP="0093656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</w:t>
            </w:r>
          </w:p>
        </w:tc>
      </w:tr>
    </w:tbl>
    <w:p w:rsidR="000A4C9C" w:rsidRPr="00686C19" w:rsidRDefault="000A4C9C" w:rsidP="00505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DB0D30" w:rsidRPr="00686C19" w:rsidRDefault="00286B10" w:rsidP="00505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/>
        </w:rPr>
      </w:pPr>
      <w:r w:rsidRPr="00686C19">
        <w:rPr>
          <w:rFonts w:hint="cs"/>
          <w:cs/>
        </w:rPr>
        <w:t>กลุ่มบริษัท</w:t>
      </w:r>
      <w:r w:rsidR="004B4ACA">
        <w:rPr>
          <w:cs/>
        </w:rPr>
        <w:t>ไม่มีเงินลงทุนใน</w:t>
      </w:r>
      <w:r w:rsidR="004B4ACA">
        <w:rPr>
          <w:rFonts w:hint="cs"/>
          <w:cs/>
        </w:rPr>
        <w:t>บริษัทร่วมและ</w:t>
      </w:r>
      <w:r w:rsidR="008776EF">
        <w:rPr>
          <w:rFonts w:hint="cs"/>
          <w:cs/>
        </w:rPr>
        <w:t>การ</w:t>
      </w:r>
      <w:r w:rsidR="004B4ACA">
        <w:rPr>
          <w:rFonts w:hint="cs"/>
          <w:cs/>
        </w:rPr>
        <w:t>ร่วมค้า</w:t>
      </w:r>
      <w:r w:rsidRPr="00686C19">
        <w:rPr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2659CB" w:rsidRPr="00686C19" w:rsidRDefault="002659CB" w:rsidP="002659CB">
      <w:pPr>
        <w:spacing w:line="240" w:lineRule="auto"/>
        <w:rPr>
          <w:sz w:val="2"/>
          <w:szCs w:val="2"/>
          <w:cs/>
        </w:rPr>
      </w:pPr>
      <w:r w:rsidRPr="00686C19">
        <w:br w:type="page"/>
      </w:r>
    </w:p>
    <w:tbl>
      <w:tblPr>
        <w:tblW w:w="1463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0"/>
        <w:gridCol w:w="899"/>
        <w:gridCol w:w="188"/>
        <w:gridCol w:w="893"/>
        <w:gridCol w:w="178"/>
        <w:gridCol w:w="983"/>
        <w:gridCol w:w="178"/>
        <w:gridCol w:w="898"/>
        <w:gridCol w:w="178"/>
        <w:gridCol w:w="893"/>
        <w:gridCol w:w="188"/>
        <w:gridCol w:w="893"/>
        <w:gridCol w:w="189"/>
        <w:gridCol w:w="893"/>
        <w:gridCol w:w="188"/>
        <w:gridCol w:w="893"/>
        <w:gridCol w:w="179"/>
        <w:gridCol w:w="893"/>
        <w:gridCol w:w="188"/>
        <w:gridCol w:w="894"/>
      </w:tblGrid>
      <w:tr w:rsidR="00E23D95" w:rsidRPr="00686C19" w:rsidDel="00685444" w:rsidTr="006B6415">
        <w:trPr>
          <w:cantSplit/>
          <w:trHeight w:val="270"/>
          <w:tblHeader/>
        </w:trPr>
        <w:tc>
          <w:tcPr>
            <w:tcW w:w="3950" w:type="dxa"/>
          </w:tcPr>
          <w:p w:rsidR="00E23D95" w:rsidRPr="00686C19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</w:tcPr>
          <w:p w:rsidR="00E23D95" w:rsidRPr="00686C19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E23D95" w:rsidRPr="00686C19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25" w:type="dxa"/>
            <w:gridSpan w:val="15"/>
          </w:tcPr>
          <w:p w:rsidR="00E23D95" w:rsidRPr="00686C19" w:rsidRDefault="00E23D9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23D95" w:rsidRPr="00686C19" w:rsidDel="00685444" w:rsidTr="006B6415">
        <w:trPr>
          <w:cantSplit/>
          <w:trHeight w:val="297"/>
          <w:tblHeader/>
        </w:trPr>
        <w:tc>
          <w:tcPr>
            <w:tcW w:w="3950" w:type="dxa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br w:type="page"/>
            </w:r>
          </w:p>
        </w:tc>
        <w:tc>
          <w:tcPr>
            <w:tcW w:w="1980" w:type="dxa"/>
            <w:gridSpan w:val="3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9" w:type="dxa"/>
            <w:gridSpan w:val="3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9" w:type="dxa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:rsidR="00E23D95" w:rsidRPr="00686C19" w:rsidRDefault="00E23D95" w:rsidP="002659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5" w:type="dxa"/>
            <w:gridSpan w:val="3"/>
          </w:tcPr>
          <w:p w:rsidR="00E23D95" w:rsidRPr="00686C19" w:rsidRDefault="006B6415" w:rsidP="006B6415">
            <w:pPr>
              <w:pStyle w:val="acctfourfigures"/>
              <w:tabs>
                <w:tab w:val="clear" w:pos="765"/>
                <w:tab w:val="left" w:pos="290"/>
                <w:tab w:val="center" w:pos="9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ab/>
            </w:r>
            <w:r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ab/>
            </w:r>
            <w:r w:rsidR="00E23D95" w:rsidRPr="00686C19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="00E23D95"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E23D95" w:rsidRPr="00686C1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395F7A" w:rsidRPr="00686C19" w:rsidTr="006B6415">
        <w:trPr>
          <w:cantSplit/>
          <w:trHeight w:val="369"/>
          <w:tblHeader/>
        </w:trPr>
        <w:tc>
          <w:tcPr>
            <w:tcW w:w="3950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95F7A" w:rsidRPr="00686C19" w:rsidTr="006B6415">
        <w:trPr>
          <w:cantSplit/>
          <w:trHeight w:val="369"/>
          <w:tblHeader/>
        </w:trPr>
        <w:tc>
          <w:tcPr>
            <w:tcW w:w="3950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256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256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256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8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256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7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256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</w:tcPr>
          <w:p w:rsidR="00395F7A" w:rsidRPr="00686C19" w:rsidRDefault="00395F7A" w:rsidP="00395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6C19">
              <w:rPr>
                <w:rFonts w:ascii="Angsana New" w:hAnsi="Angsana New"/>
                <w:sz w:val="26"/>
                <w:szCs w:val="26"/>
              </w:rPr>
              <w:t>25</w:t>
            </w:r>
            <w:r w:rsidRPr="00686C19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395F7A" w:rsidRPr="00686C19" w:rsidTr="006B6415">
        <w:trPr>
          <w:cantSplit/>
          <w:trHeight w:val="315"/>
          <w:tblHeader/>
        </w:trPr>
        <w:tc>
          <w:tcPr>
            <w:tcW w:w="3950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86C1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4" w:type="dxa"/>
            <w:gridSpan w:val="3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86C1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7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5F7A" w:rsidRPr="00686C19" w:rsidTr="006B6415">
        <w:trPr>
          <w:cantSplit/>
          <w:trHeight w:val="137"/>
        </w:trPr>
        <w:tc>
          <w:tcPr>
            <w:tcW w:w="3950" w:type="dxa"/>
          </w:tcPr>
          <w:p w:rsidR="00395F7A" w:rsidRPr="00686C19" w:rsidRDefault="00395F7A" w:rsidP="00395F7A">
            <w:pPr>
              <w:tabs>
                <w:tab w:val="clear" w:pos="227"/>
                <w:tab w:val="clear" w:pos="454"/>
                <w:tab w:val="left" w:pos="450"/>
              </w:tabs>
              <w:rPr>
                <w:i/>
                <w:iCs/>
                <w:sz w:val="26"/>
                <w:szCs w:val="26"/>
                <w:cs/>
              </w:rPr>
            </w:pPr>
            <w:r w:rsidRPr="00686C19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</w:tcPr>
          <w:p w:rsidR="00395F7A" w:rsidRPr="00686C19" w:rsidRDefault="00395F7A" w:rsidP="00395F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6B6415" w:rsidRPr="00686C19" w:rsidTr="006B6415">
        <w:trPr>
          <w:cantSplit/>
          <w:trHeight w:val="419"/>
        </w:trPr>
        <w:tc>
          <w:tcPr>
            <w:tcW w:w="3950" w:type="dxa"/>
            <w:vAlign w:val="center"/>
          </w:tcPr>
          <w:p w:rsidR="006B6415" w:rsidRPr="00686C19" w:rsidRDefault="006B6415" w:rsidP="006B6415">
            <w:pPr>
              <w:rPr>
                <w:b/>
                <w:bCs/>
                <w:sz w:val="26"/>
                <w:szCs w:val="26"/>
                <w:cs/>
              </w:rPr>
            </w:pPr>
            <w:r w:rsidRPr="00686C19">
              <w:rPr>
                <w:sz w:val="26"/>
                <w:szCs w:val="26"/>
                <w:cs/>
              </w:rPr>
              <w:t>บริษัท บงกช มารีน</w:t>
            </w:r>
            <w:r w:rsidRPr="00686C1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686C19">
              <w:rPr>
                <w:sz w:val="26"/>
                <w:szCs w:val="26"/>
                <w:cs/>
              </w:rPr>
              <w:t>เซอร์วิส</w:t>
            </w:r>
            <w:r w:rsidRPr="00686C1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686C19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9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30.00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30.00</w:t>
            </w:r>
          </w:p>
        </w:tc>
        <w:tc>
          <w:tcPr>
            <w:tcW w:w="17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240</w:t>
            </w:r>
          </w:p>
        </w:tc>
        <w:tc>
          <w:tcPr>
            <w:tcW w:w="17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240</w:t>
            </w:r>
          </w:p>
        </w:tc>
        <w:tc>
          <w:tcPr>
            <w:tcW w:w="17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</w:t>
            </w:r>
          </w:p>
        </w:tc>
        <w:tc>
          <w:tcPr>
            <w:tcW w:w="18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72</w:t>
            </w:r>
          </w:p>
        </w:tc>
      </w:tr>
      <w:tr w:rsidR="006B6415" w:rsidRPr="00686C19" w:rsidTr="006B6415">
        <w:trPr>
          <w:cantSplit/>
          <w:trHeight w:val="425"/>
        </w:trPr>
        <w:tc>
          <w:tcPr>
            <w:tcW w:w="3950" w:type="dxa"/>
            <w:vAlign w:val="center"/>
          </w:tcPr>
          <w:p w:rsidR="006B6415" w:rsidRPr="00686C19" w:rsidRDefault="006B6415" w:rsidP="006B6415">
            <w:pPr>
              <w:tabs>
                <w:tab w:val="clear" w:pos="227"/>
              </w:tabs>
              <w:rPr>
                <w:sz w:val="26"/>
                <w:szCs w:val="26"/>
                <w:cs/>
              </w:rPr>
            </w:pPr>
            <w:r w:rsidRPr="00686C19">
              <w:rPr>
                <w:rFonts w:hint="cs"/>
                <w:sz w:val="26"/>
                <w:szCs w:val="26"/>
                <w:cs/>
              </w:rPr>
              <w:t>ษัท ออมสุข</w:t>
            </w:r>
            <w:r w:rsidRPr="00686C19">
              <w:rPr>
                <w:sz w:val="26"/>
                <w:szCs w:val="26"/>
              </w:rPr>
              <w:t xml:space="preserve"> </w:t>
            </w:r>
            <w:r w:rsidRPr="00686C19">
              <w:rPr>
                <w:rFonts w:hint="cs"/>
                <w:sz w:val="26"/>
                <w:szCs w:val="26"/>
                <w:cs/>
              </w:rPr>
              <w:t>วิสาหกิจเพื่อสังคม จำกัด</w:t>
            </w:r>
          </w:p>
        </w:tc>
        <w:tc>
          <w:tcPr>
            <w:tcW w:w="89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7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6B6415" w:rsidRPr="00686C19" w:rsidTr="006B6415">
        <w:trPr>
          <w:cantSplit/>
          <w:trHeight w:val="80"/>
        </w:trPr>
        <w:tc>
          <w:tcPr>
            <w:tcW w:w="3950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  <w:tc>
          <w:tcPr>
            <w:tcW w:w="18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5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  <w:tab w:val="decimal" w:pos="5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09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09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</w:tr>
      <w:tr w:rsidR="006B6415" w:rsidRPr="00686C19" w:rsidTr="006B6415">
        <w:trPr>
          <w:cantSplit/>
          <w:trHeight w:val="80"/>
        </w:trPr>
        <w:tc>
          <w:tcPr>
            <w:tcW w:w="3950" w:type="dxa"/>
            <w:vAlign w:val="bottom"/>
          </w:tcPr>
          <w:p w:rsidR="006B6415" w:rsidRPr="00686C19" w:rsidRDefault="006B6415" w:rsidP="006B6415">
            <w:pPr>
              <w:rPr>
                <w:b/>
                <w:bCs/>
                <w:sz w:val="26"/>
                <w:szCs w:val="26"/>
              </w:rPr>
            </w:pPr>
            <w:r w:rsidRPr="00686C19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  <w:tc>
          <w:tcPr>
            <w:tcW w:w="18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86C1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  <w:tc>
          <w:tcPr>
            <w:tcW w:w="188" w:type="dxa"/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6415" w:rsidRPr="00686C19" w:rsidRDefault="006B6415" w:rsidP="006B64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86C1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73</w:t>
            </w:r>
          </w:p>
        </w:tc>
      </w:tr>
    </w:tbl>
    <w:p w:rsidR="00597062" w:rsidRPr="00686C19" w:rsidRDefault="00597062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:rsidR="00870318" w:rsidRPr="00686C19" w:rsidRDefault="00930D60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  <w:r w:rsidRPr="00686C19">
        <w:rPr>
          <w:rFonts w:ascii="Angsana New" w:hAnsi="Angsana New" w:hint="cs"/>
          <w:sz w:val="30"/>
          <w:szCs w:val="30"/>
          <w:cs/>
          <w:lang w:bidi="th-TH"/>
        </w:rPr>
        <w:t>บริษัทไม่มีเงินปันผลรับระหว่างงวด</w:t>
      </w:r>
      <w:r w:rsidR="002E6836" w:rsidRPr="00686C19">
        <w:rPr>
          <w:rFonts w:ascii="Angsana New" w:hAnsi="Angsana New" w:hint="cs"/>
          <w:sz w:val="30"/>
          <w:szCs w:val="30"/>
          <w:cs/>
          <w:lang w:bidi="th-TH"/>
        </w:rPr>
        <w:t>หก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Pr="00686C19">
        <w:rPr>
          <w:rFonts w:ascii="Angsana New" w:hAnsi="Angsana New"/>
          <w:sz w:val="30"/>
          <w:szCs w:val="30"/>
          <w:lang w:val="en-US" w:bidi="th-TH"/>
        </w:rPr>
        <w:t>3</w:t>
      </w:r>
      <w:r w:rsidR="00395F7A" w:rsidRPr="00686C19">
        <w:rPr>
          <w:rFonts w:ascii="Angsana New" w:hAnsi="Angsana New" w:hint="cs"/>
          <w:sz w:val="30"/>
          <w:szCs w:val="30"/>
          <w:cs/>
          <w:lang w:val="en-US" w:bidi="th-TH"/>
        </w:rPr>
        <w:t>0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95F7A" w:rsidRPr="00686C19">
        <w:rPr>
          <w:rFonts w:ascii="Angsana New" w:hAnsi="Angsana New" w:hint="cs"/>
          <w:sz w:val="30"/>
          <w:szCs w:val="30"/>
          <w:cs/>
          <w:lang w:bidi="th-TH"/>
        </w:rPr>
        <w:t>มิถุนายน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lang w:val="en-US" w:bidi="th-TH"/>
        </w:rPr>
        <w:t>2561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 และ </w:t>
      </w:r>
      <w:r w:rsidRPr="00686C19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686C19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4B4ACA">
        <w:rPr>
          <w:rFonts w:ascii="Angsana New" w:hAnsi="Angsana New" w:hint="cs"/>
          <w:sz w:val="30"/>
          <w:szCs w:val="30"/>
          <w:cs/>
          <w:lang w:val="en-US" w:bidi="th-TH"/>
        </w:rPr>
        <w:t>บริษัทไม่มีเงินลงทุนในบริษัทร่วมและ</w:t>
      </w:r>
      <w:r w:rsidR="008776EF">
        <w:rPr>
          <w:rFonts w:ascii="Angsana New" w:hAnsi="Angsana New" w:hint="cs"/>
          <w:sz w:val="30"/>
          <w:szCs w:val="30"/>
          <w:cs/>
          <w:lang w:val="en-US" w:bidi="th-TH"/>
        </w:rPr>
        <w:t>การ</w:t>
      </w:r>
      <w:r w:rsidR="004B4ACA">
        <w:rPr>
          <w:rFonts w:ascii="Angsana New" w:hAnsi="Angsana New" w:hint="cs"/>
          <w:sz w:val="30"/>
          <w:szCs w:val="30"/>
          <w:cs/>
          <w:lang w:val="en-US" w:bidi="th-TH"/>
        </w:rPr>
        <w:t>ร่วมค้า</w:t>
      </w:r>
      <w:r w:rsidR="004762B0" w:rsidRPr="00686C19">
        <w:rPr>
          <w:rFonts w:ascii="Angsana New" w:hAnsi="Angsana New"/>
          <w:sz w:val="30"/>
          <w:szCs w:val="30"/>
          <w:cs/>
          <w:lang w:bidi="th-TH"/>
        </w:rPr>
        <w:t>ซึ่งจดทะเบียนในตลาดหลักทรัพย์ ดังนั้นจึงไม่มีราคาที่เปิดเผยต่อสา</w:t>
      </w:r>
      <w:r w:rsidR="00166926" w:rsidRPr="00686C19">
        <w:rPr>
          <w:rFonts w:ascii="Angsana New" w:hAnsi="Angsana New" w:hint="cs"/>
          <w:sz w:val="30"/>
          <w:szCs w:val="30"/>
          <w:cs/>
          <w:lang w:bidi="th-TH"/>
        </w:rPr>
        <w:t>ธารณชน</w:t>
      </w:r>
    </w:p>
    <w:p w:rsidR="00384E01" w:rsidRPr="00686C19" w:rsidRDefault="00384E01" w:rsidP="00954A30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cs/>
          <w:lang w:bidi="th-TH"/>
        </w:rPr>
        <w:sectPr w:rsidR="00384E01" w:rsidRPr="00686C19" w:rsidSect="00434C4F">
          <w:headerReference w:type="default" r:id="rId14"/>
          <w:footerReference w:type="default" r:id="rId15"/>
          <w:pgSz w:w="16840" w:h="11907" w:orient="landscape" w:code="9"/>
          <w:pgMar w:top="691" w:right="1152" w:bottom="630" w:left="1134" w:header="720" w:footer="720" w:gutter="0"/>
          <w:cols w:space="708"/>
          <w:docGrid w:linePitch="360"/>
        </w:sectPr>
      </w:pPr>
    </w:p>
    <w:p w:rsidR="00870CCC" w:rsidRPr="00686C19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  <w:r w:rsidRPr="00686C19">
        <w:rPr>
          <w:rFonts w:ascii="Angsana New" w:hAnsi="Angsana New"/>
          <w:b/>
          <w:bCs/>
          <w:sz w:val="30"/>
          <w:szCs w:val="30"/>
          <w:rtl/>
        </w:rPr>
        <w:t xml:space="preserve"> </w:t>
      </w:r>
    </w:p>
    <w:p w:rsidR="009E45D4" w:rsidRPr="00686C19" w:rsidRDefault="009E45D4" w:rsidP="00647FBB">
      <w:pPr>
        <w:pStyle w:val="index"/>
        <w:tabs>
          <w:tab w:val="clear" w:pos="1134"/>
          <w:tab w:val="left" w:pos="540"/>
        </w:tabs>
        <w:spacing w:after="0" w:line="240" w:lineRule="auto"/>
        <w:ind w:left="900" w:right="-45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15840" w:type="dxa"/>
        <w:jc w:val="center"/>
        <w:tblLayout w:type="fixed"/>
        <w:tblLook w:val="01E0" w:firstRow="1" w:lastRow="1" w:firstColumn="1" w:lastColumn="1" w:noHBand="0" w:noVBand="0"/>
      </w:tblPr>
      <w:tblGrid>
        <w:gridCol w:w="2502"/>
        <w:gridCol w:w="18"/>
        <w:gridCol w:w="990"/>
        <w:gridCol w:w="270"/>
        <w:gridCol w:w="900"/>
        <w:gridCol w:w="27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</w:tblGrid>
      <w:tr w:rsidR="00D74ADE" w:rsidRPr="00686C19" w:rsidTr="006B6415">
        <w:trPr>
          <w:tblHeader/>
          <w:jc w:val="center"/>
        </w:trPr>
        <w:tc>
          <w:tcPr>
            <w:tcW w:w="4680" w:type="dxa"/>
            <w:gridSpan w:val="5"/>
          </w:tcPr>
          <w:p w:rsidR="00D74ADE" w:rsidRPr="00686C19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160" w:type="dxa"/>
            <w:gridSpan w:val="18"/>
          </w:tcPr>
          <w:p w:rsidR="00D74ADE" w:rsidRPr="00686C19" w:rsidRDefault="00D74ADE" w:rsidP="00B75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300" w:lineRule="exact"/>
              <w:ind w:right="-45" w:hanging="1134"/>
              <w:jc w:val="center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52DF" w:rsidRPr="00686C19" w:rsidTr="00230906">
        <w:trPr>
          <w:tblHeader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 w:hint="cs"/>
                <w:sz w:val="24"/>
                <w:szCs w:val="24"/>
                <w:cs/>
              </w:rPr>
              <w:t>สินทรัพย์เพื่อการ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อุปกรณ์จำหน่าย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0E52DF" w:rsidRPr="00686C19" w:rsidTr="007370E2">
        <w:trPr>
          <w:tblHeader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อุปกรณ์หอกลั่นและคลังน้ำมัน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อุปกรณ์</w:t>
            </w:r>
          </w:p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 w:hint="cs"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แพลตินั่ม</w:t>
            </w:r>
          </w:p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แคตตาลีส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สินทรัพย์</w:t>
            </w:r>
          </w:p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รวม</w:t>
            </w:r>
          </w:p>
        </w:tc>
      </w:tr>
      <w:tr w:rsidR="000E52DF" w:rsidRPr="00686C19" w:rsidTr="006B6415">
        <w:trPr>
          <w:tblHeader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3320" w:type="dxa"/>
            <w:gridSpan w:val="21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jc w:val="center"/>
              <w:outlineLvl w:val="0"/>
              <w:rPr>
                <w:rFonts w:eastAsia="Calibri"/>
                <w:i/>
                <w:iCs/>
                <w:sz w:val="24"/>
                <w:szCs w:val="24"/>
                <w:cs/>
              </w:rPr>
            </w:pPr>
            <w:r w:rsidRPr="00686C19">
              <w:rPr>
                <w:rFonts w:eastAsia="Calibr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E52DF" w:rsidRPr="00686C19" w:rsidTr="007370E2">
        <w:trPr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i/>
                <w:i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0E52DF" w:rsidRPr="00686C19" w:rsidTr="007370E2">
        <w:trPr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 xml:space="preserve">ณ วันที่ </w:t>
            </w:r>
            <w:r w:rsidRPr="00686C19">
              <w:rPr>
                <w:rFonts w:eastAsia="Calibri"/>
                <w:sz w:val="24"/>
                <w:szCs w:val="24"/>
              </w:rPr>
              <w:t>1</w:t>
            </w:r>
            <w:r w:rsidRPr="00686C19">
              <w:rPr>
                <w:rFonts w:eastAsia="Calibri"/>
                <w:sz w:val="24"/>
                <w:szCs w:val="24"/>
                <w:cs/>
              </w:rPr>
              <w:t xml:space="preserve"> มกราคม </w:t>
            </w:r>
            <w:r w:rsidRPr="00686C19">
              <w:rPr>
                <w:rFonts w:eastAsia="Calibri"/>
                <w:sz w:val="24"/>
                <w:szCs w:val="24"/>
              </w:rPr>
              <w:t>2561</w:t>
            </w:r>
          </w:p>
        </w:tc>
        <w:tc>
          <w:tcPr>
            <w:tcW w:w="99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3,236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3,578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47,636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12,757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7,713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7,681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239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394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2,365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85,627</w:t>
            </w:r>
          </w:p>
        </w:tc>
      </w:tr>
      <w:tr w:rsidR="000E52DF" w:rsidRPr="00686C19" w:rsidTr="00B62C42">
        <w:trPr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1E2CDB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1E2CDB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1E2CDB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1E2CDB" w:rsidP="001E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3,401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1E2CDB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3,559</w:t>
            </w:r>
          </w:p>
        </w:tc>
      </w:tr>
      <w:tr w:rsidR="000E52DF" w:rsidRPr="00686C19" w:rsidTr="00B62C42">
        <w:trPr>
          <w:trHeight w:val="227"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101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1,535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263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(42)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289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(2,264)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(57)</w:t>
            </w:r>
          </w:p>
        </w:tc>
      </w:tr>
      <w:tr w:rsidR="000E52DF" w:rsidRPr="00686C19" w:rsidTr="00B62C42">
        <w:trPr>
          <w:trHeight w:val="272"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(9)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(995)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(3)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(237)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(8)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(1,254)</w:t>
            </w:r>
          </w:p>
        </w:tc>
      </w:tr>
      <w:tr w:rsidR="000E52DF" w:rsidRPr="00686C19" w:rsidTr="00B62C42">
        <w:trPr>
          <w:trHeight w:val="227"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2" w:right="-45" w:hanging="162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sz w:val="24"/>
                <w:szCs w:val="24"/>
                <w:cs/>
              </w:rPr>
              <w:t>ผล</w:t>
            </w:r>
            <w:r w:rsidRPr="00686C19">
              <w:rPr>
                <w:rFonts w:hint="cs"/>
                <w:sz w:val="24"/>
                <w:szCs w:val="24"/>
                <w:cs/>
              </w:rPr>
              <w:t>กระทบ</w:t>
            </w:r>
            <w:r w:rsidRPr="00686C19">
              <w:rPr>
                <w:sz w:val="24"/>
                <w:szCs w:val="24"/>
                <w:cs/>
              </w:rPr>
              <w:t>จาก</w:t>
            </w:r>
            <w:r w:rsidRPr="00686C19">
              <w:rPr>
                <w:rFonts w:hint="cs"/>
                <w:sz w:val="24"/>
                <w:szCs w:val="24"/>
                <w:cs/>
              </w:rPr>
              <w:t>อัต</w:t>
            </w:r>
            <w:r w:rsidRPr="00686C19">
              <w:rPr>
                <w:sz w:val="24"/>
                <w:szCs w:val="24"/>
                <w:cs/>
              </w:rPr>
              <w:t>ราแลกเปลี่ยน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277</w:t>
            </w:r>
          </w:p>
        </w:tc>
      </w:tr>
      <w:tr w:rsidR="000E52DF" w:rsidRPr="00686C19" w:rsidTr="007370E2">
        <w:trPr>
          <w:trHeight w:val="227"/>
          <w:jc w:val="center"/>
        </w:trPr>
        <w:tc>
          <w:tcPr>
            <w:tcW w:w="2520" w:type="dxa"/>
            <w:gridSpan w:val="2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>0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 xml:space="preserve"> 2561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3,393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3,685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48,211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13,130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7,785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7,759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3,529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88,152</w:t>
            </w:r>
          </w:p>
        </w:tc>
      </w:tr>
      <w:tr w:rsidR="000E52DF" w:rsidRPr="00686C19" w:rsidTr="007370E2">
        <w:trPr>
          <w:jc w:val="center"/>
        </w:trPr>
        <w:tc>
          <w:tcPr>
            <w:tcW w:w="3510" w:type="dxa"/>
            <w:gridSpan w:val="3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Pr="00686C19">
              <w:rPr>
                <w:rFonts w:eastAsia="Calibri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25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lang w:bidi="ar-SA"/>
              </w:rPr>
            </w:pPr>
          </w:p>
        </w:tc>
      </w:tr>
      <w:tr w:rsidR="000E52DF" w:rsidRPr="00686C19" w:rsidTr="00B62C42">
        <w:trPr>
          <w:jc w:val="center"/>
        </w:trPr>
        <w:tc>
          <w:tcPr>
            <w:tcW w:w="2502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 w:hint="cs"/>
                <w:sz w:val="24"/>
                <w:szCs w:val="24"/>
                <w:cs/>
              </w:rPr>
              <w:t>ณ วันที่</w:t>
            </w:r>
            <w:r w:rsidRPr="00686C19">
              <w:rPr>
                <w:rFonts w:eastAsia="Calibri"/>
                <w:sz w:val="24"/>
                <w:szCs w:val="24"/>
                <w:cs/>
              </w:rPr>
              <w:t xml:space="preserve">  </w:t>
            </w:r>
            <w:r w:rsidRPr="00686C19">
              <w:rPr>
                <w:rFonts w:eastAsia="Calibri"/>
                <w:sz w:val="24"/>
                <w:szCs w:val="24"/>
              </w:rPr>
              <w:t>1</w:t>
            </w:r>
            <w:r w:rsidRPr="00686C19">
              <w:rPr>
                <w:rFonts w:eastAsia="Calibri"/>
                <w:sz w:val="24"/>
                <w:szCs w:val="24"/>
                <w:cs/>
              </w:rPr>
              <w:t xml:space="preserve"> มกราคม </w:t>
            </w:r>
            <w:r w:rsidRPr="00686C19">
              <w:rPr>
                <w:rFonts w:eastAsia="Calibri"/>
                <w:sz w:val="24"/>
                <w:szCs w:val="24"/>
              </w:rPr>
              <w:t>2561</w:t>
            </w:r>
          </w:p>
        </w:tc>
        <w:tc>
          <w:tcPr>
            <w:tcW w:w="1008" w:type="dxa"/>
            <w:gridSpan w:val="2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(12)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(1,044)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(23,893)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(1,613)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(6,498)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(4,283)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(231)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(4)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(37,578)</w:t>
            </w:r>
          </w:p>
        </w:tc>
      </w:tr>
      <w:tr w:rsidR="000E52DF" w:rsidRPr="00686C19" w:rsidTr="00B62C42">
        <w:trPr>
          <w:jc w:val="center"/>
        </w:trPr>
        <w:tc>
          <w:tcPr>
            <w:tcW w:w="2502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ค่าเสื่อมราคาสำหรับ</w:t>
            </w:r>
            <w:r w:rsidRPr="00686C19">
              <w:rPr>
                <w:rFonts w:eastAsia="Calibr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(85)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(1,396)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(288)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A33960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(110</w:t>
            </w:r>
            <w:r w:rsidR="0021757C" w:rsidRPr="00686C1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(272)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(22)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(1)</w:t>
            </w:r>
          </w:p>
        </w:tc>
        <w:tc>
          <w:tcPr>
            <w:tcW w:w="270" w:type="dxa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0E52DF" w:rsidRPr="00686C19" w:rsidRDefault="000E52DF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E52DF" w:rsidRPr="00686C19" w:rsidRDefault="00A33960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(2,174</w:t>
            </w:r>
            <w:r w:rsidR="0021757C" w:rsidRPr="00686C19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21757C" w:rsidRPr="00686C19" w:rsidTr="00B62C42">
        <w:trPr>
          <w:jc w:val="center"/>
        </w:trPr>
        <w:tc>
          <w:tcPr>
            <w:tcW w:w="2502" w:type="dxa"/>
          </w:tcPr>
          <w:p w:rsidR="0021757C" w:rsidRPr="00B52DBA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 w:hint="cs"/>
                <w:sz w:val="24"/>
                <w:szCs w:val="24"/>
                <w:cs/>
              </w:rPr>
              <w:t>ขาดทุนจากการด้อยค่า</w:t>
            </w:r>
            <w:r w:rsidR="00B52DBA" w:rsidRPr="00B52DBA">
              <w:rPr>
                <w:rFonts w:eastAsia="Calibri" w:hint="cs"/>
                <w:i/>
                <w:iCs/>
                <w:sz w:val="24"/>
                <w:szCs w:val="24"/>
                <w:cs/>
              </w:rPr>
              <w:t xml:space="preserve"> </w:t>
            </w:r>
            <w:r w:rsidR="00B52DBA" w:rsidRPr="00B52DBA">
              <w:rPr>
                <w:rFonts w:eastAsia="Calibri"/>
                <w:i/>
                <w:iCs/>
                <w:sz w:val="24"/>
                <w:szCs w:val="24"/>
              </w:rPr>
              <w:t>(</w:t>
            </w:r>
            <w:r w:rsidR="00B52DBA" w:rsidRPr="00B52DBA">
              <w:rPr>
                <w:rFonts w:eastAsia="Calibri" w:hint="cs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="00B52DBA" w:rsidRPr="00B52DBA">
              <w:rPr>
                <w:rFonts w:eastAsia="Calibri"/>
                <w:i/>
                <w:iCs/>
                <w:sz w:val="24"/>
                <w:szCs w:val="24"/>
              </w:rPr>
              <w:t>8)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62C21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(412</w:t>
            </w:r>
            <w:r w:rsidR="0021757C" w:rsidRPr="00686C1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1757C" w:rsidRPr="00686C19" w:rsidRDefault="0021757C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757C" w:rsidRPr="00686C19" w:rsidRDefault="00262C21" w:rsidP="000E5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(412</w:t>
            </w:r>
            <w:r w:rsidR="0021757C" w:rsidRPr="00686C19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33960" w:rsidRPr="00686C19" w:rsidTr="00B62C42">
        <w:trPr>
          <w:jc w:val="center"/>
        </w:trPr>
        <w:tc>
          <w:tcPr>
            <w:tcW w:w="2502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971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226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1,204</w:t>
            </w:r>
          </w:p>
        </w:tc>
      </w:tr>
      <w:tr w:rsidR="00A33960" w:rsidRPr="00686C19" w:rsidTr="00B62C42">
        <w:trPr>
          <w:jc w:val="center"/>
        </w:trPr>
        <w:tc>
          <w:tcPr>
            <w:tcW w:w="2502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sz w:val="24"/>
                <w:szCs w:val="24"/>
                <w:cs/>
              </w:rPr>
              <w:t>ผล</w:t>
            </w:r>
            <w:r w:rsidRPr="00686C19">
              <w:rPr>
                <w:rFonts w:hint="cs"/>
                <w:sz w:val="24"/>
                <w:szCs w:val="24"/>
                <w:cs/>
              </w:rPr>
              <w:t>กระทบ</w:t>
            </w:r>
            <w:r w:rsidRPr="00686C19">
              <w:rPr>
                <w:sz w:val="24"/>
                <w:szCs w:val="24"/>
                <w:cs/>
              </w:rPr>
              <w:t>จาก</w:t>
            </w:r>
            <w:r w:rsidRPr="00686C19">
              <w:rPr>
                <w:rFonts w:hint="cs"/>
                <w:sz w:val="24"/>
                <w:szCs w:val="24"/>
                <w:cs/>
              </w:rPr>
              <w:t>อัต</w:t>
            </w:r>
            <w:r w:rsidRPr="00686C19">
              <w:rPr>
                <w:sz w:val="24"/>
                <w:szCs w:val="24"/>
                <w:cs/>
              </w:rPr>
              <w:t>ราแลกเปลี่ยน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(2)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(10)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262C21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686C19">
              <w:rPr>
                <w:rFonts w:eastAsia="Calibri"/>
                <w:sz w:val="24"/>
                <w:szCs w:val="24"/>
              </w:rPr>
              <w:t>(110</w:t>
            </w:r>
            <w:r w:rsidR="00A33960" w:rsidRPr="00686C19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A33960" w:rsidRPr="00686C19" w:rsidRDefault="00A33960" w:rsidP="001E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  <w:r w:rsidRPr="00686C19">
              <w:rPr>
                <w:rFonts w:eastAsia="Calibri"/>
                <w:sz w:val="24"/>
                <w:szCs w:val="24"/>
              </w:rPr>
              <w:t>(12</w:t>
            </w:r>
            <w:r w:rsidR="00262C21" w:rsidRPr="00686C19">
              <w:rPr>
                <w:rFonts w:eastAsia="Calibri"/>
                <w:sz w:val="24"/>
                <w:szCs w:val="24"/>
              </w:rPr>
              <w:t>2</w:t>
            </w:r>
            <w:r w:rsidRPr="00686C19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A33960" w:rsidRPr="00686C19" w:rsidTr="00B62C42">
        <w:trPr>
          <w:jc w:val="center"/>
        </w:trPr>
        <w:tc>
          <w:tcPr>
            <w:tcW w:w="2502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 xml:space="preserve">30 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>256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(1,126)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(24,318)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(1,911)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0E7D65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(7,130</w:t>
            </w:r>
            <w:r w:rsidR="00A33960" w:rsidRPr="00686C19"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(4,329)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(251)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270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3960" w:rsidRPr="00686C19" w:rsidRDefault="000E7D65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(39,082</w:t>
            </w:r>
            <w:r w:rsidR="00A33960" w:rsidRPr="00686C19"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</w:tr>
      <w:tr w:rsidR="00A33960" w:rsidRPr="00686C19" w:rsidTr="00B62C42">
        <w:trPr>
          <w:jc w:val="center"/>
        </w:trPr>
        <w:tc>
          <w:tcPr>
            <w:tcW w:w="2502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5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A33960" w:rsidRPr="00686C19" w:rsidTr="00B62C42">
        <w:trPr>
          <w:jc w:val="center"/>
        </w:trPr>
        <w:tc>
          <w:tcPr>
            <w:tcW w:w="2502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80" w:right="342" w:hanging="180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r w:rsidRPr="00686C19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>25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>6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23,743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11,144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1,215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3,398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2,365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48,049</w:t>
            </w:r>
          </w:p>
        </w:tc>
      </w:tr>
      <w:tr w:rsidR="00A33960" w:rsidRPr="00686C19" w:rsidTr="00B62C42">
        <w:trPr>
          <w:jc w:val="center"/>
        </w:trPr>
        <w:tc>
          <w:tcPr>
            <w:tcW w:w="2502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hanging="162"/>
              <w:rPr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>30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 xml:space="preserve"> มิถุนายน </w:t>
            </w:r>
            <w:r w:rsidRPr="00686C19">
              <w:rPr>
                <w:rFonts w:eastAsia="Calibri"/>
                <w:b/>
                <w:bCs/>
                <w:sz w:val="24"/>
                <w:szCs w:val="24"/>
              </w:rPr>
              <w:t>256</w:t>
            </w:r>
            <w:r w:rsidRPr="00686C19">
              <w:rPr>
                <w:rFonts w:eastAsia="Calibri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00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3,381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23,893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11,219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0E7D65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655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1134" w:right="-108" w:hanging="113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08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70" w:type="dxa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3,529</w:t>
            </w:r>
          </w:p>
        </w:tc>
        <w:tc>
          <w:tcPr>
            <w:tcW w:w="270" w:type="dxa"/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33960" w:rsidRPr="00686C19" w:rsidRDefault="00A33960" w:rsidP="00A3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24"/>
              <w:outlineLvl w:val="0"/>
              <w:rPr>
                <w:rFonts w:eastAsia="Calibri"/>
                <w:b/>
                <w:bCs/>
                <w:sz w:val="24"/>
                <w:szCs w:val="24"/>
                <w:cs/>
              </w:rPr>
            </w:pPr>
            <w:r w:rsidRPr="00686C19">
              <w:rPr>
                <w:rFonts w:eastAsia="Calibri"/>
                <w:b/>
                <w:bCs/>
                <w:sz w:val="24"/>
                <w:szCs w:val="24"/>
              </w:rPr>
              <w:t>49,0</w:t>
            </w:r>
            <w:r w:rsidR="000E7D65" w:rsidRPr="00686C19">
              <w:rPr>
                <w:rFonts w:eastAsia="Calibri"/>
                <w:b/>
                <w:bCs/>
                <w:sz w:val="24"/>
                <w:szCs w:val="24"/>
              </w:rPr>
              <w:t>70</w:t>
            </w:r>
          </w:p>
        </w:tc>
      </w:tr>
    </w:tbl>
    <w:p w:rsidR="00F500F8" w:rsidRPr="00686C19" w:rsidRDefault="00F500F8">
      <w:pPr>
        <w:spacing w:line="100" w:lineRule="exact"/>
      </w:pPr>
    </w:p>
    <w:p w:rsidR="00B75E84" w:rsidRPr="00686C19" w:rsidRDefault="00B75E84" w:rsidP="00B75E84">
      <w:pPr>
        <w:pStyle w:val="index"/>
        <w:tabs>
          <w:tab w:val="clear" w:pos="1134"/>
          <w:tab w:val="left" w:pos="-1710"/>
          <w:tab w:val="left" w:pos="567"/>
        </w:tabs>
        <w:spacing w:after="0" w:line="240" w:lineRule="auto"/>
        <w:ind w:left="567" w:firstLine="0"/>
        <w:jc w:val="thaiDistribute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686C19">
        <w:rPr>
          <w:rFonts w:ascii="Angsana New" w:hAnsi="Angsana New"/>
          <w:sz w:val="30"/>
          <w:szCs w:val="30"/>
          <w:rtl/>
          <w:cs/>
        </w:rPr>
        <w:t>3</w:t>
      </w:r>
      <w:r w:rsidR="00237F3C" w:rsidRPr="00686C19">
        <w:rPr>
          <w:rFonts w:ascii="Angsana New" w:hAnsi="Angsana New" w:hint="cs"/>
          <w:sz w:val="30"/>
          <w:szCs w:val="30"/>
          <w:cs/>
          <w:lang w:bidi="th-TH"/>
        </w:rPr>
        <w:t>0 มิถุนายน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rtl/>
          <w:cs/>
        </w:rPr>
        <w:t>25</w:t>
      </w:r>
      <w:r w:rsidRPr="00686C19">
        <w:rPr>
          <w:rFonts w:ascii="Angsana New" w:hAnsi="Angsana New"/>
          <w:sz w:val="30"/>
          <w:szCs w:val="30"/>
        </w:rPr>
        <w:t>6</w:t>
      </w:r>
      <w:r w:rsidRPr="00686C19">
        <w:rPr>
          <w:rFonts w:ascii="Angsana New" w:hAnsi="Angsana New"/>
          <w:sz w:val="30"/>
          <w:szCs w:val="30"/>
          <w:rtl/>
          <w:cs/>
        </w:rPr>
        <w:t>1</w:t>
      </w:r>
      <w:r w:rsidRPr="00686C1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</w:t>
      </w:r>
      <w:r w:rsidRPr="00686C19">
        <w:rPr>
          <w:rFonts w:ascii="Angsana New" w:hAnsi="Angsana New"/>
          <w:sz w:val="30"/>
          <w:szCs w:val="30"/>
          <w:lang w:bidi="th-TH"/>
        </w:rPr>
        <w:t xml:space="preserve"> </w:t>
      </w:r>
      <w:r w:rsidRPr="00686C19">
        <w:rPr>
          <w:rFonts w:ascii="Angsana New" w:hAnsi="Angsana New"/>
          <w:sz w:val="30"/>
          <w:szCs w:val="30"/>
          <w:cs/>
          <w:lang w:bidi="th-TH"/>
        </w:rPr>
        <w:t>มูลค่าตามบัญชีเป็นจำนวน</w:t>
      </w:r>
      <w:r w:rsidR="007B03E3" w:rsidRPr="00686C19">
        <w:rPr>
          <w:rFonts w:ascii="Angsana New" w:hAnsi="Angsana New"/>
          <w:sz w:val="30"/>
          <w:szCs w:val="30"/>
          <w:lang w:bidi="th-TH"/>
        </w:rPr>
        <w:t xml:space="preserve"> 15,607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 w:rsidRPr="00686C19">
        <w:rPr>
          <w:rFonts w:ascii="Angsana New" w:hAnsi="Angsana New"/>
          <w:sz w:val="30"/>
          <w:szCs w:val="30"/>
          <w:lang w:bidi="th-TH"/>
        </w:rPr>
        <w:t xml:space="preserve"> </w:t>
      </w:r>
      <w:r w:rsidRPr="00686C19">
        <w:rPr>
          <w:rFonts w:ascii="Angsana New" w:hAnsi="Angsana New"/>
          <w:i/>
          <w:iCs/>
          <w:sz w:val="30"/>
          <w:szCs w:val="30"/>
          <w:lang w:bidi="th-TH"/>
        </w:rPr>
        <w:t>(</w:t>
      </w:r>
      <w:r w:rsidRPr="00686C19">
        <w:rPr>
          <w:rFonts w:ascii="Angsana New" w:hAnsi="Angsana New"/>
          <w:i/>
          <w:iCs/>
          <w:sz w:val="30"/>
          <w:szCs w:val="30"/>
          <w:cs/>
          <w:lang w:bidi="th-TH"/>
        </w:rPr>
        <w:t>3</w:t>
      </w:r>
      <w:r w:rsidRPr="00686C19">
        <w:rPr>
          <w:rFonts w:ascii="Angsana New" w:hAnsi="Angsana New"/>
          <w:i/>
          <w:iCs/>
          <w:sz w:val="30"/>
          <w:szCs w:val="30"/>
          <w:lang w:bidi="th-TH"/>
        </w:rPr>
        <w:t>1</w:t>
      </w:r>
      <w:r w:rsidRPr="00686C1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 w:hint="cs"/>
          <w:i/>
          <w:iCs/>
          <w:sz w:val="30"/>
          <w:szCs w:val="30"/>
          <w:cs/>
          <w:lang w:bidi="th-TH"/>
        </w:rPr>
        <w:t>ธันวาคม</w:t>
      </w:r>
      <w:r w:rsidRPr="00686C19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686C19">
        <w:rPr>
          <w:rFonts w:ascii="Angsana New" w:hAnsi="Angsana New"/>
          <w:i/>
          <w:iCs/>
          <w:sz w:val="30"/>
          <w:szCs w:val="30"/>
          <w:rtl/>
        </w:rPr>
        <w:t>25</w:t>
      </w:r>
      <w:r w:rsidRPr="00686C19">
        <w:rPr>
          <w:rFonts w:ascii="Angsana New" w:hAnsi="Angsana New"/>
          <w:i/>
          <w:iCs/>
          <w:sz w:val="30"/>
          <w:szCs w:val="30"/>
          <w:lang w:bidi="th-TH"/>
        </w:rPr>
        <w:t xml:space="preserve">60: </w:t>
      </w:r>
      <w:r w:rsidRPr="00686C19">
        <w:rPr>
          <w:rFonts w:ascii="Angsana New" w:hAnsi="Angsana New"/>
          <w:i/>
          <w:iCs/>
          <w:sz w:val="30"/>
          <w:szCs w:val="30"/>
          <w:lang w:val="en-US" w:bidi="th-TH"/>
        </w:rPr>
        <w:t>15</w:t>
      </w:r>
      <w:r w:rsidRPr="00686C19">
        <w:rPr>
          <w:rFonts w:ascii="Angsana New" w:hAnsi="Angsana New" w:hint="cs"/>
          <w:i/>
          <w:iCs/>
          <w:sz w:val="30"/>
          <w:szCs w:val="30"/>
          <w:cs/>
          <w:lang w:bidi="th-TH"/>
        </w:rPr>
        <w:t>,</w:t>
      </w:r>
      <w:r w:rsidRPr="00686C19">
        <w:rPr>
          <w:rFonts w:ascii="Angsana New" w:hAnsi="Angsana New"/>
          <w:i/>
          <w:iCs/>
          <w:sz w:val="30"/>
          <w:szCs w:val="30"/>
          <w:lang w:val="en-US" w:bidi="th-TH"/>
        </w:rPr>
        <w:t>600</w:t>
      </w:r>
      <w:r w:rsidRPr="00686C1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686C19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</w:t>
      </w:r>
      <w:r w:rsidRPr="00686C19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p w:rsidR="00B6127C" w:rsidRPr="00686C19" w:rsidRDefault="00B6127C">
      <w:pPr>
        <w:pStyle w:val="index"/>
        <w:tabs>
          <w:tab w:val="clear" w:pos="1134"/>
          <w:tab w:val="left" w:pos="-1710"/>
          <w:tab w:val="left" w:pos="540"/>
        </w:tabs>
        <w:spacing w:after="0" w:line="240" w:lineRule="auto"/>
        <w:ind w:left="540" w:right="-45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  <w:sectPr w:rsidR="00B6127C" w:rsidRPr="00686C19" w:rsidSect="006435EC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9E45D4" w:rsidRPr="00686C19" w:rsidRDefault="009E45D4" w:rsidP="00647FBB">
      <w:pPr>
        <w:pStyle w:val="ListParagraph"/>
        <w:ind w:left="360"/>
        <w:rPr>
          <w:rFonts w:ascii="Angsana New" w:hAnsi="Angsana New"/>
          <w:sz w:val="30"/>
          <w:szCs w:val="30"/>
        </w:rPr>
      </w:pPr>
    </w:p>
    <w:tbl>
      <w:tblPr>
        <w:tblW w:w="14425" w:type="dxa"/>
        <w:jc w:val="center"/>
        <w:tblLayout w:type="fixed"/>
        <w:tblLook w:val="01E0" w:firstRow="1" w:lastRow="1" w:firstColumn="1" w:lastColumn="1" w:noHBand="0" w:noVBand="0"/>
      </w:tblPr>
      <w:tblGrid>
        <w:gridCol w:w="2430"/>
        <w:gridCol w:w="1079"/>
        <w:gridCol w:w="270"/>
        <w:gridCol w:w="990"/>
        <w:gridCol w:w="270"/>
        <w:gridCol w:w="1170"/>
        <w:gridCol w:w="270"/>
        <w:gridCol w:w="1260"/>
        <w:gridCol w:w="270"/>
        <w:gridCol w:w="900"/>
        <w:gridCol w:w="270"/>
        <w:gridCol w:w="1080"/>
        <w:gridCol w:w="270"/>
        <w:gridCol w:w="1080"/>
        <w:gridCol w:w="288"/>
        <w:gridCol w:w="1080"/>
        <w:gridCol w:w="270"/>
        <w:gridCol w:w="1178"/>
      </w:tblGrid>
      <w:tr w:rsidR="003D366F" w:rsidRPr="00686C19" w:rsidTr="00E37115">
        <w:trPr>
          <w:jc w:val="center"/>
        </w:trPr>
        <w:tc>
          <w:tcPr>
            <w:tcW w:w="2430" w:type="dxa"/>
            <w:shd w:val="clear" w:color="auto" w:fill="auto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0"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46" w:type="dxa"/>
            <w:gridSpan w:val="15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66F" w:rsidRPr="00686C19" w:rsidTr="00E37115">
        <w:trPr>
          <w:jc w:val="center"/>
        </w:trPr>
        <w:tc>
          <w:tcPr>
            <w:tcW w:w="243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70"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อุปกรณ์จำหน่าย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8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</w:tr>
      <w:tr w:rsidR="003D366F" w:rsidRPr="00686C19" w:rsidTr="00E37115">
        <w:trPr>
          <w:jc w:val="center"/>
        </w:trPr>
        <w:tc>
          <w:tcPr>
            <w:tcW w:w="243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70" w:right="-45" w:firstLine="27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อุปกรณ์หอกลั่น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แพลตินั่ม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</w:tr>
      <w:tr w:rsidR="003D366F" w:rsidRPr="00686C19" w:rsidTr="000E52DF">
        <w:trPr>
          <w:jc w:val="center"/>
        </w:trPr>
        <w:tc>
          <w:tcPr>
            <w:tcW w:w="243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79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และคลังน้ำมัน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28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D366F" w:rsidRPr="00686C19" w:rsidTr="006B6415">
        <w:trPr>
          <w:jc w:val="center"/>
        </w:trPr>
        <w:tc>
          <w:tcPr>
            <w:tcW w:w="243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95" w:type="dxa"/>
            <w:gridSpan w:val="17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D366F" w:rsidRPr="00686C19" w:rsidTr="000E52DF">
        <w:trPr>
          <w:jc w:val="center"/>
        </w:trPr>
        <w:tc>
          <w:tcPr>
            <w:tcW w:w="243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79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8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8" w:type="dxa"/>
          </w:tcPr>
          <w:p w:rsidR="003D366F" w:rsidRPr="00686C19" w:rsidRDefault="003D366F" w:rsidP="002F0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lang w:bidi="ar-SA"/>
              </w:rPr>
            </w:pPr>
          </w:p>
        </w:tc>
      </w:tr>
      <w:tr w:rsidR="0007040B" w:rsidRPr="00686C19" w:rsidTr="000E52DF">
        <w:trPr>
          <w:jc w:val="center"/>
        </w:trPr>
        <w:tc>
          <w:tcPr>
            <w:tcW w:w="2430" w:type="dxa"/>
          </w:tcPr>
          <w:p w:rsidR="0007040B" w:rsidRPr="00686C19" w:rsidRDefault="007370E2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79" w:type="dxa"/>
          </w:tcPr>
          <w:p w:rsidR="0007040B" w:rsidRPr="00686C19" w:rsidRDefault="007370E2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2,284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7040B" w:rsidRPr="00686C19" w:rsidRDefault="00E37115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7040B" w:rsidRPr="00686C19" w:rsidRDefault="007370E2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43,462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07040B" w:rsidRPr="00686C19" w:rsidRDefault="007370E2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7,154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7040B" w:rsidRPr="00686C19" w:rsidRDefault="007370E2" w:rsidP="00BA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040B" w:rsidRPr="00686C19" w:rsidRDefault="007370E2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040B" w:rsidRPr="00686C19" w:rsidRDefault="007370E2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88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07040B" w:rsidRPr="00686C19" w:rsidRDefault="007370E2" w:rsidP="007370E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1,369</w:t>
            </w:r>
          </w:p>
        </w:tc>
        <w:tc>
          <w:tcPr>
            <w:tcW w:w="270" w:type="dxa"/>
          </w:tcPr>
          <w:p w:rsidR="0007040B" w:rsidRPr="00686C19" w:rsidRDefault="0007040B" w:rsidP="0007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:rsidR="0007040B" w:rsidRPr="00686C19" w:rsidRDefault="00E37115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55,618</w:t>
            </w:r>
          </w:p>
        </w:tc>
      </w:tr>
      <w:tr w:rsidR="00E37115" w:rsidRPr="00686C19" w:rsidTr="000E52DF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2,300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2,309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79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1,493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(1,817)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(12)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(992)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(237)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(1,246)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</w:t>
            </w:r>
            <w:r w:rsidRPr="00686C1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0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86C1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2,345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736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43,972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7,168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337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1,844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56,669</w:t>
            </w:r>
          </w:p>
        </w:tc>
      </w:tr>
      <w:tr w:rsidR="00BA1F3D" w:rsidRPr="00686C19" w:rsidTr="00E37115">
        <w:trPr>
          <w:jc w:val="center"/>
        </w:trPr>
        <w:tc>
          <w:tcPr>
            <w:tcW w:w="3509" w:type="dxa"/>
            <w:gridSpan w:val="2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:rsidR="00BA1F3D" w:rsidRPr="00686C19" w:rsidRDefault="00BA1F3D" w:rsidP="0073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143" w:hanging="180"/>
              <w:outlineLvl w:val="0"/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079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(561)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(22,855)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(4,018)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(205)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(27,655)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079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(1,266)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D53AC6" w:rsidRPr="00686C19" w:rsidRDefault="00D53AC6" w:rsidP="00D5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(233)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(1,529)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sz w:val="26"/>
                <w:szCs w:val="26"/>
              </w:rPr>
              <w:t>1,202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30</w:t>
            </w:r>
            <w:r w:rsidRPr="00686C1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(568)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(23,151)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(4,025)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(221)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(27,982)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342" w:hanging="180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2,272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20,607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3,136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1,369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27,963</w:t>
            </w:r>
          </w:p>
        </w:tc>
      </w:tr>
      <w:tr w:rsidR="00E37115" w:rsidRPr="00686C19" w:rsidTr="00E37115">
        <w:trPr>
          <w:jc w:val="center"/>
        </w:trPr>
        <w:tc>
          <w:tcPr>
            <w:tcW w:w="243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342" w:hanging="180"/>
              <w:outlineLvl w:val="0"/>
              <w:rPr>
                <w:rFonts w:asciiTheme="majorBidi" w:eastAsia="Calibr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30</w:t>
            </w:r>
            <w:r w:rsidRPr="00686C19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256</w:t>
            </w: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2,333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168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20,821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3,143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88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1,844</w:t>
            </w:r>
          </w:p>
        </w:tc>
        <w:tc>
          <w:tcPr>
            <w:tcW w:w="270" w:type="dxa"/>
          </w:tcPr>
          <w:p w:rsidR="00E37115" w:rsidRPr="00686C19" w:rsidRDefault="00E37115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:rsidR="00E37115" w:rsidRPr="00686C19" w:rsidRDefault="00D53AC6" w:rsidP="00E37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8" w:right="-108"/>
              <w:outlineLvl w:val="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86C1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28,687</w:t>
            </w:r>
          </w:p>
        </w:tc>
      </w:tr>
    </w:tbl>
    <w:p w:rsidR="00B80441" w:rsidRPr="00686C19" w:rsidRDefault="00B80441" w:rsidP="00954A30">
      <w:pPr>
        <w:rPr>
          <w:lang w:bidi="ar-SA"/>
        </w:rPr>
        <w:sectPr w:rsidR="00B80441" w:rsidRPr="00686C19" w:rsidSect="006435EC">
          <w:head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2"/>
    <w:bookmarkEnd w:id="3"/>
    <w:p w:rsidR="00BB3184" w:rsidRPr="00686C19" w:rsidRDefault="00BB3184" w:rsidP="00BB318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เจ้าหนี้การค้า</w:t>
      </w:r>
    </w:p>
    <w:p w:rsidR="00BB3184" w:rsidRPr="00686C19" w:rsidRDefault="00BB3184" w:rsidP="00BB3184"/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00"/>
        <w:gridCol w:w="1258"/>
        <w:gridCol w:w="266"/>
        <w:gridCol w:w="1072"/>
        <w:gridCol w:w="266"/>
        <w:gridCol w:w="1050"/>
        <w:gridCol w:w="269"/>
        <w:gridCol w:w="1083"/>
      </w:tblGrid>
      <w:tr w:rsidR="00BB3184" w:rsidRPr="00686C19" w:rsidTr="000C3A5B">
        <w:trPr>
          <w:trHeight w:val="408"/>
        </w:trPr>
        <w:tc>
          <w:tcPr>
            <w:tcW w:w="1659" w:type="pct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37F3C" w:rsidRPr="00686C19" w:rsidTr="000C3A5B">
        <w:trPr>
          <w:trHeight w:val="408"/>
        </w:trPr>
        <w:tc>
          <w:tcPr>
            <w:tcW w:w="1659" w:type="pct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</w:tcPr>
          <w:p w:rsidR="00237F3C" w:rsidRPr="00686C19" w:rsidRDefault="00561108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  <w:lang w:val="en-GB"/>
              </w:rPr>
              <w:t>30</w:t>
            </w:r>
            <w:r w:rsidR="00237F3C" w:rsidRPr="00686C19">
              <w:rPr>
                <w:rFonts w:hint="cs"/>
                <w:b/>
                <w:color w:val="000000"/>
                <w:cs/>
                <w:lang w:val="en-GB"/>
              </w:rPr>
              <w:t xml:space="preserve"> มิถุนายน</w:t>
            </w:r>
          </w:p>
        </w:tc>
        <w:tc>
          <w:tcPr>
            <w:tcW w:w="144" w:type="pct"/>
          </w:tcPr>
          <w:p w:rsidR="00237F3C" w:rsidRPr="00686C19" w:rsidRDefault="00237F3C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581" w:type="pct"/>
          </w:tcPr>
          <w:p w:rsidR="00237F3C" w:rsidRPr="00686C19" w:rsidRDefault="00237F3C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90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</w:rPr>
              <w:t>31</w:t>
            </w:r>
            <w:r w:rsidRPr="00686C19">
              <w:rPr>
                <w:b/>
                <w:color w:val="000000"/>
              </w:rPr>
              <w:t xml:space="preserve"> </w:t>
            </w:r>
            <w:r w:rsidRPr="00686C19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  <w:tc>
          <w:tcPr>
            <w:tcW w:w="144" w:type="pct"/>
          </w:tcPr>
          <w:p w:rsidR="00237F3C" w:rsidRPr="00686C19" w:rsidRDefault="00237F3C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569" w:type="pct"/>
          </w:tcPr>
          <w:p w:rsidR="00237F3C" w:rsidRPr="00686C19" w:rsidRDefault="00561108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90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  <w:lang w:val="en-GB"/>
              </w:rPr>
              <w:t>30</w:t>
            </w:r>
            <w:r w:rsidR="00237F3C" w:rsidRPr="00686C19">
              <w:rPr>
                <w:rFonts w:hint="cs"/>
                <w:b/>
                <w:color w:val="000000"/>
                <w:cs/>
                <w:lang w:val="en-GB"/>
              </w:rPr>
              <w:t xml:space="preserve"> มิถุนายน</w:t>
            </w:r>
          </w:p>
        </w:tc>
        <w:tc>
          <w:tcPr>
            <w:tcW w:w="146" w:type="pct"/>
          </w:tcPr>
          <w:p w:rsidR="00237F3C" w:rsidRPr="00686C19" w:rsidRDefault="00237F3C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586" w:type="pct"/>
          </w:tcPr>
          <w:p w:rsidR="00237F3C" w:rsidRPr="00686C19" w:rsidRDefault="00237F3C" w:rsidP="0023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</w:rPr>
              <w:t>31</w:t>
            </w:r>
            <w:r w:rsidRPr="00686C19">
              <w:rPr>
                <w:b/>
                <w:color w:val="000000"/>
              </w:rPr>
              <w:t xml:space="preserve"> </w:t>
            </w:r>
            <w:r w:rsidRPr="00686C19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</w:tr>
      <w:tr w:rsidR="00237F3C" w:rsidRPr="00686C19" w:rsidTr="000C3A5B">
        <w:trPr>
          <w:trHeight w:val="408"/>
        </w:trPr>
        <w:tc>
          <w:tcPr>
            <w:tcW w:w="1659" w:type="pct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2" w:type="pct"/>
          </w:tcPr>
          <w:p w:rsidR="00237F3C" w:rsidRPr="00686C19" w:rsidRDefault="00561108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17" w:right="-63"/>
              <w:jc w:val="center"/>
            </w:pPr>
            <w:r w:rsidRPr="00686C19">
              <w:t>2561</w:t>
            </w:r>
          </w:p>
        </w:tc>
        <w:tc>
          <w:tcPr>
            <w:tcW w:w="144" w:type="pct"/>
          </w:tcPr>
          <w:p w:rsidR="00237F3C" w:rsidRPr="00686C19" w:rsidRDefault="00237F3C" w:rsidP="00237F3C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237F3C" w:rsidRPr="00686C19" w:rsidRDefault="00237F3C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  <w:tc>
          <w:tcPr>
            <w:tcW w:w="144" w:type="pct"/>
          </w:tcPr>
          <w:p w:rsidR="00237F3C" w:rsidRPr="00686C19" w:rsidRDefault="00237F3C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569" w:type="pct"/>
          </w:tcPr>
          <w:p w:rsidR="00237F3C" w:rsidRPr="00686C19" w:rsidRDefault="00237F3C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146" w:type="pct"/>
          </w:tcPr>
          <w:p w:rsidR="00237F3C" w:rsidRPr="00686C19" w:rsidRDefault="00237F3C" w:rsidP="00C36AB2">
            <w:pPr>
              <w:pStyle w:val="a3"/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:rsidR="00237F3C" w:rsidRPr="00686C19" w:rsidRDefault="00237F3C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</w:tr>
      <w:tr w:rsidR="00237F3C" w:rsidRPr="00686C19" w:rsidTr="000C3A5B">
        <w:trPr>
          <w:trHeight w:val="408"/>
        </w:trPr>
        <w:tc>
          <w:tcPr>
            <w:tcW w:w="1659" w:type="pct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3" w:type="pct"/>
            <w:gridSpan w:val="7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37F3C" w:rsidRPr="00686C19" w:rsidTr="000C3A5B">
        <w:trPr>
          <w:trHeight w:val="408"/>
        </w:trPr>
        <w:tc>
          <w:tcPr>
            <w:tcW w:w="1659" w:type="pct"/>
            <w:shd w:val="clear" w:color="auto" w:fill="auto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8" w:type="pct"/>
          </w:tcPr>
          <w:p w:rsidR="00237F3C" w:rsidRPr="00686C19" w:rsidRDefault="00FC3F42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237F3C" w:rsidRPr="00686C19" w:rsidRDefault="00561108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7" w:right="-105"/>
            </w:pPr>
            <w:r w:rsidRPr="00686C19">
              <w:t>123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12</w:t>
            </w:r>
            <w:r w:rsidR="00F046F6" w:rsidRPr="00686C19">
              <w:t>9</w:t>
            </w:r>
          </w:p>
        </w:tc>
        <w:tc>
          <w:tcPr>
            <w:tcW w:w="144" w:type="pct"/>
            <w:shd w:val="clear" w:color="auto" w:fill="auto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9" w:type="pct"/>
            <w:shd w:val="clear" w:color="auto" w:fill="auto"/>
            <w:vAlign w:val="bottom"/>
          </w:tcPr>
          <w:p w:rsidR="00237F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1,918</w:t>
            </w:r>
          </w:p>
        </w:tc>
        <w:tc>
          <w:tcPr>
            <w:tcW w:w="146" w:type="pct"/>
            <w:shd w:val="clear" w:color="auto" w:fill="auto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6" w:type="pct"/>
            <w:shd w:val="clear" w:color="auto" w:fill="auto"/>
            <w:vAlign w:val="bottom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77</w:t>
            </w:r>
            <w:r w:rsidR="006C1B30" w:rsidRPr="00686C19">
              <w:t>5</w:t>
            </w:r>
          </w:p>
        </w:tc>
      </w:tr>
      <w:tr w:rsidR="00237F3C" w:rsidRPr="00686C19" w:rsidTr="000C3A5B">
        <w:trPr>
          <w:trHeight w:val="408"/>
        </w:trPr>
        <w:tc>
          <w:tcPr>
            <w:tcW w:w="1659" w:type="pct"/>
            <w:shd w:val="clear" w:color="auto" w:fill="auto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946BC6" w:rsidRPr="00686C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88" w:type="pct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F3C" w:rsidRPr="00686C19" w:rsidRDefault="00561108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7" w:right="-105"/>
            </w:pPr>
            <w:r w:rsidRPr="00686C19">
              <w:t>10,644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rPr>
                <w:rFonts w:hint="cs"/>
                <w:cs/>
              </w:rPr>
              <w:t>9,887</w:t>
            </w:r>
          </w:p>
        </w:tc>
        <w:tc>
          <w:tcPr>
            <w:tcW w:w="144" w:type="pct"/>
            <w:shd w:val="clear" w:color="auto" w:fill="auto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F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7,535</w:t>
            </w:r>
          </w:p>
        </w:tc>
        <w:tc>
          <w:tcPr>
            <w:tcW w:w="146" w:type="pct"/>
            <w:shd w:val="clear" w:color="auto" w:fill="auto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7,459</w:t>
            </w:r>
          </w:p>
        </w:tc>
      </w:tr>
      <w:tr w:rsidR="00237F3C" w:rsidRPr="00686C19" w:rsidTr="000C3A5B">
        <w:trPr>
          <w:trHeight w:val="423"/>
        </w:trPr>
        <w:tc>
          <w:tcPr>
            <w:tcW w:w="1659" w:type="pct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shd w:val="clear" w:color="auto" w:fill="auto"/>
          </w:tcPr>
          <w:p w:rsidR="00237F3C" w:rsidRPr="00686C19" w:rsidRDefault="00237F3C" w:rsidP="0023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37F3C" w:rsidRPr="00686C19" w:rsidRDefault="00561108" w:rsidP="00C3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10,767</w:t>
            </w:r>
          </w:p>
        </w:tc>
        <w:tc>
          <w:tcPr>
            <w:tcW w:w="144" w:type="pct"/>
            <w:vAlign w:val="center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rFonts w:hint="cs"/>
                <w:b/>
                <w:bCs/>
                <w:cs/>
              </w:rPr>
              <w:t>10,016</w:t>
            </w:r>
          </w:p>
        </w:tc>
        <w:tc>
          <w:tcPr>
            <w:tcW w:w="144" w:type="pct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7F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9,453</w:t>
            </w:r>
          </w:p>
        </w:tc>
        <w:tc>
          <w:tcPr>
            <w:tcW w:w="146" w:type="pct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7F3C" w:rsidRPr="00686C19" w:rsidRDefault="00237F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8,23</w:t>
            </w:r>
            <w:r w:rsidR="00F046F6" w:rsidRPr="00686C19">
              <w:rPr>
                <w:b/>
                <w:bCs/>
              </w:rPr>
              <w:t>4</w:t>
            </w:r>
          </w:p>
        </w:tc>
      </w:tr>
    </w:tbl>
    <w:p w:rsidR="00BB3184" w:rsidRPr="00686C19" w:rsidRDefault="00BB3184" w:rsidP="00C36AB2">
      <w:r w:rsidRPr="00686C19">
        <w:tab/>
      </w:r>
    </w:p>
    <w:p w:rsidR="00BB3184" w:rsidRPr="00686C19" w:rsidRDefault="00BB3184" w:rsidP="00BB3184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เจ้าหนี้อื่น</w:t>
      </w:r>
    </w:p>
    <w:p w:rsidR="00BB3184" w:rsidRPr="00686C19" w:rsidRDefault="00BB3184" w:rsidP="00BB3184"/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134"/>
        <w:gridCol w:w="236"/>
        <w:gridCol w:w="1078"/>
        <w:gridCol w:w="236"/>
        <w:gridCol w:w="12"/>
        <w:gridCol w:w="1057"/>
        <w:gridCol w:w="283"/>
        <w:gridCol w:w="1112"/>
      </w:tblGrid>
      <w:tr w:rsidR="00BB3184" w:rsidRPr="00686C19" w:rsidTr="000C3A5B">
        <w:tc>
          <w:tcPr>
            <w:tcW w:w="3060" w:type="dxa"/>
            <w:shd w:val="clear" w:color="auto" w:fill="auto"/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gridSpan w:val="4"/>
            <w:shd w:val="clear" w:color="auto" w:fill="auto"/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F4B3C" w:rsidRPr="00686C19" w:rsidTr="000C3A5B">
        <w:tc>
          <w:tcPr>
            <w:tcW w:w="3060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90" w:type="dxa"/>
            <w:tcBorders>
              <w:left w:val="nil"/>
            </w:tcBorders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F4B3C" w:rsidRPr="00686C19" w:rsidRDefault="00467EEE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</w:rPr>
              <w:t>30</w:t>
            </w:r>
            <w:r w:rsidR="004F4B3C" w:rsidRPr="00686C19">
              <w:rPr>
                <w:rFonts w:hint="cs"/>
                <w:b/>
                <w:color w:val="000000"/>
                <w:cs/>
                <w:lang w:val="en-GB"/>
              </w:rPr>
              <w:t xml:space="preserve"> มิถุนายน</w:t>
            </w:r>
          </w:p>
        </w:tc>
        <w:tc>
          <w:tcPr>
            <w:tcW w:w="236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78" w:type="dxa"/>
          </w:tcPr>
          <w:p w:rsidR="004F4B3C" w:rsidRPr="00686C19" w:rsidRDefault="00467EEE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90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</w:rPr>
              <w:t>31</w:t>
            </w:r>
            <w:r w:rsidR="004F4B3C" w:rsidRPr="00686C19">
              <w:rPr>
                <w:b/>
                <w:color w:val="000000"/>
              </w:rPr>
              <w:t xml:space="preserve"> </w:t>
            </w:r>
            <w:r w:rsidR="004F4B3C" w:rsidRPr="00686C19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  <w:tc>
          <w:tcPr>
            <w:tcW w:w="248" w:type="dxa"/>
            <w:gridSpan w:val="2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57" w:type="dxa"/>
          </w:tcPr>
          <w:p w:rsidR="004F4B3C" w:rsidRPr="00686C19" w:rsidRDefault="00467EEE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90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  <w:lang w:val="en-GB"/>
              </w:rPr>
              <w:t>30</w:t>
            </w:r>
            <w:r w:rsidR="004F4B3C" w:rsidRPr="00686C19">
              <w:rPr>
                <w:rFonts w:hint="cs"/>
                <w:b/>
                <w:color w:val="000000"/>
                <w:cs/>
                <w:lang w:val="en-GB"/>
              </w:rPr>
              <w:t xml:space="preserve"> มิถุนายน</w:t>
            </w:r>
          </w:p>
        </w:tc>
        <w:tc>
          <w:tcPr>
            <w:tcW w:w="283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112" w:type="dxa"/>
          </w:tcPr>
          <w:p w:rsidR="004F4B3C" w:rsidRPr="00686C19" w:rsidRDefault="00467EEE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b/>
                <w:color w:val="000000"/>
                <w:cs/>
              </w:rPr>
            </w:pPr>
            <w:r w:rsidRPr="00686C19">
              <w:rPr>
                <w:bCs/>
                <w:color w:val="000000"/>
              </w:rPr>
              <w:t>31</w:t>
            </w:r>
            <w:r w:rsidR="004F4B3C" w:rsidRPr="00686C19">
              <w:rPr>
                <w:b/>
                <w:color w:val="000000"/>
              </w:rPr>
              <w:t xml:space="preserve"> </w:t>
            </w:r>
            <w:r w:rsidR="004F4B3C" w:rsidRPr="00686C19">
              <w:rPr>
                <w:rFonts w:hint="cs"/>
                <w:b/>
                <w:color w:val="000000"/>
                <w:cs/>
              </w:rPr>
              <w:t>ธันวาคม</w:t>
            </w:r>
          </w:p>
        </w:tc>
      </w:tr>
      <w:tr w:rsidR="004F4B3C" w:rsidRPr="00686C19" w:rsidTr="000C3A5B">
        <w:tc>
          <w:tcPr>
            <w:tcW w:w="3060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90" w:type="dxa"/>
            <w:tcBorders>
              <w:left w:val="nil"/>
            </w:tcBorders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236" w:type="dxa"/>
          </w:tcPr>
          <w:p w:rsidR="004F4B3C" w:rsidRPr="00686C19" w:rsidRDefault="004F4B3C" w:rsidP="004F4B3C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  <w:tc>
          <w:tcPr>
            <w:tcW w:w="248" w:type="dxa"/>
            <w:gridSpan w:val="2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61</w:t>
            </w:r>
          </w:p>
        </w:tc>
        <w:tc>
          <w:tcPr>
            <w:tcW w:w="283" w:type="dxa"/>
          </w:tcPr>
          <w:p w:rsidR="004F4B3C" w:rsidRPr="00686C19" w:rsidRDefault="004F4B3C" w:rsidP="004F4B3C">
            <w:pPr>
              <w:pStyle w:val="a3"/>
              <w:tabs>
                <w:tab w:val="left" w:pos="792"/>
              </w:tabs>
              <w:spacing w:line="380" w:lineRule="exact"/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686C19">
              <w:rPr>
                <w:cs/>
              </w:rPr>
              <w:t>25</w:t>
            </w:r>
            <w:r w:rsidRPr="00686C19">
              <w:t>60</w:t>
            </w: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48" w:type="dxa"/>
            <w:gridSpan w:val="8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5"/>
                <w:tab w:val="center" w:pos="454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ab/>
            </w:r>
            <w:r w:rsidRPr="00686C19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FC3F42" w:rsidRPr="00686C1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61</w:t>
            </w:r>
          </w:p>
        </w:tc>
        <w:tc>
          <w:tcPr>
            <w:tcW w:w="236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56</w:t>
            </w:r>
          </w:p>
        </w:tc>
        <w:tc>
          <w:tcPr>
            <w:tcW w:w="248" w:type="dxa"/>
            <w:gridSpan w:val="2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68</w:t>
            </w:r>
          </w:p>
        </w:tc>
        <w:tc>
          <w:tcPr>
            <w:tcW w:w="283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69</w:t>
            </w: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36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48" w:type="dxa"/>
            <w:gridSpan w:val="2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283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1,15</w:t>
            </w:r>
            <w:r w:rsidR="008D70C5" w:rsidRPr="00686C19">
              <w:t>1</w:t>
            </w:r>
          </w:p>
        </w:tc>
        <w:tc>
          <w:tcPr>
            <w:tcW w:w="236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1,174</w:t>
            </w:r>
          </w:p>
        </w:tc>
        <w:tc>
          <w:tcPr>
            <w:tcW w:w="248" w:type="dxa"/>
            <w:gridSpan w:val="2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957</w:t>
            </w:r>
          </w:p>
        </w:tc>
        <w:tc>
          <w:tcPr>
            <w:tcW w:w="283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882</w:t>
            </w: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หนี้สินจากสัญญาประกันความเสี่ยง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256D2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22</w:t>
            </w:r>
          </w:p>
        </w:tc>
        <w:tc>
          <w:tcPr>
            <w:tcW w:w="236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B3184" w:rsidRPr="00686C19" w:rsidRDefault="00934F99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9</w:t>
            </w:r>
          </w:p>
        </w:tc>
        <w:tc>
          <w:tcPr>
            <w:tcW w:w="248" w:type="dxa"/>
            <w:gridSpan w:val="2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22</w:t>
            </w:r>
          </w:p>
        </w:tc>
        <w:tc>
          <w:tcPr>
            <w:tcW w:w="283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B3184" w:rsidRPr="00686C19" w:rsidRDefault="00BF4A2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9</w:t>
            </w: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BB3184" w:rsidRPr="00686C19" w:rsidRDefault="008D70C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1,872</w:t>
            </w:r>
          </w:p>
        </w:tc>
        <w:tc>
          <w:tcPr>
            <w:tcW w:w="236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8" w:type="dxa"/>
          </w:tcPr>
          <w:p w:rsidR="00BB3184" w:rsidRPr="00686C19" w:rsidRDefault="004B39B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1,7</w:t>
            </w:r>
            <w:r w:rsidR="00F046F6" w:rsidRPr="00686C19">
              <w:t>79</w:t>
            </w:r>
          </w:p>
        </w:tc>
        <w:tc>
          <w:tcPr>
            <w:tcW w:w="248" w:type="dxa"/>
            <w:gridSpan w:val="2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57" w:type="dxa"/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1,079</w:t>
            </w:r>
          </w:p>
        </w:tc>
        <w:tc>
          <w:tcPr>
            <w:tcW w:w="283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2" w:type="dxa"/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1,104</w:t>
            </w:r>
          </w:p>
        </w:tc>
      </w:tr>
      <w:tr w:rsidR="00BB3184" w:rsidRPr="00686C19" w:rsidTr="000C3A5B">
        <w:tc>
          <w:tcPr>
            <w:tcW w:w="3060" w:type="dxa"/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</w:tcPr>
          <w:p w:rsidR="00BB3184" w:rsidRPr="00686C19" w:rsidRDefault="00BB3184" w:rsidP="00DB5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3,10</w:t>
            </w:r>
            <w:r w:rsidR="008D70C5" w:rsidRPr="00686C19">
              <w:rPr>
                <w:b/>
                <w:bCs/>
              </w:rPr>
              <w:t>6</w:t>
            </w:r>
          </w:p>
        </w:tc>
        <w:tc>
          <w:tcPr>
            <w:tcW w:w="236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3,018</w:t>
            </w:r>
          </w:p>
        </w:tc>
        <w:tc>
          <w:tcPr>
            <w:tcW w:w="248" w:type="dxa"/>
            <w:gridSpan w:val="2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2,126</w:t>
            </w:r>
          </w:p>
        </w:tc>
        <w:tc>
          <w:tcPr>
            <w:tcW w:w="283" w:type="dxa"/>
          </w:tcPr>
          <w:p w:rsidR="00BB3184" w:rsidRPr="00686C19" w:rsidRDefault="00BB318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BB3184" w:rsidRPr="00686C19" w:rsidRDefault="00F046F6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2,064</w:t>
            </w:r>
          </w:p>
        </w:tc>
      </w:tr>
    </w:tbl>
    <w:p w:rsidR="00B01638" w:rsidRPr="00686C19" w:rsidRDefault="00B01638" w:rsidP="00B0163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870CCC" w:rsidRPr="00686C19" w:rsidRDefault="00B01638" w:rsidP="00DB5F9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br w:type="page"/>
      </w:r>
      <w:r w:rsidR="004762B0"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:rsidR="004F4B3C" w:rsidRPr="00686C19" w:rsidRDefault="004F4B3C" w:rsidP="004F4B3C">
      <w:pPr>
        <w:pStyle w:val="index"/>
        <w:tabs>
          <w:tab w:val="clear" w:pos="1134"/>
          <w:tab w:val="left" w:pos="540"/>
        </w:tabs>
        <w:spacing w:after="0" w:line="240" w:lineRule="auto"/>
        <w:ind w:left="1620" w:right="-45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102"/>
        <w:gridCol w:w="236"/>
        <w:gridCol w:w="1074"/>
        <w:gridCol w:w="236"/>
        <w:gridCol w:w="1024"/>
        <w:gridCol w:w="236"/>
        <w:gridCol w:w="1114"/>
      </w:tblGrid>
      <w:tr w:rsidR="004F4B3C" w:rsidRPr="00686C19" w:rsidTr="00553AAA">
        <w:tc>
          <w:tcPr>
            <w:tcW w:w="4248" w:type="dxa"/>
          </w:tcPr>
          <w:p w:rsidR="004F4B3C" w:rsidRPr="00686C19" w:rsidRDefault="004F4B3C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4F4B3C" w:rsidRPr="00686C19" w:rsidRDefault="004F4B3C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  <w:r w:rsidRPr="00686C19">
              <w:rPr>
                <w:b/>
                <w:bCs/>
              </w:rPr>
              <w:t xml:space="preserve"> </w:t>
            </w:r>
          </w:p>
        </w:tc>
        <w:tc>
          <w:tcPr>
            <w:tcW w:w="236" w:type="dxa"/>
          </w:tcPr>
          <w:p w:rsidR="004F4B3C" w:rsidRPr="00686C19" w:rsidRDefault="004F4B3C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74" w:type="dxa"/>
            <w:gridSpan w:val="3"/>
          </w:tcPr>
          <w:p w:rsidR="004F4B3C" w:rsidRPr="00686C19" w:rsidRDefault="004F4B3C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  <w:r w:rsidRPr="00686C19">
              <w:rPr>
                <w:b/>
                <w:bCs/>
              </w:rPr>
              <w:t xml:space="preserve"> 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86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676A8"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86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2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686C19">
              <w:rPr>
                <w:bCs/>
                <w:color w:val="000000"/>
                <w:lang w:val="en-GB"/>
              </w:rPr>
              <w:t>25</w:t>
            </w:r>
            <w:r w:rsidRPr="00686C19">
              <w:rPr>
                <w:bCs/>
                <w:color w:val="000000"/>
              </w:rPr>
              <w:t>6</w:t>
            </w:r>
            <w:r w:rsidRPr="00686C19">
              <w:rPr>
                <w:rFonts w:hint="cs"/>
                <w:b/>
                <w:color w:val="00000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74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686C19">
              <w:rPr>
                <w:bCs/>
                <w:color w:val="000000"/>
                <w:lang w:val="en-GB"/>
              </w:rPr>
              <w:t>25</w:t>
            </w:r>
            <w:r w:rsidRPr="00686C19">
              <w:rPr>
                <w:rFonts w:hint="cs"/>
                <w:b/>
                <w:color w:val="000000"/>
                <w:cs/>
                <w:lang w:val="en-GB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024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686C19">
              <w:rPr>
                <w:bCs/>
                <w:color w:val="000000"/>
                <w:lang w:val="en-GB"/>
              </w:rPr>
              <w:t>25</w:t>
            </w:r>
            <w:r w:rsidRPr="00686C19">
              <w:rPr>
                <w:bCs/>
                <w:color w:val="000000"/>
              </w:rPr>
              <w:t>6</w:t>
            </w:r>
            <w:r w:rsidRPr="00686C19">
              <w:rPr>
                <w:rFonts w:hint="cs"/>
                <w:b/>
                <w:color w:val="00000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114" w:type="dxa"/>
            <w:shd w:val="clear" w:color="auto" w:fill="auto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 w:rsidRPr="00686C19">
              <w:rPr>
                <w:bCs/>
                <w:color w:val="000000"/>
                <w:lang w:val="en-GB"/>
              </w:rPr>
              <w:t>25</w:t>
            </w:r>
            <w:r w:rsidRPr="00686C19">
              <w:rPr>
                <w:rFonts w:hint="cs"/>
                <w:b/>
                <w:color w:val="000000"/>
                <w:cs/>
                <w:lang w:val="en-GB"/>
              </w:rPr>
              <w:t>60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7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  <w:r w:rsidR="00CF6EAC"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และหุ้นกู้</w:t>
            </w:r>
          </w:p>
        </w:tc>
        <w:tc>
          <w:tcPr>
            <w:tcW w:w="5022" w:type="dxa"/>
            <w:gridSpan w:val="7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94"/>
              <w:jc w:val="center"/>
              <w:rPr>
                <w:i/>
                <w:iCs/>
                <w:cs/>
              </w:rPr>
            </w:pP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86C1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86C1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02" w:type="dxa"/>
          </w:tcPr>
          <w:p w:rsidR="004F4B3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40,903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39,587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</w:tcPr>
          <w:p w:rsidR="004F4B3C" w:rsidRPr="00686C19" w:rsidRDefault="000F1D2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20,672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26,879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686C19">
              <w:rPr>
                <w:rFonts w:hint="cs"/>
                <w:cs/>
              </w:rPr>
              <w:t>เพิ่มขึ้น</w:t>
            </w:r>
          </w:p>
        </w:tc>
        <w:tc>
          <w:tcPr>
            <w:tcW w:w="1102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5,431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413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3,500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02" w:type="dxa"/>
            <w:vAlign w:val="bottom"/>
          </w:tcPr>
          <w:p w:rsidR="004F4B3C" w:rsidRPr="00686C19" w:rsidRDefault="00B676A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(1,238</w:t>
            </w:r>
            <w:r w:rsidR="00561108"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(3</w:t>
            </w:r>
            <w:r w:rsidR="00F50D45" w:rsidRPr="00686C19">
              <w:t>,097</w:t>
            </w:r>
            <w:r w:rsidR="004F4B3C"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(150)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</w:t>
            </w:r>
            <w:r w:rsidR="00467EEE" w:rsidRPr="00686C19">
              <w:t>2,</w:t>
            </w:r>
            <w:r w:rsidRPr="00686C19">
              <w:t>150</w:t>
            </w:r>
            <w:r w:rsidR="004F4B3C" w:rsidRPr="00686C19">
              <w:t>)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ต้นทุนการทำรายการเงินกู้ยืม</w:t>
            </w:r>
          </w:p>
        </w:tc>
        <w:tc>
          <w:tcPr>
            <w:tcW w:w="1102" w:type="dxa"/>
            <w:vAlign w:val="bottom"/>
          </w:tcPr>
          <w:p w:rsidR="004F4B3C" w:rsidRPr="00686C19" w:rsidRDefault="009D6204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>
              <w:t>(8</w:t>
            </w:r>
            <w:r w:rsidR="00561108"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(8</w:t>
            </w:r>
            <w:r w:rsidR="004F4B3C"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ตัดจำหน่ายต้นทุนการทำรายการเงินกู้ยืม</w:t>
            </w:r>
          </w:p>
        </w:tc>
        <w:tc>
          <w:tcPr>
            <w:tcW w:w="1102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20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20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2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5</w:t>
            </w:r>
          </w:p>
        </w:tc>
      </w:tr>
      <w:tr w:rsidR="00CF6EAC" w:rsidRPr="00686C19" w:rsidTr="00553AAA">
        <w:tc>
          <w:tcPr>
            <w:tcW w:w="4248" w:type="dxa"/>
          </w:tcPr>
          <w:p w:rsidR="00CF6EAC" w:rsidRPr="00686C19" w:rsidRDefault="00E42ED3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ตัดจำหน่</w:t>
            </w:r>
            <w:r w:rsidR="00CF6EAC" w:rsidRPr="00686C19">
              <w:rPr>
                <w:rFonts w:ascii="Angsana New" w:hAnsi="Angsana New" w:hint="cs"/>
                <w:sz w:val="30"/>
                <w:szCs w:val="30"/>
                <w:cs/>
              </w:rPr>
              <w:t>ายค่าใช้จ่ายในการออกหุ้นกู้</w:t>
            </w:r>
          </w:p>
        </w:tc>
        <w:tc>
          <w:tcPr>
            <w:tcW w:w="1102" w:type="dxa"/>
            <w:vAlign w:val="bottom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  <w:tc>
          <w:tcPr>
            <w:tcW w:w="236" w:type="dxa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CF6EA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  <w:tc>
          <w:tcPr>
            <w:tcW w:w="236" w:type="dxa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  <w:tc>
          <w:tcPr>
            <w:tcW w:w="236" w:type="dxa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CF6EA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1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686C19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39</w:t>
            </w:r>
            <w:r w:rsidR="00B676A8" w:rsidRPr="00686C19">
              <w:t>3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:rsidR="004F4B3C" w:rsidRPr="00686C19" w:rsidRDefault="004F4B3C" w:rsidP="00744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</w:t>
            </w:r>
            <w:r w:rsidR="00F50D45" w:rsidRPr="00686C19">
              <w:t>39</w:t>
            </w:r>
            <w:r w:rsidR="0074438E" w:rsidRPr="00686C19">
              <w:t>4</w:t>
            </w:r>
            <w:r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48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(371</w:t>
            </w:r>
            <w:r w:rsidR="004F4B3C" w:rsidRPr="00686C19">
              <w:t>)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686C19">
              <w:rPr>
                <w:rFonts w:hint="cs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:rsidR="004F4B3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45,50</w:t>
            </w:r>
            <w:r w:rsidR="009D6204">
              <w:t>2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36,522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4F4B3C" w:rsidRPr="00686C19" w:rsidRDefault="000F1D2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rtl/>
                <w:cs/>
              </w:rPr>
            </w:pPr>
            <w:r w:rsidRPr="00686C19">
              <w:t>24,073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rtl/>
                <w:cs/>
              </w:rPr>
            </w:pPr>
            <w:r w:rsidRPr="00686C19">
              <w:t>24,364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686C19">
              <w:rPr>
                <w:i/>
                <w:iCs/>
                <w:cs/>
              </w:rPr>
              <w:t>หัก</w:t>
            </w:r>
            <w:r w:rsidRPr="00686C19">
              <w:rPr>
                <w:cs/>
              </w:rPr>
              <w:t xml:space="preserve"> </w:t>
            </w:r>
            <w:r w:rsidRPr="00686C19">
              <w:rPr>
                <w:rFonts w:hint="cs"/>
                <w:cs/>
              </w:rPr>
              <w:t>เงินกู้ยืมระยะยาว</w:t>
            </w:r>
            <w:r w:rsidRPr="00686C19">
              <w:rPr>
                <w:cs/>
              </w:rPr>
              <w:t>ส่วนที่ถึงกำหนดชำระ</w:t>
            </w:r>
            <w:r w:rsidRPr="00686C19">
              <w:rPr>
                <w:rFonts w:hint="cs"/>
                <w:cs/>
              </w:rPr>
              <w:t xml:space="preserve">     </w:t>
            </w:r>
            <w:r w:rsidRPr="00686C19">
              <w:rPr>
                <w:cs/>
              </w:rPr>
              <w:br/>
            </w:r>
            <w:r w:rsidRPr="00686C19">
              <w:rPr>
                <w:rFonts w:hint="cs"/>
                <w:cs/>
              </w:rPr>
              <w:t xml:space="preserve">    </w:t>
            </w:r>
            <w:r w:rsidRPr="00686C19">
              <w:rPr>
                <w:cs/>
              </w:rPr>
              <w:t>ภายในหนึ่งปี</w:t>
            </w:r>
          </w:p>
        </w:tc>
        <w:tc>
          <w:tcPr>
            <w:tcW w:w="1102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(2,281)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cs/>
              </w:rPr>
            </w:pPr>
            <w:r w:rsidRPr="00686C19">
              <w:t>(1,545</w:t>
            </w:r>
            <w:r w:rsidR="004F4B3C"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(350)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(300</w:t>
            </w:r>
            <w:r w:rsidR="004F4B3C" w:rsidRPr="00686C19">
              <w:t>)</w:t>
            </w:r>
          </w:p>
        </w:tc>
      </w:tr>
      <w:tr w:rsidR="00CF6EAC" w:rsidRPr="00686C19" w:rsidTr="00553AAA">
        <w:tc>
          <w:tcPr>
            <w:tcW w:w="4248" w:type="dxa"/>
          </w:tcPr>
          <w:p w:rsidR="00CF6EAC" w:rsidRPr="00686C19" w:rsidRDefault="00CF6EAC" w:rsidP="00CF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i/>
                <w:iCs/>
                <w:cs/>
              </w:rPr>
            </w:pPr>
            <w:r w:rsidRPr="00686C19">
              <w:rPr>
                <w:i/>
                <w:iCs/>
              </w:rPr>
              <w:t xml:space="preserve">      </w:t>
            </w:r>
            <w:r w:rsidRPr="00686C19">
              <w:t xml:space="preserve"> </w:t>
            </w:r>
            <w:r w:rsidRPr="00686C19">
              <w:rPr>
                <w:rFonts w:hint="cs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02" w:type="dxa"/>
            <w:vAlign w:val="bottom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(4,000)</w:t>
            </w:r>
          </w:p>
        </w:tc>
        <w:tc>
          <w:tcPr>
            <w:tcW w:w="236" w:type="dxa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vAlign w:val="bottom"/>
          </w:tcPr>
          <w:p w:rsidR="00CF6EA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  <w:tc>
          <w:tcPr>
            <w:tcW w:w="236" w:type="dxa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vAlign w:val="bottom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(4,000)</w:t>
            </w:r>
          </w:p>
        </w:tc>
        <w:tc>
          <w:tcPr>
            <w:tcW w:w="236" w:type="dxa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vAlign w:val="bottom"/>
          </w:tcPr>
          <w:p w:rsidR="00CF6EAC" w:rsidRPr="00686C19" w:rsidRDefault="00CF6EA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-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686C19">
              <w:rPr>
                <w:i/>
                <w:iCs/>
              </w:rPr>
              <w:t xml:space="preserve">       </w:t>
            </w:r>
            <w:r w:rsidRPr="00686C19">
              <w:rPr>
                <w:rFonts w:hint="cs"/>
                <w:cs/>
              </w:rPr>
              <w:t>เงินกู้ยืมระยะสั้น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(7,860)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(7,034</w:t>
            </w:r>
            <w:r w:rsidR="004F4B3C" w:rsidRPr="00686C19">
              <w:t>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4F4B3C" w:rsidRPr="00686C19" w:rsidRDefault="00561108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(6,831)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4F4B3C" w:rsidRPr="00686C19" w:rsidRDefault="00F50D45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</w:pPr>
            <w:r w:rsidRPr="00686C19">
              <w:t>(6,824</w:t>
            </w:r>
            <w:r w:rsidR="004F4B3C" w:rsidRPr="00686C19">
              <w:t>)</w:t>
            </w:r>
          </w:p>
        </w:tc>
      </w:tr>
      <w:tr w:rsidR="004F4B3C" w:rsidRPr="00686C19" w:rsidTr="00553AAA">
        <w:tc>
          <w:tcPr>
            <w:tcW w:w="4248" w:type="dxa"/>
          </w:tcPr>
          <w:p w:rsidR="004F4B3C" w:rsidRPr="00686C19" w:rsidRDefault="004F4B3C" w:rsidP="004F4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B3C" w:rsidRPr="00686C19" w:rsidRDefault="000F1D2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31,36</w:t>
            </w:r>
            <w:r w:rsidR="009D6204">
              <w:rPr>
                <w:b/>
                <w:bCs/>
              </w:rPr>
              <w:t>1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27,943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B3C" w:rsidRPr="00686C19" w:rsidRDefault="000F1D2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  <w:r w:rsidRPr="00686C19">
              <w:rPr>
                <w:b/>
                <w:bCs/>
              </w:rPr>
              <w:t>12,892</w:t>
            </w:r>
          </w:p>
        </w:tc>
        <w:tc>
          <w:tcPr>
            <w:tcW w:w="236" w:type="dxa"/>
          </w:tcPr>
          <w:p w:rsidR="004F4B3C" w:rsidRPr="00686C19" w:rsidRDefault="004F4B3C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B3C" w:rsidRPr="00686C19" w:rsidRDefault="00467EE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207" w:right="-10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17,240</w:t>
            </w:r>
          </w:p>
        </w:tc>
      </w:tr>
    </w:tbl>
    <w:p w:rsidR="00B01638" w:rsidRPr="00686C19" w:rsidRDefault="00B01638" w:rsidP="00BB3184">
      <w:pPr>
        <w:ind w:firstLine="540"/>
        <w:rPr>
          <w:b/>
          <w:bCs/>
          <w:i/>
          <w:iCs/>
        </w:rPr>
      </w:pPr>
    </w:p>
    <w:p w:rsidR="009E45D4" w:rsidRPr="00686C19" w:rsidRDefault="004762B0" w:rsidP="00BB3184">
      <w:pPr>
        <w:ind w:firstLine="540"/>
        <w:rPr>
          <w:b/>
          <w:bCs/>
          <w:i/>
          <w:iCs/>
          <w:cs/>
        </w:rPr>
      </w:pPr>
      <w:r w:rsidRPr="00686C19">
        <w:rPr>
          <w:b/>
          <w:bCs/>
          <w:i/>
          <w:iCs/>
          <w:cs/>
        </w:rPr>
        <w:t>หุ้นกู้</w:t>
      </w:r>
    </w:p>
    <w:p w:rsidR="00ED7567" w:rsidRPr="00686C19" w:rsidRDefault="00ED756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45"/>
        <w:jc w:val="thaiDistribute"/>
      </w:pPr>
    </w:p>
    <w:p w:rsidR="002C7564" w:rsidRPr="00686C19" w:rsidRDefault="002C7564" w:rsidP="002C7564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="Angsana New" w:hAnsi="Angsana New"/>
          <w:sz w:val="30"/>
          <w:szCs w:val="30"/>
          <w:lang w:val="en-US" w:bidi="th-TH"/>
        </w:rPr>
      </w:pPr>
      <w:r w:rsidRPr="00686C19">
        <w:rPr>
          <w:rFonts w:ascii="Angsana New" w:hAnsi="Angsana New"/>
          <w:sz w:val="30"/>
          <w:szCs w:val="30"/>
          <w:cs/>
          <w:lang w:val="en-US" w:bidi="th-TH"/>
        </w:rPr>
        <w:t>บริษัทได้ออกหุ้นกู้ชนิดระบุชื่อผู้ถือ ประเภทไม่ด้อยสิทธิ ไม่มีหลักประกันและไม่มีผู้แทนผู้ถือหุ้นกู้ มูลค่าหน่วยละ1</w:t>
      </w:r>
      <w:r w:rsidRPr="00686C19">
        <w:rPr>
          <w:rFonts w:ascii="Angsana New" w:hAnsi="Angsana New"/>
          <w:sz w:val="30"/>
          <w:szCs w:val="30"/>
          <w:lang w:val="en-US" w:bidi="th-TH"/>
        </w:rPr>
        <w:t>,000</w:t>
      </w:r>
      <w:r w:rsidRPr="00686C19">
        <w:rPr>
          <w:rFonts w:ascii="Angsana New" w:hAnsi="Angsana New"/>
          <w:sz w:val="30"/>
          <w:szCs w:val="30"/>
          <w:cs/>
          <w:lang w:val="en-US" w:bidi="th-TH"/>
        </w:rPr>
        <w:t xml:space="preserve"> บาท และมีก</w:t>
      </w:r>
      <w:r w:rsidR="00E42ED3" w:rsidRPr="00686C19">
        <w:rPr>
          <w:rFonts w:ascii="Angsana New" w:hAnsi="Angsana New"/>
          <w:sz w:val="30"/>
          <w:szCs w:val="30"/>
          <w:cs/>
          <w:lang w:val="en-US" w:bidi="th-TH"/>
        </w:rPr>
        <w:t xml:space="preserve">ำหนดจ่ายชำระดอกเบี้ยทุกวันที่ </w:t>
      </w:r>
      <w:r w:rsidR="00E42ED3" w:rsidRPr="00686C19">
        <w:rPr>
          <w:rFonts w:ascii="Angsana New" w:hAnsi="Angsana New"/>
          <w:sz w:val="30"/>
          <w:szCs w:val="30"/>
          <w:lang w:val="en-US" w:bidi="th-TH"/>
        </w:rPr>
        <w:t>30</w:t>
      </w:r>
      <w:r w:rsidR="007B3507" w:rsidRPr="00686C19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มิถุนา</w:t>
      </w:r>
      <w:r w:rsidR="00E42ED3" w:rsidRPr="00686C19">
        <w:rPr>
          <w:rFonts w:ascii="Angsana New" w:hAnsi="Angsana New"/>
          <w:sz w:val="30"/>
          <w:szCs w:val="30"/>
          <w:cs/>
          <w:lang w:val="en-US" w:bidi="th-TH"/>
        </w:rPr>
        <w:t xml:space="preserve">ยน และวันที่ </w:t>
      </w:r>
      <w:r w:rsidR="00E42ED3" w:rsidRPr="00686C19">
        <w:rPr>
          <w:rFonts w:ascii="Angsana New" w:hAnsi="Angsana New"/>
          <w:sz w:val="30"/>
          <w:szCs w:val="30"/>
          <w:lang w:val="en-US" w:bidi="th-TH"/>
        </w:rPr>
        <w:t>30</w:t>
      </w:r>
      <w:r w:rsidRPr="00686C19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ธันวาคมของทุกปี ตลอดอายุของหุ้นกู้ โดยมีรายละเอียดดังนี้ </w:t>
      </w:r>
    </w:p>
    <w:p w:rsidR="002C7564" w:rsidRPr="00686C19" w:rsidRDefault="002C7564" w:rsidP="002E5791"/>
    <w:tbl>
      <w:tblPr>
        <w:tblW w:w="4421" w:type="pct"/>
        <w:tblInd w:w="558" w:type="dxa"/>
        <w:tblLook w:val="04A0" w:firstRow="1" w:lastRow="0" w:firstColumn="1" w:lastColumn="0" w:noHBand="0" w:noVBand="1"/>
      </w:tblPr>
      <w:tblGrid>
        <w:gridCol w:w="2334"/>
        <w:gridCol w:w="1134"/>
        <w:gridCol w:w="1498"/>
        <w:gridCol w:w="1477"/>
        <w:gridCol w:w="2048"/>
      </w:tblGrid>
      <w:tr w:rsidR="002C7564" w:rsidRPr="00686C19" w:rsidTr="00467EEE">
        <w:trPr>
          <w:trHeight w:val="1134"/>
          <w:tblHeader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7564" w:rsidRPr="00686C19" w:rsidRDefault="002C7564" w:rsidP="00EC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</w:rPr>
            </w:pPr>
          </w:p>
          <w:p w:rsidR="002C7564" w:rsidRPr="00686C19" w:rsidRDefault="002C7564" w:rsidP="00EC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  <w:cs/>
              </w:rPr>
            </w:pPr>
            <w:r w:rsidRPr="00686C19">
              <w:rPr>
                <w:b/>
                <w:bCs/>
                <w:color w:val="000000"/>
                <w:cs/>
              </w:rPr>
              <w:t>วันที่ออกหุ้นกู้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มูลค่า    (ล้านบาท)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อัตราดอกเบี้ย     ร้อยละ (ต่อปี)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  <w:cs/>
              </w:rPr>
            </w:pPr>
          </w:p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อายุหุ้นกู้ (ปี)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วันครบกำหนดไถ่ถอนหุ้นกู้</w:t>
            </w:r>
          </w:p>
        </w:tc>
      </w:tr>
      <w:tr w:rsidR="002C7564" w:rsidRPr="00686C19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146A6A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  <w:cs/>
              </w:rPr>
            </w:pPr>
            <w:r w:rsidRPr="00686C19">
              <w:rPr>
                <w:color w:val="000000"/>
              </w:rPr>
              <w:t>30</w:t>
            </w:r>
            <w:r w:rsidR="002C7564" w:rsidRPr="00686C19">
              <w:rPr>
                <w:color w:val="000000"/>
                <w:cs/>
              </w:rPr>
              <w:t xml:space="preserve"> เมษายน</w:t>
            </w:r>
            <w:r w:rsidR="002C7564" w:rsidRPr="00686C19">
              <w:rPr>
                <w:color w:val="000000"/>
              </w:rPr>
              <w:t xml:space="preserve"> </w:t>
            </w:r>
            <w:r w:rsidR="002C7564" w:rsidRPr="00686C19">
              <w:rPr>
                <w:color w:val="000000"/>
                <w:cs/>
              </w:rPr>
              <w:t>255</w:t>
            </w:r>
            <w:r w:rsidR="002C7564" w:rsidRPr="00686C19">
              <w:rPr>
                <w:color w:val="000000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4.92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7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 xml:space="preserve">30 </w:t>
            </w:r>
            <w:r w:rsidRPr="00686C19">
              <w:rPr>
                <w:color w:val="000000"/>
                <w:cs/>
              </w:rPr>
              <w:t xml:space="preserve">เมษายน </w:t>
            </w:r>
            <w:r w:rsidRPr="00686C19">
              <w:rPr>
                <w:color w:val="000000"/>
              </w:rPr>
              <w:t>2562</w:t>
            </w:r>
          </w:p>
        </w:tc>
      </w:tr>
      <w:tr w:rsidR="002C7564" w:rsidRPr="00686C19" w:rsidTr="002C7564">
        <w:trPr>
          <w:trHeight w:val="335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146A6A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  <w:cs/>
              </w:rPr>
            </w:pPr>
            <w:r w:rsidRPr="00686C19">
              <w:rPr>
                <w:color w:val="000000"/>
              </w:rPr>
              <w:t>30</w:t>
            </w:r>
            <w:r w:rsidR="002C7564" w:rsidRPr="00686C19">
              <w:rPr>
                <w:color w:val="000000"/>
                <w:cs/>
              </w:rPr>
              <w:t xml:space="preserve"> เมษายน</w:t>
            </w:r>
            <w:r w:rsidR="002C7564" w:rsidRPr="00686C19">
              <w:rPr>
                <w:color w:val="000000"/>
              </w:rPr>
              <w:t xml:space="preserve"> </w:t>
            </w:r>
            <w:r w:rsidR="002C7564" w:rsidRPr="00686C19">
              <w:rPr>
                <w:color w:val="000000"/>
                <w:cs/>
              </w:rPr>
              <w:t>255</w:t>
            </w:r>
            <w:r w:rsidR="002C7564" w:rsidRPr="00686C19">
              <w:rPr>
                <w:color w:val="000000"/>
              </w:rPr>
              <w:t>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5.35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10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 xml:space="preserve">30 </w:t>
            </w:r>
            <w:r w:rsidRPr="00686C19">
              <w:rPr>
                <w:color w:val="000000"/>
                <w:cs/>
              </w:rPr>
              <w:t xml:space="preserve">เมษายน </w:t>
            </w:r>
            <w:r w:rsidRPr="00686C19">
              <w:rPr>
                <w:color w:val="000000"/>
              </w:rPr>
              <w:t>2565</w:t>
            </w:r>
          </w:p>
        </w:tc>
      </w:tr>
      <w:tr w:rsidR="002C7564" w:rsidRPr="00686C19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  <w:cs/>
              </w:rPr>
            </w:pPr>
            <w:r w:rsidRPr="00686C19">
              <w:rPr>
                <w:color w:val="000000"/>
                <w:cs/>
              </w:rPr>
              <w:t>11 เมษายน</w:t>
            </w:r>
            <w:r w:rsidRPr="00686C19">
              <w:rPr>
                <w:color w:val="000000"/>
              </w:rPr>
              <w:t xml:space="preserve"> </w:t>
            </w:r>
            <w:r w:rsidRPr="00686C19">
              <w:rPr>
                <w:color w:val="000000"/>
                <w:rtl/>
                <w:cs/>
              </w:rPr>
              <w:t>255</w:t>
            </w:r>
            <w:r w:rsidRPr="00686C19">
              <w:rPr>
                <w:color w:val="000000"/>
                <w:cs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4.35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5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 xml:space="preserve">11 </w:t>
            </w:r>
            <w:r w:rsidRPr="00686C19">
              <w:rPr>
                <w:color w:val="000000"/>
                <w:cs/>
              </w:rPr>
              <w:t xml:space="preserve">เมษายน </w:t>
            </w:r>
            <w:r w:rsidRPr="00686C19">
              <w:rPr>
                <w:color w:val="000000"/>
              </w:rPr>
              <w:t>2562</w:t>
            </w:r>
          </w:p>
        </w:tc>
      </w:tr>
      <w:tr w:rsidR="002C7564" w:rsidRPr="00686C19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  <w:cs/>
              </w:rPr>
            </w:pPr>
            <w:r w:rsidRPr="00686C19">
              <w:rPr>
                <w:color w:val="000000"/>
                <w:cs/>
              </w:rPr>
              <w:t>11 เมษายน</w:t>
            </w:r>
            <w:r w:rsidRPr="00686C19">
              <w:rPr>
                <w:color w:val="000000"/>
              </w:rPr>
              <w:t xml:space="preserve"> </w:t>
            </w:r>
            <w:r w:rsidRPr="00686C19">
              <w:rPr>
                <w:color w:val="000000"/>
                <w:rtl/>
                <w:cs/>
              </w:rPr>
              <w:t>255</w:t>
            </w:r>
            <w:r w:rsidRPr="00686C19">
              <w:rPr>
                <w:color w:val="000000"/>
                <w:cs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2,500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4.81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7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 xml:space="preserve">11 </w:t>
            </w:r>
            <w:r w:rsidRPr="00686C19">
              <w:rPr>
                <w:color w:val="000000"/>
                <w:cs/>
              </w:rPr>
              <w:t xml:space="preserve">เมษายน </w:t>
            </w:r>
            <w:r w:rsidRPr="00686C19">
              <w:rPr>
                <w:color w:val="000000"/>
              </w:rPr>
              <w:t>2564</w:t>
            </w:r>
          </w:p>
        </w:tc>
      </w:tr>
      <w:tr w:rsidR="002C7564" w:rsidRPr="00686C19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  <w:cs/>
              </w:rPr>
            </w:pPr>
            <w:r w:rsidRPr="00686C19">
              <w:rPr>
                <w:color w:val="000000"/>
                <w:cs/>
              </w:rPr>
              <w:t>11 เมษายน</w:t>
            </w:r>
            <w:r w:rsidRPr="00686C19">
              <w:rPr>
                <w:color w:val="000000"/>
              </w:rPr>
              <w:t xml:space="preserve"> </w:t>
            </w:r>
            <w:r w:rsidRPr="00686C19">
              <w:rPr>
                <w:color w:val="000000"/>
                <w:rtl/>
                <w:cs/>
              </w:rPr>
              <w:t>255</w:t>
            </w:r>
            <w:r w:rsidRPr="00686C19">
              <w:rPr>
                <w:color w:val="000000"/>
                <w:cs/>
              </w:rPr>
              <w:t>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3,500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5.18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10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 xml:space="preserve">11 </w:t>
            </w:r>
            <w:r w:rsidRPr="00686C19">
              <w:rPr>
                <w:color w:val="000000"/>
                <w:cs/>
              </w:rPr>
              <w:t xml:space="preserve">เมษายน </w:t>
            </w:r>
            <w:r w:rsidRPr="00686C19">
              <w:rPr>
                <w:color w:val="000000"/>
              </w:rPr>
              <w:t>2567</w:t>
            </w:r>
          </w:p>
        </w:tc>
      </w:tr>
      <w:tr w:rsidR="002C7564" w:rsidRPr="00686C19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146A6A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3</w:t>
            </w:r>
            <w:r w:rsidRPr="00686C19">
              <w:rPr>
                <w:color w:val="000000"/>
                <w:cs/>
              </w:rPr>
              <w:t xml:space="preserve"> มีนาคม </w:t>
            </w:r>
            <w:r w:rsidRPr="00686C19">
              <w:rPr>
                <w:color w:val="000000"/>
              </w:rPr>
              <w:t>2558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4.72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12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3</w:t>
            </w:r>
            <w:r w:rsidR="00946BC6" w:rsidRPr="00686C19">
              <w:rPr>
                <w:color w:val="000000"/>
                <w:cs/>
              </w:rPr>
              <w:t xml:space="preserve"> มีนาคม</w:t>
            </w:r>
            <w:r w:rsidR="00946BC6" w:rsidRPr="00686C19">
              <w:rPr>
                <w:color w:val="000000"/>
              </w:rPr>
              <w:t xml:space="preserve"> </w:t>
            </w:r>
            <w:r w:rsidRPr="00686C19">
              <w:rPr>
                <w:color w:val="000000"/>
              </w:rPr>
              <w:t>2570</w:t>
            </w:r>
          </w:p>
        </w:tc>
      </w:tr>
      <w:tr w:rsidR="002C7564" w:rsidRPr="00686C19" w:rsidTr="002C7564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2C7564" w:rsidRPr="00686C19" w:rsidRDefault="00146A6A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3</w:t>
            </w:r>
            <w:r w:rsidRPr="00686C19">
              <w:rPr>
                <w:color w:val="000000"/>
                <w:cs/>
              </w:rPr>
              <w:t xml:space="preserve"> มีนาคม </w:t>
            </w:r>
            <w:r w:rsidRPr="00686C19">
              <w:rPr>
                <w:color w:val="000000"/>
              </w:rPr>
              <w:t>2558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5.05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2C7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15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564" w:rsidRPr="00686C19" w:rsidRDefault="002C7564" w:rsidP="00946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 xml:space="preserve">3 </w:t>
            </w:r>
            <w:r w:rsidR="00946BC6" w:rsidRPr="00686C19">
              <w:rPr>
                <w:color w:val="000000"/>
                <w:cs/>
              </w:rPr>
              <w:t>มีนาคม</w:t>
            </w:r>
            <w:r w:rsidR="00946BC6" w:rsidRPr="00686C19">
              <w:rPr>
                <w:color w:val="000000"/>
              </w:rPr>
              <w:t xml:space="preserve"> </w:t>
            </w:r>
            <w:r w:rsidRPr="00686C19">
              <w:rPr>
                <w:color w:val="000000"/>
              </w:rPr>
              <w:t>2573</w:t>
            </w:r>
          </w:p>
        </w:tc>
      </w:tr>
    </w:tbl>
    <w:p w:rsidR="002C7564" w:rsidRPr="00686C19" w:rsidRDefault="002C7564" w:rsidP="002E5791"/>
    <w:p w:rsidR="002C7564" w:rsidRPr="00686C19" w:rsidRDefault="002C7564" w:rsidP="002C7564">
      <w:pPr>
        <w:pStyle w:val="ListParagraph"/>
        <w:ind w:left="567"/>
        <w:rPr>
          <w:rFonts w:ascii="Angsana New" w:hAnsi="Angsana New"/>
          <w:sz w:val="30"/>
          <w:szCs w:val="30"/>
        </w:rPr>
      </w:pPr>
      <w:r w:rsidRPr="00686C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</w:t>
      </w:r>
      <w:r w:rsidRPr="00686C19">
        <w:rPr>
          <w:rFonts w:ascii="Angsana New" w:hAnsi="Angsana New"/>
          <w:sz w:val="30"/>
          <w:szCs w:val="30"/>
        </w:rPr>
        <w:t> </w:t>
      </w:r>
      <w:r w:rsidRPr="00686C19">
        <w:rPr>
          <w:rFonts w:ascii="Angsana New" w:hAnsi="Angsana New"/>
          <w:sz w:val="30"/>
          <w:szCs w:val="30"/>
          <w:cs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:rsidR="00316D46" w:rsidRPr="00686C19" w:rsidRDefault="0031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0"/>
          <w:lang w:val="en-GB" w:bidi="ar-SA"/>
        </w:rPr>
      </w:pPr>
    </w:p>
    <w:p w:rsidR="00870CCC" w:rsidRPr="00686C19" w:rsidRDefault="004762B0" w:rsidP="00414AE9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686C19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686C19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</w:p>
    <w:p w:rsidR="00ED7567" w:rsidRPr="00686C19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</w:pPr>
    </w:p>
    <w:p w:rsidR="00C51F5A" w:rsidRPr="00686C19" w:rsidRDefault="004762B0" w:rsidP="00C5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firstLine="1"/>
        <w:jc w:val="thaiDistribute"/>
      </w:pPr>
      <w:r w:rsidRPr="00686C19">
        <w:rPr>
          <w:cs/>
        </w:rPr>
        <w:t xml:space="preserve">กลุ่มบริษัทมี </w:t>
      </w:r>
      <w:r w:rsidR="00B80D49" w:rsidRPr="00686C19">
        <w:t>6</w:t>
      </w:r>
      <w:r w:rsidRPr="00686C19">
        <w:t xml:space="preserve"> </w:t>
      </w:r>
      <w:r w:rsidRPr="00686C19">
        <w:rPr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:rsidR="009E45D4" w:rsidRPr="00686C19" w:rsidRDefault="009E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</w:pPr>
    </w:p>
    <w:p w:rsidR="00FD6919" w:rsidRPr="00686C19" w:rsidRDefault="004762B0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686C19">
        <w:rPr>
          <w:i/>
          <w:iCs/>
          <w:cs/>
        </w:rPr>
        <w:t xml:space="preserve">ส่วนงาน 1 </w:t>
      </w:r>
      <w:r w:rsidRPr="00686C19">
        <w:rPr>
          <w:i/>
          <w:iCs/>
          <w:cs/>
        </w:rPr>
        <w:tab/>
        <w:t>โรงกลั่น</w:t>
      </w:r>
      <w:r w:rsidR="00555229" w:rsidRPr="00686C19">
        <w:rPr>
          <w:rFonts w:hint="cs"/>
          <w:i/>
          <w:iCs/>
          <w:cs/>
        </w:rPr>
        <w:t>และการค้าน้ำมัน</w:t>
      </w:r>
    </w:p>
    <w:p w:rsidR="00FD6919" w:rsidRPr="00686C19" w:rsidRDefault="004762B0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686C19">
        <w:rPr>
          <w:i/>
          <w:iCs/>
          <w:cs/>
        </w:rPr>
        <w:t xml:space="preserve">ส่วนงาน 2 </w:t>
      </w:r>
      <w:r w:rsidRPr="00686C19">
        <w:rPr>
          <w:i/>
          <w:iCs/>
          <w:cs/>
        </w:rPr>
        <w:tab/>
        <w:t>การตลาด</w:t>
      </w:r>
    </w:p>
    <w:p w:rsidR="00FD6919" w:rsidRPr="00686C19" w:rsidRDefault="00555229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686C19">
        <w:rPr>
          <w:i/>
          <w:iCs/>
          <w:cs/>
        </w:rPr>
        <w:t>ส่วนงาน 3 พลังงาน</w:t>
      </w:r>
      <w:r w:rsidR="004762B0" w:rsidRPr="00686C19">
        <w:rPr>
          <w:i/>
          <w:iCs/>
          <w:cs/>
        </w:rPr>
        <w:t>ไฟฟ้า</w:t>
      </w:r>
    </w:p>
    <w:p w:rsidR="00FD6919" w:rsidRPr="00686C19" w:rsidRDefault="00555229" w:rsidP="00FD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i/>
          <w:iCs/>
        </w:rPr>
      </w:pPr>
      <w:r w:rsidRPr="00686C19">
        <w:rPr>
          <w:i/>
          <w:iCs/>
          <w:cs/>
        </w:rPr>
        <w:t xml:space="preserve">ส่วนงาน 4 </w:t>
      </w:r>
      <w:r w:rsidRPr="00686C19">
        <w:rPr>
          <w:rFonts w:hint="cs"/>
          <w:i/>
          <w:iCs/>
          <w:cs/>
        </w:rPr>
        <w:t>ผลิตภัณฑ์ชีวภาพ</w:t>
      </w:r>
    </w:p>
    <w:p w:rsidR="00FD6919" w:rsidRPr="00686C19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686C19">
        <w:rPr>
          <w:i/>
          <w:iCs/>
          <w:cs/>
        </w:rPr>
        <w:t xml:space="preserve">ส่วนงาน 5 </w:t>
      </w:r>
      <w:r w:rsidR="000039E0" w:rsidRPr="00686C19">
        <w:rPr>
          <w:rFonts w:hint="cs"/>
          <w:i/>
          <w:iCs/>
          <w:cs/>
        </w:rPr>
        <w:t>ทรัพยากรธรรมชาติ</w:t>
      </w:r>
    </w:p>
    <w:p w:rsidR="00B80D49" w:rsidRPr="00686C19" w:rsidRDefault="00B80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  <w:r w:rsidRPr="00686C19">
        <w:rPr>
          <w:rFonts w:hint="cs"/>
          <w:i/>
          <w:iCs/>
          <w:cs/>
        </w:rPr>
        <w:t xml:space="preserve">ส่วนงาน </w:t>
      </w:r>
      <w:r w:rsidRPr="00686C19">
        <w:rPr>
          <w:i/>
          <w:iCs/>
        </w:rPr>
        <w:t xml:space="preserve">6 </w:t>
      </w:r>
      <w:r w:rsidRPr="00686C19">
        <w:rPr>
          <w:rFonts w:hint="cs"/>
          <w:i/>
          <w:iCs/>
          <w:cs/>
        </w:rPr>
        <w:t>อื่นๆ</w:t>
      </w:r>
    </w:p>
    <w:p w:rsidR="0025456E" w:rsidRPr="00686C19" w:rsidRDefault="00254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cs/>
        </w:rPr>
      </w:pPr>
    </w:p>
    <w:p w:rsidR="00C51F5A" w:rsidRPr="00686C19" w:rsidRDefault="004762B0" w:rsidP="00542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86C19">
        <w:rPr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Pr="00686C19">
        <w:t xml:space="preserve"> </w:t>
      </w:r>
      <w:r w:rsidRPr="00686C19">
        <w:rPr>
          <w:cs/>
        </w:rPr>
        <w:t xml:space="preserve">กำไรก่อนภาษี ต้นทุนทางการเงิน ค่าเสื่อมราคาและค่าตัดจำหน่าย </w:t>
      </w:r>
      <w:r w:rsidRPr="00686C19">
        <w:t xml:space="preserve"> </w:t>
      </w:r>
      <w:r w:rsidR="00B603BE">
        <w:rPr>
          <w:cs/>
        </w:rPr>
        <w:t xml:space="preserve"> กำไรจากอัตราแลกเปลี่ยน และ</w:t>
      </w:r>
      <w:r w:rsidRPr="00686C19">
        <w:rPr>
          <w:cs/>
        </w:rPr>
        <w:t>ขาดทุนจากการด้อยค่าสินทรัพย์</w:t>
      </w:r>
      <w:r w:rsidRPr="00686C19">
        <w:t xml:space="preserve"> </w:t>
      </w:r>
      <w:r w:rsidRPr="00686C19">
        <w:rPr>
          <w:cs/>
        </w:rPr>
        <w:t>(</w:t>
      </w:r>
      <w:r w:rsidR="00E53364" w:rsidRPr="00686C19">
        <w:rPr>
          <w:cs/>
        </w:rPr>
        <w:t>กำไร</w:t>
      </w:r>
      <w:r w:rsidR="00B603BE">
        <w:t xml:space="preserve"> </w:t>
      </w:r>
      <w:r w:rsidR="00B603BE" w:rsidRPr="00B603BE">
        <w:rPr>
          <w:rFonts w:hint="cs"/>
          <w:cs/>
        </w:rPr>
        <w:t>(ขาดทุน</w:t>
      </w:r>
      <w:r w:rsidR="00B603BE" w:rsidRPr="00B603BE">
        <w:t>)</w:t>
      </w:r>
      <w:r w:rsidR="00B603BE">
        <w:t xml:space="preserve"> </w:t>
      </w:r>
      <w:r w:rsidR="00E53364" w:rsidRPr="00686C19">
        <w:rPr>
          <w:cs/>
        </w:rPr>
        <w:t>จากการดำเนินงาน</w:t>
      </w:r>
      <w:r w:rsidRPr="00686C19">
        <w:rPr>
          <w:cs/>
        </w:rPr>
        <w:t>ตาม</w:t>
      </w:r>
      <w:r w:rsidR="00146A6A" w:rsidRPr="00686C19">
        <w:rPr>
          <w:rFonts w:hint="cs"/>
          <w:cs/>
        </w:rPr>
        <w:t>ส่วนงาน</w:t>
      </w:r>
      <w:r w:rsidRPr="00686C19">
        <w:rPr>
          <w:cs/>
        </w:rPr>
        <w:t>) ซึ่งนำเสนอในรายงานการจัดการภายในและสอบทานโดยผู้มี</w:t>
      </w:r>
      <w:r w:rsidR="0054222C" w:rsidRPr="00686C19">
        <w:rPr>
          <w:cs/>
        </w:rPr>
        <w:t>อำนา</w:t>
      </w:r>
      <w:r w:rsidRPr="00686C19">
        <w:rPr>
          <w:cs/>
        </w:rPr>
        <w:t>จตัดสินใจสูงสุดด้านการดำเนินงานของกลุ่มบริษัท ผู้บริหารเชื่อว่าการใช้</w:t>
      </w:r>
      <w:r w:rsidR="00E53364" w:rsidRPr="00686C19">
        <w:rPr>
          <w:cs/>
        </w:rPr>
        <w:t>กำไร</w:t>
      </w:r>
      <w:r w:rsidR="00B603BE">
        <w:t xml:space="preserve"> </w:t>
      </w:r>
      <w:r w:rsidR="00B603BE" w:rsidRPr="00B603BE">
        <w:rPr>
          <w:rFonts w:hint="cs"/>
          <w:cs/>
        </w:rPr>
        <w:t>(ขาดทุน</w:t>
      </w:r>
      <w:r w:rsidR="00B603BE" w:rsidRPr="00B603BE">
        <w:t>)</w:t>
      </w:r>
      <w:r w:rsidR="00B603BE">
        <w:t xml:space="preserve"> </w:t>
      </w:r>
      <w:r w:rsidR="00E53364" w:rsidRPr="00686C19">
        <w:rPr>
          <w:cs/>
        </w:rPr>
        <w:t>จากการดำเนินงาน</w:t>
      </w:r>
      <w:r w:rsidR="00146A6A" w:rsidRPr="00686C19">
        <w:rPr>
          <w:cs/>
        </w:rPr>
        <w:t>ตาม</w:t>
      </w:r>
      <w:r w:rsidR="00146A6A" w:rsidRPr="00686C19">
        <w:rPr>
          <w:rFonts w:hint="cs"/>
          <w:cs/>
        </w:rPr>
        <w:t>ส่วนงาน</w:t>
      </w:r>
      <w:r w:rsidRPr="00686C19">
        <w:t xml:space="preserve"> </w:t>
      </w:r>
      <w:r w:rsidRPr="00686C19">
        <w:rPr>
          <w:cs/>
        </w:rPr>
        <w:t xml:space="preserve"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:rsidR="00FE1395" w:rsidRPr="00686C19" w:rsidRDefault="00FE1395" w:rsidP="00542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4A24F3" w:rsidRPr="00686C19" w:rsidRDefault="004762B0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sz w:val="16"/>
          <w:szCs w:val="16"/>
          <w:lang w:eastAsia="th-TH"/>
        </w:rPr>
        <w:sectPr w:rsidR="004A24F3" w:rsidRPr="00686C19" w:rsidSect="004F4578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 w:rsidRPr="00686C19">
        <w:rPr>
          <w:snapToGrid w:val="0"/>
          <w:sz w:val="16"/>
          <w:szCs w:val="16"/>
          <w:lang w:eastAsia="th-TH"/>
        </w:rPr>
        <w:tab/>
      </w:r>
    </w:p>
    <w:p w:rsidR="004A24F3" w:rsidRPr="00686C19" w:rsidRDefault="004A24F3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686C19">
        <w:rPr>
          <w:snapToGrid w:val="0"/>
          <w:cs/>
          <w:lang w:eastAsia="th-TH"/>
        </w:rPr>
        <w:t>ข้อมูลเกี่ยวกับส่วนงานที่รายงาน</w:t>
      </w:r>
      <w:r w:rsidRPr="00686C19">
        <w:rPr>
          <w:rFonts w:hint="cs"/>
          <w:snapToGrid w:val="0"/>
          <w:cs/>
          <w:lang w:eastAsia="th-TH"/>
        </w:rPr>
        <w:t>สำหรับงวด</w:t>
      </w:r>
      <w:r w:rsidR="000F4EF6" w:rsidRPr="00686C19">
        <w:rPr>
          <w:rFonts w:hint="cs"/>
          <w:snapToGrid w:val="0"/>
          <w:cs/>
          <w:lang w:eastAsia="th-TH"/>
        </w:rPr>
        <w:t>หก</w:t>
      </w:r>
      <w:r w:rsidR="00B676A8" w:rsidRPr="00686C19">
        <w:rPr>
          <w:rFonts w:hint="cs"/>
          <w:snapToGrid w:val="0"/>
          <w:cs/>
          <w:lang w:eastAsia="th-TH"/>
        </w:rPr>
        <w:t xml:space="preserve">เดือนสิ้นสุดวันที่ </w:t>
      </w:r>
      <w:r w:rsidR="00B676A8" w:rsidRPr="00686C19">
        <w:rPr>
          <w:snapToGrid w:val="0"/>
          <w:lang w:eastAsia="th-TH"/>
        </w:rPr>
        <w:t>30</w:t>
      </w:r>
      <w:r w:rsidRPr="00686C19">
        <w:rPr>
          <w:rFonts w:hint="cs"/>
          <w:snapToGrid w:val="0"/>
          <w:cs/>
          <w:lang w:eastAsia="th-TH"/>
        </w:rPr>
        <w:t xml:space="preserve"> </w:t>
      </w:r>
      <w:r w:rsidR="000F4EF6" w:rsidRPr="00686C19">
        <w:rPr>
          <w:rFonts w:hint="cs"/>
          <w:snapToGrid w:val="0"/>
          <w:cs/>
          <w:lang w:eastAsia="th-TH"/>
        </w:rPr>
        <w:t>มิถุนายน</w:t>
      </w:r>
      <w:r w:rsidR="00B676A8" w:rsidRPr="00686C19">
        <w:rPr>
          <w:rFonts w:hint="cs"/>
          <w:snapToGrid w:val="0"/>
          <w:cs/>
          <w:lang w:eastAsia="th-TH"/>
        </w:rPr>
        <w:t xml:space="preserve"> </w:t>
      </w:r>
      <w:r w:rsidR="00B676A8" w:rsidRPr="00686C19">
        <w:rPr>
          <w:snapToGrid w:val="0"/>
          <w:lang w:eastAsia="th-TH"/>
        </w:rPr>
        <w:t>2561</w:t>
      </w:r>
      <w:r w:rsidR="00B676A8" w:rsidRPr="00686C19">
        <w:rPr>
          <w:rFonts w:hint="cs"/>
          <w:snapToGrid w:val="0"/>
          <w:cs/>
          <w:lang w:eastAsia="th-TH"/>
        </w:rPr>
        <w:t xml:space="preserve"> และ </w:t>
      </w:r>
      <w:r w:rsidR="00B676A8" w:rsidRPr="00686C19">
        <w:rPr>
          <w:snapToGrid w:val="0"/>
          <w:lang w:eastAsia="th-TH"/>
        </w:rPr>
        <w:t>2560</w:t>
      </w:r>
      <w:r w:rsidRPr="00686C19">
        <w:rPr>
          <w:rFonts w:hint="cs"/>
          <w:snapToGrid w:val="0"/>
          <w:cs/>
          <w:lang w:eastAsia="th-TH"/>
        </w:rPr>
        <w:t xml:space="preserve"> มีดังนี้</w:t>
      </w:r>
    </w:p>
    <w:p w:rsidR="000F4EF6" w:rsidRPr="00686C19" w:rsidRDefault="000F4EF6" w:rsidP="000F4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1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152"/>
        <w:gridCol w:w="236"/>
        <w:gridCol w:w="1152"/>
        <w:gridCol w:w="270"/>
        <w:gridCol w:w="1152"/>
        <w:gridCol w:w="270"/>
        <w:gridCol w:w="1152"/>
        <w:gridCol w:w="270"/>
        <w:gridCol w:w="1152"/>
        <w:gridCol w:w="270"/>
        <w:gridCol w:w="1152"/>
        <w:gridCol w:w="270"/>
        <w:gridCol w:w="1152"/>
        <w:gridCol w:w="236"/>
        <w:gridCol w:w="34"/>
        <w:gridCol w:w="1150"/>
      </w:tblGrid>
      <w:tr w:rsidR="00BE128D" w:rsidRPr="00686C19" w:rsidTr="00BE128D">
        <w:tc>
          <w:tcPr>
            <w:tcW w:w="3060" w:type="dxa"/>
          </w:tcPr>
          <w:p w:rsidR="00BE128D" w:rsidRPr="00686C19" w:rsidRDefault="00BE128D" w:rsidP="00553AAA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070" w:type="dxa"/>
            <w:gridSpan w:val="16"/>
            <w:vAlign w:val="bottom"/>
          </w:tcPr>
          <w:p w:rsidR="00BE128D" w:rsidRPr="00686C19" w:rsidRDefault="00BE128D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2561</w:t>
            </w:r>
          </w:p>
        </w:tc>
      </w:tr>
      <w:tr w:rsidR="000F4EF6" w:rsidRPr="00686C19" w:rsidTr="00BE128D">
        <w:tc>
          <w:tcPr>
            <w:tcW w:w="3060" w:type="dxa"/>
          </w:tcPr>
          <w:p w:rsidR="000F4EF6" w:rsidRPr="00686C19" w:rsidRDefault="000F4EF6" w:rsidP="00553AAA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โรงกลั่น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3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 w:firstLine="19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รายการตัด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0F4EF6" w:rsidRPr="00686C19" w:rsidTr="00BE128D">
        <w:tc>
          <w:tcPr>
            <w:tcW w:w="3060" w:type="dxa"/>
          </w:tcPr>
          <w:p w:rsidR="000F4EF6" w:rsidRPr="00686C19" w:rsidRDefault="000F4EF6" w:rsidP="00553AAA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และการค้า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พลังงาน</w:t>
            </w:r>
          </w:p>
        </w:tc>
        <w:tc>
          <w:tcPr>
            <w:tcW w:w="270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ผลิตภัณฑ์</w:t>
            </w:r>
          </w:p>
        </w:tc>
        <w:tc>
          <w:tcPr>
            <w:tcW w:w="270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316D46" w:rsidP="003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ทรัพยากร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0F4EF6" w:rsidRPr="00686C19" w:rsidTr="00BE128D">
        <w:tc>
          <w:tcPr>
            <w:tcW w:w="3060" w:type="dxa"/>
          </w:tcPr>
          <w:p w:rsidR="000F4EF6" w:rsidRPr="00686C19" w:rsidRDefault="000F4EF6" w:rsidP="00553AAA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น้ำมัน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การตลาด</w:t>
            </w:r>
          </w:p>
        </w:tc>
        <w:tc>
          <w:tcPr>
            <w:tcW w:w="270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ไฟฟ้า</w:t>
            </w:r>
          </w:p>
        </w:tc>
        <w:tc>
          <w:tcPr>
            <w:tcW w:w="270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ชีวภาพ</w:t>
            </w:r>
          </w:p>
        </w:tc>
        <w:tc>
          <w:tcPr>
            <w:tcW w:w="270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316D46" w:rsidP="003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ธรรมชาติ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อื่นๆ</w:t>
            </w:r>
          </w:p>
        </w:tc>
        <w:tc>
          <w:tcPr>
            <w:tcW w:w="270" w:type="dxa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0F4EF6" w:rsidRPr="00686C19" w:rsidRDefault="000F4EF6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553AAA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070" w:type="dxa"/>
            <w:gridSpan w:val="16"/>
            <w:vAlign w:val="bottom"/>
          </w:tcPr>
          <w:p w:rsidR="00BE128D" w:rsidRPr="00686C19" w:rsidRDefault="00BE128D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BE128D" w:rsidRPr="00686C19" w:rsidTr="00BE128D">
        <w:tc>
          <w:tcPr>
            <w:tcW w:w="3060" w:type="dxa"/>
            <w:vAlign w:val="bottom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</w:pPr>
            <w:r w:rsidRPr="00686C19">
              <w:rPr>
                <w:cs/>
              </w:rPr>
              <w:t>รายได้จากลูกค้าภายนอก</w:t>
            </w:r>
          </w:p>
        </w:tc>
        <w:tc>
          <w:tcPr>
            <w:tcW w:w="1152" w:type="dxa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  <w:r w:rsidRPr="00686C19">
              <w:t>16,48</w:t>
            </w:r>
            <w:r w:rsidR="00400EBE" w:rsidRPr="00686C19">
              <w:t>5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891"/>
              </w:tabs>
              <w:spacing w:line="240" w:lineRule="auto"/>
              <w:ind w:left="-36" w:right="-171"/>
            </w:pPr>
          </w:p>
        </w:tc>
        <w:tc>
          <w:tcPr>
            <w:tcW w:w="1152" w:type="dxa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68,667</w:t>
            </w:r>
          </w:p>
        </w:tc>
        <w:tc>
          <w:tcPr>
            <w:tcW w:w="270" w:type="dxa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891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1,675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2,026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930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89,78</w:t>
            </w:r>
            <w:r w:rsidR="00400EBE" w:rsidRPr="00686C19">
              <w:t>3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cs/>
              </w:rPr>
            </w:pPr>
            <w:r w:rsidRPr="00686C19">
              <w:rPr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64,041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891"/>
              </w:tabs>
              <w:spacing w:line="240" w:lineRule="auto"/>
              <w:ind w:right="-171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4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3,001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(67,046)</w:t>
            </w: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80,52</w:t>
            </w:r>
            <w:r w:rsidR="00400EBE" w:rsidRPr="00686C19">
              <w:rPr>
                <w:b/>
                <w:bCs/>
              </w:rPr>
              <w:t>6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891"/>
              </w:tabs>
              <w:spacing w:line="240" w:lineRule="auto"/>
              <w:ind w:right="-171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68,671</w:t>
            </w:r>
          </w:p>
        </w:tc>
        <w:tc>
          <w:tcPr>
            <w:tcW w:w="270" w:type="dxa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1,675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5,027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930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0F2D6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(67,046)</w:t>
            </w: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89,78</w:t>
            </w:r>
            <w:r w:rsidR="00400EBE" w:rsidRPr="00686C19">
              <w:rPr>
                <w:b/>
                <w:bCs/>
              </w:rPr>
              <w:t>3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  <w:rPr>
                <w:cs/>
              </w:rPr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171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  <w:rPr>
                <w:cs/>
              </w:rPr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  <w:rPr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  <w:rPr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rFonts w:hint="cs"/>
                <w:cs/>
              </w:rPr>
              <w:t>กำไร (ขาดทุน)</w:t>
            </w:r>
            <w:r w:rsidRPr="00686C19">
              <w:t xml:space="preserve"> </w:t>
            </w:r>
            <w:r w:rsidRPr="00686C19">
              <w:rPr>
                <w:rFonts w:hint="cs"/>
                <w:cs/>
              </w:rPr>
              <w:t>จากการดำเนินงาน</w:t>
            </w:r>
            <w:r w:rsidRPr="00686C19">
              <w:rPr>
                <w:cs/>
              </w:rPr>
              <w:t>ตาม</w:t>
            </w:r>
            <w:r w:rsidRPr="00686C19">
              <w:rPr>
                <w:rFonts w:hint="cs"/>
                <w:cs/>
              </w:rPr>
              <w:t>ส่วนงาน</w:t>
            </w:r>
          </w:p>
        </w:tc>
        <w:tc>
          <w:tcPr>
            <w:tcW w:w="1152" w:type="dxa"/>
            <w:vAlign w:val="bottom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3,20</w:t>
            </w:r>
            <w:r w:rsidR="00C15911" w:rsidRPr="00686C19">
              <w:t>8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1,244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E42ED3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1,457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47</w:t>
            </w:r>
            <w:r w:rsidR="00E42ED3" w:rsidRPr="00686C19">
              <w:t>3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10</w:t>
            </w:r>
            <w:r w:rsidR="00E42ED3" w:rsidRPr="00686C19">
              <w:t>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(120)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400EBE" w:rsidP="001E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</w:t>
            </w:r>
            <w:r w:rsidR="001E2CDB" w:rsidRPr="00686C19">
              <w:t>8</w:t>
            </w:r>
            <w:r w:rsidR="00C15911" w:rsidRPr="00686C19">
              <w:t>)</w:t>
            </w: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  <w:vAlign w:val="bottom"/>
          </w:tcPr>
          <w:p w:rsidR="00BE128D" w:rsidRPr="00686C19" w:rsidRDefault="00E42ED3" w:rsidP="00400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6,358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(2,370)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กำไรจากอัตราแลกเปลี่ยน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75078F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133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ขาดทุนจากการด้อยค่าสินทรัพย์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5064DB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</w:t>
            </w:r>
            <w:r w:rsidR="001E2CDB" w:rsidRPr="00686C19">
              <w:rPr>
                <w:rFonts w:hint="cs"/>
                <w:cs/>
              </w:rPr>
              <w:t>41</w:t>
            </w:r>
            <w:r w:rsidR="001E2CDB" w:rsidRPr="00686C19">
              <w:t>2</w:t>
            </w:r>
            <w:r w:rsidR="0075078F" w:rsidRPr="00686C19">
              <w:t>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400EBE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(739</w:t>
            </w:r>
            <w:r w:rsidR="0075078F" w:rsidRPr="00686C19">
              <w:t>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400EBE" w:rsidP="00DF4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(476</w:t>
            </w:r>
            <w:r w:rsidR="0075078F" w:rsidRPr="00686C19">
              <w:t>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</w:tcPr>
          <w:p w:rsidR="00BE128D" w:rsidRPr="00686C19" w:rsidRDefault="00C15911" w:rsidP="00DF45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  <w:cs/>
              </w:rPr>
            </w:pPr>
            <w:r w:rsidRPr="00686C19">
              <w:rPr>
                <w:b/>
                <w:bCs/>
              </w:rPr>
              <w:t>2,</w:t>
            </w:r>
            <w:r w:rsidR="00E42ED3" w:rsidRPr="00686C19">
              <w:rPr>
                <w:b/>
                <w:bCs/>
              </w:rPr>
              <w:t>494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75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688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1150" w:type="dxa"/>
            <w:vAlign w:val="bottom"/>
          </w:tcPr>
          <w:p w:rsidR="00BE128D" w:rsidRPr="00686C19" w:rsidRDefault="00BE128D" w:rsidP="00DF4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070" w:type="dxa"/>
            <w:gridSpan w:val="16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2560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โรงกลั่น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 w:firstLine="19"/>
              <w:jc w:val="center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รายการตัด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และการค้า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พลังงาน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ผลิตภัณฑ์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ทรัพยากร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น้ำมัน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การตลาด</w:t>
            </w: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ไฟฟ้า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ชีวภาพ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rFonts w:hint="cs"/>
                <w:b/>
                <w:bCs/>
                <w:cs/>
              </w:rPr>
              <w:t>ธรรมชาติ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อื่นๆ</w:t>
            </w: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รวม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</w:p>
        </w:tc>
        <w:tc>
          <w:tcPr>
            <w:tcW w:w="11070" w:type="dxa"/>
            <w:gridSpan w:val="16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5"/>
              <w:jc w:val="center"/>
              <w:rPr>
                <w:b/>
                <w:bCs/>
                <w:cs/>
              </w:rPr>
            </w:pPr>
            <w:r w:rsidRPr="00686C19">
              <w:rPr>
                <w:i/>
                <w:iCs/>
                <w:cs/>
              </w:rPr>
              <w:t>(ล้านบาท)</w:t>
            </w:r>
          </w:p>
        </w:tc>
      </w:tr>
      <w:tr w:rsidR="00BE128D" w:rsidRPr="00686C19" w:rsidTr="00230906">
        <w:tc>
          <w:tcPr>
            <w:tcW w:w="3060" w:type="dxa"/>
            <w:vAlign w:val="bottom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</w:pPr>
            <w:r w:rsidRPr="00686C19">
              <w:rPr>
                <w:cs/>
              </w:rPr>
              <w:t>รายได้จากลูกค้าภายนอก</w:t>
            </w: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17,932</w:t>
            </w:r>
          </w:p>
        </w:tc>
        <w:tc>
          <w:tcPr>
            <w:tcW w:w="236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5"/>
              </w:tabs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65,555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1,688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862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786</w:t>
            </w:r>
          </w:p>
        </w:tc>
        <w:tc>
          <w:tcPr>
            <w:tcW w:w="270" w:type="dxa"/>
            <w:tcBorders>
              <w:left w:val="nil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  <w:gridSpan w:val="2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86,823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cs/>
              </w:rPr>
            </w:pPr>
            <w:r w:rsidRPr="00686C19">
              <w:rPr>
                <w:cs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61,044</w:t>
            </w:r>
          </w:p>
        </w:tc>
        <w:tc>
          <w:tcPr>
            <w:tcW w:w="236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5"/>
              </w:tabs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4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2,914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(63,962)</w:t>
            </w:r>
          </w:p>
        </w:tc>
        <w:tc>
          <w:tcPr>
            <w:tcW w:w="270" w:type="dxa"/>
            <w:gridSpan w:val="2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78,976</w:t>
            </w:r>
          </w:p>
        </w:tc>
        <w:tc>
          <w:tcPr>
            <w:tcW w:w="236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5"/>
              </w:tabs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65,559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1,688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3,776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786</w:t>
            </w:r>
          </w:p>
        </w:tc>
        <w:tc>
          <w:tcPr>
            <w:tcW w:w="270" w:type="dxa"/>
            <w:tcBorders>
              <w:left w:val="nil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(63,962)</w:t>
            </w:r>
          </w:p>
        </w:tc>
        <w:tc>
          <w:tcPr>
            <w:tcW w:w="270" w:type="dxa"/>
            <w:gridSpan w:val="2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86,823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right="-45"/>
              <w:jc w:val="both"/>
              <w:rPr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171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  <w:rPr>
                <w:cs/>
              </w:rPr>
            </w:pP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rFonts w:hint="cs"/>
                <w:cs/>
              </w:rPr>
              <w:t>กำไร (ขาดทุน)</w:t>
            </w:r>
            <w:r w:rsidRPr="00686C19">
              <w:t xml:space="preserve"> </w:t>
            </w:r>
            <w:r w:rsidRPr="00686C19">
              <w:rPr>
                <w:rFonts w:hint="cs"/>
                <w:cs/>
              </w:rPr>
              <w:t>จากการดำเนินงาน</w:t>
            </w:r>
            <w:r w:rsidRPr="00686C19">
              <w:rPr>
                <w:cs/>
              </w:rPr>
              <w:t>ตาม</w:t>
            </w:r>
            <w:r w:rsidRPr="00686C19">
              <w:rPr>
                <w:rFonts w:hint="cs"/>
                <w:cs/>
              </w:rPr>
              <w:t>ส่วนงาน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3,142</w:t>
            </w: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55"/>
              </w:tabs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1,525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1,494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238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226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(36)</w:t>
            </w: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6,589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(2,461)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กำไรจากอัตราแลกเปลี่ยน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363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ขาดทุนจากการด้อยค่าสินทรัพย์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(82)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(693)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  <w:r w:rsidRPr="00686C19">
              <w:t>(372)</w:t>
            </w:r>
          </w:p>
        </w:tc>
      </w:tr>
      <w:tr w:rsidR="00BE128D" w:rsidRPr="00686C19" w:rsidTr="00230906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cs/>
              </w:rPr>
            </w:pPr>
            <w:r w:rsidRPr="00686C19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55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54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855"/>
              </w:tabs>
              <w:spacing w:line="240" w:lineRule="auto"/>
              <w:ind w:left="-122" w:right="-45"/>
            </w:pPr>
          </w:p>
        </w:tc>
        <w:tc>
          <w:tcPr>
            <w:tcW w:w="1150" w:type="dxa"/>
          </w:tcPr>
          <w:p w:rsidR="00BE128D" w:rsidRPr="00686C19" w:rsidRDefault="00BE128D" w:rsidP="00B54D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right="-45"/>
              <w:rPr>
                <w:b/>
                <w:bCs/>
              </w:rPr>
            </w:pPr>
            <w:r w:rsidRPr="00686C19">
              <w:rPr>
                <w:b/>
                <w:bCs/>
              </w:rPr>
              <w:t>3,344</w:t>
            </w:r>
          </w:p>
        </w:tc>
      </w:tr>
      <w:tr w:rsidR="00BE128D" w:rsidRPr="00686C19" w:rsidTr="00BE128D">
        <w:tc>
          <w:tcPr>
            <w:tcW w:w="3060" w:type="dxa"/>
          </w:tcPr>
          <w:p w:rsidR="00BE128D" w:rsidRPr="00686C19" w:rsidRDefault="00BE128D" w:rsidP="00BE128D">
            <w:pPr>
              <w:spacing w:line="240" w:lineRule="auto"/>
              <w:ind w:left="162" w:right="-45" w:hanging="162"/>
              <w:rPr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22" w:right="-45"/>
              <w:jc w:val="center"/>
            </w:pPr>
          </w:p>
        </w:tc>
        <w:tc>
          <w:tcPr>
            <w:tcW w:w="236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decimal" w:pos="658"/>
              </w:tabs>
              <w:jc w:val="right"/>
            </w:pP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19" w:right="-171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52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270" w:type="dxa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58" w:right="-45"/>
            </w:pPr>
          </w:p>
        </w:tc>
        <w:tc>
          <w:tcPr>
            <w:tcW w:w="1152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</w:pPr>
          </w:p>
        </w:tc>
        <w:tc>
          <w:tcPr>
            <w:tcW w:w="270" w:type="dxa"/>
            <w:gridSpan w:val="2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45"/>
            </w:pPr>
          </w:p>
        </w:tc>
        <w:tc>
          <w:tcPr>
            <w:tcW w:w="1150" w:type="dxa"/>
            <w:vAlign w:val="bottom"/>
          </w:tcPr>
          <w:p w:rsidR="00BE128D" w:rsidRPr="00686C19" w:rsidRDefault="00BE128D" w:rsidP="00BE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cs/>
              </w:rPr>
            </w:pPr>
          </w:p>
        </w:tc>
      </w:tr>
    </w:tbl>
    <w:p w:rsidR="00BE128D" w:rsidRPr="00686C19" w:rsidRDefault="00BE128D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:rsidR="000E52DF" w:rsidRPr="00686C19" w:rsidRDefault="000E52DF" w:rsidP="004A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:rsidR="004A24F3" w:rsidRPr="00686C19" w:rsidRDefault="004A24F3" w:rsidP="00B80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cs/>
          <w:lang w:eastAsia="th-TH"/>
        </w:rPr>
        <w:sectPr w:rsidR="004A24F3" w:rsidRPr="00686C19" w:rsidSect="004A24F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870CCC" w:rsidRPr="00686C19" w:rsidRDefault="00476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napToGrid w:val="0"/>
          <w:sz w:val="2"/>
          <w:szCs w:val="2"/>
          <w:lang w:eastAsia="th-TH"/>
        </w:rPr>
      </w:pPr>
      <w:r w:rsidRPr="00686C19">
        <w:rPr>
          <w:snapToGrid w:val="0"/>
          <w:sz w:val="2"/>
          <w:szCs w:val="2"/>
          <w:cs/>
          <w:lang w:eastAsia="th-TH"/>
        </w:rPr>
        <w:t>ข</w:t>
      </w:r>
    </w:p>
    <w:p w:rsidR="00223349" w:rsidRPr="00686C19" w:rsidRDefault="004762B0" w:rsidP="0082720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</w:rPr>
      </w:pPr>
      <w:r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:rsidR="0025456E" w:rsidRPr="00686C19" w:rsidRDefault="0025456E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BF78CC" w:rsidRPr="00686C19" w:rsidRDefault="00D90723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i/>
          <w:iCs/>
        </w:rPr>
      </w:pPr>
      <w:r w:rsidRPr="00686C19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4B578D" w:rsidRPr="00686C19">
        <w:rPr>
          <w:rFonts w:hint="cs"/>
          <w:cs/>
        </w:rPr>
        <w:t>หก</w:t>
      </w:r>
      <w:r w:rsidR="00A47806" w:rsidRPr="00686C19">
        <w:rPr>
          <w:cs/>
        </w:rPr>
        <w:t xml:space="preserve">เดือนสิ้นสุดวันที่ </w:t>
      </w:r>
      <w:r w:rsidR="00A47806" w:rsidRPr="00686C19">
        <w:t>30</w:t>
      </w:r>
      <w:r w:rsidRPr="00686C19">
        <w:rPr>
          <w:cs/>
        </w:rPr>
        <w:t xml:space="preserve"> </w:t>
      </w:r>
      <w:r w:rsidR="004B578D" w:rsidRPr="00686C19">
        <w:rPr>
          <w:rFonts w:hint="cs"/>
          <w:cs/>
        </w:rPr>
        <w:t>มิถุนายน</w:t>
      </w:r>
      <w:r w:rsidRPr="00686C19">
        <w:rPr>
          <w:cs/>
        </w:rPr>
        <w:t xml:space="preserve"> </w:t>
      </w:r>
      <w:r w:rsidR="00A47806" w:rsidRPr="00686C19">
        <w:t>2561</w:t>
      </w:r>
      <w:r w:rsidRPr="00686C19">
        <w:t xml:space="preserve"> </w:t>
      </w:r>
      <w:r w:rsidRPr="00686C19">
        <w:rPr>
          <w:cs/>
        </w:rPr>
        <w:t>คือร้อยละ</w:t>
      </w:r>
      <w:r w:rsidR="00BF78CC" w:rsidRPr="00686C19">
        <w:rPr>
          <w:cs/>
        </w:rPr>
        <w:t xml:space="preserve"> </w:t>
      </w:r>
      <w:r w:rsidR="00E42ED3" w:rsidRPr="00686C19">
        <w:t>16.03</w:t>
      </w:r>
      <w:r w:rsidR="00C25322" w:rsidRPr="00686C19">
        <w:rPr>
          <w:rFonts w:hint="cs"/>
          <w:i/>
          <w:iCs/>
          <w:cs/>
        </w:rPr>
        <w:t xml:space="preserve"> (</w:t>
      </w:r>
      <w:r w:rsidR="00A47806" w:rsidRPr="00686C19">
        <w:rPr>
          <w:i/>
          <w:iCs/>
        </w:rPr>
        <w:t xml:space="preserve">30 </w:t>
      </w:r>
      <w:r w:rsidR="004B578D" w:rsidRPr="00686C19">
        <w:rPr>
          <w:rFonts w:hint="cs"/>
          <w:i/>
          <w:iCs/>
          <w:cs/>
        </w:rPr>
        <w:t xml:space="preserve">มิถุนายน </w:t>
      </w:r>
      <w:r w:rsidR="00A47806" w:rsidRPr="00686C19">
        <w:rPr>
          <w:i/>
          <w:iCs/>
        </w:rPr>
        <w:t>2560</w:t>
      </w:r>
      <w:r w:rsidR="00C25322" w:rsidRPr="00686C19">
        <w:rPr>
          <w:i/>
          <w:iCs/>
        </w:rPr>
        <w:t xml:space="preserve"> : </w:t>
      </w:r>
      <w:r w:rsidR="00C25322" w:rsidRPr="00686C19">
        <w:rPr>
          <w:rFonts w:hint="cs"/>
          <w:i/>
          <w:iCs/>
          <w:cs/>
        </w:rPr>
        <w:t xml:space="preserve">ร้อยละ </w:t>
      </w:r>
      <w:r w:rsidR="00392035" w:rsidRPr="00686C19">
        <w:rPr>
          <w:i/>
          <w:iCs/>
        </w:rPr>
        <w:t>10.02</w:t>
      </w:r>
      <w:r w:rsidR="00C25322" w:rsidRPr="00686C19">
        <w:rPr>
          <w:i/>
          <w:iCs/>
        </w:rPr>
        <w:t>)</w:t>
      </w:r>
      <w:r w:rsidR="002E0E0C" w:rsidRPr="00686C19">
        <w:rPr>
          <w:rFonts w:hint="cs"/>
          <w:i/>
          <w:iCs/>
          <w:cs/>
        </w:rPr>
        <w:t xml:space="preserve"> </w:t>
      </w:r>
      <w:r w:rsidR="00421540" w:rsidRPr="00686C19">
        <w:rPr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</w:t>
      </w:r>
      <w:r w:rsidR="002E0E0C" w:rsidRPr="00686C19">
        <w:rPr>
          <w:cs/>
        </w:rPr>
        <w:t>หลัก</w:t>
      </w:r>
      <w:r w:rsidR="000D2053" w:rsidRPr="00686C19">
        <w:rPr>
          <w:rFonts w:hint="cs"/>
          <w:cs/>
        </w:rPr>
        <w:t>มา</w:t>
      </w:r>
      <w:r w:rsidR="002E0E0C" w:rsidRPr="00686C19">
        <w:rPr>
          <w:cs/>
        </w:rPr>
        <w:t>จาก</w:t>
      </w:r>
      <w:r w:rsidR="00FD1ACB" w:rsidRPr="00686C19">
        <w:rPr>
          <w:cs/>
        </w:rPr>
        <w:t>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:rsidR="00BF78CC" w:rsidRPr="00686C19" w:rsidRDefault="00BF78CC" w:rsidP="00BF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</w:pPr>
    </w:p>
    <w:p w:rsidR="005A5AAF" w:rsidRPr="00686C19" w:rsidRDefault="006C25EF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กำไรต่อหุ้น</w:t>
      </w:r>
      <w:r w:rsidR="0041101B" w:rsidRPr="00686C19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ขั้นพื้นฐาน</w:t>
      </w:r>
    </w:p>
    <w:p w:rsidR="00ED7567" w:rsidRPr="00686C19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:rsidR="006F37B2" w:rsidRPr="00686C19" w:rsidRDefault="006F37B2" w:rsidP="006F3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86C19">
        <w:rPr>
          <w:cs/>
        </w:rPr>
        <w:t>กำไรต่อหุ้นขั้นพื้นฐานสำหรับ</w:t>
      </w:r>
      <w:r w:rsidRPr="00686C19">
        <w:rPr>
          <w:rFonts w:hint="cs"/>
          <w:cs/>
        </w:rPr>
        <w:t>งวด</w:t>
      </w:r>
      <w:r w:rsidR="00416F44" w:rsidRPr="00686C19">
        <w:rPr>
          <w:rFonts w:hint="cs"/>
          <w:cs/>
        </w:rPr>
        <w:t>สามเดือนและ</w:t>
      </w:r>
      <w:r w:rsidR="000F4EF6" w:rsidRPr="00686C19">
        <w:rPr>
          <w:rFonts w:hint="cs"/>
          <w:cs/>
        </w:rPr>
        <w:t>หก</w:t>
      </w:r>
      <w:r w:rsidRPr="00686C19">
        <w:rPr>
          <w:rFonts w:hint="cs"/>
          <w:cs/>
        </w:rPr>
        <w:t>เดือน</w:t>
      </w:r>
      <w:r w:rsidR="000934AB" w:rsidRPr="00686C19">
        <w:rPr>
          <w:cs/>
        </w:rPr>
        <w:t xml:space="preserve">สิ้นสุดวันที่ </w:t>
      </w:r>
      <w:r w:rsidR="000934AB" w:rsidRPr="00686C19">
        <w:t>30</w:t>
      </w:r>
      <w:r w:rsidRPr="00686C19">
        <w:rPr>
          <w:cs/>
        </w:rPr>
        <w:t xml:space="preserve"> </w:t>
      </w:r>
      <w:r w:rsidR="000F4EF6" w:rsidRPr="00686C19">
        <w:rPr>
          <w:rFonts w:hint="cs"/>
          <w:cs/>
        </w:rPr>
        <w:t>มิถุนายน</w:t>
      </w:r>
      <w:r w:rsidRPr="00686C19">
        <w:rPr>
          <w:cs/>
        </w:rPr>
        <w:t xml:space="preserve"> </w:t>
      </w:r>
      <w:r w:rsidRPr="00686C19">
        <w:t>25</w:t>
      </w:r>
      <w:r w:rsidRPr="00686C19">
        <w:rPr>
          <w:rFonts w:hint="cs"/>
          <w:cs/>
        </w:rPr>
        <w:t>6</w:t>
      </w:r>
      <w:r w:rsidRPr="00686C19">
        <w:t xml:space="preserve">1 </w:t>
      </w:r>
      <w:r w:rsidRPr="00686C19">
        <w:rPr>
          <w:cs/>
        </w:rPr>
        <w:t xml:space="preserve">และ </w:t>
      </w:r>
      <w:r w:rsidRPr="00686C19">
        <w:t xml:space="preserve">2560 </w:t>
      </w:r>
      <w:r w:rsidRPr="00686C19">
        <w:rPr>
          <w:cs/>
        </w:rPr>
        <w:t>คำนวณจากกำไรสำหรับ</w:t>
      </w:r>
      <w:r w:rsidRPr="00686C19">
        <w:rPr>
          <w:rFonts w:hint="cs"/>
          <w:cs/>
        </w:rPr>
        <w:t>งวดที่</w:t>
      </w:r>
      <w:r w:rsidRPr="00686C19">
        <w:rPr>
          <w:cs/>
        </w:rPr>
        <w:t>เป็นส่วนของผู้ถือหุ้น</w:t>
      </w:r>
      <w:r w:rsidRPr="00686C19">
        <w:rPr>
          <w:rFonts w:hint="cs"/>
          <w:cs/>
        </w:rPr>
        <w:t>สามัญ</w:t>
      </w:r>
      <w:r w:rsidRPr="00686C19">
        <w:rPr>
          <w:cs/>
        </w:rPr>
        <w:t>ของบริษัทและจำนวนหุ้นสามัญที่ออกจำหน่ายแล้วระหว่าง</w:t>
      </w:r>
      <w:r w:rsidRPr="00686C19">
        <w:rPr>
          <w:rFonts w:hint="cs"/>
          <w:cs/>
        </w:rPr>
        <w:t>งวด</w:t>
      </w:r>
      <w:r w:rsidRPr="00686C19">
        <w:rPr>
          <w:cs/>
        </w:rPr>
        <w:t xml:space="preserve"> โดยแสดงการคำนวณดังนี้</w:t>
      </w:r>
    </w:p>
    <w:p w:rsidR="006F37B2" w:rsidRPr="00686C19" w:rsidRDefault="006F37B2" w:rsidP="006F37B2">
      <w:pPr>
        <w:ind w:left="540"/>
      </w:pPr>
    </w:p>
    <w:tbl>
      <w:tblPr>
        <w:tblW w:w="885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43"/>
        <w:gridCol w:w="1134"/>
        <w:gridCol w:w="236"/>
        <w:gridCol w:w="1041"/>
        <w:gridCol w:w="236"/>
        <w:gridCol w:w="1042"/>
        <w:gridCol w:w="284"/>
        <w:gridCol w:w="1134"/>
      </w:tblGrid>
      <w:tr w:rsidR="00416F44" w:rsidRPr="00686C19" w:rsidTr="00553AAA">
        <w:tc>
          <w:tcPr>
            <w:tcW w:w="3743" w:type="dxa"/>
            <w:shd w:val="clear" w:color="auto" w:fill="auto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16F44" w:rsidRPr="00686C19" w:rsidTr="00553AAA">
        <w:tc>
          <w:tcPr>
            <w:tcW w:w="3743" w:type="dxa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38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16F44" w:rsidRPr="00686C19" w:rsidTr="00553AAA">
        <w:tc>
          <w:tcPr>
            <w:tcW w:w="3743" w:type="dxa"/>
          </w:tcPr>
          <w:p w:rsidR="00416F44" w:rsidRPr="00686C19" w:rsidRDefault="00416F44" w:rsidP="00947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38"/>
              <w:rPr>
                <w:b/>
                <w:bCs/>
                <w:i/>
                <w:iCs/>
                <w:cs/>
              </w:rPr>
            </w:pPr>
            <w:r w:rsidRPr="00686C19">
              <w:rPr>
                <w:rFonts w:hint="cs"/>
                <w:b/>
                <w:bCs/>
                <w:i/>
                <w:iCs/>
                <w:cs/>
              </w:rPr>
              <w:t>สำหรับงวดสามเดือนสิ้นสุดวันที่</w:t>
            </w:r>
            <w:r w:rsidR="000934AB" w:rsidRPr="00686C19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0934AB" w:rsidRPr="00686C19">
              <w:rPr>
                <w:b/>
                <w:bCs/>
                <w:i/>
                <w:iCs/>
              </w:rPr>
              <w:t>30</w:t>
            </w:r>
            <w:r w:rsidRPr="00686C19">
              <w:rPr>
                <w:rFonts w:hint="cs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spacing w:val="-6"/>
              </w:rPr>
            </w:pPr>
          </w:p>
        </w:tc>
        <w:tc>
          <w:tcPr>
            <w:tcW w:w="1042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F44" w:rsidRPr="00686C19" w:rsidTr="00262C21">
        <w:tc>
          <w:tcPr>
            <w:tcW w:w="3743" w:type="dxa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 w:hanging="360"/>
              <w:rPr>
                <w:cs/>
              </w:rPr>
            </w:pPr>
            <w:r w:rsidRPr="00686C19">
              <w:rPr>
                <w:cs/>
              </w:rPr>
              <w:t>กำไร</w:t>
            </w:r>
            <w:r w:rsidRPr="00686C19">
              <w:rPr>
                <w:rFonts w:hint="cs"/>
                <w:cs/>
              </w:rPr>
              <w:t>สำหรับงวด</w:t>
            </w:r>
            <w:r w:rsidRPr="00686C19">
              <w:rPr>
                <w:cs/>
              </w:rPr>
              <w:t>ที่เป็นของผู้ถือหุ้น</w:t>
            </w:r>
            <w:r w:rsidRPr="00686C19">
              <w:rPr>
                <w:rFonts w:hint="cs"/>
                <w:cs/>
              </w:rPr>
              <w:t>สามัญ</w:t>
            </w:r>
            <w:r w:rsidRPr="00686C19">
              <w:rPr>
                <w:cs/>
              </w:rPr>
              <w:br/>
              <w:t>ของบริษัท</w:t>
            </w:r>
            <w:r w:rsidRPr="00686C19">
              <w:t xml:space="preserve"> </w:t>
            </w:r>
            <w:r w:rsidRPr="00686C19">
              <w:rPr>
                <w:i/>
                <w:iCs/>
              </w:rPr>
              <w:t>(</w:t>
            </w:r>
            <w:r w:rsidRPr="00686C19">
              <w:rPr>
                <w:rFonts w:hint="cs"/>
                <w:i/>
                <w:iCs/>
                <w:cs/>
              </w:rPr>
              <w:t>ล้านบาท)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16F44" w:rsidRPr="00686C19" w:rsidRDefault="00C15911" w:rsidP="0050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1,0</w:t>
            </w:r>
            <w:r w:rsidR="00E42ED3" w:rsidRPr="00686C19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  <w:vAlign w:val="bottom"/>
          </w:tcPr>
          <w:p w:rsidR="00416F44" w:rsidRPr="00686C19" w:rsidRDefault="00416F44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bottom"/>
          </w:tcPr>
          <w:p w:rsidR="00416F44" w:rsidRPr="00686C19" w:rsidRDefault="00C53AA9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236" w:type="dxa"/>
            <w:vAlign w:val="bottom"/>
          </w:tcPr>
          <w:p w:rsidR="00416F44" w:rsidRPr="00686C19" w:rsidRDefault="00416F44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:rsidR="00416F44" w:rsidRPr="00686C19" w:rsidRDefault="00C15911" w:rsidP="00C53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284" w:type="dxa"/>
            <w:vAlign w:val="bottom"/>
          </w:tcPr>
          <w:p w:rsidR="00416F44" w:rsidRPr="00686C19" w:rsidRDefault="00416F44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16F44" w:rsidRPr="00686C19" w:rsidRDefault="00416F44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1,527</w:t>
            </w:r>
          </w:p>
        </w:tc>
      </w:tr>
      <w:tr w:rsidR="00416F44" w:rsidRPr="00686C19" w:rsidTr="00262C21">
        <w:tc>
          <w:tcPr>
            <w:tcW w:w="3743" w:type="dxa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hanging="108"/>
              <w:rPr>
                <w:cs/>
              </w:rPr>
            </w:pPr>
            <w:r w:rsidRPr="00686C19">
              <w:rPr>
                <w:cs/>
              </w:rPr>
              <w:t>จำนวนหุ้นสามัญที่ออกจำหน่ายแล้ว</w:t>
            </w:r>
            <w:r w:rsidRPr="00686C19">
              <w:rPr>
                <w:rFonts w:hint="cs"/>
                <w:cs/>
              </w:rPr>
              <w:t xml:space="preserve"> </w:t>
            </w:r>
            <w:r w:rsidRPr="00686C19">
              <w:rPr>
                <w:rFonts w:hint="cs"/>
                <w:i/>
                <w:iCs/>
                <w:cs/>
              </w:rPr>
              <w:t>(ล้านหุ้น)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F44" w:rsidRPr="00686C19" w:rsidRDefault="000F2D6D" w:rsidP="0050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36" w:type="dxa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416F44" w:rsidRPr="00686C19" w:rsidRDefault="00416F44" w:rsidP="00441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</w:t>
            </w:r>
            <w:r w:rsidR="00441E85" w:rsidRPr="00686C1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416F44" w:rsidRPr="00686C19" w:rsidRDefault="000F2D6D" w:rsidP="00C53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84" w:type="dxa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416F44" w:rsidRPr="00686C19" w:rsidRDefault="00441E85" w:rsidP="00441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</w:tr>
      <w:tr w:rsidR="00416F44" w:rsidRPr="00686C19" w:rsidTr="00262C21">
        <w:tc>
          <w:tcPr>
            <w:tcW w:w="3743" w:type="dxa"/>
            <w:vAlign w:val="bottom"/>
          </w:tcPr>
          <w:p w:rsidR="00416F44" w:rsidRPr="00686C19" w:rsidRDefault="00416F44" w:rsidP="0055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hanging="108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686C19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416F44" w:rsidRPr="00686C19" w:rsidRDefault="000F2D6D" w:rsidP="0050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0.7</w:t>
            </w:r>
            <w:r w:rsidR="00E42ED3" w:rsidRPr="00686C1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416F44" w:rsidRPr="00686C19" w:rsidRDefault="00416F44" w:rsidP="00441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0.7</w:t>
            </w:r>
            <w:r w:rsidR="00441E85" w:rsidRPr="00686C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416F44" w:rsidRPr="00686C19" w:rsidRDefault="00C53AA9" w:rsidP="00C53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284" w:type="dxa"/>
          </w:tcPr>
          <w:p w:rsidR="00416F44" w:rsidRPr="00686C19" w:rsidRDefault="00416F44" w:rsidP="0055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416F44" w:rsidRPr="00686C19" w:rsidRDefault="00C53AA9" w:rsidP="00441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1.11</w:t>
            </w:r>
          </w:p>
        </w:tc>
      </w:tr>
    </w:tbl>
    <w:p w:rsidR="00416F44" w:rsidRPr="00686C19" w:rsidRDefault="00416F44" w:rsidP="006F37B2">
      <w:pPr>
        <w:ind w:left="540"/>
      </w:pPr>
    </w:p>
    <w:tbl>
      <w:tblPr>
        <w:tblW w:w="885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43"/>
        <w:gridCol w:w="1134"/>
        <w:gridCol w:w="236"/>
        <w:gridCol w:w="1041"/>
        <w:gridCol w:w="236"/>
        <w:gridCol w:w="1042"/>
        <w:gridCol w:w="284"/>
        <w:gridCol w:w="1134"/>
      </w:tblGrid>
      <w:tr w:rsidR="006F37B2" w:rsidRPr="00686C19" w:rsidTr="00146A6A">
        <w:tc>
          <w:tcPr>
            <w:tcW w:w="3743" w:type="dxa"/>
            <w:shd w:val="clear" w:color="auto" w:fill="auto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F37B2" w:rsidRPr="00686C19" w:rsidTr="00146A6A">
        <w:tc>
          <w:tcPr>
            <w:tcW w:w="3743" w:type="dxa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38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42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F37B2" w:rsidRPr="00686C19" w:rsidTr="00146A6A">
        <w:tc>
          <w:tcPr>
            <w:tcW w:w="3743" w:type="dxa"/>
          </w:tcPr>
          <w:p w:rsidR="006F37B2" w:rsidRPr="00686C19" w:rsidRDefault="006F37B2" w:rsidP="00223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38"/>
              <w:rPr>
                <w:b/>
                <w:bCs/>
                <w:i/>
                <w:iCs/>
                <w:cs/>
              </w:rPr>
            </w:pPr>
            <w:r w:rsidRPr="00686C19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10305F" w:rsidRPr="00686C19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686C19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0934AB" w:rsidRPr="00686C19">
              <w:rPr>
                <w:b/>
                <w:bCs/>
                <w:i/>
                <w:iCs/>
              </w:rPr>
              <w:t>30</w:t>
            </w:r>
            <w:r w:rsidR="0010305F" w:rsidRPr="00686C19">
              <w:rPr>
                <w:rFonts w:hint="cs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:rsidR="006F37B2" w:rsidRPr="00686C19" w:rsidRDefault="006F37B2" w:rsidP="00D915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F37B2" w:rsidRPr="00686C19" w:rsidRDefault="006F37B2" w:rsidP="00DE6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spacing w:val="-6"/>
              </w:rPr>
            </w:pPr>
          </w:p>
        </w:tc>
        <w:tc>
          <w:tcPr>
            <w:tcW w:w="1042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6F37B2" w:rsidRPr="00686C19" w:rsidRDefault="006F37B2" w:rsidP="00DE6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F6" w:rsidRPr="00686C19" w:rsidTr="000F2D6D">
        <w:tc>
          <w:tcPr>
            <w:tcW w:w="3743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 w:hanging="360"/>
              <w:rPr>
                <w:cs/>
              </w:rPr>
            </w:pPr>
            <w:r w:rsidRPr="00686C19">
              <w:rPr>
                <w:cs/>
              </w:rPr>
              <w:t>กำไร</w:t>
            </w:r>
            <w:r w:rsidRPr="00686C19">
              <w:rPr>
                <w:rFonts w:hint="cs"/>
                <w:cs/>
              </w:rPr>
              <w:t>สำหรับงวด</w:t>
            </w:r>
            <w:r w:rsidRPr="00686C19">
              <w:rPr>
                <w:cs/>
              </w:rPr>
              <w:t>ที่เป็นของผู้ถือหุ้น</w:t>
            </w:r>
            <w:r w:rsidRPr="00686C19">
              <w:rPr>
                <w:rFonts w:hint="cs"/>
                <w:cs/>
              </w:rPr>
              <w:t>สามัญ</w:t>
            </w:r>
            <w:r w:rsidRPr="00686C19">
              <w:rPr>
                <w:cs/>
              </w:rPr>
              <w:br/>
              <w:t>ของบริษัท</w:t>
            </w:r>
            <w:r w:rsidRPr="00686C19">
              <w:t xml:space="preserve"> </w:t>
            </w:r>
            <w:r w:rsidRPr="00686C19">
              <w:rPr>
                <w:i/>
                <w:iCs/>
              </w:rPr>
              <w:t>(</w:t>
            </w:r>
            <w:r w:rsidRPr="00686C19">
              <w:rPr>
                <w:rFonts w:hint="cs"/>
                <w:i/>
                <w:iCs/>
                <w:cs/>
              </w:rPr>
              <w:t>ล้านบาท)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F4EF6" w:rsidRPr="00686C19" w:rsidRDefault="00C53AA9" w:rsidP="0050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2,1</w:t>
            </w:r>
            <w:r w:rsidR="00E42ED3" w:rsidRPr="00686C1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bottom"/>
          </w:tcPr>
          <w:p w:rsidR="000F4EF6" w:rsidRPr="00686C19" w:rsidRDefault="00C53AA9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3,076</w:t>
            </w:r>
          </w:p>
        </w:tc>
        <w:tc>
          <w:tcPr>
            <w:tcW w:w="236" w:type="dxa"/>
            <w:vAlign w:val="bottom"/>
          </w:tcPr>
          <w:p w:rsidR="000F4EF6" w:rsidRPr="00686C19" w:rsidRDefault="000F4EF6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:rsidR="000F4EF6" w:rsidRPr="00686C19" w:rsidRDefault="00C53AA9" w:rsidP="00C53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2,08</w:t>
            </w:r>
            <w:r w:rsidR="00D13C64" w:rsidRPr="00686C1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0F4EF6" w:rsidRPr="00686C19" w:rsidRDefault="000F4EF6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F4EF6" w:rsidRPr="00686C19" w:rsidRDefault="00416F44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3,47</w:t>
            </w:r>
            <w:r w:rsidR="00441E85"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D6D" w:rsidRPr="00686C19" w:rsidTr="00146A6A">
        <w:tc>
          <w:tcPr>
            <w:tcW w:w="3743" w:type="dxa"/>
          </w:tcPr>
          <w:p w:rsidR="000F2D6D" w:rsidRPr="00686C19" w:rsidRDefault="000F2D6D" w:rsidP="000F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hanging="108"/>
              <w:rPr>
                <w:cs/>
              </w:rPr>
            </w:pPr>
            <w:r w:rsidRPr="00686C19">
              <w:rPr>
                <w:cs/>
              </w:rPr>
              <w:t>จำนวนหุ้นสามัญที่ออกจำหน่ายแล้ว</w:t>
            </w:r>
            <w:r w:rsidRPr="00686C19">
              <w:rPr>
                <w:rFonts w:hint="cs"/>
                <w:cs/>
              </w:rPr>
              <w:t xml:space="preserve"> </w:t>
            </w:r>
            <w:r w:rsidRPr="00686C19">
              <w:rPr>
                <w:rFonts w:hint="cs"/>
                <w:i/>
                <w:iCs/>
                <w:cs/>
              </w:rPr>
              <w:t>(ล้านหุ้น)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F2D6D" w:rsidP="0050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36" w:type="dxa"/>
          </w:tcPr>
          <w:p w:rsidR="000F2D6D" w:rsidRPr="00686C19" w:rsidRDefault="000F2D6D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F2D6D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36" w:type="dxa"/>
          </w:tcPr>
          <w:p w:rsidR="000F2D6D" w:rsidRPr="00686C19" w:rsidRDefault="000F2D6D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F2D6D" w:rsidP="00C53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  <w:tc>
          <w:tcPr>
            <w:tcW w:w="284" w:type="dxa"/>
          </w:tcPr>
          <w:p w:rsidR="000F2D6D" w:rsidRPr="00686C19" w:rsidRDefault="000F2D6D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F2D6D" w:rsidP="000F2D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1,377</w:t>
            </w:r>
          </w:p>
        </w:tc>
      </w:tr>
      <w:tr w:rsidR="000F2D6D" w:rsidRPr="00686C19" w:rsidTr="00553AAA">
        <w:tc>
          <w:tcPr>
            <w:tcW w:w="3743" w:type="dxa"/>
            <w:vAlign w:val="bottom"/>
          </w:tcPr>
          <w:p w:rsidR="000F2D6D" w:rsidRPr="00686C19" w:rsidRDefault="000F2D6D" w:rsidP="000F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 w:hanging="108"/>
              <w:rPr>
                <w:b/>
                <w:bCs/>
                <w:cs/>
              </w:rPr>
            </w:pPr>
            <w:r w:rsidRPr="00686C19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686C19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934AB" w:rsidP="0050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5064DB"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="00E42ED3" w:rsidRPr="00686C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F2D6D" w:rsidRPr="00686C19" w:rsidRDefault="000F2D6D" w:rsidP="00093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F2D6D" w:rsidP="00093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2.23</w:t>
            </w:r>
          </w:p>
        </w:tc>
        <w:tc>
          <w:tcPr>
            <w:tcW w:w="236" w:type="dxa"/>
          </w:tcPr>
          <w:p w:rsidR="000F2D6D" w:rsidRPr="00686C19" w:rsidRDefault="000F2D6D" w:rsidP="00093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C53AA9" w:rsidP="00093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1.51</w:t>
            </w:r>
          </w:p>
        </w:tc>
        <w:tc>
          <w:tcPr>
            <w:tcW w:w="284" w:type="dxa"/>
          </w:tcPr>
          <w:p w:rsidR="000F2D6D" w:rsidRPr="00686C19" w:rsidRDefault="000F2D6D" w:rsidP="00093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551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0F2D6D" w:rsidRPr="00686C19" w:rsidRDefault="000F2D6D" w:rsidP="000934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</w:tr>
    </w:tbl>
    <w:p w:rsidR="00ED7567" w:rsidRPr="00686C19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</w:pPr>
    </w:p>
    <w:p w:rsidR="00416F44" w:rsidRPr="00686C19" w:rsidRDefault="00416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</w:pPr>
    </w:p>
    <w:p w:rsidR="00786039" w:rsidRPr="00686C19" w:rsidRDefault="00786039" w:rsidP="00786039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jc w:val="both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เงินปันผล</w:t>
      </w:r>
    </w:p>
    <w:p w:rsidR="00786039" w:rsidRPr="00686C19" w:rsidRDefault="0078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</w:pPr>
    </w:p>
    <w:p w:rsidR="00F64A32" w:rsidRPr="00686C19" w:rsidRDefault="000934AB" w:rsidP="000934AB">
      <w:pPr>
        <w:ind w:left="540"/>
        <w:jc w:val="thaiDistribute"/>
      </w:pPr>
      <w:r w:rsidRPr="00686C19">
        <w:rPr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686C19">
        <w:t>25</w:t>
      </w:r>
      <w:r w:rsidRPr="00686C19">
        <w:rPr>
          <w:cs/>
        </w:rPr>
        <w:t xml:space="preserve"> เมษายน </w:t>
      </w:r>
      <w:r w:rsidRPr="00686C19">
        <w:t>2561</w:t>
      </w:r>
      <w:r w:rsidRPr="00686C19">
        <w:rPr>
          <w:cs/>
        </w:rPr>
        <w:t xml:space="preserve"> ผู้ถือหุ้นมีมติอนุมัติจ่ายเงินปันผลสำหรับผลประกอบการปี </w:t>
      </w:r>
      <w:r w:rsidRPr="00686C19">
        <w:t>2560</w:t>
      </w:r>
      <w:r w:rsidRPr="00686C19">
        <w:rPr>
          <w:cs/>
        </w:rPr>
        <w:t xml:space="preserve"> ในอัตราหุ้นละ </w:t>
      </w:r>
      <w:r w:rsidRPr="00686C19">
        <w:t xml:space="preserve">2.15 </w:t>
      </w:r>
      <w:r w:rsidRPr="00686C19">
        <w:rPr>
          <w:cs/>
        </w:rPr>
        <w:t xml:space="preserve">บาท เป็นจำนวนเงินทั้งสิ้น </w:t>
      </w:r>
      <w:r w:rsidRPr="00686C19">
        <w:t>2,960</w:t>
      </w:r>
      <w:r w:rsidRPr="00686C19">
        <w:rPr>
          <w:cs/>
        </w:rPr>
        <w:t xml:space="preserve"> ล้านบาท ซึ่งบริษัทได้จ่ายเงินปันผลระหว่างกาลสำหรับผลประกอบการงวดหกเดือนแรกของปี </w:t>
      </w:r>
      <w:r w:rsidRPr="00686C19">
        <w:t>2560</w:t>
      </w:r>
      <w:r w:rsidRPr="00686C19">
        <w:rPr>
          <w:cs/>
        </w:rPr>
        <w:t xml:space="preserve"> ในอัตราหุ้นละ </w:t>
      </w:r>
      <w:r w:rsidRPr="00686C19">
        <w:t xml:space="preserve">1.05 </w:t>
      </w:r>
      <w:r w:rsidRPr="00686C19">
        <w:rPr>
          <w:cs/>
        </w:rPr>
        <w:t xml:space="preserve">บาท เป็นเงินจำนวน </w:t>
      </w:r>
      <w:r w:rsidRPr="00686C19">
        <w:t>1,445</w:t>
      </w:r>
      <w:r w:rsidRPr="00686C19">
        <w:rPr>
          <w:cs/>
        </w:rPr>
        <w:t xml:space="preserve"> ล้านบาทไปแล้วเมื่อวันที่ </w:t>
      </w:r>
      <w:r w:rsidRPr="00686C19">
        <w:t>26</w:t>
      </w:r>
      <w:r w:rsidRPr="00686C19">
        <w:rPr>
          <w:cs/>
        </w:rPr>
        <w:t xml:space="preserve"> กันยายน </w:t>
      </w:r>
      <w:r w:rsidRPr="00686C19">
        <w:t>2560</w:t>
      </w:r>
      <w:r w:rsidRPr="00686C19">
        <w:rPr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Pr="00686C19">
        <w:t>2560</w:t>
      </w:r>
      <w:r w:rsidRPr="00686C19">
        <w:rPr>
          <w:cs/>
        </w:rPr>
        <w:t xml:space="preserve"> ในอัตราหุ้นละ </w:t>
      </w:r>
      <w:r w:rsidRPr="00686C19">
        <w:t>1.10</w:t>
      </w:r>
      <w:r w:rsidRPr="00686C19">
        <w:rPr>
          <w:cs/>
        </w:rPr>
        <w:t xml:space="preserve"> บาท เป็นเงินจำนวน </w:t>
      </w:r>
      <w:r w:rsidRPr="00686C19">
        <w:t xml:space="preserve">1,515 </w:t>
      </w:r>
      <w:r w:rsidRPr="00686C19">
        <w:rPr>
          <w:cs/>
        </w:rPr>
        <w:t xml:space="preserve">ล้านบาท </w:t>
      </w:r>
      <w:r w:rsidRPr="00686C19">
        <w:rPr>
          <w:rFonts w:hint="cs"/>
          <w:cs/>
        </w:rPr>
        <w:t>เงินปันผลดังกล่าวได้จ่ายให้แก่ผู้ถือหุ้นเมื่อ</w:t>
      </w:r>
      <w:r w:rsidRPr="00686C19">
        <w:rPr>
          <w:cs/>
        </w:rPr>
        <w:t xml:space="preserve">วันที่ </w:t>
      </w:r>
      <w:r w:rsidRPr="00686C19">
        <w:t>7</w:t>
      </w:r>
      <w:r w:rsidRPr="00686C19">
        <w:rPr>
          <w:cs/>
        </w:rPr>
        <w:t xml:space="preserve"> </w:t>
      </w:r>
      <w:r w:rsidRPr="00686C19">
        <w:rPr>
          <w:rFonts w:hint="cs"/>
          <w:cs/>
        </w:rPr>
        <w:t>พฤษภาคม</w:t>
      </w:r>
      <w:r w:rsidRPr="00686C19">
        <w:rPr>
          <w:cs/>
        </w:rPr>
        <w:t xml:space="preserve"> </w:t>
      </w:r>
      <w:r w:rsidRPr="00686C19">
        <w:t>2561</w:t>
      </w:r>
    </w:p>
    <w:p w:rsidR="00F64A32" w:rsidRPr="00686C19" w:rsidRDefault="00F64A32" w:rsidP="00F64A32">
      <w:pPr>
        <w:ind w:left="540"/>
      </w:pPr>
    </w:p>
    <w:p w:rsidR="002C2954" w:rsidRPr="00686C19" w:rsidRDefault="002C2954" w:rsidP="002C2954">
      <w:pPr>
        <w:ind w:left="540"/>
        <w:jc w:val="thaiDistribute"/>
        <w:rPr>
          <w:cs/>
        </w:rPr>
      </w:pPr>
      <w:r w:rsidRPr="00686C19">
        <w:rPr>
          <w:rFonts w:hint="cs"/>
          <w:cs/>
        </w:rPr>
        <w:t>ในการประชุมสามัญประจำปีของผ</w:t>
      </w:r>
      <w:r w:rsidR="000934AB" w:rsidRPr="00686C19">
        <w:rPr>
          <w:rFonts w:hint="cs"/>
          <w:cs/>
        </w:rPr>
        <w:t xml:space="preserve">ู้ถือหุ้นของบริษัท เมื่อวันที่ </w:t>
      </w:r>
      <w:r w:rsidR="000934AB" w:rsidRPr="00686C19">
        <w:t>5</w:t>
      </w:r>
      <w:r w:rsidRPr="00686C19">
        <w:rPr>
          <w:rFonts w:hint="cs"/>
          <w:cs/>
        </w:rPr>
        <w:t xml:space="preserve"> เมษายน </w:t>
      </w:r>
      <w:r w:rsidR="000934AB" w:rsidRPr="00686C19">
        <w:t>2560</w:t>
      </w:r>
      <w:r w:rsidRPr="00686C19">
        <w:rPr>
          <w:rFonts w:hint="cs"/>
          <w:cs/>
        </w:rPr>
        <w:t xml:space="preserve"> ผู้ถือหุ้นมีมติอนุมัติจ่ายเงินปันผล สำหรับผลประกอบการปี </w:t>
      </w:r>
      <w:r w:rsidR="000934AB" w:rsidRPr="00686C19">
        <w:t>2559</w:t>
      </w:r>
      <w:r w:rsidRPr="00686C19">
        <w:rPr>
          <w:rFonts w:hint="cs"/>
          <w:cs/>
        </w:rPr>
        <w:t xml:space="preserve"> ในอัตราหุ้นละ </w:t>
      </w:r>
      <w:r w:rsidRPr="00686C19">
        <w:t xml:space="preserve">1.80 </w:t>
      </w:r>
      <w:r w:rsidRPr="00686C19">
        <w:rPr>
          <w:rFonts w:hint="cs"/>
          <w:cs/>
        </w:rPr>
        <w:t xml:space="preserve">บาท เป็นจำนวนเงินทั้งสิ้น </w:t>
      </w:r>
      <w:r w:rsidR="000934AB" w:rsidRPr="00686C19">
        <w:t>2,478</w:t>
      </w:r>
      <w:r w:rsidRPr="00686C19">
        <w:rPr>
          <w:rFonts w:hint="cs"/>
          <w:cs/>
        </w:rPr>
        <w:t xml:space="preserve"> ล้านบาท ซึ่งบริษัทได้จ่ายเงินปันผลระหว่างกาลสำหรับผลประกอบการงวดหกเดือนแรกของปี </w:t>
      </w:r>
      <w:r w:rsidR="000934AB" w:rsidRPr="00686C19">
        <w:t>2559</w:t>
      </w:r>
      <w:r w:rsidRPr="00686C19">
        <w:rPr>
          <w:rFonts w:hint="cs"/>
          <w:cs/>
        </w:rPr>
        <w:t xml:space="preserve"> ในอัตราหุ้นละ </w:t>
      </w:r>
      <w:r w:rsidRPr="00686C19">
        <w:t xml:space="preserve">0.80 </w:t>
      </w:r>
      <w:r w:rsidRPr="00686C19">
        <w:rPr>
          <w:rFonts w:hint="cs"/>
          <w:cs/>
        </w:rPr>
        <w:t xml:space="preserve">บาท เป็นเงินจำนวน </w:t>
      </w:r>
      <w:r w:rsidR="000934AB" w:rsidRPr="00686C19">
        <w:t>1,102</w:t>
      </w:r>
      <w:r w:rsidRPr="00686C19">
        <w:t xml:space="preserve"> </w:t>
      </w:r>
      <w:r w:rsidR="000934AB" w:rsidRPr="00686C19">
        <w:rPr>
          <w:rFonts w:hint="cs"/>
          <w:cs/>
        </w:rPr>
        <w:t xml:space="preserve">ล้านบาทไปแล้วเมื่อวันที่ </w:t>
      </w:r>
      <w:r w:rsidR="000934AB" w:rsidRPr="00686C19">
        <w:t>20</w:t>
      </w:r>
      <w:r w:rsidRPr="00686C19">
        <w:t xml:space="preserve"> </w:t>
      </w:r>
      <w:r w:rsidRPr="00686C19">
        <w:rPr>
          <w:rFonts w:hint="cs"/>
          <w:cs/>
        </w:rPr>
        <w:t xml:space="preserve">กันยายน </w:t>
      </w:r>
      <w:r w:rsidR="000934AB" w:rsidRPr="00686C19">
        <w:t>2559</w:t>
      </w:r>
      <w:r w:rsidRPr="00686C19">
        <w:rPr>
          <w:rFonts w:hint="cs"/>
          <w:cs/>
        </w:rPr>
        <w:t xml:space="preserve"> คงเหลือเป็นเงินปันผลที่จะจ่ายสำหรับผลประกอบการงวดหกเดือนหลังของปี </w:t>
      </w:r>
      <w:r w:rsidR="000934AB" w:rsidRPr="00686C19">
        <w:t>2559</w:t>
      </w:r>
      <w:r w:rsidRPr="00686C19">
        <w:rPr>
          <w:rFonts w:hint="cs"/>
          <w:cs/>
        </w:rPr>
        <w:t xml:space="preserve"> ในอัตราหุ้นละ </w:t>
      </w:r>
      <w:r w:rsidRPr="00686C19">
        <w:t>1.00</w:t>
      </w:r>
      <w:r w:rsidRPr="00686C19">
        <w:rPr>
          <w:rFonts w:hint="cs"/>
          <w:cs/>
        </w:rPr>
        <w:t xml:space="preserve"> บาท เป็นเงินจำนวน </w:t>
      </w:r>
      <w:r w:rsidR="000934AB" w:rsidRPr="00686C19">
        <w:t>1,377</w:t>
      </w:r>
      <w:r w:rsidRPr="00686C19">
        <w:t xml:space="preserve"> </w:t>
      </w:r>
      <w:r w:rsidRPr="00686C19">
        <w:rPr>
          <w:rFonts w:hint="cs"/>
          <w:cs/>
        </w:rPr>
        <w:t>ล้านบาท เงินปันผลดังกล่าวได้จ่</w:t>
      </w:r>
      <w:r w:rsidR="000934AB" w:rsidRPr="00686C19">
        <w:rPr>
          <w:rFonts w:hint="cs"/>
          <w:cs/>
        </w:rPr>
        <w:t xml:space="preserve">ายให้แก่ผู้ถือหุ้นเมื่อวันที่ </w:t>
      </w:r>
      <w:r w:rsidR="000934AB" w:rsidRPr="00686C19">
        <w:t>21</w:t>
      </w:r>
      <w:r w:rsidR="000934AB" w:rsidRPr="00686C19">
        <w:rPr>
          <w:rFonts w:hint="cs"/>
          <w:cs/>
        </w:rPr>
        <w:t xml:space="preserve"> เมษายน </w:t>
      </w:r>
      <w:r w:rsidR="000934AB" w:rsidRPr="00686C19">
        <w:t>2560</w:t>
      </w:r>
    </w:p>
    <w:p w:rsidR="00786039" w:rsidRPr="00686C19" w:rsidRDefault="0078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  <w:rPr>
          <w:cs/>
        </w:rPr>
      </w:pPr>
    </w:p>
    <w:p w:rsidR="00223349" w:rsidRPr="00686C19" w:rsidRDefault="006C25EF" w:rsidP="0056051E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686C19">
        <w:rPr>
          <w:rFonts w:ascii="Angsana New" w:hAnsi="Angsana New"/>
          <w:b/>
          <w:bCs/>
          <w:i/>
          <w:iCs/>
        </w:rPr>
        <w:tab/>
      </w:r>
      <w:r w:rsidR="004762B0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297B2C" w:rsidRPr="00686C19" w:rsidRDefault="00297B2C">
      <w:pPr>
        <w:pStyle w:val="a"/>
        <w:tabs>
          <w:tab w:val="clear" w:pos="1080"/>
        </w:tabs>
        <w:rPr>
          <w:rFonts w:ascii="Angsana New" w:hAnsi="Angsana New" w:cs="Angsana New"/>
          <w:cs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76"/>
        <w:gridCol w:w="1134"/>
        <w:gridCol w:w="236"/>
        <w:gridCol w:w="1078"/>
        <w:gridCol w:w="236"/>
        <w:gridCol w:w="12"/>
        <w:gridCol w:w="1057"/>
        <w:gridCol w:w="283"/>
        <w:gridCol w:w="1112"/>
      </w:tblGrid>
      <w:tr w:rsidR="00DA0923" w:rsidRPr="00686C19" w:rsidTr="00400EBE">
        <w:trPr>
          <w:tblHeader/>
        </w:trPr>
        <w:tc>
          <w:tcPr>
            <w:tcW w:w="4176" w:type="dxa"/>
            <w:shd w:val="clear" w:color="auto" w:fill="auto"/>
          </w:tcPr>
          <w:p w:rsidR="009E45D4" w:rsidRPr="00686C19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9E45D4" w:rsidRPr="00686C19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9E45D4" w:rsidRPr="00686C19" w:rsidRDefault="009E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</w:tc>
        <w:tc>
          <w:tcPr>
            <w:tcW w:w="2464" w:type="dxa"/>
            <w:gridSpan w:val="4"/>
            <w:shd w:val="clear" w:color="auto" w:fill="auto"/>
          </w:tcPr>
          <w:p w:rsidR="009E45D4" w:rsidRPr="00686C19" w:rsidRDefault="00476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686C19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F4EF6" w:rsidRPr="00686C19" w:rsidTr="00400EBE">
        <w:trPr>
          <w:tblHeader/>
        </w:trPr>
        <w:tc>
          <w:tcPr>
            <w:tcW w:w="4176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34" w:type="dxa"/>
            <w:shd w:val="clear" w:color="auto" w:fill="auto"/>
          </w:tcPr>
          <w:p w:rsidR="000F4EF6" w:rsidRPr="00686C19" w:rsidRDefault="005924A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0F4EF6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gridSpan w:val="2"/>
            <w:shd w:val="clear" w:color="auto" w:fill="auto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  <w:shd w:val="clear" w:color="auto" w:fill="auto"/>
          </w:tcPr>
          <w:p w:rsidR="000F4EF6" w:rsidRPr="00686C19" w:rsidRDefault="005924A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30</w:t>
            </w:r>
            <w:r w:rsidR="000F4EF6" w:rsidRPr="00686C1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F4EF6" w:rsidRPr="00686C19" w:rsidTr="00400EBE">
        <w:trPr>
          <w:tblHeader/>
        </w:trPr>
        <w:tc>
          <w:tcPr>
            <w:tcW w:w="4176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1134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gridSpan w:val="2"/>
            <w:shd w:val="clear" w:color="auto" w:fill="auto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</w:pPr>
          </w:p>
        </w:tc>
        <w:tc>
          <w:tcPr>
            <w:tcW w:w="1057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F4EF6" w:rsidRPr="00686C19" w:rsidTr="00400EBE">
        <w:trPr>
          <w:tblHeader/>
        </w:trPr>
        <w:tc>
          <w:tcPr>
            <w:tcW w:w="4176" w:type="dxa"/>
          </w:tcPr>
          <w:p w:rsidR="000F4EF6" w:rsidRPr="00686C19" w:rsidRDefault="000F4EF6" w:rsidP="000F4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48" w:type="dxa"/>
            <w:gridSpan w:val="8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34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F6" w:rsidRPr="00686C19" w:rsidRDefault="00D97E81" w:rsidP="00D97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600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D97E81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2,791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600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1,070</w:t>
            </w: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</w:t>
            </w:r>
          </w:p>
        </w:tc>
      </w:tr>
      <w:tr w:rsidR="00441E85" w:rsidRPr="00686C19" w:rsidTr="00400EBE">
        <w:tc>
          <w:tcPr>
            <w:tcW w:w="4176" w:type="dxa"/>
          </w:tcPr>
          <w:p w:rsidR="00441E85" w:rsidRPr="00686C19" w:rsidRDefault="00441E85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1E85" w:rsidRPr="00686C19" w:rsidRDefault="00441E85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1E85" w:rsidRPr="00686C19" w:rsidRDefault="00441E85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441E85" w:rsidRPr="00686C19" w:rsidRDefault="00441E85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41E85" w:rsidRPr="00686C19" w:rsidRDefault="00441E85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</w:tcPr>
          <w:p w:rsidR="00441E85" w:rsidRPr="00686C19" w:rsidRDefault="00441E85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41E85" w:rsidRPr="00686C19" w:rsidRDefault="00441E85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441E85" w:rsidRPr="00686C19" w:rsidRDefault="00441E85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4EF6" w:rsidRPr="00686C19" w:rsidTr="00400EBE">
        <w:tc>
          <w:tcPr>
            <w:tcW w:w="417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34" w:type="dxa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F6" w:rsidRPr="00686C19" w:rsidTr="00400EBE">
        <w:tc>
          <w:tcPr>
            <w:tcW w:w="417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86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34" w:type="dxa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:rsidR="000F4EF6" w:rsidRPr="00686C19" w:rsidRDefault="00D97E81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 w:rsidR="00F17982" w:rsidRPr="00686C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  <w:r w:rsidR="00F17982" w:rsidRPr="00686C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34" w:type="dxa"/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3,528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2,08</w:t>
            </w:r>
            <w:r w:rsidR="00F17982" w:rsidRPr="00686C1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1,98</w:t>
            </w:r>
            <w:r w:rsidR="00F17982" w:rsidRPr="00686C1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F6" w:rsidRPr="00686C19" w:rsidRDefault="00D97E81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2,88</w:t>
            </w:r>
            <w:r w:rsidR="00F17982" w:rsidRPr="00686C1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2,793</w:t>
            </w: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2,78</w:t>
            </w:r>
            <w:r w:rsidR="00F17982" w:rsidRPr="00686C1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D97E81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8,041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5,86</w:t>
            </w:r>
            <w:r w:rsidR="0074438E" w:rsidRPr="00686C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5924A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7,049</w:t>
            </w: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5,26</w:t>
            </w:r>
            <w:r w:rsidR="0074438E" w:rsidRPr="00686C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34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F6" w:rsidRPr="00686C19" w:rsidRDefault="00413430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36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164</w:t>
            </w:r>
          </w:p>
        </w:tc>
        <w:tc>
          <w:tcPr>
            <w:tcW w:w="236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26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:rsidR="000F4EF6" w:rsidRPr="00686C19" w:rsidRDefault="00413430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  <w:tc>
          <w:tcPr>
            <w:tcW w:w="283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5A28C1" w:rsidRPr="00686C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4EF6" w:rsidRPr="00686C19" w:rsidTr="00400EBE">
        <w:tc>
          <w:tcPr>
            <w:tcW w:w="4176" w:type="dxa"/>
          </w:tcPr>
          <w:p w:rsidR="000F4EF6" w:rsidRPr="00686C19" w:rsidRDefault="000F4EF6" w:rsidP="000F4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413430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1,643</w:t>
            </w:r>
          </w:p>
        </w:tc>
        <w:tc>
          <w:tcPr>
            <w:tcW w:w="236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164</w:t>
            </w:r>
          </w:p>
        </w:tc>
        <w:tc>
          <w:tcPr>
            <w:tcW w:w="236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2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413430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/>
                <w:b/>
                <w:bCs/>
                <w:sz w:val="30"/>
                <w:szCs w:val="30"/>
              </w:rPr>
              <w:t>1,539</w:t>
            </w:r>
          </w:p>
        </w:tc>
        <w:tc>
          <w:tcPr>
            <w:tcW w:w="283" w:type="dxa"/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0F4EF6" w:rsidRPr="00686C19" w:rsidRDefault="000F4EF6" w:rsidP="00592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C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="005A28C1" w:rsidRPr="00686C1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73101F" w:rsidRPr="00686C19" w:rsidRDefault="00D107F0" w:rsidP="00991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39" w:right="-45"/>
        <w:jc w:val="thaiDistribute"/>
      </w:pPr>
      <w:r w:rsidRPr="00686C19">
        <w:rPr>
          <w:rFonts w:hint="cs"/>
          <w:cs/>
        </w:rPr>
        <w:t>บ</w:t>
      </w:r>
      <w:r w:rsidR="0073101F" w:rsidRPr="00686C19">
        <w:rPr>
          <w:cs/>
        </w:rPr>
        <w:t>ริษัทมีสัญญาประกันราคาซื้อขายน้ำมันล่วงหน</w:t>
      </w:r>
      <w:r w:rsidR="00E2152F" w:rsidRPr="00686C19">
        <w:rPr>
          <w:cs/>
        </w:rPr>
        <w:t>้าสำหรับเดือน</w:t>
      </w:r>
      <w:r w:rsidR="005924A6" w:rsidRPr="00686C19">
        <w:rPr>
          <w:rFonts w:hint="cs"/>
          <w:cs/>
        </w:rPr>
        <w:t>กรกฎาคม</w:t>
      </w:r>
      <w:r w:rsidR="00E2152F" w:rsidRPr="00686C19">
        <w:rPr>
          <w:cs/>
        </w:rPr>
        <w:t xml:space="preserve"> </w:t>
      </w:r>
      <w:r w:rsidR="005924A6" w:rsidRPr="00686C19">
        <w:t>2561</w:t>
      </w:r>
      <w:r w:rsidR="00F82496" w:rsidRPr="00686C19">
        <w:rPr>
          <w:cs/>
        </w:rPr>
        <w:t xml:space="preserve"> ถึง</w:t>
      </w:r>
      <w:r w:rsidR="0073101F" w:rsidRPr="00686C19">
        <w:rPr>
          <w:cs/>
        </w:rPr>
        <w:t>เดือน</w:t>
      </w:r>
      <w:r w:rsidR="005924A6" w:rsidRPr="00686C19">
        <w:rPr>
          <w:rFonts w:hint="cs"/>
          <w:cs/>
        </w:rPr>
        <w:t>ธันวาคม</w:t>
      </w:r>
      <w:r w:rsidR="00480506" w:rsidRPr="00686C19">
        <w:rPr>
          <w:rFonts w:hint="cs"/>
          <w:cs/>
        </w:rPr>
        <w:t xml:space="preserve"> </w:t>
      </w:r>
      <w:r w:rsidR="005924A6" w:rsidRPr="00686C19">
        <w:t>2562</w:t>
      </w:r>
      <w:r w:rsidR="0073101F" w:rsidRPr="00686C19">
        <w:rPr>
          <w:cs/>
        </w:rPr>
        <w:t xml:space="preserve"> กับบริษัท คู่สัญญาในต่างประเทศจำนวน</w:t>
      </w:r>
      <w:r w:rsidR="00530C97" w:rsidRPr="00686C19">
        <w:t xml:space="preserve"> </w:t>
      </w:r>
      <w:r w:rsidR="00262C21" w:rsidRPr="00686C19">
        <w:t>10</w:t>
      </w:r>
      <w:r w:rsidR="0073101F" w:rsidRPr="00686C19">
        <w:t xml:space="preserve"> </w:t>
      </w:r>
      <w:r w:rsidR="0073101F" w:rsidRPr="00686C19">
        <w:rPr>
          <w:cs/>
        </w:rPr>
        <w:t>ล้านบาร์เรล</w:t>
      </w:r>
    </w:p>
    <w:p w:rsidR="00EF291A" w:rsidRPr="00686C19" w:rsidRDefault="00EF291A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73101F" w:rsidRPr="00686C19" w:rsidRDefault="0073101F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86C19">
        <w:rPr>
          <w:cs/>
        </w:rPr>
        <w:t>บริษัทมีสัญญาซื้อเงินตราต่างประ</w:t>
      </w:r>
      <w:r w:rsidR="009C2EE4" w:rsidRPr="00686C19">
        <w:rPr>
          <w:cs/>
        </w:rPr>
        <w:t>เทศล่วงหน้าจนถึงเดือน</w:t>
      </w:r>
      <w:r w:rsidR="005924A6" w:rsidRPr="00686C19">
        <w:rPr>
          <w:rFonts w:hint="cs"/>
          <w:cs/>
        </w:rPr>
        <w:t xml:space="preserve">ธันวาคม </w:t>
      </w:r>
      <w:r w:rsidR="005924A6" w:rsidRPr="00686C19">
        <w:t>2563</w:t>
      </w:r>
      <w:r w:rsidRPr="00686C19">
        <w:t xml:space="preserve"> </w:t>
      </w:r>
      <w:r w:rsidRPr="00686C19">
        <w:rPr>
          <w:cs/>
        </w:rPr>
        <w:t xml:space="preserve">จำนวนรวม </w:t>
      </w:r>
      <w:r w:rsidR="005924A6" w:rsidRPr="00686C19">
        <w:t>61</w:t>
      </w:r>
      <w:r w:rsidR="00E2152F" w:rsidRPr="00686C19">
        <w:t xml:space="preserve"> </w:t>
      </w:r>
      <w:r w:rsidRPr="00686C19">
        <w:rPr>
          <w:cs/>
        </w:rPr>
        <w:t xml:space="preserve">ล้านเหรียญสหรัฐอเมริกา หรือเทียบเท่าประมาณ </w:t>
      </w:r>
      <w:r w:rsidR="005924A6" w:rsidRPr="00686C19">
        <w:t>1,930</w:t>
      </w:r>
      <w:r w:rsidR="003F4CAC" w:rsidRPr="00686C19">
        <w:rPr>
          <w:rFonts w:hint="cs"/>
          <w:cs/>
        </w:rPr>
        <w:t xml:space="preserve"> </w:t>
      </w:r>
      <w:r w:rsidRPr="00686C19">
        <w:rPr>
          <w:cs/>
        </w:rPr>
        <w:t xml:space="preserve">ล้านบาท </w:t>
      </w:r>
    </w:p>
    <w:p w:rsidR="00102393" w:rsidRPr="00686C19" w:rsidRDefault="00102393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616CB3" w:rsidRPr="00686C19" w:rsidRDefault="004762B0" w:rsidP="0095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686C19">
        <w:rPr>
          <w:cs/>
        </w:rPr>
        <w:t xml:space="preserve">บริษัทได้ทำสัญญาป้องกันความเสี่ยงจากอัตราดอกเบี้ยของสัญญาเงินกู้ </w:t>
      </w:r>
      <w:r w:rsidR="00DD1657" w:rsidRPr="00686C19">
        <w:rPr>
          <w:rFonts w:hint="cs"/>
          <w:cs/>
        </w:rPr>
        <w:t xml:space="preserve">จำนวน </w:t>
      </w:r>
      <w:r w:rsidR="00DD1657" w:rsidRPr="00686C19">
        <w:t xml:space="preserve">1,000 </w:t>
      </w:r>
      <w:r w:rsidR="00DD1657" w:rsidRPr="00686C19">
        <w:rPr>
          <w:rFonts w:hint="cs"/>
          <w:cs/>
        </w:rPr>
        <w:t xml:space="preserve">ล้านบาท </w:t>
      </w:r>
      <w:r w:rsidRPr="00686C19">
        <w:rPr>
          <w:cs/>
        </w:rPr>
        <w:t>โดย</w:t>
      </w:r>
      <w:r w:rsidR="00DD1657" w:rsidRPr="00686C19">
        <w:rPr>
          <w:rFonts w:hint="cs"/>
          <w:cs/>
        </w:rPr>
        <w:t>ได้</w:t>
      </w:r>
      <w:r w:rsidRPr="00686C19">
        <w:rPr>
          <w:cs/>
        </w:rPr>
        <w:t xml:space="preserve">ทำสัญญาแลกเปลี่ยนอัตราดอกเบี้ยแบบลอยตัวเป็นแบบคงที่ตามข้อกำหนดในสัญญา </w:t>
      </w:r>
      <w:r w:rsidR="00DD1657" w:rsidRPr="00686C19">
        <w:rPr>
          <w:rFonts w:hint="cs"/>
          <w:cs/>
        </w:rPr>
        <w:t>ซึ่งสัญญาจะครบกำหนด</w:t>
      </w:r>
      <w:r w:rsidR="00A944AB" w:rsidRPr="00686C19">
        <w:rPr>
          <w:rFonts w:hint="cs"/>
          <w:cs/>
        </w:rPr>
        <w:t xml:space="preserve">วันที่ </w:t>
      </w:r>
      <w:r w:rsidR="009D0338" w:rsidRPr="00686C19">
        <w:rPr>
          <w:cs/>
        </w:rPr>
        <w:br/>
      </w:r>
      <w:r w:rsidR="00A944AB" w:rsidRPr="00686C19">
        <w:t xml:space="preserve">30 </w:t>
      </w:r>
      <w:r w:rsidR="00A36327" w:rsidRPr="00686C19">
        <w:rPr>
          <w:cs/>
        </w:rPr>
        <w:t xml:space="preserve">ธันวาคม </w:t>
      </w:r>
      <w:r w:rsidR="00A36327" w:rsidRPr="00686C19">
        <w:t>2561</w:t>
      </w:r>
    </w:p>
    <w:p w:rsidR="00DD1657" w:rsidRPr="00686C19" w:rsidRDefault="00DD1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223349" w:rsidRPr="00686C19" w:rsidRDefault="006C25EF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</w:t>
      </w:r>
    </w:p>
    <w:p w:rsidR="00ED7567" w:rsidRPr="00686C19" w:rsidRDefault="00ED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A4524D" w:rsidRPr="00686C19" w:rsidRDefault="00A4524D" w:rsidP="00742389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86C19">
        <w:rPr>
          <w:rFonts w:ascii="Angsana New" w:hAnsi="Angsana New" w:cs="Angsana New"/>
          <w:sz w:val="30"/>
          <w:szCs w:val="30"/>
          <w:cs/>
        </w:rPr>
        <w:t>ในระหว่างไตรมาสที่</w:t>
      </w:r>
      <w:r w:rsidRPr="00686C19">
        <w:rPr>
          <w:rFonts w:ascii="Angsana New" w:hAnsi="Angsana New" w:cs="Angsana New"/>
          <w:sz w:val="30"/>
          <w:szCs w:val="30"/>
        </w:rPr>
        <w:t xml:space="preserve"> 2 </w:t>
      </w:r>
      <w:r w:rsidRPr="00686C19">
        <w:rPr>
          <w:rFonts w:ascii="Angsana New" w:hAnsi="Angsana New" w:cs="Angsana New"/>
          <w:sz w:val="30"/>
          <w:szCs w:val="30"/>
          <w:cs/>
        </w:rPr>
        <w:t>ปี</w:t>
      </w:r>
      <w:r w:rsidRPr="00686C19">
        <w:rPr>
          <w:rFonts w:ascii="Angsana New" w:hAnsi="Angsana New" w:cs="Angsana New"/>
          <w:sz w:val="30"/>
          <w:szCs w:val="30"/>
        </w:rPr>
        <w:t xml:space="preserve"> 2559 </w:t>
      </w:r>
      <w:r w:rsidRPr="00686C19">
        <w:rPr>
          <w:rFonts w:ascii="Angsana New" w:hAnsi="Angsana New" w:cs="Angsana New"/>
          <w:sz w:val="30"/>
          <w:szCs w:val="30"/>
          <w:cs/>
        </w:rPr>
        <w:t>บริษัทถูกฟ้องเป็นจำเลยที่</w:t>
      </w:r>
      <w:r w:rsidRPr="00686C19">
        <w:rPr>
          <w:rFonts w:ascii="Angsana New" w:hAnsi="Angsana New" w:cs="Angsana New"/>
          <w:sz w:val="30"/>
          <w:szCs w:val="30"/>
        </w:rPr>
        <w:t xml:space="preserve"> 1 </w:t>
      </w:r>
      <w:r w:rsidRPr="00686C19">
        <w:rPr>
          <w:rFonts w:ascii="Angsana New" w:hAnsi="Angsana New" w:cs="Angsana New"/>
          <w:sz w:val="30"/>
          <w:szCs w:val="30"/>
          <w:cs/>
        </w:rPr>
        <w:t>ร่วมกับบริษัทแห่งหนึ่ง</w:t>
      </w:r>
      <w:r w:rsidRPr="00686C19">
        <w:rPr>
          <w:rFonts w:ascii="Angsana New" w:hAnsi="Angsana New" w:cs="Angsana New"/>
          <w:sz w:val="30"/>
          <w:szCs w:val="30"/>
        </w:rPr>
        <w:t xml:space="preserve"> (</w:t>
      </w:r>
      <w:r w:rsidRPr="00686C19">
        <w:rPr>
          <w:rFonts w:ascii="Angsana New" w:hAnsi="Angsana New" w:cs="Angsana New"/>
          <w:sz w:val="30"/>
          <w:szCs w:val="30"/>
          <w:cs/>
        </w:rPr>
        <w:t>จำเลยที่</w:t>
      </w:r>
      <w:r w:rsidRPr="00686C19">
        <w:rPr>
          <w:rFonts w:ascii="Angsana New" w:hAnsi="Angsana New" w:cs="Angsana New"/>
          <w:sz w:val="30"/>
          <w:szCs w:val="30"/>
        </w:rPr>
        <w:t xml:space="preserve"> 2) </w:t>
      </w:r>
      <w:r w:rsidRPr="00686C19">
        <w:rPr>
          <w:rFonts w:ascii="Angsana New" w:hAnsi="Angsana New" w:cs="Angsana New"/>
          <w:sz w:val="30"/>
          <w:szCs w:val="30"/>
          <w:cs/>
        </w:rPr>
        <w:t>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</w:t>
      </w:r>
      <w:r w:rsidR="00262C21" w:rsidRPr="00686C19">
        <w:rPr>
          <w:rFonts w:ascii="Angsana New" w:hAnsi="Angsana New" w:cs="Angsana New"/>
          <w:sz w:val="30"/>
          <w:szCs w:val="30"/>
        </w:rPr>
        <w:t xml:space="preserve"> </w:t>
      </w:r>
      <w:r w:rsidR="00F30F30" w:rsidRPr="00686C19">
        <w:rPr>
          <w:rFonts w:ascii="Angsana New" w:hAnsi="Angsana New" w:cs="Angsana New"/>
          <w:sz w:val="30"/>
          <w:szCs w:val="30"/>
        </w:rPr>
        <w:t>4</w:t>
      </w:r>
      <w:r w:rsidR="00F30F30" w:rsidRPr="00686C19">
        <w:rPr>
          <w:rFonts w:ascii="Angsana New" w:hAnsi="Angsana New" w:cs="Angsana New" w:hint="cs"/>
          <w:sz w:val="30"/>
          <w:szCs w:val="30"/>
          <w:cs/>
        </w:rPr>
        <w:t>6</w:t>
      </w:r>
      <w:r w:rsidRPr="00686C19">
        <w:rPr>
          <w:rFonts w:ascii="Angsana New" w:hAnsi="Angsana New" w:cs="Angsana New"/>
          <w:sz w:val="30"/>
          <w:szCs w:val="30"/>
        </w:rPr>
        <w:t xml:space="preserve"> </w:t>
      </w:r>
      <w:r w:rsidRPr="00686C19">
        <w:rPr>
          <w:rFonts w:ascii="Angsana New" w:hAnsi="Angsana New" w:cs="Angsana New"/>
          <w:sz w:val="30"/>
          <w:szCs w:val="30"/>
          <w:cs/>
        </w:rPr>
        <w:t xml:space="preserve">ล้านบาท และต่อมาโจทก์ได้ฟ้องบริษัทเพิ่มเติมอีก </w:t>
      </w:r>
      <w:r w:rsidRPr="00686C19">
        <w:rPr>
          <w:rFonts w:ascii="Angsana New" w:hAnsi="Angsana New" w:cs="Angsana New"/>
          <w:sz w:val="30"/>
          <w:szCs w:val="30"/>
        </w:rPr>
        <w:t xml:space="preserve">1 </w:t>
      </w:r>
      <w:r w:rsidRPr="00686C19">
        <w:rPr>
          <w:rFonts w:ascii="Angsana New" w:hAnsi="Angsana New" w:cs="Angsana New"/>
          <w:sz w:val="30"/>
          <w:szCs w:val="30"/>
          <w:cs/>
        </w:rPr>
        <w:t xml:space="preserve">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="00262C21" w:rsidRPr="00686C19">
        <w:rPr>
          <w:rFonts w:ascii="Angsana New" w:hAnsi="Angsana New" w:cs="Angsana New"/>
          <w:sz w:val="30"/>
          <w:szCs w:val="30"/>
        </w:rPr>
        <w:t>688</w:t>
      </w:r>
      <w:r w:rsidRPr="00686C19">
        <w:rPr>
          <w:rFonts w:ascii="Angsana New" w:hAnsi="Angsana New" w:cs="Angsana New"/>
          <w:sz w:val="30"/>
          <w:szCs w:val="30"/>
        </w:rPr>
        <w:t xml:space="preserve"> </w:t>
      </w:r>
      <w:r w:rsidRPr="00686C19">
        <w:rPr>
          <w:rFonts w:ascii="Angsana New" w:hAnsi="Angsana New" w:cs="Angsana New"/>
          <w:sz w:val="30"/>
          <w:szCs w:val="30"/>
          <w:cs/>
        </w:rPr>
        <w:t>ล้านบาท</w:t>
      </w:r>
      <w:r w:rsidRPr="00686C19">
        <w:rPr>
          <w:rFonts w:ascii="Angsana New" w:hAnsi="Angsana New" w:cs="Angsana New"/>
          <w:sz w:val="30"/>
          <w:szCs w:val="30"/>
        </w:rPr>
        <w:t xml:space="preserve"> </w:t>
      </w:r>
      <w:r w:rsidR="00E93090" w:rsidRPr="00686C19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="00E93090" w:rsidRPr="00686C19">
        <w:rPr>
          <w:rFonts w:ascii="Angsana New" w:hAnsi="Angsana New" w:cs="Angsana New"/>
          <w:sz w:val="30"/>
          <w:szCs w:val="30"/>
        </w:rPr>
        <w:t>1</w:t>
      </w:r>
      <w:r w:rsidR="00E93090" w:rsidRPr="00686C19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3090" w:rsidRPr="00686C19">
        <w:rPr>
          <w:rFonts w:ascii="Angsana New" w:hAnsi="Angsana New" w:cs="Angsana New"/>
          <w:sz w:val="30"/>
          <w:szCs w:val="30"/>
        </w:rPr>
        <w:t>2560</w:t>
      </w:r>
      <w:r w:rsidR="00E93090" w:rsidRPr="00686C19">
        <w:rPr>
          <w:rFonts w:ascii="Angsana New" w:hAnsi="Angsana New" w:cs="Angsana New"/>
          <w:sz w:val="30"/>
          <w:szCs w:val="30"/>
          <w:cs/>
        </w:rPr>
        <w:t xml:space="preserve"> ศาลแพ่งได้มีคำพิพากษายกฟ้องทั้งสองคดี </w:t>
      </w:r>
      <w:r w:rsidR="00E93090" w:rsidRPr="00686C19">
        <w:rPr>
          <w:rFonts w:ascii="Angsana New" w:hAnsi="Angsana New" w:cs="Angsana New" w:hint="cs"/>
          <w:sz w:val="30"/>
          <w:szCs w:val="30"/>
          <w:cs/>
        </w:rPr>
        <w:t>ซึ่ง</w:t>
      </w:r>
      <w:r w:rsidR="00E93090" w:rsidRPr="00686C19">
        <w:rPr>
          <w:rFonts w:ascii="Angsana New" w:hAnsi="Angsana New" w:cs="Angsana New"/>
          <w:sz w:val="30"/>
          <w:szCs w:val="30"/>
          <w:cs/>
        </w:rPr>
        <w:t xml:space="preserve">โจทก์ได้ยื่นอุทธรณ์ </w:t>
      </w:r>
      <w:r w:rsidR="00E93090" w:rsidRPr="00686C19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686C19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A47806" w:rsidRPr="00686C19">
        <w:rPr>
          <w:rFonts w:ascii="Angsana New" w:hAnsi="Angsana New" w:cs="Angsana New"/>
          <w:sz w:val="30"/>
          <w:szCs w:val="30"/>
          <w:cs/>
        </w:rPr>
        <w:t xml:space="preserve">ไตรมาสที่ </w:t>
      </w:r>
      <w:r w:rsidR="00A47806" w:rsidRPr="00686C19">
        <w:rPr>
          <w:rFonts w:ascii="Angsana New" w:hAnsi="Angsana New" w:cs="Angsana New"/>
          <w:sz w:val="30"/>
          <w:szCs w:val="30"/>
        </w:rPr>
        <w:t>2</w:t>
      </w:r>
      <w:r w:rsidRPr="00686C19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47806" w:rsidRPr="00686C19">
        <w:rPr>
          <w:rFonts w:ascii="Angsana New" w:hAnsi="Angsana New" w:cs="Angsana New"/>
          <w:sz w:val="30"/>
          <w:szCs w:val="30"/>
        </w:rPr>
        <w:t>2561</w:t>
      </w:r>
      <w:r w:rsidRPr="00686C19">
        <w:rPr>
          <w:rFonts w:ascii="Angsana New" w:hAnsi="Angsana New" w:cs="Angsana New"/>
          <w:sz w:val="30"/>
          <w:szCs w:val="30"/>
          <w:cs/>
        </w:rPr>
        <w:t xml:space="preserve"> ศาล</w:t>
      </w:r>
      <w:r w:rsidR="00A47806" w:rsidRPr="00686C19">
        <w:rPr>
          <w:rFonts w:ascii="Angsana New" w:hAnsi="Angsana New" w:cs="Angsana New" w:hint="cs"/>
          <w:sz w:val="30"/>
          <w:szCs w:val="30"/>
          <w:cs/>
        </w:rPr>
        <w:t>อุทธรณ์</w:t>
      </w:r>
      <w:r w:rsidRPr="00686C19">
        <w:rPr>
          <w:rFonts w:ascii="Angsana New" w:hAnsi="Angsana New" w:cs="Angsana New"/>
          <w:sz w:val="30"/>
          <w:szCs w:val="30"/>
          <w:cs/>
        </w:rPr>
        <w:t>ได้มีคำพิพากษา</w:t>
      </w:r>
      <w:r w:rsidR="00A47806" w:rsidRPr="00686C19">
        <w:rPr>
          <w:rFonts w:ascii="Angsana New" w:hAnsi="Angsana New" w:cs="Angsana New" w:hint="cs"/>
          <w:sz w:val="30"/>
          <w:szCs w:val="30"/>
          <w:cs/>
        </w:rPr>
        <w:t xml:space="preserve">ให้บริษัทชำระเงินให้แก่โจทก์ทั้งสองคดีคิดเป็นค่าใช้จ่ายรวม </w:t>
      </w:r>
      <w:r w:rsidR="00A47806" w:rsidRPr="00686C19">
        <w:rPr>
          <w:rFonts w:ascii="Angsana New" w:hAnsi="Angsana New" w:cs="Angsana New"/>
          <w:sz w:val="30"/>
          <w:szCs w:val="30"/>
        </w:rPr>
        <w:t xml:space="preserve">1 </w:t>
      </w:r>
      <w:r w:rsidR="00A47806" w:rsidRPr="00686C1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42389" w:rsidRPr="00686C19">
        <w:rPr>
          <w:rFonts w:ascii="Angsana New" w:hAnsi="Angsana New" w:cs="Angsana New" w:hint="cs"/>
          <w:sz w:val="30"/>
          <w:szCs w:val="30"/>
          <w:cs/>
        </w:rPr>
        <w:t xml:space="preserve"> ปัจจุบันคดีข้</w:t>
      </w:r>
      <w:r w:rsidR="00B270AF" w:rsidRPr="00686C19">
        <w:rPr>
          <w:rFonts w:ascii="Angsana New" w:hAnsi="Angsana New" w:cs="Angsana New" w:hint="cs"/>
          <w:sz w:val="30"/>
          <w:szCs w:val="30"/>
          <w:cs/>
        </w:rPr>
        <w:t>างต้นอยู่ระหว่างยื่นคำร้องขอ</w:t>
      </w:r>
      <w:r w:rsidR="00742389" w:rsidRPr="00686C19">
        <w:rPr>
          <w:rFonts w:ascii="Angsana New" w:hAnsi="Angsana New" w:cs="Angsana New" w:hint="cs"/>
          <w:sz w:val="30"/>
          <w:szCs w:val="30"/>
          <w:cs/>
        </w:rPr>
        <w:t>อนุญาตฎีกา</w:t>
      </w:r>
    </w:p>
    <w:p w:rsidR="005F1EAB" w:rsidRPr="00686C19" w:rsidRDefault="005F1EAB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F33D74" w:rsidRPr="00686C19" w:rsidRDefault="00F33D74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F33D74" w:rsidRPr="00686C19" w:rsidRDefault="00F33D74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F33D74" w:rsidRPr="00686C19" w:rsidRDefault="00F33D74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F33D74" w:rsidRPr="00686C19" w:rsidRDefault="00F33D74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F33D74" w:rsidRPr="00686C19" w:rsidRDefault="00F33D74" w:rsidP="006C25EF">
      <w:pPr>
        <w:pStyle w:val="NormalWeb"/>
        <w:tabs>
          <w:tab w:val="left" w:pos="540"/>
        </w:tabs>
        <w:spacing w:before="0" w:beforeAutospacing="0" w:after="0" w:afterAutospacing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ED7567" w:rsidRPr="00686C19" w:rsidRDefault="006C25EF" w:rsidP="006C25EF">
      <w:pPr>
        <w:pStyle w:val="index"/>
        <w:numPr>
          <w:ilvl w:val="0"/>
          <w:numId w:val="4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686C19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4762B0" w:rsidRPr="00686C19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312B9" w:rsidRPr="00627334" w:rsidRDefault="006312B9" w:rsidP="00D90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D4454D" w:rsidRPr="009A69D7" w:rsidRDefault="00D4454D" w:rsidP="009A69D7">
      <w:pPr>
        <w:pStyle w:val="ListParagraph"/>
        <w:numPr>
          <w:ilvl w:val="0"/>
          <w:numId w:val="44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A69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A69D7">
        <w:rPr>
          <w:rFonts w:asciiTheme="majorBidi" w:hAnsiTheme="majorBidi" w:cstheme="majorBidi"/>
          <w:sz w:val="30"/>
          <w:szCs w:val="30"/>
        </w:rPr>
        <w:t xml:space="preserve">12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9A69D7">
        <w:rPr>
          <w:rFonts w:asciiTheme="majorBidi" w:hAnsiTheme="majorBidi" w:cstheme="majorBidi"/>
          <w:sz w:val="30"/>
          <w:szCs w:val="30"/>
        </w:rPr>
        <w:t xml:space="preserve">2561 Nido Production (Holding) Pty. Ltd.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ซึ่งเป็นบริษัทย่อยทางอ้อมในกลุ่ม </w:t>
      </w:r>
      <w:r w:rsidRPr="009A69D7">
        <w:rPr>
          <w:rFonts w:asciiTheme="majorBidi" w:hAnsiTheme="majorBidi" w:cstheme="majorBidi"/>
          <w:sz w:val="30"/>
          <w:szCs w:val="30"/>
        </w:rPr>
        <w:t>Nido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69D7">
        <w:rPr>
          <w:rFonts w:asciiTheme="majorBidi" w:hAnsiTheme="majorBidi" w:cstheme="majorBidi"/>
          <w:sz w:val="30"/>
          <w:szCs w:val="30"/>
        </w:rPr>
        <w:t>Petroleum PTY Limited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 ได้ลงนามในสัญญาซื้อขายหุ้นกับ</w:t>
      </w:r>
      <w:r w:rsidRPr="009A69D7">
        <w:rPr>
          <w:rFonts w:asciiTheme="majorBidi" w:hAnsiTheme="majorBidi" w:cstheme="majorBidi"/>
          <w:sz w:val="30"/>
          <w:szCs w:val="30"/>
        </w:rPr>
        <w:t xml:space="preserve"> Tamarind Galoc Pte. Ltd.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มูลค่าประมาณ </w:t>
      </w:r>
      <w:r w:rsidRPr="009A69D7">
        <w:rPr>
          <w:rFonts w:asciiTheme="majorBidi" w:hAnsiTheme="majorBidi" w:cstheme="majorBidi"/>
          <w:sz w:val="30"/>
          <w:szCs w:val="30"/>
        </w:rPr>
        <w:t xml:space="preserve">20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ล้านดอลล่าร์สหรัฐอเมริกา คิดเป็นประมาณ </w:t>
      </w:r>
      <w:r w:rsidRPr="009A69D7">
        <w:rPr>
          <w:rFonts w:asciiTheme="majorBidi" w:hAnsiTheme="majorBidi" w:cstheme="majorBidi"/>
          <w:sz w:val="30"/>
          <w:szCs w:val="30"/>
        </w:rPr>
        <w:t xml:space="preserve">660 </w:t>
      </w:r>
      <w:r w:rsidRPr="009A69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A69D7">
        <w:rPr>
          <w:rFonts w:asciiTheme="majorBidi" w:hAnsiTheme="majorBidi" w:cstheme="majorBidi"/>
          <w:sz w:val="30"/>
          <w:szCs w:val="30"/>
        </w:rPr>
        <w:t xml:space="preserve">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โดยการทำสัญญาดังกล่าวอ้างอิงถึงการประชุมคณะกรรมการบริษัทที่จัดขึ้นเมื่อวันที่ </w:t>
      </w:r>
      <w:r w:rsidRPr="009A69D7">
        <w:rPr>
          <w:rFonts w:asciiTheme="majorBidi" w:hAnsiTheme="majorBidi" w:cstheme="majorBidi"/>
          <w:sz w:val="30"/>
          <w:szCs w:val="30"/>
        </w:rPr>
        <w:t xml:space="preserve">18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9A69D7">
        <w:rPr>
          <w:rFonts w:asciiTheme="majorBidi" w:hAnsiTheme="majorBidi" w:cstheme="majorBidi"/>
          <w:sz w:val="30"/>
          <w:szCs w:val="30"/>
        </w:rPr>
        <w:t xml:space="preserve">2561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 มีมติอนุมัติให้บริษัทย่อยของบริษัท จำหน่ายหุ้นทั้งหมดที่ถืออยู่ของ </w:t>
      </w:r>
      <w:r w:rsidRPr="009A69D7">
        <w:rPr>
          <w:rFonts w:asciiTheme="majorBidi" w:hAnsiTheme="majorBidi" w:cstheme="majorBidi"/>
          <w:sz w:val="30"/>
          <w:szCs w:val="30"/>
        </w:rPr>
        <w:t xml:space="preserve">Nido Production (Galoc) Pty. Ltd. (“NPG”)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ที่ถือครองแหล่งน้ำมันดิบ </w:t>
      </w:r>
      <w:r w:rsidRPr="009A69D7">
        <w:rPr>
          <w:rFonts w:asciiTheme="majorBidi" w:hAnsiTheme="majorBidi" w:cstheme="majorBidi"/>
          <w:sz w:val="30"/>
          <w:szCs w:val="30"/>
        </w:rPr>
        <w:t xml:space="preserve">Galoc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อยู่ร้อยละ </w:t>
      </w:r>
      <w:r w:rsidRPr="009A69D7">
        <w:rPr>
          <w:rFonts w:asciiTheme="majorBidi" w:hAnsiTheme="majorBidi" w:cstheme="majorBidi"/>
          <w:sz w:val="30"/>
          <w:szCs w:val="30"/>
        </w:rPr>
        <w:t>55.8</w:t>
      </w:r>
    </w:p>
    <w:p w:rsidR="00455FBD" w:rsidRPr="00627334" w:rsidRDefault="00455FBD" w:rsidP="00455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041B2A" w:rsidRDefault="00041B2A" w:rsidP="00627334">
      <w:pPr>
        <w:pStyle w:val="ListParagraph"/>
        <w:numPr>
          <w:ilvl w:val="0"/>
          <w:numId w:val="44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41B2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41B2A">
        <w:rPr>
          <w:rFonts w:asciiTheme="majorBidi" w:hAnsiTheme="majorBidi" w:cstheme="majorBidi"/>
          <w:sz w:val="30"/>
          <w:szCs w:val="30"/>
        </w:rPr>
        <w:t>16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กรกฏาคม </w:t>
      </w:r>
      <w:r w:rsidRPr="00041B2A">
        <w:rPr>
          <w:rFonts w:asciiTheme="majorBidi" w:hAnsiTheme="majorBidi" w:cstheme="majorBidi"/>
          <w:sz w:val="30"/>
          <w:szCs w:val="30"/>
        </w:rPr>
        <w:t>2561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041B2A">
        <w:rPr>
          <w:rFonts w:asciiTheme="majorBidi" w:hAnsiTheme="majorBidi" w:cstheme="majorBidi"/>
          <w:sz w:val="30"/>
          <w:szCs w:val="30"/>
        </w:rPr>
        <w:t>1/2561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A69D7">
        <w:rPr>
          <w:rFonts w:asciiTheme="majorBidi" w:hAnsiTheme="majorBidi" w:cstheme="majorBidi" w:hint="cs"/>
          <w:sz w:val="30"/>
          <w:szCs w:val="30"/>
          <w:cs/>
        </w:rPr>
        <w:t>บีบีจีไอ จำกัด (มหาชน) (</w:t>
      </w:r>
      <w:r w:rsidRPr="009A69D7">
        <w:rPr>
          <w:rFonts w:asciiTheme="majorBidi" w:hAnsiTheme="majorBidi" w:cstheme="majorBidi"/>
          <w:sz w:val="30"/>
          <w:szCs w:val="30"/>
        </w:rPr>
        <w:t xml:space="preserve">“BBGI”) </w:t>
      </w:r>
      <w:r w:rsidRPr="009A69D7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41B2A">
        <w:rPr>
          <w:rFonts w:asciiTheme="majorBidi" w:hAnsiTheme="majorBidi" w:cstheme="majorBidi"/>
          <w:sz w:val="30"/>
          <w:szCs w:val="30"/>
          <w:cs/>
        </w:rPr>
        <w:t>มีมติอนุมัติเปลี่ยนแปลงสัดส่วนการจัดสรรหุ้นสามัญเพิ่มทุนของ</w:t>
      </w:r>
      <w:r w:rsidR="00627334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เป็นดังนี้</w:t>
      </w:r>
    </w:p>
    <w:p w:rsidR="00041B2A" w:rsidRDefault="00041B2A" w:rsidP="00041B2A">
      <w:pPr>
        <w:pStyle w:val="ListParagraph"/>
        <w:numPr>
          <w:ilvl w:val="2"/>
          <w:numId w:val="43"/>
        </w:numPr>
        <w:tabs>
          <w:tab w:val="clear" w:pos="1020"/>
        </w:tabs>
        <w:spacing w:after="20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1B2A">
        <w:rPr>
          <w:rFonts w:asciiTheme="majorBidi" w:hAnsiTheme="majorBidi" w:cstheme="majorBidi"/>
          <w:sz w:val="30"/>
          <w:szCs w:val="30"/>
          <w:cs/>
        </w:rPr>
        <w:t>การเสนอขายหุ้นสามัญที่ออกใหม่ของ</w:t>
      </w:r>
      <w:r w:rsidR="006273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27334">
        <w:rPr>
          <w:rFonts w:asciiTheme="majorBidi" w:hAnsiTheme="majorBidi" w:cstheme="majorBidi"/>
          <w:sz w:val="30"/>
          <w:szCs w:val="30"/>
        </w:rPr>
        <w:t>BBGI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ให้แก่ผู้ถือหุ้นของบริษัท บางจาก คอร์ปอเรชั่น จำกัด (มหาชน) และบริษัท น้ำตาลขอนแก่น จำกัด (มหาชน) เฉพาะกลุ่มที่มีสิทธิได้รับการจัดสรรหุ้นตามสัดส่วนการถือหุ้นเพื่อรักษาสิทธิ (</w:t>
      </w:r>
      <w:r w:rsidRPr="00041B2A">
        <w:rPr>
          <w:rFonts w:asciiTheme="majorBidi" w:hAnsiTheme="majorBidi" w:cstheme="majorBidi"/>
          <w:sz w:val="30"/>
          <w:szCs w:val="30"/>
        </w:rPr>
        <w:t xml:space="preserve">Pre-emptive Offering) 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>
        <w:rPr>
          <w:rFonts w:asciiTheme="majorBidi" w:hAnsiTheme="majorBidi" w:cstheme="majorBidi"/>
          <w:sz w:val="30"/>
          <w:szCs w:val="30"/>
        </w:rPr>
        <w:t>54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Pr="00041B2A">
        <w:rPr>
          <w:rFonts w:asciiTheme="majorBidi" w:hAnsiTheme="majorBidi" w:cstheme="majorBidi"/>
          <w:sz w:val="30"/>
          <w:szCs w:val="30"/>
        </w:rPr>
        <w:t>5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:rsidR="00041B2A" w:rsidRPr="00041B2A" w:rsidRDefault="00041B2A" w:rsidP="00041B2A">
      <w:pPr>
        <w:pStyle w:val="ListParagraph"/>
        <w:numPr>
          <w:ilvl w:val="2"/>
          <w:numId w:val="43"/>
        </w:numPr>
        <w:tabs>
          <w:tab w:val="clear" w:pos="1020"/>
        </w:tabs>
        <w:spacing w:after="20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1B2A">
        <w:rPr>
          <w:rFonts w:asciiTheme="majorBidi" w:hAnsiTheme="majorBidi" w:cstheme="majorBidi"/>
          <w:sz w:val="30"/>
          <w:szCs w:val="30"/>
          <w:cs/>
        </w:rPr>
        <w:t>การเสน</w:t>
      </w:r>
      <w:r>
        <w:rPr>
          <w:rFonts w:asciiTheme="majorBidi" w:hAnsiTheme="majorBidi" w:cstheme="majorBidi"/>
          <w:sz w:val="30"/>
          <w:szCs w:val="30"/>
          <w:cs/>
        </w:rPr>
        <w:t>อขายหุ้นสามัญที่ออกใหม่ของ</w:t>
      </w:r>
      <w:r>
        <w:rPr>
          <w:rFonts w:asciiTheme="majorBidi" w:hAnsiTheme="majorBidi" w:cstheme="majorBidi"/>
          <w:sz w:val="30"/>
          <w:szCs w:val="30"/>
        </w:rPr>
        <w:t xml:space="preserve"> BBGI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ให้แก่กรรมก</w:t>
      </w:r>
      <w:r>
        <w:rPr>
          <w:rFonts w:asciiTheme="majorBidi" w:hAnsiTheme="majorBidi" w:cstheme="majorBidi"/>
          <w:sz w:val="30"/>
          <w:szCs w:val="30"/>
          <w:cs/>
        </w:rPr>
        <w:t>าร ผู้บริหาร และพนักงานของ</w:t>
      </w:r>
      <w:r>
        <w:rPr>
          <w:rFonts w:asciiTheme="majorBidi" w:hAnsiTheme="majorBidi" w:cstheme="majorBidi"/>
          <w:sz w:val="30"/>
          <w:szCs w:val="30"/>
        </w:rPr>
        <w:t xml:space="preserve"> BBGI </w:t>
      </w:r>
      <w:r w:rsidRPr="00041B2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>
        <w:rPr>
          <w:rFonts w:asciiTheme="majorBidi" w:hAnsiTheme="majorBidi" w:cstheme="majorBidi"/>
          <w:sz w:val="30"/>
          <w:szCs w:val="30"/>
        </w:rPr>
        <w:t xml:space="preserve">BBGI 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ภายใต้โครงการ </w:t>
      </w:r>
      <w:r w:rsidRPr="00041B2A">
        <w:rPr>
          <w:rFonts w:asciiTheme="majorBidi" w:hAnsiTheme="majorBidi" w:cstheme="majorBidi"/>
          <w:sz w:val="30"/>
          <w:szCs w:val="30"/>
        </w:rPr>
        <w:t xml:space="preserve">BBGI ESOP 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Pr="00041B2A">
        <w:rPr>
          <w:rFonts w:asciiTheme="majorBidi" w:hAnsiTheme="majorBidi" w:cstheme="majorBidi"/>
          <w:sz w:val="30"/>
          <w:szCs w:val="30"/>
        </w:rPr>
        <w:t>3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Pr="00041B2A">
        <w:rPr>
          <w:rFonts w:asciiTheme="majorBidi" w:hAnsiTheme="majorBidi" w:cstheme="majorBidi"/>
          <w:sz w:val="30"/>
          <w:szCs w:val="30"/>
        </w:rPr>
        <w:t>5</w:t>
      </w:r>
      <w:r w:rsidRPr="00041B2A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:rsidR="00041B2A" w:rsidRPr="00041B2A" w:rsidRDefault="00627334" w:rsidP="00041B2A">
      <w:pPr>
        <w:pStyle w:val="ListParagraph"/>
        <w:numPr>
          <w:ilvl w:val="2"/>
          <w:numId w:val="43"/>
        </w:numPr>
        <w:tabs>
          <w:tab w:val="clear" w:pos="1020"/>
        </w:tabs>
        <w:spacing w:after="20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627334">
        <w:rPr>
          <w:rFonts w:asciiTheme="majorBidi" w:hAnsiTheme="majorBidi" w:cstheme="majorBidi"/>
          <w:sz w:val="30"/>
          <w:szCs w:val="30"/>
          <w:cs/>
        </w:rPr>
        <w:t>การเสนอขายหุ้นสามัญที่ออกใหม่ของ</w:t>
      </w:r>
      <w:r>
        <w:rPr>
          <w:rFonts w:asciiTheme="majorBidi" w:hAnsiTheme="majorBidi" w:cstheme="majorBidi"/>
          <w:sz w:val="30"/>
          <w:szCs w:val="30"/>
        </w:rPr>
        <w:t xml:space="preserve"> BBGI</w:t>
      </w:r>
      <w:r w:rsidRPr="00627334">
        <w:rPr>
          <w:rFonts w:asciiTheme="majorBidi" w:hAnsiTheme="majorBidi" w:cstheme="majorBidi"/>
          <w:sz w:val="30"/>
          <w:szCs w:val="30"/>
          <w:cs/>
        </w:rPr>
        <w:t xml:space="preserve"> แก่ประชาชนทั่วไปเป็นครั้งแรก (</w:t>
      </w:r>
      <w:r w:rsidRPr="00627334">
        <w:rPr>
          <w:rFonts w:asciiTheme="majorBidi" w:hAnsiTheme="majorBidi" w:cstheme="majorBidi"/>
          <w:sz w:val="30"/>
          <w:szCs w:val="30"/>
        </w:rPr>
        <w:t xml:space="preserve">Initial Public Offering) </w:t>
      </w:r>
      <w:r w:rsidRPr="00627334">
        <w:rPr>
          <w:rFonts w:asciiTheme="majorBidi" w:hAnsiTheme="majorBidi" w:cstheme="majorBidi"/>
          <w:sz w:val="30"/>
          <w:szCs w:val="30"/>
          <w:cs/>
        </w:rPr>
        <w:t>รวมถึงบุคคลที่มีความสัมพันธ์หรือผู้มีอุปการคุณตามกฎเกณฑ์ที่เกี่ยวข้อง และผู้ลงทุนหลักโดยเฉพาะเจาะจง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7334">
        <w:rPr>
          <w:rFonts w:asciiTheme="majorBidi" w:hAnsiTheme="majorBidi" w:cstheme="majorBidi"/>
          <w:sz w:val="30"/>
          <w:szCs w:val="30"/>
          <w:cs/>
        </w:rPr>
        <w:t>(</w:t>
      </w:r>
      <w:r w:rsidRPr="00627334">
        <w:rPr>
          <w:rFonts w:asciiTheme="majorBidi" w:hAnsiTheme="majorBidi" w:cstheme="majorBidi"/>
          <w:sz w:val="30"/>
          <w:szCs w:val="30"/>
        </w:rPr>
        <w:t xml:space="preserve">Cornerstone Investor) </w:t>
      </w:r>
      <w:r w:rsidRPr="00627334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Pr="00627334">
        <w:rPr>
          <w:rFonts w:asciiTheme="majorBidi" w:hAnsiTheme="majorBidi" w:cstheme="majorBidi"/>
          <w:sz w:val="30"/>
          <w:szCs w:val="30"/>
        </w:rPr>
        <w:t>159</w:t>
      </w:r>
      <w:r w:rsidRPr="00627334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มูลค่าที่ตราไว้หุ้นละ </w:t>
      </w:r>
      <w:r w:rsidRPr="00627334">
        <w:rPr>
          <w:rFonts w:asciiTheme="majorBidi" w:hAnsiTheme="majorBidi" w:cstheme="majorBidi"/>
          <w:sz w:val="30"/>
          <w:szCs w:val="30"/>
        </w:rPr>
        <w:t>5</w:t>
      </w:r>
      <w:r w:rsidRPr="00627334">
        <w:rPr>
          <w:rFonts w:asciiTheme="majorBidi" w:hAnsiTheme="majorBidi" w:cstheme="majorBidi"/>
          <w:sz w:val="30"/>
          <w:szCs w:val="30"/>
          <w:cs/>
        </w:rPr>
        <w:t xml:space="preserve"> บาท รวมถึงหุ้นทั้งหมดที่เหลือจากการจัดสรรและการเสนอขายในส่วน </w:t>
      </w:r>
      <w:r w:rsidRPr="00627334">
        <w:rPr>
          <w:rFonts w:asciiTheme="majorBidi" w:hAnsiTheme="majorBidi" w:cstheme="majorBidi"/>
          <w:sz w:val="30"/>
          <w:szCs w:val="30"/>
        </w:rPr>
        <w:t xml:space="preserve">Pre-emptive Offering </w:t>
      </w:r>
      <w:r w:rsidRPr="00627334">
        <w:rPr>
          <w:rFonts w:asciiTheme="majorBidi" w:hAnsiTheme="majorBidi" w:cstheme="majorBidi"/>
          <w:sz w:val="30"/>
          <w:szCs w:val="30"/>
          <w:cs/>
        </w:rPr>
        <w:t xml:space="preserve">และโครงการ </w:t>
      </w:r>
      <w:r w:rsidRPr="00627334">
        <w:rPr>
          <w:rFonts w:asciiTheme="majorBidi" w:hAnsiTheme="majorBidi" w:cstheme="majorBidi"/>
          <w:sz w:val="30"/>
          <w:szCs w:val="30"/>
        </w:rPr>
        <w:t>BBGI ESOP</w:t>
      </w:r>
    </w:p>
    <w:p w:rsidR="00FD24FC" w:rsidRDefault="00FD2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:rsidR="00627334" w:rsidRPr="00627334" w:rsidRDefault="00627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:rsidR="00715DB8" w:rsidRPr="009A69D7" w:rsidRDefault="00715DB8" w:rsidP="009A69D7">
      <w:pPr>
        <w:pStyle w:val="ListParagraph"/>
        <w:numPr>
          <w:ilvl w:val="0"/>
          <w:numId w:val="44"/>
        </w:num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A69D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946BC6" w:rsidRPr="009A6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71C2" w:rsidRPr="009A69D7">
        <w:rPr>
          <w:rFonts w:asciiTheme="majorBidi" w:hAnsiTheme="majorBidi" w:cstheme="majorBidi"/>
          <w:sz w:val="30"/>
          <w:szCs w:val="30"/>
        </w:rPr>
        <w:t>8</w:t>
      </w:r>
      <w:r w:rsidRPr="009A6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1DE7" w:rsidRPr="009A69D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A6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69D7">
        <w:rPr>
          <w:rFonts w:asciiTheme="majorBidi" w:hAnsiTheme="majorBidi" w:cstheme="majorBidi"/>
          <w:sz w:val="30"/>
          <w:szCs w:val="30"/>
        </w:rPr>
        <w:t xml:space="preserve">2561 </w:t>
      </w:r>
      <w:r w:rsidRPr="009A69D7">
        <w:rPr>
          <w:rFonts w:asciiTheme="majorBidi" w:hAnsiTheme="majorBidi" w:cstheme="majorBidi" w:hint="cs"/>
          <w:sz w:val="30"/>
          <w:szCs w:val="30"/>
          <w:cs/>
        </w:rPr>
        <w:t>บริษัทได้เสนอขายหุ้นกู้ชนิด</w:t>
      </w:r>
      <w:r w:rsidRPr="009A69D7">
        <w:rPr>
          <w:rFonts w:asciiTheme="majorBidi" w:hAnsiTheme="majorBidi" w:cstheme="majorBidi"/>
          <w:sz w:val="30"/>
          <w:szCs w:val="30"/>
          <w:cs/>
        </w:rPr>
        <w:t>ระบุชื่อผู้ถือ ประเภทไม่ด้อยสิทธิ ไม่มีหลักประกัน มีผู้แทนผู้ถือหุ้นกู้ และไม่สามารถไ</w:t>
      </w:r>
      <w:r w:rsidR="00262C21" w:rsidRPr="009A69D7">
        <w:rPr>
          <w:rFonts w:asciiTheme="majorBidi" w:hAnsiTheme="majorBidi" w:cstheme="majorBidi"/>
          <w:sz w:val="30"/>
          <w:szCs w:val="30"/>
          <w:cs/>
        </w:rPr>
        <w:t xml:space="preserve">ถ่ถอนก่อนครบกำหนดเป็นจำนวนเงิน </w:t>
      </w:r>
      <w:r w:rsidR="00262C21" w:rsidRPr="009A69D7">
        <w:rPr>
          <w:rFonts w:asciiTheme="majorBidi" w:hAnsiTheme="majorBidi" w:cstheme="majorBidi"/>
          <w:sz w:val="30"/>
          <w:szCs w:val="30"/>
        </w:rPr>
        <w:t>4,000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9A6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69D7">
        <w:rPr>
          <w:rFonts w:asciiTheme="majorBidi" w:hAnsiTheme="majorBidi" w:cstheme="majorBidi"/>
          <w:sz w:val="30"/>
          <w:szCs w:val="30"/>
          <w:cs/>
        </w:rPr>
        <w:t xml:space="preserve">จำหน่ายแก่นักลงทุนตามประกาศคณะกรรมการกำกับหลักทรัพย์และตลาดหลักทรัพย์ หุ้นกู้ดังกล่าวมีมูลค่าที่ตราไว้หน่วยละ </w:t>
      </w:r>
      <w:r w:rsidRPr="009A69D7">
        <w:rPr>
          <w:rFonts w:asciiTheme="majorBidi" w:hAnsiTheme="majorBidi" w:cstheme="majorBidi"/>
          <w:sz w:val="30"/>
          <w:szCs w:val="30"/>
        </w:rPr>
        <w:t>1,000</w:t>
      </w:r>
      <w:r w:rsidR="00946BC6" w:rsidRPr="009A69D7">
        <w:rPr>
          <w:rFonts w:asciiTheme="majorBidi" w:hAnsiTheme="majorBidi" w:cstheme="majorBidi"/>
          <w:sz w:val="30"/>
          <w:szCs w:val="30"/>
          <w:cs/>
        </w:rPr>
        <w:t xml:space="preserve"> บาท และมีกำหนดชำระดอกเบี้ยทุก </w:t>
      </w:r>
      <w:r w:rsidR="00946BC6" w:rsidRPr="009A69D7">
        <w:rPr>
          <w:rFonts w:asciiTheme="majorBidi" w:hAnsiTheme="majorBidi" w:cstheme="majorBidi"/>
          <w:sz w:val="30"/>
          <w:szCs w:val="30"/>
        </w:rPr>
        <w:t>6</w:t>
      </w:r>
      <w:r w:rsidR="002F71C2" w:rsidRPr="009A69D7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Pr="009A69D7">
        <w:rPr>
          <w:rFonts w:asciiTheme="majorBidi" w:hAnsiTheme="majorBidi" w:cstheme="majorBidi"/>
          <w:sz w:val="30"/>
          <w:szCs w:val="30"/>
          <w:cs/>
        </w:rPr>
        <w:t>โดยมีรายละเอียดที่สำคัญอื่นดังนี้</w:t>
      </w:r>
    </w:p>
    <w:p w:rsidR="00715DB8" w:rsidRPr="00686C19" w:rsidRDefault="00715DB8" w:rsidP="00715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4421" w:type="pct"/>
        <w:tblInd w:w="558" w:type="dxa"/>
        <w:tblLook w:val="04A0" w:firstRow="1" w:lastRow="0" w:firstColumn="1" w:lastColumn="0" w:noHBand="0" w:noVBand="1"/>
      </w:tblPr>
      <w:tblGrid>
        <w:gridCol w:w="2334"/>
        <w:gridCol w:w="1134"/>
        <w:gridCol w:w="1498"/>
        <w:gridCol w:w="1477"/>
        <w:gridCol w:w="2048"/>
      </w:tblGrid>
      <w:tr w:rsidR="00B250CC" w:rsidRPr="00686C19" w:rsidTr="00883F89">
        <w:trPr>
          <w:trHeight w:val="1134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</w:rPr>
            </w:pPr>
          </w:p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jc w:val="center"/>
              <w:rPr>
                <w:b/>
                <w:bCs/>
                <w:color w:val="000000"/>
                <w:cs/>
              </w:rPr>
            </w:pPr>
            <w:r w:rsidRPr="00686C19">
              <w:rPr>
                <w:b/>
                <w:bCs/>
                <w:color w:val="000000"/>
                <w:cs/>
              </w:rPr>
              <w:t>วันที่ออกหุ้นกู้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มูลค่า    (ล้านบาท)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อัตราดอกเบี้ย     ร้อยละ (ต่อปี)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</w:p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อายุหุ้นกู้ (ปี)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50CC" w:rsidRPr="00686C19" w:rsidRDefault="00B250CC" w:rsidP="0088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686C19">
              <w:rPr>
                <w:b/>
                <w:bCs/>
                <w:color w:val="000000"/>
                <w:cs/>
              </w:rPr>
              <w:t>วันครบกำหนดไถ่ถอนหุ้นกู้</w:t>
            </w:r>
          </w:p>
        </w:tc>
      </w:tr>
      <w:tr w:rsidR="00B250CC" w:rsidRPr="00686C19" w:rsidTr="00B250CC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B250CC" w:rsidRPr="00686C19" w:rsidRDefault="00467EEE" w:rsidP="00B250CC">
            <w:pPr>
              <w:jc w:val="center"/>
              <w:outlineLvl w:val="0"/>
            </w:pPr>
            <w:r w:rsidRPr="00686C19">
              <w:t>10</w:t>
            </w:r>
            <w:r w:rsidR="00B250CC" w:rsidRPr="00686C19">
              <w:t xml:space="preserve"> </w:t>
            </w:r>
            <w:r w:rsidR="00B250CC" w:rsidRPr="00686C19">
              <w:rPr>
                <w:rFonts w:hint="cs"/>
                <w:cs/>
              </w:rPr>
              <w:t xml:space="preserve">สิงหาคม </w:t>
            </w:r>
            <w:r w:rsidR="00B250CC" w:rsidRPr="00686C19">
              <w:t>2561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3,000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B2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2.13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B2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2F71C2" w:rsidP="00E4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10</w:t>
            </w:r>
            <w:r w:rsidR="00E42ED3" w:rsidRPr="00686C19">
              <w:rPr>
                <w:color w:val="000000"/>
              </w:rPr>
              <w:t xml:space="preserve"> </w:t>
            </w:r>
            <w:r w:rsidR="00E42ED3" w:rsidRPr="00686C19">
              <w:rPr>
                <w:rFonts w:hint="cs"/>
                <w:color w:val="000000"/>
                <w:cs/>
              </w:rPr>
              <w:t xml:space="preserve">สิงหาคม </w:t>
            </w:r>
            <w:r w:rsidR="00E42ED3" w:rsidRPr="00686C19">
              <w:rPr>
                <w:color w:val="000000"/>
              </w:rPr>
              <w:t>2563</w:t>
            </w:r>
          </w:p>
        </w:tc>
      </w:tr>
      <w:tr w:rsidR="00B250CC" w:rsidRPr="00686C19" w:rsidTr="00B250CC">
        <w:trPr>
          <w:trHeight w:val="335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B250CC" w:rsidRPr="00686C19" w:rsidRDefault="00467EEE" w:rsidP="00B250CC">
            <w:pPr>
              <w:jc w:val="center"/>
              <w:outlineLvl w:val="0"/>
              <w:rPr>
                <w:cs/>
              </w:rPr>
            </w:pPr>
            <w:r w:rsidRPr="00686C19">
              <w:t>10</w:t>
            </w:r>
            <w:r w:rsidR="00B250CC" w:rsidRPr="00686C19">
              <w:rPr>
                <w:rFonts w:hint="cs"/>
                <w:cs/>
              </w:rPr>
              <w:t xml:space="preserve"> สิงหาคม </w:t>
            </w:r>
            <w:r w:rsidR="00B250CC" w:rsidRPr="00686C19">
              <w:t>2561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400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B2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2.96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B2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5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2F71C2" w:rsidP="00E4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10</w:t>
            </w:r>
            <w:r w:rsidR="00E42ED3" w:rsidRPr="00686C19">
              <w:rPr>
                <w:color w:val="000000"/>
              </w:rPr>
              <w:t xml:space="preserve"> </w:t>
            </w:r>
            <w:r w:rsidR="00E42ED3" w:rsidRPr="00686C19">
              <w:rPr>
                <w:rFonts w:hint="cs"/>
                <w:color w:val="000000"/>
                <w:cs/>
              </w:rPr>
              <w:t xml:space="preserve">สิงหาคม </w:t>
            </w:r>
            <w:r w:rsidR="00E42ED3" w:rsidRPr="00686C19">
              <w:rPr>
                <w:color w:val="000000"/>
              </w:rPr>
              <w:t>2566</w:t>
            </w:r>
          </w:p>
        </w:tc>
      </w:tr>
      <w:tr w:rsidR="00B250CC" w:rsidRPr="00C93B9D" w:rsidTr="00883F89">
        <w:trPr>
          <w:trHeight w:val="80"/>
        </w:trPr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</w:tcPr>
          <w:p w:rsidR="00B250CC" w:rsidRPr="00686C19" w:rsidRDefault="00467EEE" w:rsidP="00B250CC">
            <w:pPr>
              <w:tabs>
                <w:tab w:val="clear" w:pos="907"/>
                <w:tab w:val="left" w:pos="900"/>
              </w:tabs>
              <w:jc w:val="center"/>
              <w:outlineLvl w:val="0"/>
            </w:pPr>
            <w:r w:rsidRPr="00686C19">
              <w:t>10</w:t>
            </w:r>
            <w:r w:rsidR="00B250CC" w:rsidRPr="00686C19">
              <w:t xml:space="preserve"> </w:t>
            </w:r>
            <w:r w:rsidR="00B250CC" w:rsidRPr="00686C19">
              <w:rPr>
                <w:rFonts w:hint="cs"/>
                <w:cs/>
              </w:rPr>
              <w:t xml:space="preserve">สิงหาคม </w:t>
            </w:r>
            <w:r w:rsidR="00B250CC" w:rsidRPr="00686C19">
              <w:t>2561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CC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600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B2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3.42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686C19" w:rsidRDefault="00CC07D0" w:rsidP="00B2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7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50CC" w:rsidRPr="00C93B9D" w:rsidRDefault="002F71C2" w:rsidP="00E42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240" w:lineRule="auto"/>
              <w:ind w:left="146" w:right="293"/>
              <w:jc w:val="center"/>
              <w:rPr>
                <w:color w:val="000000"/>
              </w:rPr>
            </w:pPr>
            <w:r w:rsidRPr="00686C19">
              <w:rPr>
                <w:color w:val="000000"/>
              </w:rPr>
              <w:t>10</w:t>
            </w:r>
            <w:r w:rsidR="00E42ED3" w:rsidRPr="00686C19">
              <w:rPr>
                <w:rFonts w:hint="cs"/>
                <w:color w:val="000000"/>
                <w:cs/>
              </w:rPr>
              <w:t xml:space="preserve"> สิงหาคม </w:t>
            </w:r>
            <w:r w:rsidR="00E42ED3" w:rsidRPr="00686C19">
              <w:rPr>
                <w:color w:val="000000"/>
              </w:rPr>
              <w:t>2568</w:t>
            </w:r>
          </w:p>
        </w:tc>
      </w:tr>
    </w:tbl>
    <w:p w:rsidR="00715DB8" w:rsidRPr="00715DB8" w:rsidRDefault="00715DB8" w:rsidP="00B25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</w:pPr>
    </w:p>
    <w:p w:rsidR="006927BE" w:rsidRPr="006927BE" w:rsidRDefault="006927BE" w:rsidP="00AD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:rsidR="006927BE" w:rsidRPr="002648C5" w:rsidRDefault="006927BE" w:rsidP="00AD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</w:p>
    <w:sectPr w:rsidR="006927BE" w:rsidRPr="002648C5" w:rsidSect="004F4578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2C7" w:rsidRDefault="002412C7">
      <w:r>
        <w:separator/>
      </w:r>
    </w:p>
    <w:p w:rsidR="002412C7" w:rsidRDefault="002412C7"/>
  </w:endnote>
  <w:endnote w:type="continuationSeparator" w:id="0">
    <w:p w:rsidR="002412C7" w:rsidRDefault="002412C7">
      <w:r>
        <w:continuationSeparator/>
      </w:r>
    </w:p>
    <w:p w:rsidR="002412C7" w:rsidRDefault="002412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 w:rsidR="005319A6">
      <w:rPr>
        <w:rFonts w:ascii="Angsana New" w:hAnsi="Angsana New"/>
        <w:noProof/>
        <w:sz w:val="30"/>
        <w:szCs w:val="30"/>
      </w:rPr>
      <w:t>30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Pr="00F5234D" w:rsidRDefault="00B73AE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5319A6">
      <w:rPr>
        <w:rFonts w:ascii="Angsana New" w:hAnsi="Angsana New"/>
        <w:noProof/>
        <w:sz w:val="30"/>
        <w:szCs w:val="30"/>
      </w:rPr>
      <w:t>39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Pr="00F5234D" w:rsidRDefault="00B73AE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5319A6">
      <w:rPr>
        <w:rFonts w:ascii="Angsana New" w:hAnsi="Angsana New"/>
        <w:noProof/>
        <w:sz w:val="30"/>
        <w:szCs w:val="30"/>
      </w:rPr>
      <w:t>42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Pr="00F5234D" w:rsidRDefault="00B73AE3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5319A6">
      <w:rPr>
        <w:rFonts w:ascii="Angsana New" w:hAnsi="Angsana New"/>
        <w:noProof/>
        <w:sz w:val="30"/>
        <w:szCs w:val="30"/>
      </w:rPr>
      <w:t>44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Pr="00F5234D" w:rsidRDefault="00B73AE3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76341"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73AE3" w:rsidRPr="00146F25" w:rsidRDefault="00B73AE3" w:rsidP="00E26214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Pr="00116F0A" w:rsidRDefault="00B73AE3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76341"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73AE3" w:rsidRPr="00146F25" w:rsidRDefault="00B73AE3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2C7" w:rsidRDefault="002412C7"/>
  </w:footnote>
  <w:footnote w:type="continuationSeparator" w:id="0">
    <w:p w:rsidR="002412C7" w:rsidRDefault="002412C7">
      <w:r>
        <w:continuationSeparator/>
      </w:r>
    </w:p>
    <w:p w:rsidR="002412C7" w:rsidRDefault="002412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1175EC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564725" w:rsidRDefault="00B73AE3" w:rsidP="00C131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B16AB4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564725" w:rsidRDefault="00B73AE3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B16AB4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B16AB4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B16AB4" w:rsidRDefault="00B73AE3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564725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237F3C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564725" w:rsidRDefault="00B73AE3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237F3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237F3C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237F3C" w:rsidRDefault="00B73AE3" w:rsidP="00CD48DF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237F3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237F3C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237F3C" w:rsidRDefault="00B73AE3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AE3" w:rsidRDefault="00B73AE3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:rsidR="00B73AE3" w:rsidRPr="00564725" w:rsidRDefault="00B73AE3" w:rsidP="00564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B73AE3" w:rsidRPr="00564725" w:rsidRDefault="00B73AE3" w:rsidP="00237F3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และหกเดือน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564725">
      <w:rPr>
        <w:b/>
        <w:sz w:val="32"/>
        <w:szCs w:val="32"/>
        <w:lang w:val="en-GB"/>
      </w:rPr>
      <w:t>3</w:t>
    </w:r>
    <w:r w:rsidRPr="00237F3C">
      <w:rPr>
        <w:rFonts w:hint="cs"/>
        <w:bCs/>
        <w:sz w:val="32"/>
        <w:szCs w:val="32"/>
        <w:cs/>
      </w:rPr>
      <w:t>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มิถุนายน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564725">
      <w:rPr>
        <w:b/>
        <w:sz w:val="32"/>
        <w:szCs w:val="32"/>
      </w:rPr>
      <w:t>25</w:t>
    </w:r>
    <w:r w:rsidRPr="00564725">
      <w:rPr>
        <w:rFonts w:hint="cs"/>
        <w:b/>
        <w:sz w:val="32"/>
        <w:szCs w:val="32"/>
      </w:rPr>
      <w:t>6</w:t>
    </w:r>
    <w:r w:rsidRPr="00564725">
      <w:rPr>
        <w:b/>
        <w:sz w:val="32"/>
        <w:szCs w:val="32"/>
      </w:rPr>
      <w:t>1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:rsidR="00B73AE3" w:rsidRPr="00237F3C" w:rsidRDefault="00B73AE3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5030"/>
    <w:multiLevelType w:val="singleLevel"/>
    <w:tmpl w:val="D0F846D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D8304D3"/>
    <w:multiLevelType w:val="hybridMultilevel"/>
    <w:tmpl w:val="26F4A702"/>
    <w:lvl w:ilvl="0" w:tplc="707E0C4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493061"/>
    <w:multiLevelType w:val="hybridMultilevel"/>
    <w:tmpl w:val="42BE0758"/>
    <w:lvl w:ilvl="0" w:tplc="AB926E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71AA9"/>
    <w:multiLevelType w:val="singleLevel"/>
    <w:tmpl w:val="A53464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2120E"/>
    <w:multiLevelType w:val="singleLevel"/>
    <w:tmpl w:val="87069A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A007B1C"/>
    <w:multiLevelType w:val="hybridMultilevel"/>
    <w:tmpl w:val="8CA29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068BB"/>
    <w:multiLevelType w:val="hybridMultilevel"/>
    <w:tmpl w:val="5992A7D6"/>
    <w:lvl w:ilvl="0" w:tplc="263048EA">
      <w:start w:val="1"/>
      <w:numFmt w:val="bullet"/>
      <w:lvlText w:val="–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</w:rPr>
    </w:lvl>
    <w:lvl w:ilvl="1" w:tplc="CA12954C" w:tentative="1">
      <w:start w:val="1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Calibri" w:hAnsi="Calibri" w:hint="default"/>
      </w:rPr>
    </w:lvl>
    <w:lvl w:ilvl="2" w:tplc="14765794" w:tentative="1">
      <w:start w:val="1"/>
      <w:numFmt w:val="bullet"/>
      <w:lvlText w:val="–"/>
      <w:lvlJc w:val="left"/>
      <w:pPr>
        <w:tabs>
          <w:tab w:val="num" w:pos="2250"/>
        </w:tabs>
        <w:ind w:left="2250" w:hanging="360"/>
      </w:pPr>
      <w:rPr>
        <w:rFonts w:ascii="Calibri" w:hAnsi="Calibri" w:hint="default"/>
      </w:rPr>
    </w:lvl>
    <w:lvl w:ilvl="3" w:tplc="51BAC2CA" w:tentative="1">
      <w:start w:val="1"/>
      <w:numFmt w:val="bullet"/>
      <w:lvlText w:val="–"/>
      <w:lvlJc w:val="left"/>
      <w:pPr>
        <w:tabs>
          <w:tab w:val="num" w:pos="2970"/>
        </w:tabs>
        <w:ind w:left="2970" w:hanging="360"/>
      </w:pPr>
      <w:rPr>
        <w:rFonts w:ascii="Calibri" w:hAnsi="Calibri" w:hint="default"/>
      </w:rPr>
    </w:lvl>
    <w:lvl w:ilvl="4" w:tplc="301AE5BA" w:tentative="1">
      <w:start w:val="1"/>
      <w:numFmt w:val="bullet"/>
      <w:lvlText w:val="–"/>
      <w:lvlJc w:val="left"/>
      <w:pPr>
        <w:tabs>
          <w:tab w:val="num" w:pos="3690"/>
        </w:tabs>
        <w:ind w:left="3690" w:hanging="360"/>
      </w:pPr>
      <w:rPr>
        <w:rFonts w:ascii="Calibri" w:hAnsi="Calibri" w:hint="default"/>
      </w:rPr>
    </w:lvl>
    <w:lvl w:ilvl="5" w:tplc="C86A2C6A" w:tentative="1">
      <w:start w:val="1"/>
      <w:numFmt w:val="bullet"/>
      <w:lvlText w:val="–"/>
      <w:lvlJc w:val="left"/>
      <w:pPr>
        <w:tabs>
          <w:tab w:val="num" w:pos="4410"/>
        </w:tabs>
        <w:ind w:left="4410" w:hanging="360"/>
      </w:pPr>
      <w:rPr>
        <w:rFonts w:ascii="Calibri" w:hAnsi="Calibri" w:hint="default"/>
      </w:rPr>
    </w:lvl>
    <w:lvl w:ilvl="6" w:tplc="41642384" w:tentative="1">
      <w:start w:val="1"/>
      <w:numFmt w:val="bullet"/>
      <w:lvlText w:val="–"/>
      <w:lvlJc w:val="left"/>
      <w:pPr>
        <w:tabs>
          <w:tab w:val="num" w:pos="5130"/>
        </w:tabs>
        <w:ind w:left="5130" w:hanging="360"/>
      </w:pPr>
      <w:rPr>
        <w:rFonts w:ascii="Calibri" w:hAnsi="Calibri" w:hint="default"/>
      </w:rPr>
    </w:lvl>
    <w:lvl w:ilvl="7" w:tplc="D6E47C10" w:tentative="1">
      <w:start w:val="1"/>
      <w:numFmt w:val="bullet"/>
      <w:lvlText w:val="–"/>
      <w:lvlJc w:val="left"/>
      <w:pPr>
        <w:tabs>
          <w:tab w:val="num" w:pos="5850"/>
        </w:tabs>
        <w:ind w:left="5850" w:hanging="360"/>
      </w:pPr>
      <w:rPr>
        <w:rFonts w:ascii="Calibri" w:hAnsi="Calibri" w:hint="default"/>
      </w:rPr>
    </w:lvl>
    <w:lvl w:ilvl="8" w:tplc="FCD62932" w:tentative="1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Calibri" w:hAnsi="Calibri" w:hint="default"/>
      </w:rPr>
    </w:lvl>
  </w:abstractNum>
  <w:abstractNum w:abstractNumId="16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482E22"/>
    <w:multiLevelType w:val="hybridMultilevel"/>
    <w:tmpl w:val="0460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7" w15:restartNumberingAfterBreak="0">
    <w:nsid w:val="4FB16FAC"/>
    <w:multiLevelType w:val="singleLevel"/>
    <w:tmpl w:val="420406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B5104F"/>
    <w:multiLevelType w:val="hybridMultilevel"/>
    <w:tmpl w:val="B2F6103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35742"/>
    <w:multiLevelType w:val="hybridMultilevel"/>
    <w:tmpl w:val="6C02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0E16DD2"/>
    <w:multiLevelType w:val="hybridMultilevel"/>
    <w:tmpl w:val="AE465DCE"/>
    <w:lvl w:ilvl="0" w:tplc="D5AE1D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46D33"/>
    <w:multiLevelType w:val="multilevel"/>
    <w:tmpl w:val="F392B1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450049"/>
    <w:multiLevelType w:val="hybridMultilevel"/>
    <w:tmpl w:val="3828C8BC"/>
    <w:lvl w:ilvl="0" w:tplc="6CEE53E0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6E61CA3"/>
    <w:multiLevelType w:val="hybridMultilevel"/>
    <w:tmpl w:val="C0F88634"/>
    <w:lvl w:ilvl="0" w:tplc="EECED4C4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84C56"/>
    <w:multiLevelType w:val="hybridMultilevel"/>
    <w:tmpl w:val="74986B3E"/>
    <w:lvl w:ilvl="0" w:tplc="EECED4C4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30"/>
  </w:num>
  <w:num w:numId="4">
    <w:abstractNumId w:val="24"/>
  </w:num>
  <w:num w:numId="5">
    <w:abstractNumId w:val="4"/>
  </w:num>
  <w:num w:numId="6">
    <w:abstractNumId w:val="13"/>
  </w:num>
  <w:num w:numId="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3"/>
  </w:num>
  <w:num w:numId="10">
    <w:abstractNumId w:val="10"/>
  </w:num>
  <w:num w:numId="11">
    <w:abstractNumId w:val="23"/>
  </w:num>
  <w:num w:numId="12">
    <w:abstractNumId w:val="8"/>
  </w:num>
  <w:num w:numId="13">
    <w:abstractNumId w:val="20"/>
  </w:num>
  <w:num w:numId="14">
    <w:abstractNumId w:val="10"/>
  </w:num>
  <w:num w:numId="15">
    <w:abstractNumId w:val="28"/>
  </w:num>
  <w:num w:numId="16">
    <w:abstractNumId w:val="42"/>
  </w:num>
  <w:num w:numId="17">
    <w:abstractNumId w:val="41"/>
  </w:num>
  <w:num w:numId="18">
    <w:abstractNumId w:val="12"/>
  </w:num>
  <w:num w:numId="19">
    <w:abstractNumId w:val="25"/>
  </w:num>
  <w:num w:numId="20">
    <w:abstractNumId w:val="0"/>
  </w:num>
  <w:num w:numId="21">
    <w:abstractNumId w:val="6"/>
  </w:num>
  <w:num w:numId="22">
    <w:abstractNumId w:val="27"/>
  </w:num>
  <w:num w:numId="23">
    <w:abstractNumId w:val="9"/>
  </w:num>
  <w:num w:numId="24">
    <w:abstractNumId w:val="22"/>
  </w:num>
  <w:num w:numId="25">
    <w:abstractNumId w:val="36"/>
  </w:num>
  <w:num w:numId="26">
    <w:abstractNumId w:val="5"/>
  </w:num>
  <w:num w:numId="27">
    <w:abstractNumId w:val="18"/>
  </w:num>
  <w:num w:numId="28">
    <w:abstractNumId w:val="21"/>
  </w:num>
  <w:num w:numId="29">
    <w:abstractNumId w:val="40"/>
  </w:num>
  <w:num w:numId="30">
    <w:abstractNumId w:val="2"/>
  </w:num>
  <w:num w:numId="31">
    <w:abstractNumId w:val="31"/>
  </w:num>
  <w:num w:numId="32">
    <w:abstractNumId w:val="37"/>
  </w:num>
  <w:num w:numId="33">
    <w:abstractNumId w:val="26"/>
  </w:num>
  <w:num w:numId="34">
    <w:abstractNumId w:val="15"/>
  </w:num>
  <w:num w:numId="35">
    <w:abstractNumId w:val="29"/>
  </w:num>
  <w:num w:numId="36">
    <w:abstractNumId w:val="14"/>
  </w:num>
  <w:num w:numId="37">
    <w:abstractNumId w:val="32"/>
  </w:num>
  <w:num w:numId="38">
    <w:abstractNumId w:val="34"/>
  </w:num>
  <w:num w:numId="39">
    <w:abstractNumId w:val="1"/>
  </w:num>
  <w:num w:numId="4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1"/>
  </w:num>
  <w:num w:numId="42">
    <w:abstractNumId w:val="38"/>
  </w:num>
  <w:num w:numId="4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7"/>
  </w:num>
  <w:num w:numId="4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15C"/>
    <w:rsid w:val="0000029E"/>
    <w:rsid w:val="00000A4B"/>
    <w:rsid w:val="00000AA0"/>
    <w:rsid w:val="00000E7A"/>
    <w:rsid w:val="00001236"/>
    <w:rsid w:val="0000124E"/>
    <w:rsid w:val="0000125A"/>
    <w:rsid w:val="000012B5"/>
    <w:rsid w:val="00001303"/>
    <w:rsid w:val="000014F2"/>
    <w:rsid w:val="000019FE"/>
    <w:rsid w:val="00001B5A"/>
    <w:rsid w:val="00001DB4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41E"/>
    <w:rsid w:val="00003588"/>
    <w:rsid w:val="000035CD"/>
    <w:rsid w:val="0000389B"/>
    <w:rsid w:val="000039E0"/>
    <w:rsid w:val="00003B6B"/>
    <w:rsid w:val="00003BA4"/>
    <w:rsid w:val="00003C28"/>
    <w:rsid w:val="000040D7"/>
    <w:rsid w:val="00004174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54D"/>
    <w:rsid w:val="0000595B"/>
    <w:rsid w:val="00005ABE"/>
    <w:rsid w:val="00005B3E"/>
    <w:rsid w:val="00005B4E"/>
    <w:rsid w:val="00005B5E"/>
    <w:rsid w:val="00005BAB"/>
    <w:rsid w:val="00005CEC"/>
    <w:rsid w:val="00005F4E"/>
    <w:rsid w:val="00005FCD"/>
    <w:rsid w:val="00006129"/>
    <w:rsid w:val="00006172"/>
    <w:rsid w:val="000061E3"/>
    <w:rsid w:val="00006317"/>
    <w:rsid w:val="0000688B"/>
    <w:rsid w:val="00006B7A"/>
    <w:rsid w:val="00006BD1"/>
    <w:rsid w:val="00006C5E"/>
    <w:rsid w:val="00006CAA"/>
    <w:rsid w:val="00006D38"/>
    <w:rsid w:val="00006D9E"/>
    <w:rsid w:val="00007163"/>
    <w:rsid w:val="0000717C"/>
    <w:rsid w:val="0000722C"/>
    <w:rsid w:val="0000757B"/>
    <w:rsid w:val="00007B57"/>
    <w:rsid w:val="00007EED"/>
    <w:rsid w:val="0001007D"/>
    <w:rsid w:val="000106B0"/>
    <w:rsid w:val="00010C6F"/>
    <w:rsid w:val="00010D81"/>
    <w:rsid w:val="00010DB5"/>
    <w:rsid w:val="0001142A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B13"/>
    <w:rsid w:val="00012D7D"/>
    <w:rsid w:val="00012EA7"/>
    <w:rsid w:val="00012F70"/>
    <w:rsid w:val="00013025"/>
    <w:rsid w:val="00013556"/>
    <w:rsid w:val="0001364C"/>
    <w:rsid w:val="00013762"/>
    <w:rsid w:val="000139FC"/>
    <w:rsid w:val="00013ACC"/>
    <w:rsid w:val="00013D04"/>
    <w:rsid w:val="000141C8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8AF"/>
    <w:rsid w:val="00016CAF"/>
    <w:rsid w:val="00016D9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04A"/>
    <w:rsid w:val="000256A5"/>
    <w:rsid w:val="0002581D"/>
    <w:rsid w:val="00025B18"/>
    <w:rsid w:val="000260F9"/>
    <w:rsid w:val="0002616A"/>
    <w:rsid w:val="000261E9"/>
    <w:rsid w:val="0002655C"/>
    <w:rsid w:val="0002666D"/>
    <w:rsid w:val="0002676A"/>
    <w:rsid w:val="0002678A"/>
    <w:rsid w:val="00026AF3"/>
    <w:rsid w:val="00026E4E"/>
    <w:rsid w:val="0002736A"/>
    <w:rsid w:val="0002736E"/>
    <w:rsid w:val="000277B2"/>
    <w:rsid w:val="0003016C"/>
    <w:rsid w:val="00030344"/>
    <w:rsid w:val="00030354"/>
    <w:rsid w:val="0003053C"/>
    <w:rsid w:val="0003078C"/>
    <w:rsid w:val="000307B1"/>
    <w:rsid w:val="00030B64"/>
    <w:rsid w:val="00030FB5"/>
    <w:rsid w:val="00031008"/>
    <w:rsid w:val="000312C2"/>
    <w:rsid w:val="000316C8"/>
    <w:rsid w:val="0003174D"/>
    <w:rsid w:val="00031F70"/>
    <w:rsid w:val="000323D6"/>
    <w:rsid w:val="0003243F"/>
    <w:rsid w:val="0003248D"/>
    <w:rsid w:val="000326CD"/>
    <w:rsid w:val="00032745"/>
    <w:rsid w:val="00032B42"/>
    <w:rsid w:val="00032BEF"/>
    <w:rsid w:val="000331F7"/>
    <w:rsid w:val="00033203"/>
    <w:rsid w:val="00033550"/>
    <w:rsid w:val="00033A4B"/>
    <w:rsid w:val="00033EFB"/>
    <w:rsid w:val="000344FF"/>
    <w:rsid w:val="00034599"/>
    <w:rsid w:val="000345BF"/>
    <w:rsid w:val="00034627"/>
    <w:rsid w:val="00034694"/>
    <w:rsid w:val="000346E6"/>
    <w:rsid w:val="000347A1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A15"/>
    <w:rsid w:val="00035FFA"/>
    <w:rsid w:val="000363FC"/>
    <w:rsid w:val="00036500"/>
    <w:rsid w:val="00036617"/>
    <w:rsid w:val="00036764"/>
    <w:rsid w:val="000369F7"/>
    <w:rsid w:val="00036B3C"/>
    <w:rsid w:val="00036EED"/>
    <w:rsid w:val="00037315"/>
    <w:rsid w:val="0003735E"/>
    <w:rsid w:val="00037418"/>
    <w:rsid w:val="000376DB"/>
    <w:rsid w:val="00037A7C"/>
    <w:rsid w:val="0004013D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B2A"/>
    <w:rsid w:val="00041C82"/>
    <w:rsid w:val="00042225"/>
    <w:rsid w:val="0004238C"/>
    <w:rsid w:val="0004281B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972"/>
    <w:rsid w:val="00043B68"/>
    <w:rsid w:val="00043F68"/>
    <w:rsid w:val="00044509"/>
    <w:rsid w:val="0004454A"/>
    <w:rsid w:val="00044A31"/>
    <w:rsid w:val="00044A7F"/>
    <w:rsid w:val="00044B5E"/>
    <w:rsid w:val="00044D8E"/>
    <w:rsid w:val="0004515E"/>
    <w:rsid w:val="00045309"/>
    <w:rsid w:val="000453FB"/>
    <w:rsid w:val="000454B2"/>
    <w:rsid w:val="000454C9"/>
    <w:rsid w:val="00045617"/>
    <w:rsid w:val="000457D0"/>
    <w:rsid w:val="0004586A"/>
    <w:rsid w:val="00045947"/>
    <w:rsid w:val="000459B7"/>
    <w:rsid w:val="00045A16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2E4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6A"/>
    <w:rsid w:val="00052BDB"/>
    <w:rsid w:val="00052C03"/>
    <w:rsid w:val="0005305C"/>
    <w:rsid w:val="00053104"/>
    <w:rsid w:val="000532CB"/>
    <w:rsid w:val="00053441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CAE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731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1325"/>
    <w:rsid w:val="000614C7"/>
    <w:rsid w:val="0006161C"/>
    <w:rsid w:val="00061968"/>
    <w:rsid w:val="00061B46"/>
    <w:rsid w:val="00061C70"/>
    <w:rsid w:val="00061CC0"/>
    <w:rsid w:val="000621D4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BDA"/>
    <w:rsid w:val="00063D2D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7005C"/>
    <w:rsid w:val="000702A8"/>
    <w:rsid w:val="0007040B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8AE"/>
    <w:rsid w:val="00071D22"/>
    <w:rsid w:val="00071D9F"/>
    <w:rsid w:val="00071E82"/>
    <w:rsid w:val="00071F4D"/>
    <w:rsid w:val="00072019"/>
    <w:rsid w:val="000722F7"/>
    <w:rsid w:val="00072486"/>
    <w:rsid w:val="00072858"/>
    <w:rsid w:val="00072C65"/>
    <w:rsid w:val="00072D94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791"/>
    <w:rsid w:val="00074A4E"/>
    <w:rsid w:val="00074CC9"/>
    <w:rsid w:val="00074D92"/>
    <w:rsid w:val="00074E69"/>
    <w:rsid w:val="00074FAA"/>
    <w:rsid w:val="00075474"/>
    <w:rsid w:val="00075935"/>
    <w:rsid w:val="00075A69"/>
    <w:rsid w:val="00075ADB"/>
    <w:rsid w:val="00075B1F"/>
    <w:rsid w:val="00075BE4"/>
    <w:rsid w:val="000760B2"/>
    <w:rsid w:val="000761C2"/>
    <w:rsid w:val="00076298"/>
    <w:rsid w:val="000763BD"/>
    <w:rsid w:val="00076599"/>
    <w:rsid w:val="0007659D"/>
    <w:rsid w:val="0007661C"/>
    <w:rsid w:val="00076998"/>
    <w:rsid w:val="00076A27"/>
    <w:rsid w:val="00076BB7"/>
    <w:rsid w:val="00076C2D"/>
    <w:rsid w:val="00076C4D"/>
    <w:rsid w:val="00076F5C"/>
    <w:rsid w:val="00077192"/>
    <w:rsid w:val="00077244"/>
    <w:rsid w:val="00077796"/>
    <w:rsid w:val="000777BB"/>
    <w:rsid w:val="00077EA3"/>
    <w:rsid w:val="00077EEA"/>
    <w:rsid w:val="00080027"/>
    <w:rsid w:val="0008040C"/>
    <w:rsid w:val="0008041D"/>
    <w:rsid w:val="000806B9"/>
    <w:rsid w:val="00080AA7"/>
    <w:rsid w:val="00080B19"/>
    <w:rsid w:val="00080B93"/>
    <w:rsid w:val="00080CC3"/>
    <w:rsid w:val="00080D17"/>
    <w:rsid w:val="0008102C"/>
    <w:rsid w:val="00081383"/>
    <w:rsid w:val="00081BDB"/>
    <w:rsid w:val="000823F8"/>
    <w:rsid w:val="0008244A"/>
    <w:rsid w:val="00082881"/>
    <w:rsid w:val="00082C23"/>
    <w:rsid w:val="00082D0B"/>
    <w:rsid w:val="00082DC5"/>
    <w:rsid w:val="000830D9"/>
    <w:rsid w:val="0008349B"/>
    <w:rsid w:val="000838BF"/>
    <w:rsid w:val="000838E3"/>
    <w:rsid w:val="00083ABC"/>
    <w:rsid w:val="00083D5F"/>
    <w:rsid w:val="00083F82"/>
    <w:rsid w:val="0008401E"/>
    <w:rsid w:val="00084189"/>
    <w:rsid w:val="00084517"/>
    <w:rsid w:val="00084572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DCF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DF"/>
    <w:rsid w:val="0008786C"/>
    <w:rsid w:val="00087870"/>
    <w:rsid w:val="00087BA7"/>
    <w:rsid w:val="00087EFC"/>
    <w:rsid w:val="00087F39"/>
    <w:rsid w:val="0009003E"/>
    <w:rsid w:val="000901E2"/>
    <w:rsid w:val="0009030C"/>
    <w:rsid w:val="0009038B"/>
    <w:rsid w:val="000906D7"/>
    <w:rsid w:val="0009077D"/>
    <w:rsid w:val="0009085F"/>
    <w:rsid w:val="00090A15"/>
    <w:rsid w:val="00090B0B"/>
    <w:rsid w:val="00090DCB"/>
    <w:rsid w:val="0009104D"/>
    <w:rsid w:val="0009108F"/>
    <w:rsid w:val="0009109A"/>
    <w:rsid w:val="000913A0"/>
    <w:rsid w:val="0009140C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4AB"/>
    <w:rsid w:val="000935F2"/>
    <w:rsid w:val="00093738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7F"/>
    <w:rsid w:val="000A01BA"/>
    <w:rsid w:val="000A01FE"/>
    <w:rsid w:val="000A0567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59A"/>
    <w:rsid w:val="000A15FC"/>
    <w:rsid w:val="000A163E"/>
    <w:rsid w:val="000A171A"/>
    <w:rsid w:val="000A18D9"/>
    <w:rsid w:val="000A19C7"/>
    <w:rsid w:val="000A1B30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82"/>
    <w:rsid w:val="000A3B99"/>
    <w:rsid w:val="000A3C3C"/>
    <w:rsid w:val="000A3E92"/>
    <w:rsid w:val="000A41AD"/>
    <w:rsid w:val="000A44FD"/>
    <w:rsid w:val="000A45FC"/>
    <w:rsid w:val="000A4615"/>
    <w:rsid w:val="000A4B34"/>
    <w:rsid w:val="000A4C9C"/>
    <w:rsid w:val="000A4D19"/>
    <w:rsid w:val="000A4DA6"/>
    <w:rsid w:val="000A4EE3"/>
    <w:rsid w:val="000A4FBA"/>
    <w:rsid w:val="000A506D"/>
    <w:rsid w:val="000A5172"/>
    <w:rsid w:val="000A544B"/>
    <w:rsid w:val="000A5982"/>
    <w:rsid w:val="000A5E90"/>
    <w:rsid w:val="000A5F94"/>
    <w:rsid w:val="000A601B"/>
    <w:rsid w:val="000A6076"/>
    <w:rsid w:val="000A60FF"/>
    <w:rsid w:val="000A686B"/>
    <w:rsid w:val="000A69BB"/>
    <w:rsid w:val="000A6CAE"/>
    <w:rsid w:val="000A6F9A"/>
    <w:rsid w:val="000A71C1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29A"/>
    <w:rsid w:val="000B12BF"/>
    <w:rsid w:val="000B142E"/>
    <w:rsid w:val="000B1657"/>
    <w:rsid w:val="000B1891"/>
    <w:rsid w:val="000B19ED"/>
    <w:rsid w:val="000B1AE3"/>
    <w:rsid w:val="000B1BBC"/>
    <w:rsid w:val="000B1F08"/>
    <w:rsid w:val="000B2493"/>
    <w:rsid w:val="000B24EE"/>
    <w:rsid w:val="000B26D9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949"/>
    <w:rsid w:val="000B4D92"/>
    <w:rsid w:val="000B4EE9"/>
    <w:rsid w:val="000B52CF"/>
    <w:rsid w:val="000B5361"/>
    <w:rsid w:val="000B53D6"/>
    <w:rsid w:val="000B545B"/>
    <w:rsid w:val="000B57F9"/>
    <w:rsid w:val="000B5996"/>
    <w:rsid w:val="000B5C58"/>
    <w:rsid w:val="000B5C6D"/>
    <w:rsid w:val="000B61DE"/>
    <w:rsid w:val="000B63CE"/>
    <w:rsid w:val="000B663A"/>
    <w:rsid w:val="000B665F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1CE"/>
    <w:rsid w:val="000C0380"/>
    <w:rsid w:val="000C0391"/>
    <w:rsid w:val="000C0996"/>
    <w:rsid w:val="000C0B67"/>
    <w:rsid w:val="000C0C07"/>
    <w:rsid w:val="000C1616"/>
    <w:rsid w:val="000C168F"/>
    <w:rsid w:val="000C16AF"/>
    <w:rsid w:val="000C2032"/>
    <w:rsid w:val="000C2081"/>
    <w:rsid w:val="000C2103"/>
    <w:rsid w:val="000C2165"/>
    <w:rsid w:val="000C28E4"/>
    <w:rsid w:val="000C2BF8"/>
    <w:rsid w:val="000C2BFF"/>
    <w:rsid w:val="000C2D25"/>
    <w:rsid w:val="000C2D2C"/>
    <w:rsid w:val="000C300B"/>
    <w:rsid w:val="000C3150"/>
    <w:rsid w:val="000C35C6"/>
    <w:rsid w:val="000C37E2"/>
    <w:rsid w:val="000C39D6"/>
    <w:rsid w:val="000C3A5B"/>
    <w:rsid w:val="000C3A61"/>
    <w:rsid w:val="000C3C13"/>
    <w:rsid w:val="000C3DB5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61"/>
    <w:rsid w:val="000C52E7"/>
    <w:rsid w:val="000C52F1"/>
    <w:rsid w:val="000C539F"/>
    <w:rsid w:val="000C583D"/>
    <w:rsid w:val="000C58AF"/>
    <w:rsid w:val="000C61FC"/>
    <w:rsid w:val="000C6209"/>
    <w:rsid w:val="000C628B"/>
    <w:rsid w:val="000C6622"/>
    <w:rsid w:val="000C690B"/>
    <w:rsid w:val="000C6B3B"/>
    <w:rsid w:val="000C6E34"/>
    <w:rsid w:val="000C6F11"/>
    <w:rsid w:val="000C71B7"/>
    <w:rsid w:val="000C728F"/>
    <w:rsid w:val="000C7370"/>
    <w:rsid w:val="000C73F5"/>
    <w:rsid w:val="000C7552"/>
    <w:rsid w:val="000C775A"/>
    <w:rsid w:val="000C7BEA"/>
    <w:rsid w:val="000C7E00"/>
    <w:rsid w:val="000D02B8"/>
    <w:rsid w:val="000D03C1"/>
    <w:rsid w:val="000D054D"/>
    <w:rsid w:val="000D0702"/>
    <w:rsid w:val="000D0916"/>
    <w:rsid w:val="000D09E9"/>
    <w:rsid w:val="000D0A01"/>
    <w:rsid w:val="000D0AFC"/>
    <w:rsid w:val="000D0C62"/>
    <w:rsid w:val="000D0DD6"/>
    <w:rsid w:val="000D0DED"/>
    <w:rsid w:val="000D13D3"/>
    <w:rsid w:val="000D156A"/>
    <w:rsid w:val="000D15BD"/>
    <w:rsid w:val="000D1647"/>
    <w:rsid w:val="000D17D9"/>
    <w:rsid w:val="000D1870"/>
    <w:rsid w:val="000D1947"/>
    <w:rsid w:val="000D1E47"/>
    <w:rsid w:val="000D1F85"/>
    <w:rsid w:val="000D2053"/>
    <w:rsid w:val="000D2159"/>
    <w:rsid w:val="000D2689"/>
    <w:rsid w:val="000D2C5B"/>
    <w:rsid w:val="000D3059"/>
    <w:rsid w:val="000D3629"/>
    <w:rsid w:val="000D378A"/>
    <w:rsid w:val="000D381A"/>
    <w:rsid w:val="000D3ACE"/>
    <w:rsid w:val="000D3D14"/>
    <w:rsid w:val="000D3F3E"/>
    <w:rsid w:val="000D4463"/>
    <w:rsid w:val="000D47C2"/>
    <w:rsid w:val="000D4959"/>
    <w:rsid w:val="000D4AB8"/>
    <w:rsid w:val="000D4AED"/>
    <w:rsid w:val="000D4C5A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13F"/>
    <w:rsid w:val="000E0346"/>
    <w:rsid w:val="000E038A"/>
    <w:rsid w:val="000E03F9"/>
    <w:rsid w:val="000E0459"/>
    <w:rsid w:val="000E04AA"/>
    <w:rsid w:val="000E0A8D"/>
    <w:rsid w:val="000E0ACB"/>
    <w:rsid w:val="000E10E5"/>
    <w:rsid w:val="000E1265"/>
    <w:rsid w:val="000E1614"/>
    <w:rsid w:val="000E164F"/>
    <w:rsid w:val="000E1965"/>
    <w:rsid w:val="000E1A1E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3218"/>
    <w:rsid w:val="000E323E"/>
    <w:rsid w:val="000E354B"/>
    <w:rsid w:val="000E38B6"/>
    <w:rsid w:val="000E39A2"/>
    <w:rsid w:val="000E3F28"/>
    <w:rsid w:val="000E4011"/>
    <w:rsid w:val="000E4066"/>
    <w:rsid w:val="000E4133"/>
    <w:rsid w:val="000E4210"/>
    <w:rsid w:val="000E4515"/>
    <w:rsid w:val="000E470C"/>
    <w:rsid w:val="000E51C9"/>
    <w:rsid w:val="000E51CF"/>
    <w:rsid w:val="000E52DF"/>
    <w:rsid w:val="000E53C5"/>
    <w:rsid w:val="000E57FD"/>
    <w:rsid w:val="000E62E6"/>
    <w:rsid w:val="000E63BF"/>
    <w:rsid w:val="000E65A5"/>
    <w:rsid w:val="000E676C"/>
    <w:rsid w:val="000E6788"/>
    <w:rsid w:val="000E6918"/>
    <w:rsid w:val="000E696D"/>
    <w:rsid w:val="000E69AB"/>
    <w:rsid w:val="000E6B6F"/>
    <w:rsid w:val="000E6B7E"/>
    <w:rsid w:val="000E6C23"/>
    <w:rsid w:val="000E6E6F"/>
    <w:rsid w:val="000E6E81"/>
    <w:rsid w:val="000E722E"/>
    <w:rsid w:val="000E72CB"/>
    <w:rsid w:val="000E7368"/>
    <w:rsid w:val="000E741C"/>
    <w:rsid w:val="000E7666"/>
    <w:rsid w:val="000E782E"/>
    <w:rsid w:val="000E7D65"/>
    <w:rsid w:val="000E7FAC"/>
    <w:rsid w:val="000F0166"/>
    <w:rsid w:val="000F0287"/>
    <w:rsid w:val="000F035A"/>
    <w:rsid w:val="000F0534"/>
    <w:rsid w:val="000F0B0D"/>
    <w:rsid w:val="000F0E5B"/>
    <w:rsid w:val="000F11C3"/>
    <w:rsid w:val="000F13E0"/>
    <w:rsid w:val="000F160A"/>
    <w:rsid w:val="000F1D2F"/>
    <w:rsid w:val="000F1EED"/>
    <w:rsid w:val="000F23C4"/>
    <w:rsid w:val="000F2499"/>
    <w:rsid w:val="000F27E3"/>
    <w:rsid w:val="000F2D6D"/>
    <w:rsid w:val="000F2E2F"/>
    <w:rsid w:val="000F2E61"/>
    <w:rsid w:val="000F2F22"/>
    <w:rsid w:val="000F31BE"/>
    <w:rsid w:val="000F35B8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885"/>
    <w:rsid w:val="000F49DF"/>
    <w:rsid w:val="000F4CF5"/>
    <w:rsid w:val="000F4EC1"/>
    <w:rsid w:val="000F4EF6"/>
    <w:rsid w:val="000F4F1E"/>
    <w:rsid w:val="000F4FD3"/>
    <w:rsid w:val="000F5737"/>
    <w:rsid w:val="000F5767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10DC"/>
    <w:rsid w:val="001018CE"/>
    <w:rsid w:val="00101BA1"/>
    <w:rsid w:val="00101E1D"/>
    <w:rsid w:val="0010208F"/>
    <w:rsid w:val="00102393"/>
    <w:rsid w:val="0010273D"/>
    <w:rsid w:val="001028B4"/>
    <w:rsid w:val="001029D8"/>
    <w:rsid w:val="00102B9E"/>
    <w:rsid w:val="00102C67"/>
    <w:rsid w:val="00102F27"/>
    <w:rsid w:val="0010305F"/>
    <w:rsid w:val="00103288"/>
    <w:rsid w:val="00103335"/>
    <w:rsid w:val="001035A3"/>
    <w:rsid w:val="00103AA8"/>
    <w:rsid w:val="00103F91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5DD"/>
    <w:rsid w:val="001067A5"/>
    <w:rsid w:val="00106F02"/>
    <w:rsid w:val="0010705D"/>
    <w:rsid w:val="0010726A"/>
    <w:rsid w:val="0010764A"/>
    <w:rsid w:val="00107937"/>
    <w:rsid w:val="00107946"/>
    <w:rsid w:val="00107C4F"/>
    <w:rsid w:val="001102B1"/>
    <w:rsid w:val="00110329"/>
    <w:rsid w:val="0011038D"/>
    <w:rsid w:val="0011081B"/>
    <w:rsid w:val="00110D7C"/>
    <w:rsid w:val="00110FB3"/>
    <w:rsid w:val="001111FD"/>
    <w:rsid w:val="00111215"/>
    <w:rsid w:val="001112E4"/>
    <w:rsid w:val="0011161C"/>
    <w:rsid w:val="00111A53"/>
    <w:rsid w:val="00111AE0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48A"/>
    <w:rsid w:val="001135B5"/>
    <w:rsid w:val="001138DD"/>
    <w:rsid w:val="00113924"/>
    <w:rsid w:val="001139EF"/>
    <w:rsid w:val="00113C40"/>
    <w:rsid w:val="00113F3A"/>
    <w:rsid w:val="00113FF0"/>
    <w:rsid w:val="001140B8"/>
    <w:rsid w:val="001140F3"/>
    <w:rsid w:val="001141C7"/>
    <w:rsid w:val="00114403"/>
    <w:rsid w:val="0011490B"/>
    <w:rsid w:val="00114AB4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5EC"/>
    <w:rsid w:val="00117625"/>
    <w:rsid w:val="00117678"/>
    <w:rsid w:val="00117768"/>
    <w:rsid w:val="00117B48"/>
    <w:rsid w:val="00117BC4"/>
    <w:rsid w:val="00117D1D"/>
    <w:rsid w:val="00117DC4"/>
    <w:rsid w:val="00117EFA"/>
    <w:rsid w:val="0012045D"/>
    <w:rsid w:val="00120958"/>
    <w:rsid w:val="00120982"/>
    <w:rsid w:val="00120C4E"/>
    <w:rsid w:val="00120F18"/>
    <w:rsid w:val="00120F74"/>
    <w:rsid w:val="00120FAC"/>
    <w:rsid w:val="00121185"/>
    <w:rsid w:val="001212DC"/>
    <w:rsid w:val="0012186F"/>
    <w:rsid w:val="00121944"/>
    <w:rsid w:val="00121980"/>
    <w:rsid w:val="00121B3B"/>
    <w:rsid w:val="00121CC1"/>
    <w:rsid w:val="00121E79"/>
    <w:rsid w:val="00122145"/>
    <w:rsid w:val="0012263F"/>
    <w:rsid w:val="00122877"/>
    <w:rsid w:val="00122881"/>
    <w:rsid w:val="00122CA4"/>
    <w:rsid w:val="001230F3"/>
    <w:rsid w:val="001231ED"/>
    <w:rsid w:val="001235A5"/>
    <w:rsid w:val="00123779"/>
    <w:rsid w:val="001237E5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47E"/>
    <w:rsid w:val="00126570"/>
    <w:rsid w:val="001265D6"/>
    <w:rsid w:val="001266C2"/>
    <w:rsid w:val="001267C0"/>
    <w:rsid w:val="00126C4B"/>
    <w:rsid w:val="00126EF4"/>
    <w:rsid w:val="00126F43"/>
    <w:rsid w:val="001271E0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69A"/>
    <w:rsid w:val="001377B3"/>
    <w:rsid w:val="0013790B"/>
    <w:rsid w:val="001379EB"/>
    <w:rsid w:val="00137C0A"/>
    <w:rsid w:val="00137C9E"/>
    <w:rsid w:val="00137DD8"/>
    <w:rsid w:val="00140739"/>
    <w:rsid w:val="0014094E"/>
    <w:rsid w:val="001409DD"/>
    <w:rsid w:val="001409F3"/>
    <w:rsid w:val="00140A53"/>
    <w:rsid w:val="00140BB0"/>
    <w:rsid w:val="0014130A"/>
    <w:rsid w:val="001419E2"/>
    <w:rsid w:val="00141B22"/>
    <w:rsid w:val="00141C40"/>
    <w:rsid w:val="00141DA9"/>
    <w:rsid w:val="001422FE"/>
    <w:rsid w:val="00142737"/>
    <w:rsid w:val="00142853"/>
    <w:rsid w:val="001428AE"/>
    <w:rsid w:val="00142D3A"/>
    <w:rsid w:val="00142D9E"/>
    <w:rsid w:val="00142EAF"/>
    <w:rsid w:val="00142EE7"/>
    <w:rsid w:val="00142EF8"/>
    <w:rsid w:val="001430E4"/>
    <w:rsid w:val="001431D3"/>
    <w:rsid w:val="0014320E"/>
    <w:rsid w:val="00143296"/>
    <w:rsid w:val="001432D3"/>
    <w:rsid w:val="001433E9"/>
    <w:rsid w:val="001434DF"/>
    <w:rsid w:val="001435A3"/>
    <w:rsid w:val="0014370F"/>
    <w:rsid w:val="00143A8C"/>
    <w:rsid w:val="0014406D"/>
    <w:rsid w:val="001441FF"/>
    <w:rsid w:val="00144779"/>
    <w:rsid w:val="00144D2B"/>
    <w:rsid w:val="0014501D"/>
    <w:rsid w:val="0014517B"/>
    <w:rsid w:val="00145237"/>
    <w:rsid w:val="00145648"/>
    <w:rsid w:val="00145680"/>
    <w:rsid w:val="00145B57"/>
    <w:rsid w:val="00145B87"/>
    <w:rsid w:val="00145F34"/>
    <w:rsid w:val="00146027"/>
    <w:rsid w:val="0014628F"/>
    <w:rsid w:val="00146739"/>
    <w:rsid w:val="00146A18"/>
    <w:rsid w:val="00146A6A"/>
    <w:rsid w:val="00146A90"/>
    <w:rsid w:val="00146A9A"/>
    <w:rsid w:val="00146E81"/>
    <w:rsid w:val="00146F25"/>
    <w:rsid w:val="00146F58"/>
    <w:rsid w:val="001473E0"/>
    <w:rsid w:val="00147676"/>
    <w:rsid w:val="00147965"/>
    <w:rsid w:val="00147C30"/>
    <w:rsid w:val="00147E17"/>
    <w:rsid w:val="00147F8D"/>
    <w:rsid w:val="00147FD4"/>
    <w:rsid w:val="00150180"/>
    <w:rsid w:val="001505F5"/>
    <w:rsid w:val="00150C91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CE"/>
    <w:rsid w:val="001533EB"/>
    <w:rsid w:val="0015390F"/>
    <w:rsid w:val="00153C90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75F"/>
    <w:rsid w:val="001567DD"/>
    <w:rsid w:val="00156D7B"/>
    <w:rsid w:val="00156DD6"/>
    <w:rsid w:val="00157406"/>
    <w:rsid w:val="0015742D"/>
    <w:rsid w:val="0015754B"/>
    <w:rsid w:val="0015757A"/>
    <w:rsid w:val="00157656"/>
    <w:rsid w:val="00157EB2"/>
    <w:rsid w:val="001604DE"/>
    <w:rsid w:val="00160B7C"/>
    <w:rsid w:val="00160FED"/>
    <w:rsid w:val="00161153"/>
    <w:rsid w:val="00161190"/>
    <w:rsid w:val="00161367"/>
    <w:rsid w:val="0016149F"/>
    <w:rsid w:val="001618F0"/>
    <w:rsid w:val="00161AC9"/>
    <w:rsid w:val="00161EA3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716"/>
    <w:rsid w:val="0016418C"/>
    <w:rsid w:val="00164448"/>
    <w:rsid w:val="001646FF"/>
    <w:rsid w:val="00164981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926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602"/>
    <w:rsid w:val="0017094A"/>
    <w:rsid w:val="00170AFD"/>
    <w:rsid w:val="00170EB5"/>
    <w:rsid w:val="00171128"/>
    <w:rsid w:val="001714B4"/>
    <w:rsid w:val="00171659"/>
    <w:rsid w:val="0017186A"/>
    <w:rsid w:val="00171CD6"/>
    <w:rsid w:val="00171EEE"/>
    <w:rsid w:val="00171F80"/>
    <w:rsid w:val="00171FEA"/>
    <w:rsid w:val="00171FFB"/>
    <w:rsid w:val="0017205B"/>
    <w:rsid w:val="001724BE"/>
    <w:rsid w:val="00172503"/>
    <w:rsid w:val="001727B2"/>
    <w:rsid w:val="00172BD7"/>
    <w:rsid w:val="00172C9F"/>
    <w:rsid w:val="00172DC7"/>
    <w:rsid w:val="00172E87"/>
    <w:rsid w:val="0017319A"/>
    <w:rsid w:val="00173278"/>
    <w:rsid w:val="0017346C"/>
    <w:rsid w:val="001734C0"/>
    <w:rsid w:val="0017354A"/>
    <w:rsid w:val="0017366E"/>
    <w:rsid w:val="001736F0"/>
    <w:rsid w:val="00173C5F"/>
    <w:rsid w:val="00173CDD"/>
    <w:rsid w:val="00173D24"/>
    <w:rsid w:val="00174182"/>
    <w:rsid w:val="00174263"/>
    <w:rsid w:val="001744AD"/>
    <w:rsid w:val="001745D0"/>
    <w:rsid w:val="00174B38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41"/>
    <w:rsid w:val="00176C9D"/>
    <w:rsid w:val="001774C2"/>
    <w:rsid w:val="001776DC"/>
    <w:rsid w:val="001778B5"/>
    <w:rsid w:val="001779EC"/>
    <w:rsid w:val="00177FB9"/>
    <w:rsid w:val="001800B3"/>
    <w:rsid w:val="0018014A"/>
    <w:rsid w:val="0018029B"/>
    <w:rsid w:val="001807AE"/>
    <w:rsid w:val="00180C51"/>
    <w:rsid w:val="00180E18"/>
    <w:rsid w:val="00181380"/>
    <w:rsid w:val="0018149B"/>
    <w:rsid w:val="00181A20"/>
    <w:rsid w:val="00181E9C"/>
    <w:rsid w:val="00181F37"/>
    <w:rsid w:val="00181F78"/>
    <w:rsid w:val="0018201D"/>
    <w:rsid w:val="00182132"/>
    <w:rsid w:val="00182207"/>
    <w:rsid w:val="001829E2"/>
    <w:rsid w:val="00182A42"/>
    <w:rsid w:val="00182C2E"/>
    <w:rsid w:val="00182DB1"/>
    <w:rsid w:val="00182F1E"/>
    <w:rsid w:val="00183399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4FDD"/>
    <w:rsid w:val="001850CF"/>
    <w:rsid w:val="001850EE"/>
    <w:rsid w:val="0018515A"/>
    <w:rsid w:val="00185341"/>
    <w:rsid w:val="00185576"/>
    <w:rsid w:val="00185774"/>
    <w:rsid w:val="0018599B"/>
    <w:rsid w:val="00185C1D"/>
    <w:rsid w:val="00186041"/>
    <w:rsid w:val="00186163"/>
    <w:rsid w:val="00186403"/>
    <w:rsid w:val="0018681D"/>
    <w:rsid w:val="00186B9C"/>
    <w:rsid w:val="00186E89"/>
    <w:rsid w:val="00186F3E"/>
    <w:rsid w:val="00186F7E"/>
    <w:rsid w:val="001876DD"/>
    <w:rsid w:val="00187DEA"/>
    <w:rsid w:val="00187F70"/>
    <w:rsid w:val="00190334"/>
    <w:rsid w:val="00190403"/>
    <w:rsid w:val="00190624"/>
    <w:rsid w:val="00190E05"/>
    <w:rsid w:val="00190E2D"/>
    <w:rsid w:val="00190E4A"/>
    <w:rsid w:val="001910FE"/>
    <w:rsid w:val="0019134A"/>
    <w:rsid w:val="00191B7A"/>
    <w:rsid w:val="00191C18"/>
    <w:rsid w:val="00191FB2"/>
    <w:rsid w:val="00192198"/>
    <w:rsid w:val="001923C4"/>
    <w:rsid w:val="00192898"/>
    <w:rsid w:val="00192D6A"/>
    <w:rsid w:val="00192E5D"/>
    <w:rsid w:val="001933AD"/>
    <w:rsid w:val="00193868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941"/>
    <w:rsid w:val="00195A4C"/>
    <w:rsid w:val="00195A60"/>
    <w:rsid w:val="00195A98"/>
    <w:rsid w:val="00195CBB"/>
    <w:rsid w:val="00195DBB"/>
    <w:rsid w:val="001962D5"/>
    <w:rsid w:val="0019653C"/>
    <w:rsid w:val="00196A75"/>
    <w:rsid w:val="00196AEA"/>
    <w:rsid w:val="00196BE1"/>
    <w:rsid w:val="0019739F"/>
    <w:rsid w:val="00197466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E6F"/>
    <w:rsid w:val="001A0ED9"/>
    <w:rsid w:val="001A0F7F"/>
    <w:rsid w:val="001A1058"/>
    <w:rsid w:val="001A1270"/>
    <w:rsid w:val="001A1290"/>
    <w:rsid w:val="001A1AFC"/>
    <w:rsid w:val="001A1B98"/>
    <w:rsid w:val="001A1C7C"/>
    <w:rsid w:val="001A1CB7"/>
    <w:rsid w:val="001A1F5B"/>
    <w:rsid w:val="001A2141"/>
    <w:rsid w:val="001A23C4"/>
    <w:rsid w:val="001A248B"/>
    <w:rsid w:val="001A2599"/>
    <w:rsid w:val="001A2B38"/>
    <w:rsid w:val="001A2D20"/>
    <w:rsid w:val="001A2DF8"/>
    <w:rsid w:val="001A2FF3"/>
    <w:rsid w:val="001A37C9"/>
    <w:rsid w:val="001A385C"/>
    <w:rsid w:val="001A3C38"/>
    <w:rsid w:val="001A3C3D"/>
    <w:rsid w:val="001A3D9C"/>
    <w:rsid w:val="001A3E3D"/>
    <w:rsid w:val="001A3E6E"/>
    <w:rsid w:val="001A4624"/>
    <w:rsid w:val="001A485D"/>
    <w:rsid w:val="001A4B4F"/>
    <w:rsid w:val="001A4CB9"/>
    <w:rsid w:val="001A4DF2"/>
    <w:rsid w:val="001A4EB7"/>
    <w:rsid w:val="001A4F08"/>
    <w:rsid w:val="001A4FC9"/>
    <w:rsid w:val="001A4FEB"/>
    <w:rsid w:val="001A5082"/>
    <w:rsid w:val="001A529A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810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A7F38"/>
    <w:rsid w:val="001B04B4"/>
    <w:rsid w:val="001B065C"/>
    <w:rsid w:val="001B0826"/>
    <w:rsid w:val="001B0A9E"/>
    <w:rsid w:val="001B0D49"/>
    <w:rsid w:val="001B1373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937"/>
    <w:rsid w:val="001B2D5E"/>
    <w:rsid w:val="001B3028"/>
    <w:rsid w:val="001B30DB"/>
    <w:rsid w:val="001B3156"/>
    <w:rsid w:val="001B337C"/>
    <w:rsid w:val="001B35EA"/>
    <w:rsid w:val="001B377E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4DB6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68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E68"/>
    <w:rsid w:val="001C5F06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892"/>
    <w:rsid w:val="001C7A07"/>
    <w:rsid w:val="001C7D62"/>
    <w:rsid w:val="001D02FF"/>
    <w:rsid w:val="001D0304"/>
    <w:rsid w:val="001D0CEB"/>
    <w:rsid w:val="001D0E57"/>
    <w:rsid w:val="001D0EFA"/>
    <w:rsid w:val="001D0F30"/>
    <w:rsid w:val="001D0FAE"/>
    <w:rsid w:val="001D1066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850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D74"/>
    <w:rsid w:val="001D7E1E"/>
    <w:rsid w:val="001E05A9"/>
    <w:rsid w:val="001E0683"/>
    <w:rsid w:val="001E0C73"/>
    <w:rsid w:val="001E0CE4"/>
    <w:rsid w:val="001E14FC"/>
    <w:rsid w:val="001E152F"/>
    <w:rsid w:val="001E16D1"/>
    <w:rsid w:val="001E1F68"/>
    <w:rsid w:val="001E2191"/>
    <w:rsid w:val="001E2286"/>
    <w:rsid w:val="001E231F"/>
    <w:rsid w:val="001E28ED"/>
    <w:rsid w:val="001E2AFE"/>
    <w:rsid w:val="001E2CDB"/>
    <w:rsid w:val="001E2D10"/>
    <w:rsid w:val="001E2D39"/>
    <w:rsid w:val="001E2F01"/>
    <w:rsid w:val="001E2FEC"/>
    <w:rsid w:val="001E35A8"/>
    <w:rsid w:val="001E36EB"/>
    <w:rsid w:val="001E37EA"/>
    <w:rsid w:val="001E3AB2"/>
    <w:rsid w:val="001E3ED5"/>
    <w:rsid w:val="001E412F"/>
    <w:rsid w:val="001E443E"/>
    <w:rsid w:val="001E4D5C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2D"/>
    <w:rsid w:val="001F0158"/>
    <w:rsid w:val="001F02D8"/>
    <w:rsid w:val="001F0481"/>
    <w:rsid w:val="001F053F"/>
    <w:rsid w:val="001F05F9"/>
    <w:rsid w:val="001F06B7"/>
    <w:rsid w:val="001F077C"/>
    <w:rsid w:val="001F084C"/>
    <w:rsid w:val="001F1028"/>
    <w:rsid w:val="001F1265"/>
    <w:rsid w:val="001F127B"/>
    <w:rsid w:val="001F134A"/>
    <w:rsid w:val="001F14CB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7A2"/>
    <w:rsid w:val="001F2B78"/>
    <w:rsid w:val="001F2BD4"/>
    <w:rsid w:val="001F30F9"/>
    <w:rsid w:val="001F3B56"/>
    <w:rsid w:val="001F3BA0"/>
    <w:rsid w:val="001F3D64"/>
    <w:rsid w:val="001F416E"/>
    <w:rsid w:val="001F4290"/>
    <w:rsid w:val="001F4A6C"/>
    <w:rsid w:val="001F4ECF"/>
    <w:rsid w:val="001F511F"/>
    <w:rsid w:val="001F568E"/>
    <w:rsid w:val="001F56F1"/>
    <w:rsid w:val="001F5BAC"/>
    <w:rsid w:val="001F5C3D"/>
    <w:rsid w:val="001F5CA5"/>
    <w:rsid w:val="001F5E6E"/>
    <w:rsid w:val="001F6069"/>
    <w:rsid w:val="001F61C7"/>
    <w:rsid w:val="001F6556"/>
    <w:rsid w:val="001F693B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83A"/>
    <w:rsid w:val="00200958"/>
    <w:rsid w:val="00200CA3"/>
    <w:rsid w:val="00200EA3"/>
    <w:rsid w:val="00200EBE"/>
    <w:rsid w:val="002011A5"/>
    <w:rsid w:val="002012C8"/>
    <w:rsid w:val="00201484"/>
    <w:rsid w:val="00201706"/>
    <w:rsid w:val="002018FD"/>
    <w:rsid w:val="00201CD0"/>
    <w:rsid w:val="00201D11"/>
    <w:rsid w:val="0020238A"/>
    <w:rsid w:val="00202BD5"/>
    <w:rsid w:val="00202D33"/>
    <w:rsid w:val="00202D63"/>
    <w:rsid w:val="00202D76"/>
    <w:rsid w:val="002036CA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594"/>
    <w:rsid w:val="002045D4"/>
    <w:rsid w:val="002047AA"/>
    <w:rsid w:val="00204F14"/>
    <w:rsid w:val="0020504D"/>
    <w:rsid w:val="002050D4"/>
    <w:rsid w:val="002054AD"/>
    <w:rsid w:val="002054D4"/>
    <w:rsid w:val="00205560"/>
    <w:rsid w:val="00205EC4"/>
    <w:rsid w:val="002060B5"/>
    <w:rsid w:val="002061F1"/>
    <w:rsid w:val="002065F3"/>
    <w:rsid w:val="002068BB"/>
    <w:rsid w:val="0020690E"/>
    <w:rsid w:val="00206C91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832"/>
    <w:rsid w:val="002078E6"/>
    <w:rsid w:val="00207B9F"/>
    <w:rsid w:val="00210090"/>
    <w:rsid w:val="002102BD"/>
    <w:rsid w:val="0021054D"/>
    <w:rsid w:val="002108CD"/>
    <w:rsid w:val="002109F3"/>
    <w:rsid w:val="00210C3E"/>
    <w:rsid w:val="00210F9D"/>
    <w:rsid w:val="00211455"/>
    <w:rsid w:val="002115E9"/>
    <w:rsid w:val="002116C5"/>
    <w:rsid w:val="0021178F"/>
    <w:rsid w:val="00211B4C"/>
    <w:rsid w:val="00211CB6"/>
    <w:rsid w:val="00211F92"/>
    <w:rsid w:val="0021220E"/>
    <w:rsid w:val="0021287D"/>
    <w:rsid w:val="00213097"/>
    <w:rsid w:val="002131C2"/>
    <w:rsid w:val="0021327E"/>
    <w:rsid w:val="002134EA"/>
    <w:rsid w:val="002136F3"/>
    <w:rsid w:val="002138D2"/>
    <w:rsid w:val="00213A4F"/>
    <w:rsid w:val="00213B00"/>
    <w:rsid w:val="00213C56"/>
    <w:rsid w:val="00213F14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8BB"/>
    <w:rsid w:val="00215A92"/>
    <w:rsid w:val="00215B10"/>
    <w:rsid w:val="00215B57"/>
    <w:rsid w:val="00216417"/>
    <w:rsid w:val="0021692E"/>
    <w:rsid w:val="00216944"/>
    <w:rsid w:val="00216B00"/>
    <w:rsid w:val="00216B11"/>
    <w:rsid w:val="00216BEF"/>
    <w:rsid w:val="00216CCD"/>
    <w:rsid w:val="00216F6A"/>
    <w:rsid w:val="0021712E"/>
    <w:rsid w:val="0021723A"/>
    <w:rsid w:val="00217275"/>
    <w:rsid w:val="002172A2"/>
    <w:rsid w:val="002173B1"/>
    <w:rsid w:val="0021757C"/>
    <w:rsid w:val="002175E4"/>
    <w:rsid w:val="0021762B"/>
    <w:rsid w:val="0021780F"/>
    <w:rsid w:val="00217A80"/>
    <w:rsid w:val="00217E01"/>
    <w:rsid w:val="00217F18"/>
    <w:rsid w:val="00220202"/>
    <w:rsid w:val="00220665"/>
    <w:rsid w:val="00220C53"/>
    <w:rsid w:val="002210D8"/>
    <w:rsid w:val="002216E6"/>
    <w:rsid w:val="00221731"/>
    <w:rsid w:val="00221D70"/>
    <w:rsid w:val="00221DCE"/>
    <w:rsid w:val="00221E21"/>
    <w:rsid w:val="00221E93"/>
    <w:rsid w:val="00221EB8"/>
    <w:rsid w:val="00222360"/>
    <w:rsid w:val="002223B4"/>
    <w:rsid w:val="00222558"/>
    <w:rsid w:val="00222643"/>
    <w:rsid w:val="0022313D"/>
    <w:rsid w:val="00223349"/>
    <w:rsid w:val="00223386"/>
    <w:rsid w:val="0022338A"/>
    <w:rsid w:val="002233EB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855"/>
    <w:rsid w:val="00224BB2"/>
    <w:rsid w:val="00224EC3"/>
    <w:rsid w:val="0022523F"/>
    <w:rsid w:val="002253FE"/>
    <w:rsid w:val="00225D19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696"/>
    <w:rsid w:val="00227785"/>
    <w:rsid w:val="002277C2"/>
    <w:rsid w:val="00227988"/>
    <w:rsid w:val="002279DA"/>
    <w:rsid w:val="00227A4F"/>
    <w:rsid w:val="00227F22"/>
    <w:rsid w:val="00227F4C"/>
    <w:rsid w:val="00230438"/>
    <w:rsid w:val="00230754"/>
    <w:rsid w:val="00230906"/>
    <w:rsid w:val="00230A4D"/>
    <w:rsid w:val="00230A85"/>
    <w:rsid w:val="00230B99"/>
    <w:rsid w:val="00230C7A"/>
    <w:rsid w:val="00230E56"/>
    <w:rsid w:val="00230FD5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DAA"/>
    <w:rsid w:val="00234FDF"/>
    <w:rsid w:val="0023512A"/>
    <w:rsid w:val="0023553D"/>
    <w:rsid w:val="0023564E"/>
    <w:rsid w:val="00235682"/>
    <w:rsid w:val="002358B1"/>
    <w:rsid w:val="00235B9B"/>
    <w:rsid w:val="00235DB7"/>
    <w:rsid w:val="0023625B"/>
    <w:rsid w:val="00236319"/>
    <w:rsid w:val="002363AE"/>
    <w:rsid w:val="00236654"/>
    <w:rsid w:val="0023665C"/>
    <w:rsid w:val="0023678E"/>
    <w:rsid w:val="00236B2A"/>
    <w:rsid w:val="00236E25"/>
    <w:rsid w:val="00236EFF"/>
    <w:rsid w:val="0023760E"/>
    <w:rsid w:val="0023769E"/>
    <w:rsid w:val="002377A0"/>
    <w:rsid w:val="00237F3C"/>
    <w:rsid w:val="00240379"/>
    <w:rsid w:val="002405F0"/>
    <w:rsid w:val="00240937"/>
    <w:rsid w:val="0024098A"/>
    <w:rsid w:val="00240DDF"/>
    <w:rsid w:val="00240FE9"/>
    <w:rsid w:val="002412C7"/>
    <w:rsid w:val="00241736"/>
    <w:rsid w:val="00241A20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AA7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A42"/>
    <w:rsid w:val="00245CB5"/>
    <w:rsid w:val="00245CC5"/>
    <w:rsid w:val="00245EFC"/>
    <w:rsid w:val="0024601F"/>
    <w:rsid w:val="002465B1"/>
    <w:rsid w:val="00246E0D"/>
    <w:rsid w:val="00246E70"/>
    <w:rsid w:val="00246FFE"/>
    <w:rsid w:val="002475B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244"/>
    <w:rsid w:val="0025339E"/>
    <w:rsid w:val="002533B5"/>
    <w:rsid w:val="002533DC"/>
    <w:rsid w:val="002538BA"/>
    <w:rsid w:val="002539C6"/>
    <w:rsid w:val="00253DCD"/>
    <w:rsid w:val="00253E89"/>
    <w:rsid w:val="00253ECD"/>
    <w:rsid w:val="00253FB6"/>
    <w:rsid w:val="0025456E"/>
    <w:rsid w:val="002547BF"/>
    <w:rsid w:val="002547DB"/>
    <w:rsid w:val="00254B04"/>
    <w:rsid w:val="00254DEC"/>
    <w:rsid w:val="00254E53"/>
    <w:rsid w:val="00254E57"/>
    <w:rsid w:val="00255C1A"/>
    <w:rsid w:val="00255D0E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60B1E"/>
    <w:rsid w:val="00260BD6"/>
    <w:rsid w:val="00260C71"/>
    <w:rsid w:val="00260D21"/>
    <w:rsid w:val="00260E32"/>
    <w:rsid w:val="00260F18"/>
    <w:rsid w:val="002611E9"/>
    <w:rsid w:val="00261305"/>
    <w:rsid w:val="002613A4"/>
    <w:rsid w:val="00261600"/>
    <w:rsid w:val="00261E68"/>
    <w:rsid w:val="002620D0"/>
    <w:rsid w:val="002621E5"/>
    <w:rsid w:val="002622EE"/>
    <w:rsid w:val="002624BE"/>
    <w:rsid w:val="002626D4"/>
    <w:rsid w:val="00262730"/>
    <w:rsid w:val="002628B5"/>
    <w:rsid w:val="00262C21"/>
    <w:rsid w:val="00262E44"/>
    <w:rsid w:val="00262E7A"/>
    <w:rsid w:val="00262FBB"/>
    <w:rsid w:val="0026303D"/>
    <w:rsid w:val="0026306A"/>
    <w:rsid w:val="002631A7"/>
    <w:rsid w:val="002632AF"/>
    <w:rsid w:val="00263417"/>
    <w:rsid w:val="00263BD4"/>
    <w:rsid w:val="00263F59"/>
    <w:rsid w:val="00263FC8"/>
    <w:rsid w:val="0026409F"/>
    <w:rsid w:val="002643A6"/>
    <w:rsid w:val="00264488"/>
    <w:rsid w:val="00264686"/>
    <w:rsid w:val="002648C5"/>
    <w:rsid w:val="00265023"/>
    <w:rsid w:val="00265067"/>
    <w:rsid w:val="002653A9"/>
    <w:rsid w:val="00265620"/>
    <w:rsid w:val="002657F0"/>
    <w:rsid w:val="002658C1"/>
    <w:rsid w:val="002659CB"/>
    <w:rsid w:val="00265CFD"/>
    <w:rsid w:val="00265E07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3E"/>
    <w:rsid w:val="00267975"/>
    <w:rsid w:val="002702F5"/>
    <w:rsid w:val="0027104F"/>
    <w:rsid w:val="00271D6F"/>
    <w:rsid w:val="00271E2F"/>
    <w:rsid w:val="0027214E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E2"/>
    <w:rsid w:val="002768FE"/>
    <w:rsid w:val="0027695A"/>
    <w:rsid w:val="0027699B"/>
    <w:rsid w:val="00276A4C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BD"/>
    <w:rsid w:val="00280E57"/>
    <w:rsid w:val="0028109D"/>
    <w:rsid w:val="002811F0"/>
    <w:rsid w:val="002814E1"/>
    <w:rsid w:val="0028168A"/>
    <w:rsid w:val="00281690"/>
    <w:rsid w:val="00281802"/>
    <w:rsid w:val="0028190E"/>
    <w:rsid w:val="00281AD4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FE0"/>
    <w:rsid w:val="002857A0"/>
    <w:rsid w:val="0028581D"/>
    <w:rsid w:val="0028583C"/>
    <w:rsid w:val="00285AD6"/>
    <w:rsid w:val="00285ADB"/>
    <w:rsid w:val="00285AF5"/>
    <w:rsid w:val="00285C4F"/>
    <w:rsid w:val="00286303"/>
    <w:rsid w:val="00286337"/>
    <w:rsid w:val="00286617"/>
    <w:rsid w:val="00286644"/>
    <w:rsid w:val="00286671"/>
    <w:rsid w:val="00286B10"/>
    <w:rsid w:val="00287E1C"/>
    <w:rsid w:val="002900E8"/>
    <w:rsid w:val="0029039B"/>
    <w:rsid w:val="0029046A"/>
    <w:rsid w:val="002904E3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1E"/>
    <w:rsid w:val="00292D20"/>
    <w:rsid w:val="00292D75"/>
    <w:rsid w:val="00293041"/>
    <w:rsid w:val="002930A1"/>
    <w:rsid w:val="0029340F"/>
    <w:rsid w:val="00293475"/>
    <w:rsid w:val="0029376D"/>
    <w:rsid w:val="002938FD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D6"/>
    <w:rsid w:val="002954F6"/>
    <w:rsid w:val="00295933"/>
    <w:rsid w:val="00295995"/>
    <w:rsid w:val="00295B75"/>
    <w:rsid w:val="0029610B"/>
    <w:rsid w:val="00296192"/>
    <w:rsid w:val="002963E1"/>
    <w:rsid w:val="002966C7"/>
    <w:rsid w:val="00296731"/>
    <w:rsid w:val="00296E49"/>
    <w:rsid w:val="00296F42"/>
    <w:rsid w:val="00296F98"/>
    <w:rsid w:val="002975B1"/>
    <w:rsid w:val="00297A7E"/>
    <w:rsid w:val="00297B2C"/>
    <w:rsid w:val="00297B4A"/>
    <w:rsid w:val="002A0071"/>
    <w:rsid w:val="002A04B9"/>
    <w:rsid w:val="002A09D5"/>
    <w:rsid w:val="002A0A15"/>
    <w:rsid w:val="002A0BDE"/>
    <w:rsid w:val="002A0D3D"/>
    <w:rsid w:val="002A0E5D"/>
    <w:rsid w:val="002A1331"/>
    <w:rsid w:val="002A1539"/>
    <w:rsid w:val="002A1641"/>
    <w:rsid w:val="002A16A1"/>
    <w:rsid w:val="002A1960"/>
    <w:rsid w:val="002A1E5F"/>
    <w:rsid w:val="002A1F21"/>
    <w:rsid w:val="002A25C7"/>
    <w:rsid w:val="002A268F"/>
    <w:rsid w:val="002A26E3"/>
    <w:rsid w:val="002A2816"/>
    <w:rsid w:val="002A28F1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16"/>
    <w:rsid w:val="002A3E2C"/>
    <w:rsid w:val="002A3EAF"/>
    <w:rsid w:val="002A3FD8"/>
    <w:rsid w:val="002A41C0"/>
    <w:rsid w:val="002A447F"/>
    <w:rsid w:val="002A4546"/>
    <w:rsid w:val="002A45C3"/>
    <w:rsid w:val="002A4912"/>
    <w:rsid w:val="002A49E9"/>
    <w:rsid w:val="002A4A18"/>
    <w:rsid w:val="002A4A7B"/>
    <w:rsid w:val="002A525B"/>
    <w:rsid w:val="002A5693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549"/>
    <w:rsid w:val="002A7BA5"/>
    <w:rsid w:val="002A7FF2"/>
    <w:rsid w:val="002A7FFE"/>
    <w:rsid w:val="002B0660"/>
    <w:rsid w:val="002B089D"/>
    <w:rsid w:val="002B0976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774"/>
    <w:rsid w:val="002B39DE"/>
    <w:rsid w:val="002B3BA8"/>
    <w:rsid w:val="002B3E01"/>
    <w:rsid w:val="002B403B"/>
    <w:rsid w:val="002B4057"/>
    <w:rsid w:val="002B41F7"/>
    <w:rsid w:val="002B4448"/>
    <w:rsid w:val="002B447F"/>
    <w:rsid w:val="002B462A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99D"/>
    <w:rsid w:val="002C1BF4"/>
    <w:rsid w:val="002C1C17"/>
    <w:rsid w:val="002C1E41"/>
    <w:rsid w:val="002C1EEF"/>
    <w:rsid w:val="002C2232"/>
    <w:rsid w:val="002C2422"/>
    <w:rsid w:val="002C2464"/>
    <w:rsid w:val="002C2625"/>
    <w:rsid w:val="002C2954"/>
    <w:rsid w:val="002C30A5"/>
    <w:rsid w:val="002C3125"/>
    <w:rsid w:val="002C31C1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5020"/>
    <w:rsid w:val="002C50BE"/>
    <w:rsid w:val="002C519E"/>
    <w:rsid w:val="002C53B6"/>
    <w:rsid w:val="002C553C"/>
    <w:rsid w:val="002C5B3F"/>
    <w:rsid w:val="002C5E7B"/>
    <w:rsid w:val="002C5FAF"/>
    <w:rsid w:val="002C6465"/>
    <w:rsid w:val="002C6538"/>
    <w:rsid w:val="002C6620"/>
    <w:rsid w:val="002C6687"/>
    <w:rsid w:val="002C6ACB"/>
    <w:rsid w:val="002C6C1C"/>
    <w:rsid w:val="002C6CD4"/>
    <w:rsid w:val="002C6E1C"/>
    <w:rsid w:val="002C7071"/>
    <w:rsid w:val="002C7499"/>
    <w:rsid w:val="002C7521"/>
    <w:rsid w:val="002C7564"/>
    <w:rsid w:val="002C784D"/>
    <w:rsid w:val="002C7B42"/>
    <w:rsid w:val="002D0449"/>
    <w:rsid w:val="002D07E9"/>
    <w:rsid w:val="002D0A31"/>
    <w:rsid w:val="002D0D68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D09"/>
    <w:rsid w:val="002D24E5"/>
    <w:rsid w:val="002D2533"/>
    <w:rsid w:val="002D2759"/>
    <w:rsid w:val="002D2960"/>
    <w:rsid w:val="002D2CF8"/>
    <w:rsid w:val="002D2DA3"/>
    <w:rsid w:val="002D3400"/>
    <w:rsid w:val="002D38BC"/>
    <w:rsid w:val="002D3E1A"/>
    <w:rsid w:val="002D4141"/>
    <w:rsid w:val="002D444E"/>
    <w:rsid w:val="002D4C58"/>
    <w:rsid w:val="002D500C"/>
    <w:rsid w:val="002D5239"/>
    <w:rsid w:val="002D5240"/>
    <w:rsid w:val="002D526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6FA"/>
    <w:rsid w:val="002D7C30"/>
    <w:rsid w:val="002D7D91"/>
    <w:rsid w:val="002D7FA1"/>
    <w:rsid w:val="002E00DF"/>
    <w:rsid w:val="002E013F"/>
    <w:rsid w:val="002E0241"/>
    <w:rsid w:val="002E0626"/>
    <w:rsid w:val="002E06F1"/>
    <w:rsid w:val="002E097A"/>
    <w:rsid w:val="002E0C4B"/>
    <w:rsid w:val="002E0C5E"/>
    <w:rsid w:val="002E0CE6"/>
    <w:rsid w:val="002E0D41"/>
    <w:rsid w:val="002E0D89"/>
    <w:rsid w:val="002E0E0C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9D6"/>
    <w:rsid w:val="002E2CC0"/>
    <w:rsid w:val="002E2D2D"/>
    <w:rsid w:val="002E2D90"/>
    <w:rsid w:val="002E2F7E"/>
    <w:rsid w:val="002E3039"/>
    <w:rsid w:val="002E3562"/>
    <w:rsid w:val="002E35AD"/>
    <w:rsid w:val="002E35EB"/>
    <w:rsid w:val="002E36F0"/>
    <w:rsid w:val="002E37DD"/>
    <w:rsid w:val="002E3999"/>
    <w:rsid w:val="002E3C83"/>
    <w:rsid w:val="002E3FC1"/>
    <w:rsid w:val="002E46F5"/>
    <w:rsid w:val="002E4776"/>
    <w:rsid w:val="002E482F"/>
    <w:rsid w:val="002E48E7"/>
    <w:rsid w:val="002E4A19"/>
    <w:rsid w:val="002E4B23"/>
    <w:rsid w:val="002E4C36"/>
    <w:rsid w:val="002E4C37"/>
    <w:rsid w:val="002E4CD5"/>
    <w:rsid w:val="002E4E3E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836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E"/>
    <w:rsid w:val="002F1CB4"/>
    <w:rsid w:val="002F1CCE"/>
    <w:rsid w:val="002F1CED"/>
    <w:rsid w:val="002F2067"/>
    <w:rsid w:val="002F2479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EDE"/>
    <w:rsid w:val="002F3FCF"/>
    <w:rsid w:val="002F3FDE"/>
    <w:rsid w:val="002F456B"/>
    <w:rsid w:val="002F478D"/>
    <w:rsid w:val="002F4A74"/>
    <w:rsid w:val="002F4FE6"/>
    <w:rsid w:val="002F5019"/>
    <w:rsid w:val="002F5825"/>
    <w:rsid w:val="002F5840"/>
    <w:rsid w:val="002F59C9"/>
    <w:rsid w:val="002F5A1F"/>
    <w:rsid w:val="002F6056"/>
    <w:rsid w:val="002F6148"/>
    <w:rsid w:val="002F667D"/>
    <w:rsid w:val="002F6747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1C2"/>
    <w:rsid w:val="002F72C1"/>
    <w:rsid w:val="002F7309"/>
    <w:rsid w:val="002F7530"/>
    <w:rsid w:val="002F7A60"/>
    <w:rsid w:val="002F7AB5"/>
    <w:rsid w:val="002F7BEA"/>
    <w:rsid w:val="002F7CDE"/>
    <w:rsid w:val="002F7EB7"/>
    <w:rsid w:val="0030047A"/>
    <w:rsid w:val="003004F9"/>
    <w:rsid w:val="0030075E"/>
    <w:rsid w:val="00300944"/>
    <w:rsid w:val="0030118B"/>
    <w:rsid w:val="003013BC"/>
    <w:rsid w:val="00301552"/>
    <w:rsid w:val="00301774"/>
    <w:rsid w:val="00301BC5"/>
    <w:rsid w:val="00301C87"/>
    <w:rsid w:val="00301CED"/>
    <w:rsid w:val="00301E59"/>
    <w:rsid w:val="00301EBC"/>
    <w:rsid w:val="00301FB7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C5F"/>
    <w:rsid w:val="00306D83"/>
    <w:rsid w:val="00307345"/>
    <w:rsid w:val="00307485"/>
    <w:rsid w:val="003076F6"/>
    <w:rsid w:val="003079F5"/>
    <w:rsid w:val="003100B4"/>
    <w:rsid w:val="00310366"/>
    <w:rsid w:val="00310392"/>
    <w:rsid w:val="003107E2"/>
    <w:rsid w:val="003109A7"/>
    <w:rsid w:val="00310E57"/>
    <w:rsid w:val="003110C9"/>
    <w:rsid w:val="00311591"/>
    <w:rsid w:val="00311727"/>
    <w:rsid w:val="00311A0B"/>
    <w:rsid w:val="00311DCA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E3D"/>
    <w:rsid w:val="00313E50"/>
    <w:rsid w:val="00313EA8"/>
    <w:rsid w:val="00313F24"/>
    <w:rsid w:val="0031417E"/>
    <w:rsid w:val="0031447D"/>
    <w:rsid w:val="0031489E"/>
    <w:rsid w:val="003149DC"/>
    <w:rsid w:val="00314D0D"/>
    <w:rsid w:val="00314F86"/>
    <w:rsid w:val="00314FCF"/>
    <w:rsid w:val="00316171"/>
    <w:rsid w:val="003162DC"/>
    <w:rsid w:val="00316430"/>
    <w:rsid w:val="003168DE"/>
    <w:rsid w:val="003169D9"/>
    <w:rsid w:val="00316C5A"/>
    <w:rsid w:val="00316D11"/>
    <w:rsid w:val="00316D46"/>
    <w:rsid w:val="00316D4A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992"/>
    <w:rsid w:val="00320F0C"/>
    <w:rsid w:val="00320F2B"/>
    <w:rsid w:val="0032100E"/>
    <w:rsid w:val="00321106"/>
    <w:rsid w:val="003211F0"/>
    <w:rsid w:val="003212D0"/>
    <w:rsid w:val="00321624"/>
    <w:rsid w:val="00321755"/>
    <w:rsid w:val="00321786"/>
    <w:rsid w:val="00321829"/>
    <w:rsid w:val="00321924"/>
    <w:rsid w:val="00321AFB"/>
    <w:rsid w:val="00321DB4"/>
    <w:rsid w:val="00322028"/>
    <w:rsid w:val="00322201"/>
    <w:rsid w:val="0032277C"/>
    <w:rsid w:val="003229C8"/>
    <w:rsid w:val="00322A70"/>
    <w:rsid w:val="00323122"/>
    <w:rsid w:val="003235BB"/>
    <w:rsid w:val="00323701"/>
    <w:rsid w:val="003237BB"/>
    <w:rsid w:val="0032386B"/>
    <w:rsid w:val="00323971"/>
    <w:rsid w:val="0032399E"/>
    <w:rsid w:val="00323A8A"/>
    <w:rsid w:val="00323AC6"/>
    <w:rsid w:val="00323E0D"/>
    <w:rsid w:val="00323F24"/>
    <w:rsid w:val="00324055"/>
    <w:rsid w:val="0032447F"/>
    <w:rsid w:val="00324772"/>
    <w:rsid w:val="00324774"/>
    <w:rsid w:val="0032505E"/>
    <w:rsid w:val="0032529C"/>
    <w:rsid w:val="003253D8"/>
    <w:rsid w:val="0032599D"/>
    <w:rsid w:val="00325B83"/>
    <w:rsid w:val="00325BFD"/>
    <w:rsid w:val="00325C0C"/>
    <w:rsid w:val="00325C3D"/>
    <w:rsid w:val="00325C89"/>
    <w:rsid w:val="00326624"/>
    <w:rsid w:val="003269A0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489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840"/>
    <w:rsid w:val="00332C41"/>
    <w:rsid w:val="00332F2A"/>
    <w:rsid w:val="00332F66"/>
    <w:rsid w:val="003331AD"/>
    <w:rsid w:val="003331CB"/>
    <w:rsid w:val="0033392A"/>
    <w:rsid w:val="00333A3C"/>
    <w:rsid w:val="00333F48"/>
    <w:rsid w:val="00334390"/>
    <w:rsid w:val="003347B6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DAE"/>
    <w:rsid w:val="00340220"/>
    <w:rsid w:val="003402E4"/>
    <w:rsid w:val="00340488"/>
    <w:rsid w:val="00340657"/>
    <w:rsid w:val="00340693"/>
    <w:rsid w:val="003409CC"/>
    <w:rsid w:val="00340AB5"/>
    <w:rsid w:val="00340AB7"/>
    <w:rsid w:val="00340CDC"/>
    <w:rsid w:val="00340E1E"/>
    <w:rsid w:val="003410F7"/>
    <w:rsid w:val="00341547"/>
    <w:rsid w:val="00341865"/>
    <w:rsid w:val="0034195B"/>
    <w:rsid w:val="00341A47"/>
    <w:rsid w:val="00341B7F"/>
    <w:rsid w:val="00341C07"/>
    <w:rsid w:val="00342261"/>
    <w:rsid w:val="003426A3"/>
    <w:rsid w:val="00342D4B"/>
    <w:rsid w:val="00342E8A"/>
    <w:rsid w:val="00343025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5A"/>
    <w:rsid w:val="0034489F"/>
    <w:rsid w:val="003449F4"/>
    <w:rsid w:val="00344C41"/>
    <w:rsid w:val="00344CBF"/>
    <w:rsid w:val="00344F65"/>
    <w:rsid w:val="00344FAC"/>
    <w:rsid w:val="0034532A"/>
    <w:rsid w:val="00345353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695"/>
    <w:rsid w:val="00347BE8"/>
    <w:rsid w:val="00347CD9"/>
    <w:rsid w:val="003501A3"/>
    <w:rsid w:val="00350244"/>
    <w:rsid w:val="0035047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47E"/>
    <w:rsid w:val="003537AF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BD"/>
    <w:rsid w:val="003607C7"/>
    <w:rsid w:val="00360AE2"/>
    <w:rsid w:val="00360C3F"/>
    <w:rsid w:val="00361274"/>
    <w:rsid w:val="00361758"/>
    <w:rsid w:val="003618DE"/>
    <w:rsid w:val="00361900"/>
    <w:rsid w:val="00361B11"/>
    <w:rsid w:val="00361FC8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506"/>
    <w:rsid w:val="00366EC9"/>
    <w:rsid w:val="00366FD6"/>
    <w:rsid w:val="00366FDD"/>
    <w:rsid w:val="003674CB"/>
    <w:rsid w:val="00367616"/>
    <w:rsid w:val="003676AE"/>
    <w:rsid w:val="003679C8"/>
    <w:rsid w:val="003679D7"/>
    <w:rsid w:val="00367DB0"/>
    <w:rsid w:val="00367F09"/>
    <w:rsid w:val="00367F45"/>
    <w:rsid w:val="0037017A"/>
    <w:rsid w:val="0037052C"/>
    <w:rsid w:val="00370822"/>
    <w:rsid w:val="00370D12"/>
    <w:rsid w:val="0037142F"/>
    <w:rsid w:val="00371489"/>
    <w:rsid w:val="003715C0"/>
    <w:rsid w:val="003716B3"/>
    <w:rsid w:val="003718C6"/>
    <w:rsid w:val="00371997"/>
    <w:rsid w:val="00371AA5"/>
    <w:rsid w:val="00371CE1"/>
    <w:rsid w:val="00371F51"/>
    <w:rsid w:val="0037248A"/>
    <w:rsid w:val="00372AAC"/>
    <w:rsid w:val="00372B92"/>
    <w:rsid w:val="00372D1A"/>
    <w:rsid w:val="00372EEB"/>
    <w:rsid w:val="00373214"/>
    <w:rsid w:val="003733A8"/>
    <w:rsid w:val="0037352F"/>
    <w:rsid w:val="003738C6"/>
    <w:rsid w:val="00373994"/>
    <w:rsid w:val="00373B66"/>
    <w:rsid w:val="00373B8B"/>
    <w:rsid w:val="00373DB4"/>
    <w:rsid w:val="0037444B"/>
    <w:rsid w:val="0037457A"/>
    <w:rsid w:val="0037472B"/>
    <w:rsid w:val="00374809"/>
    <w:rsid w:val="003748F3"/>
    <w:rsid w:val="00374A48"/>
    <w:rsid w:val="00374BB7"/>
    <w:rsid w:val="00374CDF"/>
    <w:rsid w:val="00374DED"/>
    <w:rsid w:val="00374E27"/>
    <w:rsid w:val="00375071"/>
    <w:rsid w:val="003754AB"/>
    <w:rsid w:val="003754F7"/>
    <w:rsid w:val="0037559B"/>
    <w:rsid w:val="00375A84"/>
    <w:rsid w:val="00375B8B"/>
    <w:rsid w:val="00375D47"/>
    <w:rsid w:val="00375F2D"/>
    <w:rsid w:val="0037605E"/>
    <w:rsid w:val="00376302"/>
    <w:rsid w:val="0037634F"/>
    <w:rsid w:val="00376645"/>
    <w:rsid w:val="00376CB5"/>
    <w:rsid w:val="00376F17"/>
    <w:rsid w:val="00377076"/>
    <w:rsid w:val="00377508"/>
    <w:rsid w:val="00377A01"/>
    <w:rsid w:val="00377CA5"/>
    <w:rsid w:val="00377CB8"/>
    <w:rsid w:val="00377CE9"/>
    <w:rsid w:val="00377DC5"/>
    <w:rsid w:val="00380402"/>
    <w:rsid w:val="00380572"/>
    <w:rsid w:val="00380A33"/>
    <w:rsid w:val="00380D03"/>
    <w:rsid w:val="00380D9C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E01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F08"/>
    <w:rsid w:val="00385FB8"/>
    <w:rsid w:val="00385FDD"/>
    <w:rsid w:val="0038619D"/>
    <w:rsid w:val="003864CF"/>
    <w:rsid w:val="00386C55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62D"/>
    <w:rsid w:val="00390809"/>
    <w:rsid w:val="00390E3B"/>
    <w:rsid w:val="003910AC"/>
    <w:rsid w:val="00391252"/>
    <w:rsid w:val="0039145F"/>
    <w:rsid w:val="003914B9"/>
    <w:rsid w:val="003915D3"/>
    <w:rsid w:val="00391648"/>
    <w:rsid w:val="00391CFC"/>
    <w:rsid w:val="00391D2B"/>
    <w:rsid w:val="00392035"/>
    <w:rsid w:val="00392038"/>
    <w:rsid w:val="0039293C"/>
    <w:rsid w:val="0039315B"/>
    <w:rsid w:val="003934FC"/>
    <w:rsid w:val="003936BC"/>
    <w:rsid w:val="003938C9"/>
    <w:rsid w:val="00393BC2"/>
    <w:rsid w:val="0039498F"/>
    <w:rsid w:val="00394B6D"/>
    <w:rsid w:val="00394CA0"/>
    <w:rsid w:val="00394D88"/>
    <w:rsid w:val="00394F04"/>
    <w:rsid w:val="00394F1E"/>
    <w:rsid w:val="003952AD"/>
    <w:rsid w:val="003953E5"/>
    <w:rsid w:val="003956CC"/>
    <w:rsid w:val="00395AE0"/>
    <w:rsid w:val="00395B4B"/>
    <w:rsid w:val="00395D09"/>
    <w:rsid w:val="00395DA9"/>
    <w:rsid w:val="00395F7A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313"/>
    <w:rsid w:val="003A1C14"/>
    <w:rsid w:val="003A203B"/>
    <w:rsid w:val="003A20B0"/>
    <w:rsid w:val="003A24DA"/>
    <w:rsid w:val="003A270E"/>
    <w:rsid w:val="003A2785"/>
    <w:rsid w:val="003A2AE0"/>
    <w:rsid w:val="003A2E13"/>
    <w:rsid w:val="003A3593"/>
    <w:rsid w:val="003A374C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EB0"/>
    <w:rsid w:val="003A6F75"/>
    <w:rsid w:val="003A71D2"/>
    <w:rsid w:val="003A71D9"/>
    <w:rsid w:val="003A769F"/>
    <w:rsid w:val="003A787C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5E7"/>
    <w:rsid w:val="003B1608"/>
    <w:rsid w:val="003B16C3"/>
    <w:rsid w:val="003B1F1B"/>
    <w:rsid w:val="003B1F78"/>
    <w:rsid w:val="003B2095"/>
    <w:rsid w:val="003B2210"/>
    <w:rsid w:val="003B22E2"/>
    <w:rsid w:val="003B2516"/>
    <w:rsid w:val="003B259F"/>
    <w:rsid w:val="003B2B8E"/>
    <w:rsid w:val="003B2E13"/>
    <w:rsid w:val="003B3028"/>
    <w:rsid w:val="003B304E"/>
    <w:rsid w:val="003B31B0"/>
    <w:rsid w:val="003B36BF"/>
    <w:rsid w:val="003B380A"/>
    <w:rsid w:val="003B3D0B"/>
    <w:rsid w:val="003B404D"/>
    <w:rsid w:val="003B41A0"/>
    <w:rsid w:val="003B41ED"/>
    <w:rsid w:val="003B44C2"/>
    <w:rsid w:val="003B450D"/>
    <w:rsid w:val="003B4891"/>
    <w:rsid w:val="003B4A33"/>
    <w:rsid w:val="003B4C16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B7F4C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018"/>
    <w:rsid w:val="003C2220"/>
    <w:rsid w:val="003C226A"/>
    <w:rsid w:val="003C25FF"/>
    <w:rsid w:val="003C291C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E4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5E"/>
    <w:rsid w:val="003C6BE1"/>
    <w:rsid w:val="003C6C41"/>
    <w:rsid w:val="003C7005"/>
    <w:rsid w:val="003C70C8"/>
    <w:rsid w:val="003C71F5"/>
    <w:rsid w:val="003C7A5A"/>
    <w:rsid w:val="003C7B79"/>
    <w:rsid w:val="003C7D1B"/>
    <w:rsid w:val="003D0073"/>
    <w:rsid w:val="003D009B"/>
    <w:rsid w:val="003D0106"/>
    <w:rsid w:val="003D0260"/>
    <w:rsid w:val="003D02EE"/>
    <w:rsid w:val="003D0628"/>
    <w:rsid w:val="003D06A7"/>
    <w:rsid w:val="003D071F"/>
    <w:rsid w:val="003D0789"/>
    <w:rsid w:val="003D08CC"/>
    <w:rsid w:val="003D08E1"/>
    <w:rsid w:val="003D0915"/>
    <w:rsid w:val="003D0A8D"/>
    <w:rsid w:val="003D0CF2"/>
    <w:rsid w:val="003D0E5F"/>
    <w:rsid w:val="003D0F83"/>
    <w:rsid w:val="003D0FAD"/>
    <w:rsid w:val="003D19FC"/>
    <w:rsid w:val="003D1A50"/>
    <w:rsid w:val="003D1AF0"/>
    <w:rsid w:val="003D1C00"/>
    <w:rsid w:val="003D1CF9"/>
    <w:rsid w:val="003D229F"/>
    <w:rsid w:val="003D231D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67"/>
    <w:rsid w:val="003D54DB"/>
    <w:rsid w:val="003D5E4D"/>
    <w:rsid w:val="003D613D"/>
    <w:rsid w:val="003D6141"/>
    <w:rsid w:val="003D61A7"/>
    <w:rsid w:val="003D61CF"/>
    <w:rsid w:val="003D6907"/>
    <w:rsid w:val="003D6959"/>
    <w:rsid w:val="003D6BA4"/>
    <w:rsid w:val="003D73D4"/>
    <w:rsid w:val="003D740D"/>
    <w:rsid w:val="003D756E"/>
    <w:rsid w:val="003D7789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62F"/>
    <w:rsid w:val="003E1CF5"/>
    <w:rsid w:val="003E1EE1"/>
    <w:rsid w:val="003E1FA2"/>
    <w:rsid w:val="003E20B7"/>
    <w:rsid w:val="003E22A3"/>
    <w:rsid w:val="003E2379"/>
    <w:rsid w:val="003E2695"/>
    <w:rsid w:val="003E2A37"/>
    <w:rsid w:val="003E2B97"/>
    <w:rsid w:val="003E2BA3"/>
    <w:rsid w:val="003E2DB3"/>
    <w:rsid w:val="003E3286"/>
    <w:rsid w:val="003E32FD"/>
    <w:rsid w:val="003E33E8"/>
    <w:rsid w:val="003E34CF"/>
    <w:rsid w:val="003E3654"/>
    <w:rsid w:val="003E3A23"/>
    <w:rsid w:val="003E3A70"/>
    <w:rsid w:val="003E3D29"/>
    <w:rsid w:val="003E3DB5"/>
    <w:rsid w:val="003E3FC2"/>
    <w:rsid w:val="003E40C7"/>
    <w:rsid w:val="003E4635"/>
    <w:rsid w:val="003E4903"/>
    <w:rsid w:val="003E4C5E"/>
    <w:rsid w:val="003E4CDF"/>
    <w:rsid w:val="003E535C"/>
    <w:rsid w:val="003E5707"/>
    <w:rsid w:val="003E5A71"/>
    <w:rsid w:val="003E5D90"/>
    <w:rsid w:val="003E5DC2"/>
    <w:rsid w:val="003E6273"/>
    <w:rsid w:val="003E6515"/>
    <w:rsid w:val="003E6718"/>
    <w:rsid w:val="003E6D16"/>
    <w:rsid w:val="003E732D"/>
    <w:rsid w:val="003E757D"/>
    <w:rsid w:val="003E7740"/>
    <w:rsid w:val="003E7755"/>
    <w:rsid w:val="003F039F"/>
    <w:rsid w:val="003F03B5"/>
    <w:rsid w:val="003F03ED"/>
    <w:rsid w:val="003F0508"/>
    <w:rsid w:val="003F0527"/>
    <w:rsid w:val="003F06E0"/>
    <w:rsid w:val="003F0D8D"/>
    <w:rsid w:val="003F0D98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3F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1A5"/>
    <w:rsid w:val="003F41F4"/>
    <w:rsid w:val="003F440C"/>
    <w:rsid w:val="003F4A30"/>
    <w:rsid w:val="003F4B02"/>
    <w:rsid w:val="003F4C5D"/>
    <w:rsid w:val="003F4CAC"/>
    <w:rsid w:val="003F4CF9"/>
    <w:rsid w:val="003F4CFD"/>
    <w:rsid w:val="003F51DD"/>
    <w:rsid w:val="003F5471"/>
    <w:rsid w:val="003F54BD"/>
    <w:rsid w:val="003F5551"/>
    <w:rsid w:val="003F5578"/>
    <w:rsid w:val="003F568E"/>
    <w:rsid w:val="003F5DBD"/>
    <w:rsid w:val="003F6010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EBE"/>
    <w:rsid w:val="00400FF3"/>
    <w:rsid w:val="00401335"/>
    <w:rsid w:val="00401371"/>
    <w:rsid w:val="00401641"/>
    <w:rsid w:val="00401F7D"/>
    <w:rsid w:val="00402170"/>
    <w:rsid w:val="00402272"/>
    <w:rsid w:val="00402277"/>
    <w:rsid w:val="0040297E"/>
    <w:rsid w:val="00402ACB"/>
    <w:rsid w:val="00402B14"/>
    <w:rsid w:val="00402CAC"/>
    <w:rsid w:val="00402EA4"/>
    <w:rsid w:val="00402F83"/>
    <w:rsid w:val="004037FC"/>
    <w:rsid w:val="00403CBA"/>
    <w:rsid w:val="00403E72"/>
    <w:rsid w:val="00403FD8"/>
    <w:rsid w:val="004042ED"/>
    <w:rsid w:val="00404911"/>
    <w:rsid w:val="00404C1E"/>
    <w:rsid w:val="00404C63"/>
    <w:rsid w:val="00404D17"/>
    <w:rsid w:val="00404F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81"/>
    <w:rsid w:val="00407699"/>
    <w:rsid w:val="00407A4F"/>
    <w:rsid w:val="00407A6B"/>
    <w:rsid w:val="00407AB0"/>
    <w:rsid w:val="00407AC0"/>
    <w:rsid w:val="00407BF1"/>
    <w:rsid w:val="00407DF7"/>
    <w:rsid w:val="00407E84"/>
    <w:rsid w:val="004102ED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01B"/>
    <w:rsid w:val="004113AB"/>
    <w:rsid w:val="00411544"/>
    <w:rsid w:val="00411563"/>
    <w:rsid w:val="0041175A"/>
    <w:rsid w:val="004118A1"/>
    <w:rsid w:val="00411DB0"/>
    <w:rsid w:val="00412004"/>
    <w:rsid w:val="004126C6"/>
    <w:rsid w:val="00412B6E"/>
    <w:rsid w:val="00412D31"/>
    <w:rsid w:val="00412E20"/>
    <w:rsid w:val="0041325F"/>
    <w:rsid w:val="00413430"/>
    <w:rsid w:val="00413666"/>
    <w:rsid w:val="00413B39"/>
    <w:rsid w:val="00414685"/>
    <w:rsid w:val="004146E0"/>
    <w:rsid w:val="00414843"/>
    <w:rsid w:val="004148B4"/>
    <w:rsid w:val="0041490B"/>
    <w:rsid w:val="00414AE9"/>
    <w:rsid w:val="0041515D"/>
    <w:rsid w:val="0041541C"/>
    <w:rsid w:val="00415B1B"/>
    <w:rsid w:val="00415B5F"/>
    <w:rsid w:val="00415BA7"/>
    <w:rsid w:val="00415BC0"/>
    <w:rsid w:val="00415DA2"/>
    <w:rsid w:val="00415E3E"/>
    <w:rsid w:val="00416023"/>
    <w:rsid w:val="0041605E"/>
    <w:rsid w:val="0041609C"/>
    <w:rsid w:val="004165D7"/>
    <w:rsid w:val="00416764"/>
    <w:rsid w:val="0041684C"/>
    <w:rsid w:val="00416B55"/>
    <w:rsid w:val="00416B90"/>
    <w:rsid w:val="00416BA7"/>
    <w:rsid w:val="00416F12"/>
    <w:rsid w:val="00416F44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4F"/>
    <w:rsid w:val="00420978"/>
    <w:rsid w:val="00420B5E"/>
    <w:rsid w:val="00420BC8"/>
    <w:rsid w:val="004210F2"/>
    <w:rsid w:val="00421195"/>
    <w:rsid w:val="00421255"/>
    <w:rsid w:val="00421540"/>
    <w:rsid w:val="00421FEA"/>
    <w:rsid w:val="0042209D"/>
    <w:rsid w:val="00422130"/>
    <w:rsid w:val="00422790"/>
    <w:rsid w:val="00422795"/>
    <w:rsid w:val="00422A09"/>
    <w:rsid w:val="00422AB7"/>
    <w:rsid w:val="00422BB7"/>
    <w:rsid w:val="00422F60"/>
    <w:rsid w:val="00422FBB"/>
    <w:rsid w:val="004230CE"/>
    <w:rsid w:val="004236EB"/>
    <w:rsid w:val="00423959"/>
    <w:rsid w:val="004239D3"/>
    <w:rsid w:val="00423A12"/>
    <w:rsid w:val="00423F47"/>
    <w:rsid w:val="00423FB1"/>
    <w:rsid w:val="004240D6"/>
    <w:rsid w:val="00424372"/>
    <w:rsid w:val="0042474E"/>
    <w:rsid w:val="0042486B"/>
    <w:rsid w:val="0042491D"/>
    <w:rsid w:val="00424EB6"/>
    <w:rsid w:val="00425048"/>
    <w:rsid w:val="004251D8"/>
    <w:rsid w:val="004251E0"/>
    <w:rsid w:val="00425306"/>
    <w:rsid w:val="00425CBB"/>
    <w:rsid w:val="00425ECA"/>
    <w:rsid w:val="00425FA5"/>
    <w:rsid w:val="004266F7"/>
    <w:rsid w:val="00426980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4"/>
    <w:rsid w:val="00427C3B"/>
    <w:rsid w:val="0043018B"/>
    <w:rsid w:val="00430319"/>
    <w:rsid w:val="0043034F"/>
    <w:rsid w:val="0043045A"/>
    <w:rsid w:val="0043046C"/>
    <w:rsid w:val="004305AF"/>
    <w:rsid w:val="0043060B"/>
    <w:rsid w:val="004306F3"/>
    <w:rsid w:val="004308E8"/>
    <w:rsid w:val="00430A8F"/>
    <w:rsid w:val="00430C74"/>
    <w:rsid w:val="00430E07"/>
    <w:rsid w:val="00430E99"/>
    <w:rsid w:val="0043112E"/>
    <w:rsid w:val="00431277"/>
    <w:rsid w:val="0043137F"/>
    <w:rsid w:val="004315F6"/>
    <w:rsid w:val="0043166A"/>
    <w:rsid w:val="00431A09"/>
    <w:rsid w:val="00431C24"/>
    <w:rsid w:val="00432254"/>
    <w:rsid w:val="0043246C"/>
    <w:rsid w:val="004325ED"/>
    <w:rsid w:val="00432778"/>
    <w:rsid w:val="00432809"/>
    <w:rsid w:val="00432871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705"/>
    <w:rsid w:val="004338D8"/>
    <w:rsid w:val="00433ADF"/>
    <w:rsid w:val="00433CBF"/>
    <w:rsid w:val="00433F36"/>
    <w:rsid w:val="00434186"/>
    <w:rsid w:val="0043422F"/>
    <w:rsid w:val="004342DC"/>
    <w:rsid w:val="00434419"/>
    <w:rsid w:val="00434426"/>
    <w:rsid w:val="00434551"/>
    <w:rsid w:val="004346C0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898"/>
    <w:rsid w:val="00435E79"/>
    <w:rsid w:val="0043687A"/>
    <w:rsid w:val="00436968"/>
    <w:rsid w:val="00436B48"/>
    <w:rsid w:val="00436DB8"/>
    <w:rsid w:val="00436DEC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0F44"/>
    <w:rsid w:val="004410A6"/>
    <w:rsid w:val="0044176A"/>
    <w:rsid w:val="00441905"/>
    <w:rsid w:val="00441AB7"/>
    <w:rsid w:val="00441C17"/>
    <w:rsid w:val="00441DF2"/>
    <w:rsid w:val="00441E51"/>
    <w:rsid w:val="00441E85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C29"/>
    <w:rsid w:val="00442D6E"/>
    <w:rsid w:val="00442DDE"/>
    <w:rsid w:val="00442F91"/>
    <w:rsid w:val="00442FF3"/>
    <w:rsid w:val="0044327C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505E"/>
    <w:rsid w:val="004450BA"/>
    <w:rsid w:val="00445139"/>
    <w:rsid w:val="0044531B"/>
    <w:rsid w:val="0044573C"/>
    <w:rsid w:val="00445B3E"/>
    <w:rsid w:val="0044629A"/>
    <w:rsid w:val="004464D5"/>
    <w:rsid w:val="004467D9"/>
    <w:rsid w:val="00446905"/>
    <w:rsid w:val="00446CCE"/>
    <w:rsid w:val="00446EFB"/>
    <w:rsid w:val="00446FC5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D1B"/>
    <w:rsid w:val="00451EDA"/>
    <w:rsid w:val="00451F05"/>
    <w:rsid w:val="0045214F"/>
    <w:rsid w:val="004521E6"/>
    <w:rsid w:val="00452224"/>
    <w:rsid w:val="004523DA"/>
    <w:rsid w:val="0045245D"/>
    <w:rsid w:val="004527D1"/>
    <w:rsid w:val="00452BB8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5D3"/>
    <w:rsid w:val="00454BD8"/>
    <w:rsid w:val="00454BF7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6B"/>
    <w:rsid w:val="00455FBD"/>
    <w:rsid w:val="00455FD0"/>
    <w:rsid w:val="004562FB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2DC"/>
    <w:rsid w:val="00460418"/>
    <w:rsid w:val="0046046A"/>
    <w:rsid w:val="004609E4"/>
    <w:rsid w:val="00460D20"/>
    <w:rsid w:val="00460D8B"/>
    <w:rsid w:val="00460DC3"/>
    <w:rsid w:val="00460FF1"/>
    <w:rsid w:val="004612B2"/>
    <w:rsid w:val="004613B4"/>
    <w:rsid w:val="004615D1"/>
    <w:rsid w:val="004618AB"/>
    <w:rsid w:val="00461B01"/>
    <w:rsid w:val="00461BEF"/>
    <w:rsid w:val="00461CD2"/>
    <w:rsid w:val="00461DC7"/>
    <w:rsid w:val="004620E6"/>
    <w:rsid w:val="00462363"/>
    <w:rsid w:val="00462796"/>
    <w:rsid w:val="0046298D"/>
    <w:rsid w:val="00462A0A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57C"/>
    <w:rsid w:val="004645EC"/>
    <w:rsid w:val="00464694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7E0"/>
    <w:rsid w:val="0046795C"/>
    <w:rsid w:val="00467D5D"/>
    <w:rsid w:val="00467EEE"/>
    <w:rsid w:val="00470444"/>
    <w:rsid w:val="00470AC8"/>
    <w:rsid w:val="00470B0D"/>
    <w:rsid w:val="00470E45"/>
    <w:rsid w:val="00471303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3D5"/>
    <w:rsid w:val="004744B0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9FF"/>
    <w:rsid w:val="00475A68"/>
    <w:rsid w:val="00475AEE"/>
    <w:rsid w:val="00475C50"/>
    <w:rsid w:val="00475CAA"/>
    <w:rsid w:val="004762B0"/>
    <w:rsid w:val="00476476"/>
    <w:rsid w:val="00476481"/>
    <w:rsid w:val="0047648C"/>
    <w:rsid w:val="004765E2"/>
    <w:rsid w:val="00476601"/>
    <w:rsid w:val="00476696"/>
    <w:rsid w:val="004766B3"/>
    <w:rsid w:val="00476793"/>
    <w:rsid w:val="00476D8C"/>
    <w:rsid w:val="00476EBA"/>
    <w:rsid w:val="004770D0"/>
    <w:rsid w:val="0047753D"/>
    <w:rsid w:val="00477541"/>
    <w:rsid w:val="00477782"/>
    <w:rsid w:val="00477925"/>
    <w:rsid w:val="00477CA3"/>
    <w:rsid w:val="00480144"/>
    <w:rsid w:val="004803BC"/>
    <w:rsid w:val="00480506"/>
    <w:rsid w:val="00480571"/>
    <w:rsid w:val="00480846"/>
    <w:rsid w:val="00480A08"/>
    <w:rsid w:val="00480B8D"/>
    <w:rsid w:val="0048115C"/>
    <w:rsid w:val="00481448"/>
    <w:rsid w:val="0048161E"/>
    <w:rsid w:val="0048170E"/>
    <w:rsid w:val="00481DD5"/>
    <w:rsid w:val="00481F79"/>
    <w:rsid w:val="0048211F"/>
    <w:rsid w:val="0048214D"/>
    <w:rsid w:val="00482262"/>
    <w:rsid w:val="004824CA"/>
    <w:rsid w:val="0048265E"/>
    <w:rsid w:val="00482C4F"/>
    <w:rsid w:val="00482DAC"/>
    <w:rsid w:val="004830E6"/>
    <w:rsid w:val="00483581"/>
    <w:rsid w:val="00483629"/>
    <w:rsid w:val="00483644"/>
    <w:rsid w:val="00483724"/>
    <w:rsid w:val="0048373C"/>
    <w:rsid w:val="00483A6E"/>
    <w:rsid w:val="00483B21"/>
    <w:rsid w:val="00483D26"/>
    <w:rsid w:val="00483F32"/>
    <w:rsid w:val="004841B0"/>
    <w:rsid w:val="00484522"/>
    <w:rsid w:val="00484606"/>
    <w:rsid w:val="00484873"/>
    <w:rsid w:val="0048493E"/>
    <w:rsid w:val="0048496F"/>
    <w:rsid w:val="00484A1B"/>
    <w:rsid w:val="00484AE3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B87"/>
    <w:rsid w:val="00485CE7"/>
    <w:rsid w:val="004862B0"/>
    <w:rsid w:val="00486332"/>
    <w:rsid w:val="00486336"/>
    <w:rsid w:val="00486664"/>
    <w:rsid w:val="00486739"/>
    <w:rsid w:val="004867C5"/>
    <w:rsid w:val="00486BFE"/>
    <w:rsid w:val="00486D06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2DB7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E11"/>
    <w:rsid w:val="004951CC"/>
    <w:rsid w:val="00495509"/>
    <w:rsid w:val="004955DB"/>
    <w:rsid w:val="004956C3"/>
    <w:rsid w:val="004959E0"/>
    <w:rsid w:val="00495B0C"/>
    <w:rsid w:val="00495C12"/>
    <w:rsid w:val="00495D5F"/>
    <w:rsid w:val="00495E97"/>
    <w:rsid w:val="00496053"/>
    <w:rsid w:val="004960AC"/>
    <w:rsid w:val="00496381"/>
    <w:rsid w:val="00496541"/>
    <w:rsid w:val="00496AD2"/>
    <w:rsid w:val="00496DDF"/>
    <w:rsid w:val="00497384"/>
    <w:rsid w:val="004973AE"/>
    <w:rsid w:val="00497C99"/>
    <w:rsid w:val="004A03B5"/>
    <w:rsid w:val="004A08A0"/>
    <w:rsid w:val="004A08A6"/>
    <w:rsid w:val="004A08B4"/>
    <w:rsid w:val="004A0FA8"/>
    <w:rsid w:val="004A10CD"/>
    <w:rsid w:val="004A11A0"/>
    <w:rsid w:val="004A1394"/>
    <w:rsid w:val="004A17C4"/>
    <w:rsid w:val="004A18F9"/>
    <w:rsid w:val="004A195A"/>
    <w:rsid w:val="004A1AAE"/>
    <w:rsid w:val="004A1C40"/>
    <w:rsid w:val="004A1D3B"/>
    <w:rsid w:val="004A1FA2"/>
    <w:rsid w:val="004A2189"/>
    <w:rsid w:val="004A24F3"/>
    <w:rsid w:val="004A2683"/>
    <w:rsid w:val="004A2781"/>
    <w:rsid w:val="004A2DC5"/>
    <w:rsid w:val="004A319A"/>
    <w:rsid w:val="004A3660"/>
    <w:rsid w:val="004A39A9"/>
    <w:rsid w:val="004A3A62"/>
    <w:rsid w:val="004A425E"/>
    <w:rsid w:val="004A4303"/>
    <w:rsid w:val="004A4361"/>
    <w:rsid w:val="004A445A"/>
    <w:rsid w:val="004A4670"/>
    <w:rsid w:val="004A46D9"/>
    <w:rsid w:val="004A48F1"/>
    <w:rsid w:val="004A4994"/>
    <w:rsid w:val="004A4B0E"/>
    <w:rsid w:val="004A4CFA"/>
    <w:rsid w:val="004A506A"/>
    <w:rsid w:val="004A5676"/>
    <w:rsid w:val="004A57AD"/>
    <w:rsid w:val="004A5891"/>
    <w:rsid w:val="004A5D50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693"/>
    <w:rsid w:val="004A7736"/>
    <w:rsid w:val="004A79A3"/>
    <w:rsid w:val="004A7B84"/>
    <w:rsid w:val="004A7DBF"/>
    <w:rsid w:val="004A7E74"/>
    <w:rsid w:val="004B0183"/>
    <w:rsid w:val="004B0354"/>
    <w:rsid w:val="004B09C1"/>
    <w:rsid w:val="004B0C57"/>
    <w:rsid w:val="004B0CCD"/>
    <w:rsid w:val="004B0E2B"/>
    <w:rsid w:val="004B0E9C"/>
    <w:rsid w:val="004B0EE2"/>
    <w:rsid w:val="004B15A3"/>
    <w:rsid w:val="004B15F6"/>
    <w:rsid w:val="004B16A3"/>
    <w:rsid w:val="004B1836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9BB"/>
    <w:rsid w:val="004B3A41"/>
    <w:rsid w:val="004B3B9F"/>
    <w:rsid w:val="004B4198"/>
    <w:rsid w:val="004B42C7"/>
    <w:rsid w:val="004B4356"/>
    <w:rsid w:val="004B476E"/>
    <w:rsid w:val="004B4ACA"/>
    <w:rsid w:val="004B53AE"/>
    <w:rsid w:val="004B54DA"/>
    <w:rsid w:val="004B5751"/>
    <w:rsid w:val="004B575C"/>
    <w:rsid w:val="004B578D"/>
    <w:rsid w:val="004B582E"/>
    <w:rsid w:val="004B5B8D"/>
    <w:rsid w:val="004B5BD3"/>
    <w:rsid w:val="004B6460"/>
    <w:rsid w:val="004B6B15"/>
    <w:rsid w:val="004B6BB8"/>
    <w:rsid w:val="004B6DD6"/>
    <w:rsid w:val="004B6E61"/>
    <w:rsid w:val="004B7012"/>
    <w:rsid w:val="004B7265"/>
    <w:rsid w:val="004B7532"/>
    <w:rsid w:val="004B75A0"/>
    <w:rsid w:val="004C005F"/>
    <w:rsid w:val="004C03B2"/>
    <w:rsid w:val="004C03F9"/>
    <w:rsid w:val="004C042E"/>
    <w:rsid w:val="004C04AF"/>
    <w:rsid w:val="004C0B59"/>
    <w:rsid w:val="004C0B70"/>
    <w:rsid w:val="004C0C4E"/>
    <w:rsid w:val="004C0C6B"/>
    <w:rsid w:val="004C0E45"/>
    <w:rsid w:val="004C0EFE"/>
    <w:rsid w:val="004C0F0D"/>
    <w:rsid w:val="004C0F13"/>
    <w:rsid w:val="004C0FBA"/>
    <w:rsid w:val="004C112D"/>
    <w:rsid w:val="004C1555"/>
    <w:rsid w:val="004C16D0"/>
    <w:rsid w:val="004C1903"/>
    <w:rsid w:val="004C1EEC"/>
    <w:rsid w:val="004C207D"/>
    <w:rsid w:val="004C23BC"/>
    <w:rsid w:val="004C2BB0"/>
    <w:rsid w:val="004C2C4A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AE7"/>
    <w:rsid w:val="004C5C31"/>
    <w:rsid w:val="004C5C9D"/>
    <w:rsid w:val="004C5CA0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C7E8C"/>
    <w:rsid w:val="004D01C2"/>
    <w:rsid w:val="004D0359"/>
    <w:rsid w:val="004D06D2"/>
    <w:rsid w:val="004D092C"/>
    <w:rsid w:val="004D0C4C"/>
    <w:rsid w:val="004D0C65"/>
    <w:rsid w:val="004D13BA"/>
    <w:rsid w:val="004D151B"/>
    <w:rsid w:val="004D186E"/>
    <w:rsid w:val="004D1886"/>
    <w:rsid w:val="004D1B22"/>
    <w:rsid w:val="004D1B6B"/>
    <w:rsid w:val="004D1C80"/>
    <w:rsid w:val="004D1CC7"/>
    <w:rsid w:val="004D2642"/>
    <w:rsid w:val="004D269C"/>
    <w:rsid w:val="004D2887"/>
    <w:rsid w:val="004D28E5"/>
    <w:rsid w:val="004D299D"/>
    <w:rsid w:val="004D2B6C"/>
    <w:rsid w:val="004D2C27"/>
    <w:rsid w:val="004D2CEB"/>
    <w:rsid w:val="004D318A"/>
    <w:rsid w:val="004D325F"/>
    <w:rsid w:val="004D34F1"/>
    <w:rsid w:val="004D37AD"/>
    <w:rsid w:val="004D3D14"/>
    <w:rsid w:val="004D3D24"/>
    <w:rsid w:val="004D3F52"/>
    <w:rsid w:val="004D439A"/>
    <w:rsid w:val="004D46FA"/>
    <w:rsid w:val="004D496C"/>
    <w:rsid w:val="004D4ABF"/>
    <w:rsid w:val="004D4B9D"/>
    <w:rsid w:val="004D4C59"/>
    <w:rsid w:val="004D4E34"/>
    <w:rsid w:val="004D50DF"/>
    <w:rsid w:val="004D5732"/>
    <w:rsid w:val="004D57BD"/>
    <w:rsid w:val="004D57D2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F1"/>
    <w:rsid w:val="004D6DF9"/>
    <w:rsid w:val="004D6E50"/>
    <w:rsid w:val="004D7198"/>
    <w:rsid w:val="004D725F"/>
    <w:rsid w:val="004D74E8"/>
    <w:rsid w:val="004D76CD"/>
    <w:rsid w:val="004D779A"/>
    <w:rsid w:val="004D7855"/>
    <w:rsid w:val="004D7A58"/>
    <w:rsid w:val="004D7B75"/>
    <w:rsid w:val="004D7D51"/>
    <w:rsid w:val="004D7EF6"/>
    <w:rsid w:val="004E00BA"/>
    <w:rsid w:val="004E0712"/>
    <w:rsid w:val="004E095F"/>
    <w:rsid w:val="004E0CBC"/>
    <w:rsid w:val="004E0D80"/>
    <w:rsid w:val="004E103C"/>
    <w:rsid w:val="004E121F"/>
    <w:rsid w:val="004E12BA"/>
    <w:rsid w:val="004E152B"/>
    <w:rsid w:val="004E162A"/>
    <w:rsid w:val="004E1CB9"/>
    <w:rsid w:val="004E1EB0"/>
    <w:rsid w:val="004E21B1"/>
    <w:rsid w:val="004E22CD"/>
    <w:rsid w:val="004E2860"/>
    <w:rsid w:val="004E287A"/>
    <w:rsid w:val="004E290E"/>
    <w:rsid w:val="004E2B41"/>
    <w:rsid w:val="004E2C61"/>
    <w:rsid w:val="004E353D"/>
    <w:rsid w:val="004E3595"/>
    <w:rsid w:val="004E35AE"/>
    <w:rsid w:val="004E363D"/>
    <w:rsid w:val="004E36C1"/>
    <w:rsid w:val="004E36E4"/>
    <w:rsid w:val="004E390B"/>
    <w:rsid w:val="004E3A55"/>
    <w:rsid w:val="004E3F3B"/>
    <w:rsid w:val="004E4020"/>
    <w:rsid w:val="004E44D9"/>
    <w:rsid w:val="004E459D"/>
    <w:rsid w:val="004E469E"/>
    <w:rsid w:val="004E46B1"/>
    <w:rsid w:val="004E4A5A"/>
    <w:rsid w:val="004E4CC7"/>
    <w:rsid w:val="004E4D4F"/>
    <w:rsid w:val="004E4EFF"/>
    <w:rsid w:val="004E519B"/>
    <w:rsid w:val="004E52D4"/>
    <w:rsid w:val="004E57B4"/>
    <w:rsid w:val="004E5975"/>
    <w:rsid w:val="004E5A67"/>
    <w:rsid w:val="004E60E0"/>
    <w:rsid w:val="004E61C7"/>
    <w:rsid w:val="004E633F"/>
    <w:rsid w:val="004E637B"/>
    <w:rsid w:val="004E63BB"/>
    <w:rsid w:val="004E6518"/>
    <w:rsid w:val="004E668A"/>
    <w:rsid w:val="004E66A5"/>
    <w:rsid w:val="004E66ED"/>
    <w:rsid w:val="004E684B"/>
    <w:rsid w:val="004E699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8F5"/>
    <w:rsid w:val="004F0B8F"/>
    <w:rsid w:val="004F0DD6"/>
    <w:rsid w:val="004F0E00"/>
    <w:rsid w:val="004F0FAD"/>
    <w:rsid w:val="004F10A1"/>
    <w:rsid w:val="004F135D"/>
    <w:rsid w:val="004F1500"/>
    <w:rsid w:val="004F1680"/>
    <w:rsid w:val="004F16EB"/>
    <w:rsid w:val="004F17F3"/>
    <w:rsid w:val="004F1D41"/>
    <w:rsid w:val="004F1DA0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3C18"/>
    <w:rsid w:val="004F3E4E"/>
    <w:rsid w:val="004F4040"/>
    <w:rsid w:val="004F4578"/>
    <w:rsid w:val="004F47CF"/>
    <w:rsid w:val="004F49C5"/>
    <w:rsid w:val="004F4B3C"/>
    <w:rsid w:val="004F4E97"/>
    <w:rsid w:val="004F516C"/>
    <w:rsid w:val="004F5658"/>
    <w:rsid w:val="004F5B6B"/>
    <w:rsid w:val="004F696D"/>
    <w:rsid w:val="004F6E0A"/>
    <w:rsid w:val="004F6E5F"/>
    <w:rsid w:val="004F730D"/>
    <w:rsid w:val="004F76ED"/>
    <w:rsid w:val="004F77F8"/>
    <w:rsid w:val="004F7808"/>
    <w:rsid w:val="004F78E6"/>
    <w:rsid w:val="004F78E9"/>
    <w:rsid w:val="004F7A51"/>
    <w:rsid w:val="004F7CF3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77"/>
    <w:rsid w:val="005038EE"/>
    <w:rsid w:val="00503BBD"/>
    <w:rsid w:val="00503C83"/>
    <w:rsid w:val="0050408F"/>
    <w:rsid w:val="005043EC"/>
    <w:rsid w:val="00504492"/>
    <w:rsid w:val="00504A8B"/>
    <w:rsid w:val="00504BB7"/>
    <w:rsid w:val="00504C02"/>
    <w:rsid w:val="00504C74"/>
    <w:rsid w:val="00504F42"/>
    <w:rsid w:val="005053A5"/>
    <w:rsid w:val="0050563C"/>
    <w:rsid w:val="00505E8A"/>
    <w:rsid w:val="0050606A"/>
    <w:rsid w:val="0050611E"/>
    <w:rsid w:val="0050628E"/>
    <w:rsid w:val="005064DB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5AD"/>
    <w:rsid w:val="00511627"/>
    <w:rsid w:val="00511808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4D8"/>
    <w:rsid w:val="0051477E"/>
    <w:rsid w:val="005147A9"/>
    <w:rsid w:val="00514B49"/>
    <w:rsid w:val="00514D37"/>
    <w:rsid w:val="00514E6D"/>
    <w:rsid w:val="00515023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7100"/>
    <w:rsid w:val="005171D1"/>
    <w:rsid w:val="005173AB"/>
    <w:rsid w:val="00517BE5"/>
    <w:rsid w:val="00517E5F"/>
    <w:rsid w:val="00520024"/>
    <w:rsid w:val="00520042"/>
    <w:rsid w:val="005200AE"/>
    <w:rsid w:val="005201BD"/>
    <w:rsid w:val="005203FC"/>
    <w:rsid w:val="005205AE"/>
    <w:rsid w:val="0052062F"/>
    <w:rsid w:val="00520BC5"/>
    <w:rsid w:val="00520C78"/>
    <w:rsid w:val="00520F27"/>
    <w:rsid w:val="005211A6"/>
    <w:rsid w:val="0052182B"/>
    <w:rsid w:val="00521933"/>
    <w:rsid w:val="00521DF5"/>
    <w:rsid w:val="00521E1E"/>
    <w:rsid w:val="005220FD"/>
    <w:rsid w:val="00522C5D"/>
    <w:rsid w:val="00522CD7"/>
    <w:rsid w:val="005236A6"/>
    <w:rsid w:val="00523820"/>
    <w:rsid w:val="00523A6E"/>
    <w:rsid w:val="00523A81"/>
    <w:rsid w:val="00523FD8"/>
    <w:rsid w:val="0052495C"/>
    <w:rsid w:val="00524CB6"/>
    <w:rsid w:val="00524F9F"/>
    <w:rsid w:val="0052507E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04"/>
    <w:rsid w:val="00526035"/>
    <w:rsid w:val="00526089"/>
    <w:rsid w:val="00526D35"/>
    <w:rsid w:val="00526EE5"/>
    <w:rsid w:val="00526F73"/>
    <w:rsid w:val="00527208"/>
    <w:rsid w:val="00527425"/>
    <w:rsid w:val="0052744F"/>
    <w:rsid w:val="0052764D"/>
    <w:rsid w:val="00527A45"/>
    <w:rsid w:val="00527C63"/>
    <w:rsid w:val="00527C86"/>
    <w:rsid w:val="005302D4"/>
    <w:rsid w:val="00530447"/>
    <w:rsid w:val="005304E3"/>
    <w:rsid w:val="0053066E"/>
    <w:rsid w:val="0053083D"/>
    <w:rsid w:val="0053085A"/>
    <w:rsid w:val="005308AB"/>
    <w:rsid w:val="00530C97"/>
    <w:rsid w:val="00530D1F"/>
    <w:rsid w:val="00531129"/>
    <w:rsid w:val="00531200"/>
    <w:rsid w:val="0053132A"/>
    <w:rsid w:val="005313F9"/>
    <w:rsid w:val="005314E9"/>
    <w:rsid w:val="00531638"/>
    <w:rsid w:val="005319A6"/>
    <w:rsid w:val="00531E3C"/>
    <w:rsid w:val="00531F70"/>
    <w:rsid w:val="0053208B"/>
    <w:rsid w:val="0053219E"/>
    <w:rsid w:val="00532375"/>
    <w:rsid w:val="0053253F"/>
    <w:rsid w:val="0053256B"/>
    <w:rsid w:val="00532626"/>
    <w:rsid w:val="00532B45"/>
    <w:rsid w:val="00532C31"/>
    <w:rsid w:val="00532E74"/>
    <w:rsid w:val="00532FA1"/>
    <w:rsid w:val="005330C1"/>
    <w:rsid w:val="005330C8"/>
    <w:rsid w:val="005337E0"/>
    <w:rsid w:val="00533D9A"/>
    <w:rsid w:val="00533DA7"/>
    <w:rsid w:val="00534108"/>
    <w:rsid w:val="00534619"/>
    <w:rsid w:val="00534C48"/>
    <w:rsid w:val="00535049"/>
    <w:rsid w:val="00535266"/>
    <w:rsid w:val="00535404"/>
    <w:rsid w:val="005356E4"/>
    <w:rsid w:val="00535AEB"/>
    <w:rsid w:val="00535B02"/>
    <w:rsid w:val="00535DBD"/>
    <w:rsid w:val="005360EE"/>
    <w:rsid w:val="00536403"/>
    <w:rsid w:val="00536509"/>
    <w:rsid w:val="00536912"/>
    <w:rsid w:val="00536DDF"/>
    <w:rsid w:val="00536E26"/>
    <w:rsid w:val="00537798"/>
    <w:rsid w:val="005378EE"/>
    <w:rsid w:val="00537A3D"/>
    <w:rsid w:val="00537B95"/>
    <w:rsid w:val="00537CA9"/>
    <w:rsid w:val="00537D00"/>
    <w:rsid w:val="00537D12"/>
    <w:rsid w:val="00537DF2"/>
    <w:rsid w:val="00537E77"/>
    <w:rsid w:val="005401A3"/>
    <w:rsid w:val="0054047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981"/>
    <w:rsid w:val="005419B1"/>
    <w:rsid w:val="00541ACF"/>
    <w:rsid w:val="00541B16"/>
    <w:rsid w:val="0054222C"/>
    <w:rsid w:val="00542419"/>
    <w:rsid w:val="00542557"/>
    <w:rsid w:val="0054269E"/>
    <w:rsid w:val="00542700"/>
    <w:rsid w:val="0054274D"/>
    <w:rsid w:val="00542790"/>
    <w:rsid w:val="00542BA3"/>
    <w:rsid w:val="00542CAD"/>
    <w:rsid w:val="005430CD"/>
    <w:rsid w:val="005431B5"/>
    <w:rsid w:val="00543489"/>
    <w:rsid w:val="005434C7"/>
    <w:rsid w:val="005434D4"/>
    <w:rsid w:val="0054382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CC7"/>
    <w:rsid w:val="00550D4F"/>
    <w:rsid w:val="00550EEF"/>
    <w:rsid w:val="00550F2D"/>
    <w:rsid w:val="005510A3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B0D"/>
    <w:rsid w:val="00552B13"/>
    <w:rsid w:val="00552C6E"/>
    <w:rsid w:val="00553039"/>
    <w:rsid w:val="00553203"/>
    <w:rsid w:val="005533CA"/>
    <w:rsid w:val="00553AAA"/>
    <w:rsid w:val="00553B61"/>
    <w:rsid w:val="00553B89"/>
    <w:rsid w:val="00553D1A"/>
    <w:rsid w:val="00553EAE"/>
    <w:rsid w:val="00554061"/>
    <w:rsid w:val="00554128"/>
    <w:rsid w:val="0055464B"/>
    <w:rsid w:val="005550F3"/>
    <w:rsid w:val="00555229"/>
    <w:rsid w:val="0055579C"/>
    <w:rsid w:val="00555B4B"/>
    <w:rsid w:val="00555D73"/>
    <w:rsid w:val="00555E61"/>
    <w:rsid w:val="005563BA"/>
    <w:rsid w:val="005564B6"/>
    <w:rsid w:val="0055689A"/>
    <w:rsid w:val="00556C91"/>
    <w:rsid w:val="00556DF7"/>
    <w:rsid w:val="00556F4C"/>
    <w:rsid w:val="005575A1"/>
    <w:rsid w:val="00557C93"/>
    <w:rsid w:val="00557DDB"/>
    <w:rsid w:val="00557E06"/>
    <w:rsid w:val="00560059"/>
    <w:rsid w:val="00560376"/>
    <w:rsid w:val="005604D4"/>
    <w:rsid w:val="0056051E"/>
    <w:rsid w:val="00560550"/>
    <w:rsid w:val="00560631"/>
    <w:rsid w:val="00560779"/>
    <w:rsid w:val="0056078D"/>
    <w:rsid w:val="00560943"/>
    <w:rsid w:val="00560D1F"/>
    <w:rsid w:val="00561108"/>
    <w:rsid w:val="00561165"/>
    <w:rsid w:val="00561674"/>
    <w:rsid w:val="005616EB"/>
    <w:rsid w:val="00561BF6"/>
    <w:rsid w:val="00561C73"/>
    <w:rsid w:val="00562642"/>
    <w:rsid w:val="005626CF"/>
    <w:rsid w:val="00562715"/>
    <w:rsid w:val="00562729"/>
    <w:rsid w:val="00562AE9"/>
    <w:rsid w:val="00562FC2"/>
    <w:rsid w:val="0056322E"/>
    <w:rsid w:val="0056335F"/>
    <w:rsid w:val="005635F7"/>
    <w:rsid w:val="005638F2"/>
    <w:rsid w:val="00563935"/>
    <w:rsid w:val="00563AE3"/>
    <w:rsid w:val="00563E96"/>
    <w:rsid w:val="00563F95"/>
    <w:rsid w:val="00564210"/>
    <w:rsid w:val="0056427B"/>
    <w:rsid w:val="005643F6"/>
    <w:rsid w:val="00564725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B33"/>
    <w:rsid w:val="00565D63"/>
    <w:rsid w:val="005660DE"/>
    <w:rsid w:val="00566403"/>
    <w:rsid w:val="00566C49"/>
    <w:rsid w:val="00566C53"/>
    <w:rsid w:val="005672DA"/>
    <w:rsid w:val="00567935"/>
    <w:rsid w:val="00567950"/>
    <w:rsid w:val="00567A25"/>
    <w:rsid w:val="00567B72"/>
    <w:rsid w:val="00567D6C"/>
    <w:rsid w:val="00567F37"/>
    <w:rsid w:val="005700C4"/>
    <w:rsid w:val="0057012A"/>
    <w:rsid w:val="00570243"/>
    <w:rsid w:val="00570600"/>
    <w:rsid w:val="0057083E"/>
    <w:rsid w:val="005709D8"/>
    <w:rsid w:val="00570ADE"/>
    <w:rsid w:val="00570C93"/>
    <w:rsid w:val="00570D4E"/>
    <w:rsid w:val="00570F42"/>
    <w:rsid w:val="0057161B"/>
    <w:rsid w:val="00571B31"/>
    <w:rsid w:val="00571B86"/>
    <w:rsid w:val="00571C36"/>
    <w:rsid w:val="00572117"/>
    <w:rsid w:val="0057213F"/>
    <w:rsid w:val="005723A3"/>
    <w:rsid w:val="0057279F"/>
    <w:rsid w:val="00572873"/>
    <w:rsid w:val="00572CE4"/>
    <w:rsid w:val="00572EAB"/>
    <w:rsid w:val="00573127"/>
    <w:rsid w:val="005737CB"/>
    <w:rsid w:val="00573B5D"/>
    <w:rsid w:val="00573C9C"/>
    <w:rsid w:val="00573E0D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B2B"/>
    <w:rsid w:val="00576C1F"/>
    <w:rsid w:val="00576DFE"/>
    <w:rsid w:val="00577136"/>
    <w:rsid w:val="0057730C"/>
    <w:rsid w:val="005773EB"/>
    <w:rsid w:val="0057741C"/>
    <w:rsid w:val="00577439"/>
    <w:rsid w:val="005774A9"/>
    <w:rsid w:val="005775AF"/>
    <w:rsid w:val="00577AD7"/>
    <w:rsid w:val="00577AFB"/>
    <w:rsid w:val="00577B93"/>
    <w:rsid w:val="00577C76"/>
    <w:rsid w:val="00577D1D"/>
    <w:rsid w:val="00577E99"/>
    <w:rsid w:val="00580A66"/>
    <w:rsid w:val="00580C41"/>
    <w:rsid w:val="005811B7"/>
    <w:rsid w:val="005813E6"/>
    <w:rsid w:val="00581A64"/>
    <w:rsid w:val="00581CF5"/>
    <w:rsid w:val="0058202C"/>
    <w:rsid w:val="00582148"/>
    <w:rsid w:val="005821ED"/>
    <w:rsid w:val="00582845"/>
    <w:rsid w:val="0058286D"/>
    <w:rsid w:val="00582AF2"/>
    <w:rsid w:val="00582B90"/>
    <w:rsid w:val="0058343F"/>
    <w:rsid w:val="005834CD"/>
    <w:rsid w:val="00583CF9"/>
    <w:rsid w:val="00583EB2"/>
    <w:rsid w:val="00583FAE"/>
    <w:rsid w:val="00584071"/>
    <w:rsid w:val="005840A0"/>
    <w:rsid w:val="005842D3"/>
    <w:rsid w:val="0058440C"/>
    <w:rsid w:val="005844A9"/>
    <w:rsid w:val="00584508"/>
    <w:rsid w:val="005846E9"/>
    <w:rsid w:val="005847C6"/>
    <w:rsid w:val="00584BD7"/>
    <w:rsid w:val="00584D8B"/>
    <w:rsid w:val="00584E2E"/>
    <w:rsid w:val="0058532E"/>
    <w:rsid w:val="005858D5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4A6"/>
    <w:rsid w:val="00592742"/>
    <w:rsid w:val="00592A43"/>
    <w:rsid w:val="00592D1C"/>
    <w:rsid w:val="00592E1B"/>
    <w:rsid w:val="005931A1"/>
    <w:rsid w:val="0059334C"/>
    <w:rsid w:val="005938CA"/>
    <w:rsid w:val="00593956"/>
    <w:rsid w:val="00593ABD"/>
    <w:rsid w:val="00593AF3"/>
    <w:rsid w:val="00593D03"/>
    <w:rsid w:val="00593F0E"/>
    <w:rsid w:val="0059462B"/>
    <w:rsid w:val="00594793"/>
    <w:rsid w:val="0059491B"/>
    <w:rsid w:val="00594EC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3C"/>
    <w:rsid w:val="005974F0"/>
    <w:rsid w:val="005975A8"/>
    <w:rsid w:val="00597789"/>
    <w:rsid w:val="00597996"/>
    <w:rsid w:val="005979F8"/>
    <w:rsid w:val="00597B1B"/>
    <w:rsid w:val="00597B1E"/>
    <w:rsid w:val="00597B2C"/>
    <w:rsid w:val="00597C7A"/>
    <w:rsid w:val="00597F53"/>
    <w:rsid w:val="005A0C67"/>
    <w:rsid w:val="005A0D28"/>
    <w:rsid w:val="005A0E12"/>
    <w:rsid w:val="005A0E79"/>
    <w:rsid w:val="005A1217"/>
    <w:rsid w:val="005A1437"/>
    <w:rsid w:val="005A1797"/>
    <w:rsid w:val="005A18D4"/>
    <w:rsid w:val="005A198D"/>
    <w:rsid w:val="005A1E33"/>
    <w:rsid w:val="005A208F"/>
    <w:rsid w:val="005A20B4"/>
    <w:rsid w:val="005A20C5"/>
    <w:rsid w:val="005A20EB"/>
    <w:rsid w:val="005A2373"/>
    <w:rsid w:val="005A25CB"/>
    <w:rsid w:val="005A2792"/>
    <w:rsid w:val="005A28C1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AE"/>
    <w:rsid w:val="005A4131"/>
    <w:rsid w:val="005A4221"/>
    <w:rsid w:val="005A42D8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68D"/>
    <w:rsid w:val="005A580A"/>
    <w:rsid w:val="005A58D7"/>
    <w:rsid w:val="005A5AAF"/>
    <w:rsid w:val="005A5BB8"/>
    <w:rsid w:val="005A5D00"/>
    <w:rsid w:val="005A5E1B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12C4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DE"/>
    <w:rsid w:val="005B2375"/>
    <w:rsid w:val="005B2461"/>
    <w:rsid w:val="005B263A"/>
    <w:rsid w:val="005B273B"/>
    <w:rsid w:val="005B29F2"/>
    <w:rsid w:val="005B2BE6"/>
    <w:rsid w:val="005B2DCD"/>
    <w:rsid w:val="005B2E16"/>
    <w:rsid w:val="005B2FB8"/>
    <w:rsid w:val="005B2FCA"/>
    <w:rsid w:val="005B34C0"/>
    <w:rsid w:val="005B35AE"/>
    <w:rsid w:val="005B35F3"/>
    <w:rsid w:val="005B3686"/>
    <w:rsid w:val="005B3A94"/>
    <w:rsid w:val="005B3C40"/>
    <w:rsid w:val="005B40BA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D85"/>
    <w:rsid w:val="005B5E51"/>
    <w:rsid w:val="005B5EBB"/>
    <w:rsid w:val="005B61A8"/>
    <w:rsid w:val="005B673D"/>
    <w:rsid w:val="005B6CEF"/>
    <w:rsid w:val="005B6E02"/>
    <w:rsid w:val="005B6F5D"/>
    <w:rsid w:val="005B703B"/>
    <w:rsid w:val="005B7102"/>
    <w:rsid w:val="005B71F2"/>
    <w:rsid w:val="005B7283"/>
    <w:rsid w:val="005B7587"/>
    <w:rsid w:val="005B77F7"/>
    <w:rsid w:val="005B7A69"/>
    <w:rsid w:val="005B7F2E"/>
    <w:rsid w:val="005C036D"/>
    <w:rsid w:val="005C0504"/>
    <w:rsid w:val="005C0673"/>
    <w:rsid w:val="005C0688"/>
    <w:rsid w:val="005C0874"/>
    <w:rsid w:val="005C093B"/>
    <w:rsid w:val="005C0AC0"/>
    <w:rsid w:val="005C0B5E"/>
    <w:rsid w:val="005C0BB3"/>
    <w:rsid w:val="005C0CDA"/>
    <w:rsid w:val="005C0E42"/>
    <w:rsid w:val="005C11E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830"/>
    <w:rsid w:val="005C3B9D"/>
    <w:rsid w:val="005C3D5A"/>
    <w:rsid w:val="005C40B1"/>
    <w:rsid w:val="005C4256"/>
    <w:rsid w:val="005C435D"/>
    <w:rsid w:val="005C4434"/>
    <w:rsid w:val="005C44A8"/>
    <w:rsid w:val="005C4947"/>
    <w:rsid w:val="005C4A6D"/>
    <w:rsid w:val="005C4E8B"/>
    <w:rsid w:val="005C4EA9"/>
    <w:rsid w:val="005C4FA3"/>
    <w:rsid w:val="005C5A2B"/>
    <w:rsid w:val="005C5B7B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0AA7"/>
    <w:rsid w:val="005D0C87"/>
    <w:rsid w:val="005D0EC8"/>
    <w:rsid w:val="005D1260"/>
    <w:rsid w:val="005D1409"/>
    <w:rsid w:val="005D142A"/>
    <w:rsid w:val="005D1547"/>
    <w:rsid w:val="005D1848"/>
    <w:rsid w:val="005D1939"/>
    <w:rsid w:val="005D199D"/>
    <w:rsid w:val="005D1A5D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D9D"/>
    <w:rsid w:val="005D5FD6"/>
    <w:rsid w:val="005D61F5"/>
    <w:rsid w:val="005D6253"/>
    <w:rsid w:val="005D637E"/>
    <w:rsid w:val="005D6537"/>
    <w:rsid w:val="005D65F6"/>
    <w:rsid w:val="005D66BE"/>
    <w:rsid w:val="005D67D5"/>
    <w:rsid w:val="005D69C0"/>
    <w:rsid w:val="005D6C66"/>
    <w:rsid w:val="005D6F5C"/>
    <w:rsid w:val="005D729A"/>
    <w:rsid w:val="005D729E"/>
    <w:rsid w:val="005D777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BF6"/>
    <w:rsid w:val="005E1EF2"/>
    <w:rsid w:val="005E1F1D"/>
    <w:rsid w:val="005E1FEF"/>
    <w:rsid w:val="005E22C7"/>
    <w:rsid w:val="005E22F8"/>
    <w:rsid w:val="005E24EF"/>
    <w:rsid w:val="005E2688"/>
    <w:rsid w:val="005E2847"/>
    <w:rsid w:val="005E28CB"/>
    <w:rsid w:val="005E28F2"/>
    <w:rsid w:val="005E2A83"/>
    <w:rsid w:val="005E2B3C"/>
    <w:rsid w:val="005E3B8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633E"/>
    <w:rsid w:val="005E634A"/>
    <w:rsid w:val="005E640E"/>
    <w:rsid w:val="005E64EF"/>
    <w:rsid w:val="005E66F7"/>
    <w:rsid w:val="005E7266"/>
    <w:rsid w:val="005E726C"/>
    <w:rsid w:val="005E76F9"/>
    <w:rsid w:val="005E7CFC"/>
    <w:rsid w:val="005E7DD8"/>
    <w:rsid w:val="005F0329"/>
    <w:rsid w:val="005F0434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CDD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968"/>
    <w:rsid w:val="005F4AB3"/>
    <w:rsid w:val="005F4B62"/>
    <w:rsid w:val="005F4DC1"/>
    <w:rsid w:val="005F51E3"/>
    <w:rsid w:val="005F51EC"/>
    <w:rsid w:val="005F53BD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E07"/>
    <w:rsid w:val="005F6E7A"/>
    <w:rsid w:val="005F737F"/>
    <w:rsid w:val="005F74C3"/>
    <w:rsid w:val="005F7563"/>
    <w:rsid w:val="005F783F"/>
    <w:rsid w:val="005F7894"/>
    <w:rsid w:val="005F7967"/>
    <w:rsid w:val="005F7988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0CE2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6DC"/>
    <w:rsid w:val="006037A4"/>
    <w:rsid w:val="006038D0"/>
    <w:rsid w:val="00603A61"/>
    <w:rsid w:val="006040AC"/>
    <w:rsid w:val="0060410E"/>
    <w:rsid w:val="00604320"/>
    <w:rsid w:val="00604368"/>
    <w:rsid w:val="006046EB"/>
    <w:rsid w:val="006047A1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B1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B6F"/>
    <w:rsid w:val="00610C65"/>
    <w:rsid w:val="00610C77"/>
    <w:rsid w:val="00610CA3"/>
    <w:rsid w:val="00611314"/>
    <w:rsid w:val="0061172F"/>
    <w:rsid w:val="0061182D"/>
    <w:rsid w:val="006119AA"/>
    <w:rsid w:val="00611CAC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A9A"/>
    <w:rsid w:val="00613ECB"/>
    <w:rsid w:val="00613EF7"/>
    <w:rsid w:val="006141B5"/>
    <w:rsid w:val="0061475A"/>
    <w:rsid w:val="006147F0"/>
    <w:rsid w:val="00614C99"/>
    <w:rsid w:val="00614F17"/>
    <w:rsid w:val="0061507C"/>
    <w:rsid w:val="00615179"/>
    <w:rsid w:val="0061519A"/>
    <w:rsid w:val="006151B7"/>
    <w:rsid w:val="006155B1"/>
    <w:rsid w:val="0061564E"/>
    <w:rsid w:val="006156CC"/>
    <w:rsid w:val="0061570F"/>
    <w:rsid w:val="006157BC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BB2"/>
    <w:rsid w:val="00616CB3"/>
    <w:rsid w:val="00616D95"/>
    <w:rsid w:val="00617020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20F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78E"/>
    <w:rsid w:val="00626F28"/>
    <w:rsid w:val="00626F7E"/>
    <w:rsid w:val="00626F8C"/>
    <w:rsid w:val="0062704F"/>
    <w:rsid w:val="00627139"/>
    <w:rsid w:val="00627229"/>
    <w:rsid w:val="00627334"/>
    <w:rsid w:val="00627605"/>
    <w:rsid w:val="00627622"/>
    <w:rsid w:val="006276B5"/>
    <w:rsid w:val="00627A0D"/>
    <w:rsid w:val="00627AA5"/>
    <w:rsid w:val="00627E26"/>
    <w:rsid w:val="00627FE1"/>
    <w:rsid w:val="00630231"/>
    <w:rsid w:val="00630755"/>
    <w:rsid w:val="00630E0B"/>
    <w:rsid w:val="00630EE4"/>
    <w:rsid w:val="00631099"/>
    <w:rsid w:val="00631105"/>
    <w:rsid w:val="006312B9"/>
    <w:rsid w:val="0063134C"/>
    <w:rsid w:val="006313C2"/>
    <w:rsid w:val="00631A26"/>
    <w:rsid w:val="00631BFD"/>
    <w:rsid w:val="00631E78"/>
    <w:rsid w:val="00632538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2C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114D"/>
    <w:rsid w:val="0064190C"/>
    <w:rsid w:val="00641F0C"/>
    <w:rsid w:val="00641F3D"/>
    <w:rsid w:val="006426F2"/>
    <w:rsid w:val="00642BFC"/>
    <w:rsid w:val="00642D1E"/>
    <w:rsid w:val="00642F96"/>
    <w:rsid w:val="006430C4"/>
    <w:rsid w:val="00643256"/>
    <w:rsid w:val="006432C1"/>
    <w:rsid w:val="006433BB"/>
    <w:rsid w:val="0064350E"/>
    <w:rsid w:val="006435EC"/>
    <w:rsid w:val="00643F65"/>
    <w:rsid w:val="00643FF9"/>
    <w:rsid w:val="006442C7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48"/>
    <w:rsid w:val="00646153"/>
    <w:rsid w:val="006461EB"/>
    <w:rsid w:val="00646262"/>
    <w:rsid w:val="006464CE"/>
    <w:rsid w:val="00646BC6"/>
    <w:rsid w:val="00647177"/>
    <w:rsid w:val="00647262"/>
    <w:rsid w:val="0064741F"/>
    <w:rsid w:val="00647434"/>
    <w:rsid w:val="00647591"/>
    <w:rsid w:val="00647615"/>
    <w:rsid w:val="006478A5"/>
    <w:rsid w:val="006478EC"/>
    <w:rsid w:val="00647FBB"/>
    <w:rsid w:val="0065003B"/>
    <w:rsid w:val="0065067C"/>
    <w:rsid w:val="006506B9"/>
    <w:rsid w:val="00650726"/>
    <w:rsid w:val="00650D38"/>
    <w:rsid w:val="00650E05"/>
    <w:rsid w:val="00651BEC"/>
    <w:rsid w:val="00651E4F"/>
    <w:rsid w:val="006520BA"/>
    <w:rsid w:val="0065253A"/>
    <w:rsid w:val="00652649"/>
    <w:rsid w:val="00652856"/>
    <w:rsid w:val="0065293D"/>
    <w:rsid w:val="00652C22"/>
    <w:rsid w:val="00652FDD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A8B"/>
    <w:rsid w:val="00654F4C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54B"/>
    <w:rsid w:val="006615C6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10"/>
    <w:rsid w:val="00664374"/>
    <w:rsid w:val="00664481"/>
    <w:rsid w:val="00664966"/>
    <w:rsid w:val="00664F2A"/>
    <w:rsid w:val="00664FE9"/>
    <w:rsid w:val="00665540"/>
    <w:rsid w:val="006655E3"/>
    <w:rsid w:val="00665ABD"/>
    <w:rsid w:val="00665AFC"/>
    <w:rsid w:val="00665CAE"/>
    <w:rsid w:val="00665DF6"/>
    <w:rsid w:val="00665FAC"/>
    <w:rsid w:val="00666046"/>
    <w:rsid w:val="006661C1"/>
    <w:rsid w:val="00666417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074"/>
    <w:rsid w:val="00670172"/>
    <w:rsid w:val="0067047E"/>
    <w:rsid w:val="00670601"/>
    <w:rsid w:val="00670838"/>
    <w:rsid w:val="00670915"/>
    <w:rsid w:val="00670A49"/>
    <w:rsid w:val="00670A59"/>
    <w:rsid w:val="00670D74"/>
    <w:rsid w:val="006710A0"/>
    <w:rsid w:val="00671457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A13"/>
    <w:rsid w:val="00672B35"/>
    <w:rsid w:val="00672B82"/>
    <w:rsid w:val="00672FEF"/>
    <w:rsid w:val="006730B8"/>
    <w:rsid w:val="006730C4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6513"/>
    <w:rsid w:val="0067670F"/>
    <w:rsid w:val="006767B5"/>
    <w:rsid w:val="006769C9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C1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24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7B"/>
    <w:rsid w:val="00686B9A"/>
    <w:rsid w:val="00686C19"/>
    <w:rsid w:val="006872BB"/>
    <w:rsid w:val="006872DA"/>
    <w:rsid w:val="00687341"/>
    <w:rsid w:val="00687557"/>
    <w:rsid w:val="00687564"/>
    <w:rsid w:val="00687598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8C"/>
    <w:rsid w:val="00690E96"/>
    <w:rsid w:val="0069107A"/>
    <w:rsid w:val="006911E0"/>
    <w:rsid w:val="0069129F"/>
    <w:rsid w:val="00691BB6"/>
    <w:rsid w:val="00692066"/>
    <w:rsid w:val="0069212D"/>
    <w:rsid w:val="006922F8"/>
    <w:rsid w:val="00692606"/>
    <w:rsid w:val="006927BE"/>
    <w:rsid w:val="00692A47"/>
    <w:rsid w:val="00692B06"/>
    <w:rsid w:val="006930F8"/>
    <w:rsid w:val="0069333E"/>
    <w:rsid w:val="0069356A"/>
    <w:rsid w:val="0069389C"/>
    <w:rsid w:val="00693976"/>
    <w:rsid w:val="0069417F"/>
    <w:rsid w:val="006941D8"/>
    <w:rsid w:val="0069445E"/>
    <w:rsid w:val="006944AF"/>
    <w:rsid w:val="0069490D"/>
    <w:rsid w:val="00694995"/>
    <w:rsid w:val="00695024"/>
    <w:rsid w:val="006956C0"/>
    <w:rsid w:val="006957E5"/>
    <w:rsid w:val="00695B63"/>
    <w:rsid w:val="00695DD9"/>
    <w:rsid w:val="00696AFD"/>
    <w:rsid w:val="00696E34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545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FF1"/>
    <w:rsid w:val="006A6136"/>
    <w:rsid w:val="006A6484"/>
    <w:rsid w:val="006A6742"/>
    <w:rsid w:val="006A691B"/>
    <w:rsid w:val="006A6995"/>
    <w:rsid w:val="006A6DE7"/>
    <w:rsid w:val="006A708F"/>
    <w:rsid w:val="006A74BD"/>
    <w:rsid w:val="006A77A6"/>
    <w:rsid w:val="006A78D3"/>
    <w:rsid w:val="006B0572"/>
    <w:rsid w:val="006B09FE"/>
    <w:rsid w:val="006B0A1B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BF7"/>
    <w:rsid w:val="006B1F5D"/>
    <w:rsid w:val="006B1FA1"/>
    <w:rsid w:val="006B2211"/>
    <w:rsid w:val="006B23DE"/>
    <w:rsid w:val="006B28C0"/>
    <w:rsid w:val="006B29B7"/>
    <w:rsid w:val="006B2C47"/>
    <w:rsid w:val="006B2E93"/>
    <w:rsid w:val="006B312B"/>
    <w:rsid w:val="006B3683"/>
    <w:rsid w:val="006B38BA"/>
    <w:rsid w:val="006B38F5"/>
    <w:rsid w:val="006B39BF"/>
    <w:rsid w:val="006B3B4D"/>
    <w:rsid w:val="006B3C43"/>
    <w:rsid w:val="006B4309"/>
    <w:rsid w:val="006B43B3"/>
    <w:rsid w:val="006B4403"/>
    <w:rsid w:val="006B4718"/>
    <w:rsid w:val="006B47F2"/>
    <w:rsid w:val="006B4B71"/>
    <w:rsid w:val="006B4B76"/>
    <w:rsid w:val="006B4CBC"/>
    <w:rsid w:val="006B4EA0"/>
    <w:rsid w:val="006B502D"/>
    <w:rsid w:val="006B529B"/>
    <w:rsid w:val="006B5368"/>
    <w:rsid w:val="006B543D"/>
    <w:rsid w:val="006B5AE7"/>
    <w:rsid w:val="006B5FD0"/>
    <w:rsid w:val="006B6133"/>
    <w:rsid w:val="006B6415"/>
    <w:rsid w:val="006B647D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F9"/>
    <w:rsid w:val="006C071A"/>
    <w:rsid w:val="006C07B6"/>
    <w:rsid w:val="006C0D80"/>
    <w:rsid w:val="006C0EC5"/>
    <w:rsid w:val="006C0EDD"/>
    <w:rsid w:val="006C10B2"/>
    <w:rsid w:val="006C1197"/>
    <w:rsid w:val="006C1462"/>
    <w:rsid w:val="006C1975"/>
    <w:rsid w:val="006C19BE"/>
    <w:rsid w:val="006C1A3A"/>
    <w:rsid w:val="006C1B30"/>
    <w:rsid w:val="006C1BA5"/>
    <w:rsid w:val="006C1BAB"/>
    <w:rsid w:val="006C1C84"/>
    <w:rsid w:val="006C1CE4"/>
    <w:rsid w:val="006C1E61"/>
    <w:rsid w:val="006C1F1C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1F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E6C"/>
    <w:rsid w:val="006C4F56"/>
    <w:rsid w:val="006C520D"/>
    <w:rsid w:val="006C52FF"/>
    <w:rsid w:val="006C55ED"/>
    <w:rsid w:val="006C5901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70D2"/>
    <w:rsid w:val="006C720D"/>
    <w:rsid w:val="006C75CD"/>
    <w:rsid w:val="006C7638"/>
    <w:rsid w:val="006C7C69"/>
    <w:rsid w:val="006D0365"/>
    <w:rsid w:val="006D056D"/>
    <w:rsid w:val="006D05E5"/>
    <w:rsid w:val="006D0C4B"/>
    <w:rsid w:val="006D0D04"/>
    <w:rsid w:val="006D0D38"/>
    <w:rsid w:val="006D0F2B"/>
    <w:rsid w:val="006D11B2"/>
    <w:rsid w:val="006D1410"/>
    <w:rsid w:val="006D1454"/>
    <w:rsid w:val="006D1636"/>
    <w:rsid w:val="006D1980"/>
    <w:rsid w:val="006D1A57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C58"/>
    <w:rsid w:val="006D2E49"/>
    <w:rsid w:val="006D2F7D"/>
    <w:rsid w:val="006D2FF6"/>
    <w:rsid w:val="006D3231"/>
    <w:rsid w:val="006D3533"/>
    <w:rsid w:val="006D39CA"/>
    <w:rsid w:val="006D3BD4"/>
    <w:rsid w:val="006D3C6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533"/>
    <w:rsid w:val="006D59BC"/>
    <w:rsid w:val="006D5B0F"/>
    <w:rsid w:val="006D5BD7"/>
    <w:rsid w:val="006D5E4E"/>
    <w:rsid w:val="006D6141"/>
    <w:rsid w:val="006D6709"/>
    <w:rsid w:val="006D6866"/>
    <w:rsid w:val="006D6DBB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758"/>
    <w:rsid w:val="006E163D"/>
    <w:rsid w:val="006E1B4E"/>
    <w:rsid w:val="006E1F8B"/>
    <w:rsid w:val="006E22C3"/>
    <w:rsid w:val="006E2D16"/>
    <w:rsid w:val="006E2E64"/>
    <w:rsid w:val="006E32D4"/>
    <w:rsid w:val="006E3327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EDC"/>
    <w:rsid w:val="006E62BC"/>
    <w:rsid w:val="006E62BD"/>
    <w:rsid w:val="006E633E"/>
    <w:rsid w:val="006E6471"/>
    <w:rsid w:val="006E67EA"/>
    <w:rsid w:val="006E68F8"/>
    <w:rsid w:val="006E68FF"/>
    <w:rsid w:val="006E6B15"/>
    <w:rsid w:val="006E71E4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9BF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74F"/>
    <w:rsid w:val="006F2D53"/>
    <w:rsid w:val="006F2EBD"/>
    <w:rsid w:val="006F30BF"/>
    <w:rsid w:val="006F331E"/>
    <w:rsid w:val="006F341F"/>
    <w:rsid w:val="006F35FE"/>
    <w:rsid w:val="006F3723"/>
    <w:rsid w:val="006F37B2"/>
    <w:rsid w:val="006F3804"/>
    <w:rsid w:val="006F38D9"/>
    <w:rsid w:val="006F3A1F"/>
    <w:rsid w:val="006F3B39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B9C"/>
    <w:rsid w:val="007000FD"/>
    <w:rsid w:val="00700342"/>
    <w:rsid w:val="00700657"/>
    <w:rsid w:val="00700A14"/>
    <w:rsid w:val="00700FB0"/>
    <w:rsid w:val="00701002"/>
    <w:rsid w:val="007013A5"/>
    <w:rsid w:val="007016BD"/>
    <w:rsid w:val="00701779"/>
    <w:rsid w:val="00701882"/>
    <w:rsid w:val="00701B79"/>
    <w:rsid w:val="00701F99"/>
    <w:rsid w:val="00702389"/>
    <w:rsid w:val="00702493"/>
    <w:rsid w:val="007029B7"/>
    <w:rsid w:val="00702A9F"/>
    <w:rsid w:val="00702AC5"/>
    <w:rsid w:val="00702E66"/>
    <w:rsid w:val="00702F7F"/>
    <w:rsid w:val="00703164"/>
    <w:rsid w:val="007031F8"/>
    <w:rsid w:val="007032C6"/>
    <w:rsid w:val="007037B1"/>
    <w:rsid w:val="00703805"/>
    <w:rsid w:val="0070380A"/>
    <w:rsid w:val="0070389E"/>
    <w:rsid w:val="00703E9A"/>
    <w:rsid w:val="00704C79"/>
    <w:rsid w:val="007051F3"/>
    <w:rsid w:val="0070527A"/>
    <w:rsid w:val="007053FC"/>
    <w:rsid w:val="00705503"/>
    <w:rsid w:val="007059F0"/>
    <w:rsid w:val="00705BD2"/>
    <w:rsid w:val="00705E32"/>
    <w:rsid w:val="00705F2D"/>
    <w:rsid w:val="00706483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2E"/>
    <w:rsid w:val="00711593"/>
    <w:rsid w:val="007115DD"/>
    <w:rsid w:val="0071164B"/>
    <w:rsid w:val="0071187E"/>
    <w:rsid w:val="00711F1C"/>
    <w:rsid w:val="00711FD8"/>
    <w:rsid w:val="00711FEE"/>
    <w:rsid w:val="00712106"/>
    <w:rsid w:val="0071222C"/>
    <w:rsid w:val="00712390"/>
    <w:rsid w:val="007126F4"/>
    <w:rsid w:val="0071292C"/>
    <w:rsid w:val="00712C33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9E3"/>
    <w:rsid w:val="00715D40"/>
    <w:rsid w:val="00715D75"/>
    <w:rsid w:val="00715DB8"/>
    <w:rsid w:val="00715EBB"/>
    <w:rsid w:val="00715EC8"/>
    <w:rsid w:val="00715EEA"/>
    <w:rsid w:val="00716080"/>
    <w:rsid w:val="007160D3"/>
    <w:rsid w:val="0071611D"/>
    <w:rsid w:val="0071658C"/>
    <w:rsid w:val="00716A80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2D8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61F"/>
    <w:rsid w:val="00722860"/>
    <w:rsid w:val="00722CC6"/>
    <w:rsid w:val="00722DC5"/>
    <w:rsid w:val="00722F26"/>
    <w:rsid w:val="007236AF"/>
    <w:rsid w:val="00723718"/>
    <w:rsid w:val="00723832"/>
    <w:rsid w:val="00723C09"/>
    <w:rsid w:val="00723EAC"/>
    <w:rsid w:val="00723F22"/>
    <w:rsid w:val="00724046"/>
    <w:rsid w:val="007245EC"/>
    <w:rsid w:val="007246CF"/>
    <w:rsid w:val="00724888"/>
    <w:rsid w:val="007248B0"/>
    <w:rsid w:val="0072494F"/>
    <w:rsid w:val="00724B5A"/>
    <w:rsid w:val="00724E39"/>
    <w:rsid w:val="0072500E"/>
    <w:rsid w:val="007252B9"/>
    <w:rsid w:val="0072531F"/>
    <w:rsid w:val="00725324"/>
    <w:rsid w:val="007254D6"/>
    <w:rsid w:val="007256D3"/>
    <w:rsid w:val="00725720"/>
    <w:rsid w:val="00725887"/>
    <w:rsid w:val="0072596A"/>
    <w:rsid w:val="00725D51"/>
    <w:rsid w:val="00725EF8"/>
    <w:rsid w:val="00725F97"/>
    <w:rsid w:val="00726230"/>
    <w:rsid w:val="00726232"/>
    <w:rsid w:val="007264F3"/>
    <w:rsid w:val="00726AB8"/>
    <w:rsid w:val="00726F4D"/>
    <w:rsid w:val="00727027"/>
    <w:rsid w:val="007270EA"/>
    <w:rsid w:val="007274D0"/>
    <w:rsid w:val="007274FF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3E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90E"/>
    <w:rsid w:val="00732D96"/>
    <w:rsid w:val="00732ED1"/>
    <w:rsid w:val="00733366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5DCF"/>
    <w:rsid w:val="007361DC"/>
    <w:rsid w:val="007361E5"/>
    <w:rsid w:val="00736274"/>
    <w:rsid w:val="0073634B"/>
    <w:rsid w:val="0073698D"/>
    <w:rsid w:val="00736C1F"/>
    <w:rsid w:val="00736E00"/>
    <w:rsid w:val="00736EE9"/>
    <w:rsid w:val="00736F65"/>
    <w:rsid w:val="007370E2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6C"/>
    <w:rsid w:val="00741F5D"/>
    <w:rsid w:val="00742389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AD4"/>
    <w:rsid w:val="00743ADB"/>
    <w:rsid w:val="00743FE9"/>
    <w:rsid w:val="00744242"/>
    <w:rsid w:val="0074438E"/>
    <w:rsid w:val="0074450F"/>
    <w:rsid w:val="00744AEF"/>
    <w:rsid w:val="00744F2E"/>
    <w:rsid w:val="00744F56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77F"/>
    <w:rsid w:val="00746B9A"/>
    <w:rsid w:val="00746D89"/>
    <w:rsid w:val="00747311"/>
    <w:rsid w:val="00747354"/>
    <w:rsid w:val="00747432"/>
    <w:rsid w:val="00747479"/>
    <w:rsid w:val="00747530"/>
    <w:rsid w:val="00747AE5"/>
    <w:rsid w:val="00747D9D"/>
    <w:rsid w:val="00747DC7"/>
    <w:rsid w:val="00747EF9"/>
    <w:rsid w:val="007501BE"/>
    <w:rsid w:val="007502EA"/>
    <w:rsid w:val="007505D6"/>
    <w:rsid w:val="007505FA"/>
    <w:rsid w:val="0075078F"/>
    <w:rsid w:val="007508BE"/>
    <w:rsid w:val="00750EC8"/>
    <w:rsid w:val="00750F88"/>
    <w:rsid w:val="00750F8C"/>
    <w:rsid w:val="00750F8D"/>
    <w:rsid w:val="0075134F"/>
    <w:rsid w:val="0075157E"/>
    <w:rsid w:val="00751C52"/>
    <w:rsid w:val="00751FE9"/>
    <w:rsid w:val="0075213C"/>
    <w:rsid w:val="007521FC"/>
    <w:rsid w:val="0075249F"/>
    <w:rsid w:val="007525AC"/>
    <w:rsid w:val="00752600"/>
    <w:rsid w:val="00752892"/>
    <w:rsid w:val="00752A1D"/>
    <w:rsid w:val="00752F78"/>
    <w:rsid w:val="00753269"/>
    <w:rsid w:val="00753637"/>
    <w:rsid w:val="0075365D"/>
    <w:rsid w:val="00753687"/>
    <w:rsid w:val="00753A59"/>
    <w:rsid w:val="00753B84"/>
    <w:rsid w:val="00753CA4"/>
    <w:rsid w:val="00753E07"/>
    <w:rsid w:val="00754003"/>
    <w:rsid w:val="00754107"/>
    <w:rsid w:val="00754435"/>
    <w:rsid w:val="00754994"/>
    <w:rsid w:val="00754A4A"/>
    <w:rsid w:val="00754B90"/>
    <w:rsid w:val="00754C8C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2FF"/>
    <w:rsid w:val="00756564"/>
    <w:rsid w:val="00756A25"/>
    <w:rsid w:val="00756CA9"/>
    <w:rsid w:val="00756FCA"/>
    <w:rsid w:val="00757032"/>
    <w:rsid w:val="007572B5"/>
    <w:rsid w:val="0075733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2088"/>
    <w:rsid w:val="007622A2"/>
    <w:rsid w:val="00762FFD"/>
    <w:rsid w:val="007631D3"/>
    <w:rsid w:val="00763221"/>
    <w:rsid w:val="00763278"/>
    <w:rsid w:val="007635FE"/>
    <w:rsid w:val="007636A9"/>
    <w:rsid w:val="00763747"/>
    <w:rsid w:val="00763B12"/>
    <w:rsid w:val="00763DFC"/>
    <w:rsid w:val="00763F34"/>
    <w:rsid w:val="00764180"/>
    <w:rsid w:val="00764238"/>
    <w:rsid w:val="00764310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6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97F"/>
    <w:rsid w:val="00767AED"/>
    <w:rsid w:val="00767D62"/>
    <w:rsid w:val="0077019E"/>
    <w:rsid w:val="00770265"/>
    <w:rsid w:val="00770455"/>
    <w:rsid w:val="007704E8"/>
    <w:rsid w:val="00770C52"/>
    <w:rsid w:val="00770CC0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46"/>
    <w:rsid w:val="0077236D"/>
    <w:rsid w:val="007726D3"/>
    <w:rsid w:val="007726D9"/>
    <w:rsid w:val="007727C2"/>
    <w:rsid w:val="007727D4"/>
    <w:rsid w:val="007729B7"/>
    <w:rsid w:val="00772CB5"/>
    <w:rsid w:val="00772FE0"/>
    <w:rsid w:val="00773559"/>
    <w:rsid w:val="007737C1"/>
    <w:rsid w:val="00773B13"/>
    <w:rsid w:val="00773B76"/>
    <w:rsid w:val="00773CDD"/>
    <w:rsid w:val="00773E40"/>
    <w:rsid w:val="007740C2"/>
    <w:rsid w:val="007742CB"/>
    <w:rsid w:val="00774314"/>
    <w:rsid w:val="00774317"/>
    <w:rsid w:val="00774533"/>
    <w:rsid w:val="00774667"/>
    <w:rsid w:val="007746B3"/>
    <w:rsid w:val="00774C63"/>
    <w:rsid w:val="00774DE9"/>
    <w:rsid w:val="00775044"/>
    <w:rsid w:val="007750F0"/>
    <w:rsid w:val="00775230"/>
    <w:rsid w:val="00775F89"/>
    <w:rsid w:val="0077647D"/>
    <w:rsid w:val="0077666D"/>
    <w:rsid w:val="007768BA"/>
    <w:rsid w:val="007768EB"/>
    <w:rsid w:val="00776AC6"/>
    <w:rsid w:val="00776B3B"/>
    <w:rsid w:val="00776CC3"/>
    <w:rsid w:val="00776F31"/>
    <w:rsid w:val="00776FA1"/>
    <w:rsid w:val="0077705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DFD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603"/>
    <w:rsid w:val="00783AA0"/>
    <w:rsid w:val="00783B2C"/>
    <w:rsid w:val="007842B8"/>
    <w:rsid w:val="00784567"/>
    <w:rsid w:val="00784589"/>
    <w:rsid w:val="007845FA"/>
    <w:rsid w:val="007846D6"/>
    <w:rsid w:val="00784F8F"/>
    <w:rsid w:val="007851AA"/>
    <w:rsid w:val="00785295"/>
    <w:rsid w:val="00785417"/>
    <w:rsid w:val="007854C1"/>
    <w:rsid w:val="007855BA"/>
    <w:rsid w:val="00785619"/>
    <w:rsid w:val="0078577E"/>
    <w:rsid w:val="00785F12"/>
    <w:rsid w:val="00786039"/>
    <w:rsid w:val="007860CB"/>
    <w:rsid w:val="0078614E"/>
    <w:rsid w:val="0078617D"/>
    <w:rsid w:val="007863D2"/>
    <w:rsid w:val="00786603"/>
    <w:rsid w:val="0078666A"/>
    <w:rsid w:val="00786BC6"/>
    <w:rsid w:val="00786D3B"/>
    <w:rsid w:val="0078704D"/>
    <w:rsid w:val="007870C9"/>
    <w:rsid w:val="00787741"/>
    <w:rsid w:val="007877CC"/>
    <w:rsid w:val="00787819"/>
    <w:rsid w:val="007878FB"/>
    <w:rsid w:val="00787B37"/>
    <w:rsid w:val="00787C6A"/>
    <w:rsid w:val="00787CF9"/>
    <w:rsid w:val="00787D49"/>
    <w:rsid w:val="0079063C"/>
    <w:rsid w:val="00790652"/>
    <w:rsid w:val="007907BD"/>
    <w:rsid w:val="00790812"/>
    <w:rsid w:val="0079091D"/>
    <w:rsid w:val="00790A0F"/>
    <w:rsid w:val="00790A77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0EC"/>
    <w:rsid w:val="007923F7"/>
    <w:rsid w:val="00792497"/>
    <w:rsid w:val="00792969"/>
    <w:rsid w:val="00792BA9"/>
    <w:rsid w:val="00792DA5"/>
    <w:rsid w:val="007930DC"/>
    <w:rsid w:val="007932A6"/>
    <w:rsid w:val="00793638"/>
    <w:rsid w:val="00793AC0"/>
    <w:rsid w:val="00793C65"/>
    <w:rsid w:val="00793F2C"/>
    <w:rsid w:val="00793F58"/>
    <w:rsid w:val="00793F86"/>
    <w:rsid w:val="007940E9"/>
    <w:rsid w:val="007941B2"/>
    <w:rsid w:val="007941B7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DB2"/>
    <w:rsid w:val="00796F79"/>
    <w:rsid w:val="00796FB4"/>
    <w:rsid w:val="007975BA"/>
    <w:rsid w:val="007976BF"/>
    <w:rsid w:val="0079793D"/>
    <w:rsid w:val="00797BC3"/>
    <w:rsid w:val="007A00C1"/>
    <w:rsid w:val="007A0120"/>
    <w:rsid w:val="007A03BA"/>
    <w:rsid w:val="007A041D"/>
    <w:rsid w:val="007A042F"/>
    <w:rsid w:val="007A045F"/>
    <w:rsid w:val="007A04FF"/>
    <w:rsid w:val="007A0572"/>
    <w:rsid w:val="007A091D"/>
    <w:rsid w:val="007A0C8B"/>
    <w:rsid w:val="007A0F23"/>
    <w:rsid w:val="007A10F4"/>
    <w:rsid w:val="007A111C"/>
    <w:rsid w:val="007A118A"/>
    <w:rsid w:val="007A11FC"/>
    <w:rsid w:val="007A12A0"/>
    <w:rsid w:val="007A1C68"/>
    <w:rsid w:val="007A1CAF"/>
    <w:rsid w:val="007A1DA3"/>
    <w:rsid w:val="007A20DB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3F3B"/>
    <w:rsid w:val="007A4112"/>
    <w:rsid w:val="007A4C22"/>
    <w:rsid w:val="007A4C79"/>
    <w:rsid w:val="007A4D05"/>
    <w:rsid w:val="007A4DE2"/>
    <w:rsid w:val="007A572E"/>
    <w:rsid w:val="007A5BC2"/>
    <w:rsid w:val="007A5CDC"/>
    <w:rsid w:val="007A5CE7"/>
    <w:rsid w:val="007A5F3D"/>
    <w:rsid w:val="007A6044"/>
    <w:rsid w:val="007A629F"/>
    <w:rsid w:val="007A6359"/>
    <w:rsid w:val="007A6395"/>
    <w:rsid w:val="007A6B33"/>
    <w:rsid w:val="007A6F71"/>
    <w:rsid w:val="007A7177"/>
    <w:rsid w:val="007A7497"/>
    <w:rsid w:val="007A75A5"/>
    <w:rsid w:val="007A7608"/>
    <w:rsid w:val="007A7715"/>
    <w:rsid w:val="007A7819"/>
    <w:rsid w:val="007A78A9"/>
    <w:rsid w:val="007A7A0D"/>
    <w:rsid w:val="007A7A19"/>
    <w:rsid w:val="007A7BBD"/>
    <w:rsid w:val="007A7D80"/>
    <w:rsid w:val="007A7F21"/>
    <w:rsid w:val="007A7F6F"/>
    <w:rsid w:val="007B03E3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97D"/>
    <w:rsid w:val="007B1AA9"/>
    <w:rsid w:val="007B1BCF"/>
    <w:rsid w:val="007B1C96"/>
    <w:rsid w:val="007B1E97"/>
    <w:rsid w:val="007B217A"/>
    <w:rsid w:val="007B2633"/>
    <w:rsid w:val="007B26F2"/>
    <w:rsid w:val="007B2956"/>
    <w:rsid w:val="007B2A93"/>
    <w:rsid w:val="007B2AC7"/>
    <w:rsid w:val="007B2AE8"/>
    <w:rsid w:val="007B2BF0"/>
    <w:rsid w:val="007B2C28"/>
    <w:rsid w:val="007B2F58"/>
    <w:rsid w:val="007B338F"/>
    <w:rsid w:val="007B3507"/>
    <w:rsid w:val="007B3556"/>
    <w:rsid w:val="007B3643"/>
    <w:rsid w:val="007B37DD"/>
    <w:rsid w:val="007B3E38"/>
    <w:rsid w:val="007B3FC7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30D"/>
    <w:rsid w:val="007B56CA"/>
    <w:rsid w:val="007B5DED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A8"/>
    <w:rsid w:val="007C1AB5"/>
    <w:rsid w:val="007C1CB2"/>
    <w:rsid w:val="007C2344"/>
    <w:rsid w:val="007C27DC"/>
    <w:rsid w:val="007C2E33"/>
    <w:rsid w:val="007C3559"/>
    <w:rsid w:val="007C370A"/>
    <w:rsid w:val="007C3B91"/>
    <w:rsid w:val="007C3E23"/>
    <w:rsid w:val="007C4047"/>
    <w:rsid w:val="007C412E"/>
    <w:rsid w:val="007C4470"/>
    <w:rsid w:val="007C4650"/>
    <w:rsid w:val="007C484B"/>
    <w:rsid w:val="007C48A3"/>
    <w:rsid w:val="007C4B81"/>
    <w:rsid w:val="007C4BD0"/>
    <w:rsid w:val="007C4DB2"/>
    <w:rsid w:val="007C4FE3"/>
    <w:rsid w:val="007C546B"/>
    <w:rsid w:val="007C5B58"/>
    <w:rsid w:val="007C5DF4"/>
    <w:rsid w:val="007C64B5"/>
    <w:rsid w:val="007C682A"/>
    <w:rsid w:val="007C69F6"/>
    <w:rsid w:val="007C6A34"/>
    <w:rsid w:val="007C6C60"/>
    <w:rsid w:val="007C6E58"/>
    <w:rsid w:val="007C6EE1"/>
    <w:rsid w:val="007C6FA0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8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7F0"/>
    <w:rsid w:val="007D5A28"/>
    <w:rsid w:val="007D5C6D"/>
    <w:rsid w:val="007D5CC9"/>
    <w:rsid w:val="007D6620"/>
    <w:rsid w:val="007D68D8"/>
    <w:rsid w:val="007D6944"/>
    <w:rsid w:val="007D6E3A"/>
    <w:rsid w:val="007D6F67"/>
    <w:rsid w:val="007D7362"/>
    <w:rsid w:val="007D7545"/>
    <w:rsid w:val="007D781E"/>
    <w:rsid w:val="007D78E9"/>
    <w:rsid w:val="007E0142"/>
    <w:rsid w:val="007E02FE"/>
    <w:rsid w:val="007E08E8"/>
    <w:rsid w:val="007E0CB4"/>
    <w:rsid w:val="007E0EA6"/>
    <w:rsid w:val="007E0EE8"/>
    <w:rsid w:val="007E0F48"/>
    <w:rsid w:val="007E0FC2"/>
    <w:rsid w:val="007E1331"/>
    <w:rsid w:val="007E1388"/>
    <w:rsid w:val="007E1746"/>
    <w:rsid w:val="007E1C3F"/>
    <w:rsid w:val="007E1E4A"/>
    <w:rsid w:val="007E1F1F"/>
    <w:rsid w:val="007E2566"/>
    <w:rsid w:val="007E25A0"/>
    <w:rsid w:val="007E2854"/>
    <w:rsid w:val="007E2894"/>
    <w:rsid w:val="007E2D99"/>
    <w:rsid w:val="007E2F7E"/>
    <w:rsid w:val="007E2FF3"/>
    <w:rsid w:val="007E3308"/>
    <w:rsid w:val="007E36F5"/>
    <w:rsid w:val="007E37F8"/>
    <w:rsid w:val="007E38C0"/>
    <w:rsid w:val="007E3955"/>
    <w:rsid w:val="007E3977"/>
    <w:rsid w:val="007E3D3D"/>
    <w:rsid w:val="007E45B6"/>
    <w:rsid w:val="007E4B07"/>
    <w:rsid w:val="007E4BF2"/>
    <w:rsid w:val="007E5077"/>
    <w:rsid w:val="007E5255"/>
    <w:rsid w:val="007E52AA"/>
    <w:rsid w:val="007E557A"/>
    <w:rsid w:val="007E55ED"/>
    <w:rsid w:val="007E57BF"/>
    <w:rsid w:val="007E59C0"/>
    <w:rsid w:val="007E5BC6"/>
    <w:rsid w:val="007E6199"/>
    <w:rsid w:val="007E63AD"/>
    <w:rsid w:val="007E652B"/>
    <w:rsid w:val="007E6E02"/>
    <w:rsid w:val="007E6F0D"/>
    <w:rsid w:val="007E6F26"/>
    <w:rsid w:val="007E7272"/>
    <w:rsid w:val="007E7325"/>
    <w:rsid w:val="007E7559"/>
    <w:rsid w:val="007E796C"/>
    <w:rsid w:val="007E7A01"/>
    <w:rsid w:val="007E7E29"/>
    <w:rsid w:val="007E7F7E"/>
    <w:rsid w:val="007F0109"/>
    <w:rsid w:val="007F0573"/>
    <w:rsid w:val="007F0635"/>
    <w:rsid w:val="007F07FF"/>
    <w:rsid w:val="007F09BF"/>
    <w:rsid w:val="007F0A1B"/>
    <w:rsid w:val="007F0B5C"/>
    <w:rsid w:val="007F0ED8"/>
    <w:rsid w:val="007F10D2"/>
    <w:rsid w:val="007F121B"/>
    <w:rsid w:val="007F1778"/>
    <w:rsid w:val="007F181B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AA0"/>
    <w:rsid w:val="007F3E08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55A"/>
    <w:rsid w:val="007F7844"/>
    <w:rsid w:val="007F7B2F"/>
    <w:rsid w:val="007F7B4F"/>
    <w:rsid w:val="007F7E92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764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29"/>
    <w:rsid w:val="00806493"/>
    <w:rsid w:val="0080663D"/>
    <w:rsid w:val="0080673A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4F3"/>
    <w:rsid w:val="008105CD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884"/>
    <w:rsid w:val="00814A5E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30"/>
    <w:rsid w:val="008159F4"/>
    <w:rsid w:val="00815BE1"/>
    <w:rsid w:val="00815C86"/>
    <w:rsid w:val="00816692"/>
    <w:rsid w:val="00816782"/>
    <w:rsid w:val="00816857"/>
    <w:rsid w:val="00816D77"/>
    <w:rsid w:val="00816E95"/>
    <w:rsid w:val="00816F80"/>
    <w:rsid w:val="00817116"/>
    <w:rsid w:val="008173D6"/>
    <w:rsid w:val="0081769C"/>
    <w:rsid w:val="008177BC"/>
    <w:rsid w:val="00817AD0"/>
    <w:rsid w:val="00817E24"/>
    <w:rsid w:val="00817FA0"/>
    <w:rsid w:val="00820065"/>
    <w:rsid w:val="00820553"/>
    <w:rsid w:val="00820573"/>
    <w:rsid w:val="008206DE"/>
    <w:rsid w:val="00820965"/>
    <w:rsid w:val="00820C99"/>
    <w:rsid w:val="00820D18"/>
    <w:rsid w:val="00820DA4"/>
    <w:rsid w:val="00820DCC"/>
    <w:rsid w:val="0082143C"/>
    <w:rsid w:val="008216A7"/>
    <w:rsid w:val="0082188C"/>
    <w:rsid w:val="008218E0"/>
    <w:rsid w:val="00821C9F"/>
    <w:rsid w:val="00821D59"/>
    <w:rsid w:val="008221D4"/>
    <w:rsid w:val="008223BC"/>
    <w:rsid w:val="008223D5"/>
    <w:rsid w:val="0082248C"/>
    <w:rsid w:val="00822663"/>
    <w:rsid w:val="00822BC2"/>
    <w:rsid w:val="00822E0D"/>
    <w:rsid w:val="00823309"/>
    <w:rsid w:val="00823386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548"/>
    <w:rsid w:val="008256A2"/>
    <w:rsid w:val="008256D2"/>
    <w:rsid w:val="00825BF3"/>
    <w:rsid w:val="008261E4"/>
    <w:rsid w:val="00826366"/>
    <w:rsid w:val="00826800"/>
    <w:rsid w:val="00826AC8"/>
    <w:rsid w:val="00826DE7"/>
    <w:rsid w:val="00827207"/>
    <w:rsid w:val="00827300"/>
    <w:rsid w:val="00827638"/>
    <w:rsid w:val="00827735"/>
    <w:rsid w:val="008277E1"/>
    <w:rsid w:val="00827A0C"/>
    <w:rsid w:val="00827BDD"/>
    <w:rsid w:val="00827D68"/>
    <w:rsid w:val="00827DCF"/>
    <w:rsid w:val="00827E60"/>
    <w:rsid w:val="008300E4"/>
    <w:rsid w:val="00830177"/>
    <w:rsid w:val="0083057F"/>
    <w:rsid w:val="0083067E"/>
    <w:rsid w:val="008306FA"/>
    <w:rsid w:val="008307BA"/>
    <w:rsid w:val="00830A33"/>
    <w:rsid w:val="00830E1A"/>
    <w:rsid w:val="00830FD0"/>
    <w:rsid w:val="008313DC"/>
    <w:rsid w:val="008313F3"/>
    <w:rsid w:val="0083172A"/>
    <w:rsid w:val="00831801"/>
    <w:rsid w:val="00831B80"/>
    <w:rsid w:val="00832085"/>
    <w:rsid w:val="008322F7"/>
    <w:rsid w:val="008324D3"/>
    <w:rsid w:val="00832883"/>
    <w:rsid w:val="00832DCF"/>
    <w:rsid w:val="00832EDF"/>
    <w:rsid w:val="00832EE3"/>
    <w:rsid w:val="00832F29"/>
    <w:rsid w:val="00832FBB"/>
    <w:rsid w:val="00833068"/>
    <w:rsid w:val="008330E3"/>
    <w:rsid w:val="0083318A"/>
    <w:rsid w:val="0083331D"/>
    <w:rsid w:val="008333B0"/>
    <w:rsid w:val="00833E3F"/>
    <w:rsid w:val="00833F8C"/>
    <w:rsid w:val="00834449"/>
    <w:rsid w:val="008347AA"/>
    <w:rsid w:val="0083491F"/>
    <w:rsid w:val="00834ADE"/>
    <w:rsid w:val="00834BAE"/>
    <w:rsid w:val="0083534C"/>
    <w:rsid w:val="008354E5"/>
    <w:rsid w:val="008355C0"/>
    <w:rsid w:val="008355F2"/>
    <w:rsid w:val="008356C0"/>
    <w:rsid w:val="008356F0"/>
    <w:rsid w:val="008357E0"/>
    <w:rsid w:val="00835E62"/>
    <w:rsid w:val="0083625E"/>
    <w:rsid w:val="00836416"/>
    <w:rsid w:val="00836497"/>
    <w:rsid w:val="00836AC0"/>
    <w:rsid w:val="00836B9C"/>
    <w:rsid w:val="00836DAD"/>
    <w:rsid w:val="00836E80"/>
    <w:rsid w:val="008371E3"/>
    <w:rsid w:val="0083724C"/>
    <w:rsid w:val="00837579"/>
    <w:rsid w:val="0083767C"/>
    <w:rsid w:val="008377E6"/>
    <w:rsid w:val="0083786E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1FA3"/>
    <w:rsid w:val="0084220C"/>
    <w:rsid w:val="0084225B"/>
    <w:rsid w:val="008422EF"/>
    <w:rsid w:val="00842652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862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EBB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35"/>
    <w:rsid w:val="00852C9C"/>
    <w:rsid w:val="00852EDB"/>
    <w:rsid w:val="00852F06"/>
    <w:rsid w:val="00853388"/>
    <w:rsid w:val="008533CB"/>
    <w:rsid w:val="008536F8"/>
    <w:rsid w:val="0085380A"/>
    <w:rsid w:val="00853F4F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8FB"/>
    <w:rsid w:val="00855918"/>
    <w:rsid w:val="008559C4"/>
    <w:rsid w:val="00856040"/>
    <w:rsid w:val="008560F8"/>
    <w:rsid w:val="0085610B"/>
    <w:rsid w:val="0085633A"/>
    <w:rsid w:val="00856390"/>
    <w:rsid w:val="00856436"/>
    <w:rsid w:val="0085643B"/>
    <w:rsid w:val="0085663D"/>
    <w:rsid w:val="00856704"/>
    <w:rsid w:val="0085695D"/>
    <w:rsid w:val="00856A55"/>
    <w:rsid w:val="00856F27"/>
    <w:rsid w:val="0085736E"/>
    <w:rsid w:val="00857834"/>
    <w:rsid w:val="00857A03"/>
    <w:rsid w:val="00857AAC"/>
    <w:rsid w:val="00857BA0"/>
    <w:rsid w:val="00857F0D"/>
    <w:rsid w:val="008604B0"/>
    <w:rsid w:val="0086050C"/>
    <w:rsid w:val="008606D7"/>
    <w:rsid w:val="008608CB"/>
    <w:rsid w:val="00860EBC"/>
    <w:rsid w:val="00860ECA"/>
    <w:rsid w:val="00860FA4"/>
    <w:rsid w:val="00861836"/>
    <w:rsid w:val="00861928"/>
    <w:rsid w:val="00861967"/>
    <w:rsid w:val="008619B7"/>
    <w:rsid w:val="00861DFB"/>
    <w:rsid w:val="008620A9"/>
    <w:rsid w:val="00862309"/>
    <w:rsid w:val="0086247E"/>
    <w:rsid w:val="008624F6"/>
    <w:rsid w:val="00862581"/>
    <w:rsid w:val="00862A8A"/>
    <w:rsid w:val="00862EE4"/>
    <w:rsid w:val="008630E0"/>
    <w:rsid w:val="008636C0"/>
    <w:rsid w:val="00863BD0"/>
    <w:rsid w:val="008641B4"/>
    <w:rsid w:val="0086428F"/>
    <w:rsid w:val="00864389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5EB0"/>
    <w:rsid w:val="008660C9"/>
    <w:rsid w:val="0086629C"/>
    <w:rsid w:val="00866549"/>
    <w:rsid w:val="00866991"/>
    <w:rsid w:val="00866F94"/>
    <w:rsid w:val="00866FCD"/>
    <w:rsid w:val="0086701D"/>
    <w:rsid w:val="008671A1"/>
    <w:rsid w:val="00867222"/>
    <w:rsid w:val="0086753A"/>
    <w:rsid w:val="00867954"/>
    <w:rsid w:val="008679B5"/>
    <w:rsid w:val="00867E32"/>
    <w:rsid w:val="00870318"/>
    <w:rsid w:val="008703DB"/>
    <w:rsid w:val="00870580"/>
    <w:rsid w:val="00870A6A"/>
    <w:rsid w:val="00870B4B"/>
    <w:rsid w:val="00870CCC"/>
    <w:rsid w:val="00870E4E"/>
    <w:rsid w:val="00870F48"/>
    <w:rsid w:val="00870FAB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E4"/>
    <w:rsid w:val="00874324"/>
    <w:rsid w:val="008744A9"/>
    <w:rsid w:val="00874503"/>
    <w:rsid w:val="00874536"/>
    <w:rsid w:val="00874B54"/>
    <w:rsid w:val="00874C84"/>
    <w:rsid w:val="00874CB4"/>
    <w:rsid w:val="00874E1C"/>
    <w:rsid w:val="00874EE6"/>
    <w:rsid w:val="008751BA"/>
    <w:rsid w:val="00875EF4"/>
    <w:rsid w:val="00875FCB"/>
    <w:rsid w:val="00876442"/>
    <w:rsid w:val="00876526"/>
    <w:rsid w:val="00876876"/>
    <w:rsid w:val="008768BA"/>
    <w:rsid w:val="00876A26"/>
    <w:rsid w:val="00876C86"/>
    <w:rsid w:val="00876CC6"/>
    <w:rsid w:val="00876E06"/>
    <w:rsid w:val="00876F65"/>
    <w:rsid w:val="008773D2"/>
    <w:rsid w:val="0087758E"/>
    <w:rsid w:val="008775E8"/>
    <w:rsid w:val="008776EF"/>
    <w:rsid w:val="0087783B"/>
    <w:rsid w:val="00877935"/>
    <w:rsid w:val="00877BCA"/>
    <w:rsid w:val="00877F05"/>
    <w:rsid w:val="00877F8A"/>
    <w:rsid w:val="00877FAD"/>
    <w:rsid w:val="0088069F"/>
    <w:rsid w:val="00880ABF"/>
    <w:rsid w:val="00880B7B"/>
    <w:rsid w:val="00880CBA"/>
    <w:rsid w:val="00881441"/>
    <w:rsid w:val="00881760"/>
    <w:rsid w:val="00881785"/>
    <w:rsid w:val="00881A7F"/>
    <w:rsid w:val="00881AAB"/>
    <w:rsid w:val="00881C3B"/>
    <w:rsid w:val="00881E13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89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610E"/>
    <w:rsid w:val="0088633F"/>
    <w:rsid w:val="008866A8"/>
    <w:rsid w:val="0088671A"/>
    <w:rsid w:val="00886AC2"/>
    <w:rsid w:val="00886CBA"/>
    <w:rsid w:val="00887048"/>
    <w:rsid w:val="008870E9"/>
    <w:rsid w:val="00887476"/>
    <w:rsid w:val="008876A2"/>
    <w:rsid w:val="0088772E"/>
    <w:rsid w:val="00887DDD"/>
    <w:rsid w:val="00890058"/>
    <w:rsid w:val="008900B3"/>
    <w:rsid w:val="008902C8"/>
    <w:rsid w:val="008907B0"/>
    <w:rsid w:val="00890857"/>
    <w:rsid w:val="00890905"/>
    <w:rsid w:val="00890B07"/>
    <w:rsid w:val="00890EFB"/>
    <w:rsid w:val="008912F2"/>
    <w:rsid w:val="008915AE"/>
    <w:rsid w:val="008917E2"/>
    <w:rsid w:val="008918CF"/>
    <w:rsid w:val="0089195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6F6B"/>
    <w:rsid w:val="00897277"/>
    <w:rsid w:val="008973FD"/>
    <w:rsid w:val="00897795"/>
    <w:rsid w:val="00897798"/>
    <w:rsid w:val="00897B88"/>
    <w:rsid w:val="00897C33"/>
    <w:rsid w:val="00897EF0"/>
    <w:rsid w:val="008A02CC"/>
    <w:rsid w:val="008A043E"/>
    <w:rsid w:val="008A058E"/>
    <w:rsid w:val="008A0A0A"/>
    <w:rsid w:val="008A0A14"/>
    <w:rsid w:val="008A0A3A"/>
    <w:rsid w:val="008A0B30"/>
    <w:rsid w:val="008A0E81"/>
    <w:rsid w:val="008A1181"/>
    <w:rsid w:val="008A1189"/>
    <w:rsid w:val="008A13EE"/>
    <w:rsid w:val="008A1410"/>
    <w:rsid w:val="008A1951"/>
    <w:rsid w:val="008A19B1"/>
    <w:rsid w:val="008A19E1"/>
    <w:rsid w:val="008A1F1C"/>
    <w:rsid w:val="008A1F27"/>
    <w:rsid w:val="008A2385"/>
    <w:rsid w:val="008A2AD0"/>
    <w:rsid w:val="008A2ADA"/>
    <w:rsid w:val="008A2BC7"/>
    <w:rsid w:val="008A330D"/>
    <w:rsid w:val="008A391D"/>
    <w:rsid w:val="008A3B9A"/>
    <w:rsid w:val="008A3E98"/>
    <w:rsid w:val="008A3F84"/>
    <w:rsid w:val="008A40CB"/>
    <w:rsid w:val="008A4356"/>
    <w:rsid w:val="008A4397"/>
    <w:rsid w:val="008A4604"/>
    <w:rsid w:val="008A47F0"/>
    <w:rsid w:val="008A4806"/>
    <w:rsid w:val="008A4960"/>
    <w:rsid w:val="008A4ABA"/>
    <w:rsid w:val="008A4ACB"/>
    <w:rsid w:val="008A4D50"/>
    <w:rsid w:val="008A4DA2"/>
    <w:rsid w:val="008A542C"/>
    <w:rsid w:val="008A582F"/>
    <w:rsid w:val="008A58C8"/>
    <w:rsid w:val="008A5C47"/>
    <w:rsid w:val="008A5C7C"/>
    <w:rsid w:val="008A663B"/>
    <w:rsid w:val="008A681C"/>
    <w:rsid w:val="008A697F"/>
    <w:rsid w:val="008A6A6E"/>
    <w:rsid w:val="008A6B85"/>
    <w:rsid w:val="008A6DEC"/>
    <w:rsid w:val="008A7740"/>
    <w:rsid w:val="008A790A"/>
    <w:rsid w:val="008A790C"/>
    <w:rsid w:val="008A7938"/>
    <w:rsid w:val="008A7ABC"/>
    <w:rsid w:val="008A7B2A"/>
    <w:rsid w:val="008A7C44"/>
    <w:rsid w:val="008A7D7A"/>
    <w:rsid w:val="008A7DA0"/>
    <w:rsid w:val="008A7FD7"/>
    <w:rsid w:val="008B0328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98D"/>
    <w:rsid w:val="008B29BD"/>
    <w:rsid w:val="008B29FD"/>
    <w:rsid w:val="008B2FF0"/>
    <w:rsid w:val="008B3644"/>
    <w:rsid w:val="008B36F0"/>
    <w:rsid w:val="008B386B"/>
    <w:rsid w:val="008B3A33"/>
    <w:rsid w:val="008B3F18"/>
    <w:rsid w:val="008B3FA1"/>
    <w:rsid w:val="008B40B6"/>
    <w:rsid w:val="008B4316"/>
    <w:rsid w:val="008B4606"/>
    <w:rsid w:val="008B48E1"/>
    <w:rsid w:val="008B490D"/>
    <w:rsid w:val="008B4975"/>
    <w:rsid w:val="008B4AA0"/>
    <w:rsid w:val="008B4AE7"/>
    <w:rsid w:val="008B5160"/>
    <w:rsid w:val="008B579A"/>
    <w:rsid w:val="008B5D39"/>
    <w:rsid w:val="008B60E0"/>
    <w:rsid w:val="008B62BC"/>
    <w:rsid w:val="008B69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204"/>
    <w:rsid w:val="008C0846"/>
    <w:rsid w:val="008C0938"/>
    <w:rsid w:val="008C0A20"/>
    <w:rsid w:val="008C0D59"/>
    <w:rsid w:val="008C1031"/>
    <w:rsid w:val="008C11B3"/>
    <w:rsid w:val="008C11BA"/>
    <w:rsid w:val="008C138D"/>
    <w:rsid w:val="008C22AD"/>
    <w:rsid w:val="008C2490"/>
    <w:rsid w:val="008C2E86"/>
    <w:rsid w:val="008C3262"/>
    <w:rsid w:val="008C3327"/>
    <w:rsid w:val="008C3472"/>
    <w:rsid w:val="008C349B"/>
    <w:rsid w:val="008C3510"/>
    <w:rsid w:val="008C3515"/>
    <w:rsid w:val="008C3640"/>
    <w:rsid w:val="008C3676"/>
    <w:rsid w:val="008C36FA"/>
    <w:rsid w:val="008C37D1"/>
    <w:rsid w:val="008C3845"/>
    <w:rsid w:val="008C388F"/>
    <w:rsid w:val="008C3B34"/>
    <w:rsid w:val="008C40F8"/>
    <w:rsid w:val="008C421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597E"/>
    <w:rsid w:val="008C5B70"/>
    <w:rsid w:val="008C656A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E8"/>
    <w:rsid w:val="008D06FF"/>
    <w:rsid w:val="008D09C5"/>
    <w:rsid w:val="008D0D32"/>
    <w:rsid w:val="008D108B"/>
    <w:rsid w:val="008D10DE"/>
    <w:rsid w:val="008D1138"/>
    <w:rsid w:val="008D11F2"/>
    <w:rsid w:val="008D1227"/>
    <w:rsid w:val="008D146A"/>
    <w:rsid w:val="008D1669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BD5"/>
    <w:rsid w:val="008D2C3C"/>
    <w:rsid w:val="008D2EBE"/>
    <w:rsid w:val="008D3080"/>
    <w:rsid w:val="008D32BE"/>
    <w:rsid w:val="008D34D3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13D"/>
    <w:rsid w:val="008D517B"/>
    <w:rsid w:val="008D519D"/>
    <w:rsid w:val="008D51A4"/>
    <w:rsid w:val="008D52D5"/>
    <w:rsid w:val="008D5551"/>
    <w:rsid w:val="008D5DF5"/>
    <w:rsid w:val="008D5FF8"/>
    <w:rsid w:val="008D6387"/>
    <w:rsid w:val="008D6731"/>
    <w:rsid w:val="008D6842"/>
    <w:rsid w:val="008D70C5"/>
    <w:rsid w:val="008D7129"/>
    <w:rsid w:val="008D7235"/>
    <w:rsid w:val="008D7376"/>
    <w:rsid w:val="008D7901"/>
    <w:rsid w:val="008D792B"/>
    <w:rsid w:val="008D7C8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1A2"/>
    <w:rsid w:val="008E1740"/>
    <w:rsid w:val="008E1B3F"/>
    <w:rsid w:val="008E1BFB"/>
    <w:rsid w:val="008E1CAC"/>
    <w:rsid w:val="008E1E2D"/>
    <w:rsid w:val="008E1E70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5215"/>
    <w:rsid w:val="008E56F6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2A"/>
    <w:rsid w:val="008E7165"/>
    <w:rsid w:val="008E716F"/>
    <w:rsid w:val="008E7333"/>
    <w:rsid w:val="008E73E3"/>
    <w:rsid w:val="008E763B"/>
    <w:rsid w:val="008E77FC"/>
    <w:rsid w:val="008E7B9F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D8"/>
    <w:rsid w:val="008F1171"/>
    <w:rsid w:val="008F127A"/>
    <w:rsid w:val="008F14D7"/>
    <w:rsid w:val="008F1724"/>
    <w:rsid w:val="008F1849"/>
    <w:rsid w:val="008F193A"/>
    <w:rsid w:val="008F19DA"/>
    <w:rsid w:val="008F1BB7"/>
    <w:rsid w:val="008F1C78"/>
    <w:rsid w:val="008F1FAA"/>
    <w:rsid w:val="008F2153"/>
    <w:rsid w:val="008F21FC"/>
    <w:rsid w:val="008F227A"/>
    <w:rsid w:val="008F24EA"/>
    <w:rsid w:val="008F273A"/>
    <w:rsid w:val="008F2B62"/>
    <w:rsid w:val="008F2C12"/>
    <w:rsid w:val="008F2CC0"/>
    <w:rsid w:val="008F2D00"/>
    <w:rsid w:val="008F2D95"/>
    <w:rsid w:val="008F3347"/>
    <w:rsid w:val="008F37A2"/>
    <w:rsid w:val="008F391E"/>
    <w:rsid w:val="008F39B8"/>
    <w:rsid w:val="008F3B07"/>
    <w:rsid w:val="008F3B0B"/>
    <w:rsid w:val="008F3DEC"/>
    <w:rsid w:val="008F3F48"/>
    <w:rsid w:val="008F4561"/>
    <w:rsid w:val="008F4C0D"/>
    <w:rsid w:val="008F4DF2"/>
    <w:rsid w:val="008F4FB2"/>
    <w:rsid w:val="008F5072"/>
    <w:rsid w:val="008F5249"/>
    <w:rsid w:val="008F53C2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C19"/>
    <w:rsid w:val="008F6E9C"/>
    <w:rsid w:val="008F6F20"/>
    <w:rsid w:val="008F718C"/>
    <w:rsid w:val="008F7208"/>
    <w:rsid w:val="008F72E5"/>
    <w:rsid w:val="008F779C"/>
    <w:rsid w:val="008F7C0F"/>
    <w:rsid w:val="009000D0"/>
    <w:rsid w:val="009005B7"/>
    <w:rsid w:val="0090088D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63C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4F"/>
    <w:rsid w:val="00903F61"/>
    <w:rsid w:val="00904150"/>
    <w:rsid w:val="0090451C"/>
    <w:rsid w:val="00904593"/>
    <w:rsid w:val="009045AA"/>
    <w:rsid w:val="00904759"/>
    <w:rsid w:val="00904C94"/>
    <w:rsid w:val="00904F2D"/>
    <w:rsid w:val="00905206"/>
    <w:rsid w:val="009052B6"/>
    <w:rsid w:val="00905685"/>
    <w:rsid w:val="00905F9B"/>
    <w:rsid w:val="00906403"/>
    <w:rsid w:val="0090664A"/>
    <w:rsid w:val="009066FA"/>
    <w:rsid w:val="009067EA"/>
    <w:rsid w:val="00906A48"/>
    <w:rsid w:val="00906C2F"/>
    <w:rsid w:val="00906D99"/>
    <w:rsid w:val="00906E6C"/>
    <w:rsid w:val="00906E77"/>
    <w:rsid w:val="00907537"/>
    <w:rsid w:val="00907566"/>
    <w:rsid w:val="009078ED"/>
    <w:rsid w:val="009079E5"/>
    <w:rsid w:val="00907ACA"/>
    <w:rsid w:val="00907B02"/>
    <w:rsid w:val="00907B5F"/>
    <w:rsid w:val="00907E9C"/>
    <w:rsid w:val="009104F8"/>
    <w:rsid w:val="00910B2A"/>
    <w:rsid w:val="00910B30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285"/>
    <w:rsid w:val="009132A6"/>
    <w:rsid w:val="00913317"/>
    <w:rsid w:val="00913447"/>
    <w:rsid w:val="009139D5"/>
    <w:rsid w:val="00913A13"/>
    <w:rsid w:val="00913A2E"/>
    <w:rsid w:val="00913CA5"/>
    <w:rsid w:val="00913E5B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317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B99"/>
    <w:rsid w:val="009210EE"/>
    <w:rsid w:val="00921175"/>
    <w:rsid w:val="009211ED"/>
    <w:rsid w:val="009215D8"/>
    <w:rsid w:val="0092176A"/>
    <w:rsid w:val="00921A3B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0E2"/>
    <w:rsid w:val="009251AD"/>
    <w:rsid w:val="0092564C"/>
    <w:rsid w:val="009256B4"/>
    <w:rsid w:val="00925757"/>
    <w:rsid w:val="009257A1"/>
    <w:rsid w:val="00925969"/>
    <w:rsid w:val="009259B7"/>
    <w:rsid w:val="00925A99"/>
    <w:rsid w:val="00925AFE"/>
    <w:rsid w:val="00925DA5"/>
    <w:rsid w:val="00926247"/>
    <w:rsid w:val="0092655C"/>
    <w:rsid w:val="00926876"/>
    <w:rsid w:val="00926914"/>
    <w:rsid w:val="00926ADA"/>
    <w:rsid w:val="00926D92"/>
    <w:rsid w:val="0092727E"/>
    <w:rsid w:val="00927575"/>
    <w:rsid w:val="009275AF"/>
    <w:rsid w:val="009275B1"/>
    <w:rsid w:val="009279C6"/>
    <w:rsid w:val="00927A69"/>
    <w:rsid w:val="00927B17"/>
    <w:rsid w:val="00927C96"/>
    <w:rsid w:val="00927E3D"/>
    <w:rsid w:val="00927F49"/>
    <w:rsid w:val="00927FC5"/>
    <w:rsid w:val="009300A8"/>
    <w:rsid w:val="009301C1"/>
    <w:rsid w:val="00930349"/>
    <w:rsid w:val="0093034D"/>
    <w:rsid w:val="00930496"/>
    <w:rsid w:val="00930645"/>
    <w:rsid w:val="009306E9"/>
    <w:rsid w:val="00930C13"/>
    <w:rsid w:val="00930CD2"/>
    <w:rsid w:val="00930D60"/>
    <w:rsid w:val="00930E8E"/>
    <w:rsid w:val="0093104B"/>
    <w:rsid w:val="0093105A"/>
    <w:rsid w:val="0093166D"/>
    <w:rsid w:val="009316E9"/>
    <w:rsid w:val="009318F5"/>
    <w:rsid w:val="0093191D"/>
    <w:rsid w:val="00931AF9"/>
    <w:rsid w:val="00931CA3"/>
    <w:rsid w:val="00931CAF"/>
    <w:rsid w:val="00931EA2"/>
    <w:rsid w:val="0093204A"/>
    <w:rsid w:val="00932138"/>
    <w:rsid w:val="0093222F"/>
    <w:rsid w:val="0093250A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275"/>
    <w:rsid w:val="00933437"/>
    <w:rsid w:val="00933C98"/>
    <w:rsid w:val="00933E0D"/>
    <w:rsid w:val="00933E61"/>
    <w:rsid w:val="00933F13"/>
    <w:rsid w:val="0093416E"/>
    <w:rsid w:val="0093418F"/>
    <w:rsid w:val="00934612"/>
    <w:rsid w:val="00934A20"/>
    <w:rsid w:val="00934B50"/>
    <w:rsid w:val="00934C60"/>
    <w:rsid w:val="00934E6B"/>
    <w:rsid w:val="00934F99"/>
    <w:rsid w:val="009350DA"/>
    <w:rsid w:val="009352DC"/>
    <w:rsid w:val="00935441"/>
    <w:rsid w:val="0093565D"/>
    <w:rsid w:val="00935D1B"/>
    <w:rsid w:val="00935E54"/>
    <w:rsid w:val="00936114"/>
    <w:rsid w:val="0093614C"/>
    <w:rsid w:val="0093614D"/>
    <w:rsid w:val="009364A9"/>
    <w:rsid w:val="009364CB"/>
    <w:rsid w:val="00936563"/>
    <w:rsid w:val="009366EC"/>
    <w:rsid w:val="00936742"/>
    <w:rsid w:val="00936764"/>
    <w:rsid w:val="00936856"/>
    <w:rsid w:val="00936896"/>
    <w:rsid w:val="00936B42"/>
    <w:rsid w:val="00936DA4"/>
    <w:rsid w:val="0093702E"/>
    <w:rsid w:val="009370F1"/>
    <w:rsid w:val="009372E2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819"/>
    <w:rsid w:val="00941A1A"/>
    <w:rsid w:val="00941C0E"/>
    <w:rsid w:val="00941C44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B70"/>
    <w:rsid w:val="00942D81"/>
    <w:rsid w:val="0094331A"/>
    <w:rsid w:val="0094336C"/>
    <w:rsid w:val="00943875"/>
    <w:rsid w:val="00943905"/>
    <w:rsid w:val="00943D11"/>
    <w:rsid w:val="0094402A"/>
    <w:rsid w:val="00944032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1D9"/>
    <w:rsid w:val="00946483"/>
    <w:rsid w:val="00946A27"/>
    <w:rsid w:val="00946BC6"/>
    <w:rsid w:val="00946ED5"/>
    <w:rsid w:val="00946F4A"/>
    <w:rsid w:val="00947000"/>
    <w:rsid w:val="00947068"/>
    <w:rsid w:val="00947118"/>
    <w:rsid w:val="009472C5"/>
    <w:rsid w:val="009474B2"/>
    <w:rsid w:val="0094785F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792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681"/>
    <w:rsid w:val="00952B2F"/>
    <w:rsid w:val="00952C20"/>
    <w:rsid w:val="00952CB8"/>
    <w:rsid w:val="0095322E"/>
    <w:rsid w:val="009534DE"/>
    <w:rsid w:val="00953E73"/>
    <w:rsid w:val="0095400B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4D8B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800"/>
    <w:rsid w:val="00957A07"/>
    <w:rsid w:val="00957AF4"/>
    <w:rsid w:val="00957DFF"/>
    <w:rsid w:val="00960095"/>
    <w:rsid w:val="00960108"/>
    <w:rsid w:val="009607FF"/>
    <w:rsid w:val="00960996"/>
    <w:rsid w:val="00960C55"/>
    <w:rsid w:val="00960F40"/>
    <w:rsid w:val="00960F6F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3F0C"/>
    <w:rsid w:val="00964132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6485"/>
    <w:rsid w:val="009664B0"/>
    <w:rsid w:val="009664C6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EDA"/>
    <w:rsid w:val="00970FBB"/>
    <w:rsid w:val="00970FF0"/>
    <w:rsid w:val="009711CD"/>
    <w:rsid w:val="00971320"/>
    <w:rsid w:val="00971443"/>
    <w:rsid w:val="00971536"/>
    <w:rsid w:val="00971637"/>
    <w:rsid w:val="009718E9"/>
    <w:rsid w:val="009718F2"/>
    <w:rsid w:val="009719E5"/>
    <w:rsid w:val="00971ADF"/>
    <w:rsid w:val="00971B29"/>
    <w:rsid w:val="00971E29"/>
    <w:rsid w:val="00971FE0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D9"/>
    <w:rsid w:val="009761A4"/>
    <w:rsid w:val="009768BC"/>
    <w:rsid w:val="00976938"/>
    <w:rsid w:val="00976BD4"/>
    <w:rsid w:val="009773C3"/>
    <w:rsid w:val="009775F0"/>
    <w:rsid w:val="009777C5"/>
    <w:rsid w:val="0097784A"/>
    <w:rsid w:val="00977DD0"/>
    <w:rsid w:val="00980645"/>
    <w:rsid w:val="00980BC6"/>
    <w:rsid w:val="00980EB8"/>
    <w:rsid w:val="009811C2"/>
    <w:rsid w:val="009813DD"/>
    <w:rsid w:val="00981771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34A"/>
    <w:rsid w:val="0098440D"/>
    <w:rsid w:val="0098449A"/>
    <w:rsid w:val="00984AC4"/>
    <w:rsid w:val="00984F31"/>
    <w:rsid w:val="009850E4"/>
    <w:rsid w:val="0098532D"/>
    <w:rsid w:val="0098547B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67D"/>
    <w:rsid w:val="0098773F"/>
    <w:rsid w:val="00987969"/>
    <w:rsid w:val="009879A2"/>
    <w:rsid w:val="00987EDC"/>
    <w:rsid w:val="00990199"/>
    <w:rsid w:val="00990351"/>
    <w:rsid w:val="009904EB"/>
    <w:rsid w:val="00990571"/>
    <w:rsid w:val="00990843"/>
    <w:rsid w:val="00990A5D"/>
    <w:rsid w:val="00990A60"/>
    <w:rsid w:val="00990C0D"/>
    <w:rsid w:val="00990D60"/>
    <w:rsid w:val="0099101E"/>
    <w:rsid w:val="00991141"/>
    <w:rsid w:val="0099147D"/>
    <w:rsid w:val="00991666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B60"/>
    <w:rsid w:val="00994DBB"/>
    <w:rsid w:val="009950D9"/>
    <w:rsid w:val="0099538F"/>
    <w:rsid w:val="00995407"/>
    <w:rsid w:val="009956A1"/>
    <w:rsid w:val="0099585F"/>
    <w:rsid w:val="00995B88"/>
    <w:rsid w:val="00995E57"/>
    <w:rsid w:val="009961CB"/>
    <w:rsid w:val="00996ADA"/>
    <w:rsid w:val="00996B9A"/>
    <w:rsid w:val="00996BAF"/>
    <w:rsid w:val="00996EDA"/>
    <w:rsid w:val="00996EDF"/>
    <w:rsid w:val="009973DE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356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E3F"/>
    <w:rsid w:val="009A303C"/>
    <w:rsid w:val="009A3143"/>
    <w:rsid w:val="009A3333"/>
    <w:rsid w:val="009A3387"/>
    <w:rsid w:val="009A35F2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F4"/>
    <w:rsid w:val="009A52C0"/>
    <w:rsid w:val="009A5729"/>
    <w:rsid w:val="009A57AE"/>
    <w:rsid w:val="009A5844"/>
    <w:rsid w:val="009A59EF"/>
    <w:rsid w:val="009A5B8A"/>
    <w:rsid w:val="009A5B9C"/>
    <w:rsid w:val="009A5F04"/>
    <w:rsid w:val="009A616F"/>
    <w:rsid w:val="009A6189"/>
    <w:rsid w:val="009A66C8"/>
    <w:rsid w:val="009A69D7"/>
    <w:rsid w:val="009A6B75"/>
    <w:rsid w:val="009A6F7C"/>
    <w:rsid w:val="009A71E9"/>
    <w:rsid w:val="009A795F"/>
    <w:rsid w:val="009A796D"/>
    <w:rsid w:val="009A797F"/>
    <w:rsid w:val="009A7EF8"/>
    <w:rsid w:val="009B0006"/>
    <w:rsid w:val="009B0351"/>
    <w:rsid w:val="009B0357"/>
    <w:rsid w:val="009B0674"/>
    <w:rsid w:val="009B06A3"/>
    <w:rsid w:val="009B073D"/>
    <w:rsid w:val="009B094C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4212"/>
    <w:rsid w:val="009B4542"/>
    <w:rsid w:val="009B4543"/>
    <w:rsid w:val="009B4AE8"/>
    <w:rsid w:val="009B4B7C"/>
    <w:rsid w:val="009B4BCC"/>
    <w:rsid w:val="009B4CD9"/>
    <w:rsid w:val="009B4F6A"/>
    <w:rsid w:val="009B50AA"/>
    <w:rsid w:val="009B50DF"/>
    <w:rsid w:val="009B52A9"/>
    <w:rsid w:val="009B547B"/>
    <w:rsid w:val="009B5520"/>
    <w:rsid w:val="009B55E4"/>
    <w:rsid w:val="009B5827"/>
    <w:rsid w:val="009B5A16"/>
    <w:rsid w:val="009B5A9F"/>
    <w:rsid w:val="009B5C48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69E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DCD"/>
    <w:rsid w:val="009C2148"/>
    <w:rsid w:val="009C22C3"/>
    <w:rsid w:val="009C23BF"/>
    <w:rsid w:val="009C2979"/>
    <w:rsid w:val="009C2ED0"/>
    <w:rsid w:val="009C2EE4"/>
    <w:rsid w:val="009C2F0A"/>
    <w:rsid w:val="009C2F19"/>
    <w:rsid w:val="009C32E4"/>
    <w:rsid w:val="009C3317"/>
    <w:rsid w:val="009C356A"/>
    <w:rsid w:val="009C3691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26"/>
    <w:rsid w:val="009C5172"/>
    <w:rsid w:val="009C5416"/>
    <w:rsid w:val="009C5719"/>
    <w:rsid w:val="009C57F3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390"/>
    <w:rsid w:val="009C77C7"/>
    <w:rsid w:val="009C7B8B"/>
    <w:rsid w:val="009C7D6E"/>
    <w:rsid w:val="009C7DC1"/>
    <w:rsid w:val="009C7F3F"/>
    <w:rsid w:val="009D0124"/>
    <w:rsid w:val="009D02F5"/>
    <w:rsid w:val="009D0338"/>
    <w:rsid w:val="009D06C2"/>
    <w:rsid w:val="009D06F0"/>
    <w:rsid w:val="009D072D"/>
    <w:rsid w:val="009D07F9"/>
    <w:rsid w:val="009D0CFC"/>
    <w:rsid w:val="009D0D76"/>
    <w:rsid w:val="009D0F02"/>
    <w:rsid w:val="009D13C9"/>
    <w:rsid w:val="009D16A3"/>
    <w:rsid w:val="009D16A9"/>
    <w:rsid w:val="009D17FD"/>
    <w:rsid w:val="009D1B42"/>
    <w:rsid w:val="009D1BA4"/>
    <w:rsid w:val="009D1E86"/>
    <w:rsid w:val="009D1E98"/>
    <w:rsid w:val="009D21AB"/>
    <w:rsid w:val="009D224D"/>
    <w:rsid w:val="009D2335"/>
    <w:rsid w:val="009D236F"/>
    <w:rsid w:val="009D23AB"/>
    <w:rsid w:val="009D24A9"/>
    <w:rsid w:val="009D2A46"/>
    <w:rsid w:val="009D2B91"/>
    <w:rsid w:val="009D2E0E"/>
    <w:rsid w:val="009D2EBD"/>
    <w:rsid w:val="009D2FA2"/>
    <w:rsid w:val="009D3359"/>
    <w:rsid w:val="009D33F1"/>
    <w:rsid w:val="009D3477"/>
    <w:rsid w:val="009D37A0"/>
    <w:rsid w:val="009D3A1D"/>
    <w:rsid w:val="009D3BFA"/>
    <w:rsid w:val="009D3D96"/>
    <w:rsid w:val="009D3EBC"/>
    <w:rsid w:val="009D44A4"/>
    <w:rsid w:val="009D4607"/>
    <w:rsid w:val="009D49E7"/>
    <w:rsid w:val="009D4E93"/>
    <w:rsid w:val="009D52B2"/>
    <w:rsid w:val="009D53A2"/>
    <w:rsid w:val="009D55BE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204"/>
    <w:rsid w:val="009D646F"/>
    <w:rsid w:val="009D6669"/>
    <w:rsid w:val="009D6B8A"/>
    <w:rsid w:val="009D6BA3"/>
    <w:rsid w:val="009D6FBE"/>
    <w:rsid w:val="009D7190"/>
    <w:rsid w:val="009D72D0"/>
    <w:rsid w:val="009D7357"/>
    <w:rsid w:val="009D73C5"/>
    <w:rsid w:val="009D7822"/>
    <w:rsid w:val="009D7AFC"/>
    <w:rsid w:val="009D7C7F"/>
    <w:rsid w:val="009D7E54"/>
    <w:rsid w:val="009D7ED9"/>
    <w:rsid w:val="009E00D0"/>
    <w:rsid w:val="009E023A"/>
    <w:rsid w:val="009E02D0"/>
    <w:rsid w:val="009E0642"/>
    <w:rsid w:val="009E06E8"/>
    <w:rsid w:val="009E0A4C"/>
    <w:rsid w:val="009E0ADA"/>
    <w:rsid w:val="009E1314"/>
    <w:rsid w:val="009E13EE"/>
    <w:rsid w:val="009E14B8"/>
    <w:rsid w:val="009E1521"/>
    <w:rsid w:val="009E1849"/>
    <w:rsid w:val="009E18DA"/>
    <w:rsid w:val="009E19A2"/>
    <w:rsid w:val="009E1A12"/>
    <w:rsid w:val="009E1E09"/>
    <w:rsid w:val="009E1E56"/>
    <w:rsid w:val="009E222D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E93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C0E"/>
    <w:rsid w:val="009E4E6E"/>
    <w:rsid w:val="009E518E"/>
    <w:rsid w:val="009E53A0"/>
    <w:rsid w:val="009E53D1"/>
    <w:rsid w:val="009E547E"/>
    <w:rsid w:val="009E5613"/>
    <w:rsid w:val="009E57C9"/>
    <w:rsid w:val="009E593B"/>
    <w:rsid w:val="009E5BC7"/>
    <w:rsid w:val="009E5BE8"/>
    <w:rsid w:val="009E5E4F"/>
    <w:rsid w:val="009E6517"/>
    <w:rsid w:val="009E689A"/>
    <w:rsid w:val="009E6E69"/>
    <w:rsid w:val="009E70F5"/>
    <w:rsid w:val="009E72AC"/>
    <w:rsid w:val="009E7844"/>
    <w:rsid w:val="009E7A6A"/>
    <w:rsid w:val="009F0325"/>
    <w:rsid w:val="009F0516"/>
    <w:rsid w:val="009F09AA"/>
    <w:rsid w:val="009F0C6E"/>
    <w:rsid w:val="009F163B"/>
    <w:rsid w:val="009F16D6"/>
    <w:rsid w:val="009F1971"/>
    <w:rsid w:val="009F1A2E"/>
    <w:rsid w:val="009F1D38"/>
    <w:rsid w:val="009F2321"/>
    <w:rsid w:val="009F2572"/>
    <w:rsid w:val="009F2598"/>
    <w:rsid w:val="009F2D04"/>
    <w:rsid w:val="009F30F2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40F"/>
    <w:rsid w:val="00A008DB"/>
    <w:rsid w:val="00A00A32"/>
    <w:rsid w:val="00A00C30"/>
    <w:rsid w:val="00A00D62"/>
    <w:rsid w:val="00A00DCF"/>
    <w:rsid w:val="00A00E6D"/>
    <w:rsid w:val="00A01166"/>
    <w:rsid w:val="00A01CC8"/>
    <w:rsid w:val="00A01FC5"/>
    <w:rsid w:val="00A02580"/>
    <w:rsid w:val="00A0276E"/>
    <w:rsid w:val="00A02794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14"/>
    <w:rsid w:val="00A04683"/>
    <w:rsid w:val="00A049D1"/>
    <w:rsid w:val="00A04BAD"/>
    <w:rsid w:val="00A04BEC"/>
    <w:rsid w:val="00A04C9E"/>
    <w:rsid w:val="00A04EF5"/>
    <w:rsid w:val="00A0501E"/>
    <w:rsid w:val="00A054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4C"/>
    <w:rsid w:val="00A079AA"/>
    <w:rsid w:val="00A07E72"/>
    <w:rsid w:val="00A07E77"/>
    <w:rsid w:val="00A10021"/>
    <w:rsid w:val="00A10511"/>
    <w:rsid w:val="00A105D8"/>
    <w:rsid w:val="00A10882"/>
    <w:rsid w:val="00A10C23"/>
    <w:rsid w:val="00A111D0"/>
    <w:rsid w:val="00A11365"/>
    <w:rsid w:val="00A1138C"/>
    <w:rsid w:val="00A120A3"/>
    <w:rsid w:val="00A12319"/>
    <w:rsid w:val="00A123A3"/>
    <w:rsid w:val="00A12599"/>
    <w:rsid w:val="00A12788"/>
    <w:rsid w:val="00A128BE"/>
    <w:rsid w:val="00A12B84"/>
    <w:rsid w:val="00A12C91"/>
    <w:rsid w:val="00A12F72"/>
    <w:rsid w:val="00A13477"/>
    <w:rsid w:val="00A134D3"/>
    <w:rsid w:val="00A13797"/>
    <w:rsid w:val="00A13930"/>
    <w:rsid w:val="00A13B8B"/>
    <w:rsid w:val="00A13DBA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0F"/>
    <w:rsid w:val="00A16798"/>
    <w:rsid w:val="00A16DDE"/>
    <w:rsid w:val="00A16E87"/>
    <w:rsid w:val="00A16F53"/>
    <w:rsid w:val="00A1705A"/>
    <w:rsid w:val="00A1752C"/>
    <w:rsid w:val="00A177A0"/>
    <w:rsid w:val="00A177DB"/>
    <w:rsid w:val="00A17CC6"/>
    <w:rsid w:val="00A20217"/>
    <w:rsid w:val="00A2047E"/>
    <w:rsid w:val="00A2051E"/>
    <w:rsid w:val="00A205FD"/>
    <w:rsid w:val="00A20652"/>
    <w:rsid w:val="00A20844"/>
    <w:rsid w:val="00A208B8"/>
    <w:rsid w:val="00A20B88"/>
    <w:rsid w:val="00A20DDD"/>
    <w:rsid w:val="00A20EF5"/>
    <w:rsid w:val="00A211C7"/>
    <w:rsid w:val="00A215EB"/>
    <w:rsid w:val="00A21650"/>
    <w:rsid w:val="00A2178A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55F"/>
    <w:rsid w:val="00A248FB"/>
    <w:rsid w:val="00A249C2"/>
    <w:rsid w:val="00A24AC0"/>
    <w:rsid w:val="00A24C52"/>
    <w:rsid w:val="00A24D55"/>
    <w:rsid w:val="00A24E1B"/>
    <w:rsid w:val="00A24EA0"/>
    <w:rsid w:val="00A24ED9"/>
    <w:rsid w:val="00A24F3D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E5"/>
    <w:rsid w:val="00A266B8"/>
    <w:rsid w:val="00A26809"/>
    <w:rsid w:val="00A26A22"/>
    <w:rsid w:val="00A26E90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B0"/>
    <w:rsid w:val="00A30AC6"/>
    <w:rsid w:val="00A30D01"/>
    <w:rsid w:val="00A30DE2"/>
    <w:rsid w:val="00A30EBE"/>
    <w:rsid w:val="00A30ECB"/>
    <w:rsid w:val="00A3103F"/>
    <w:rsid w:val="00A3120F"/>
    <w:rsid w:val="00A31285"/>
    <w:rsid w:val="00A313EF"/>
    <w:rsid w:val="00A316CC"/>
    <w:rsid w:val="00A317AC"/>
    <w:rsid w:val="00A317C5"/>
    <w:rsid w:val="00A31842"/>
    <w:rsid w:val="00A31E4B"/>
    <w:rsid w:val="00A31E64"/>
    <w:rsid w:val="00A31F3C"/>
    <w:rsid w:val="00A320D2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960"/>
    <w:rsid w:val="00A339EF"/>
    <w:rsid w:val="00A33C1A"/>
    <w:rsid w:val="00A34132"/>
    <w:rsid w:val="00A342CD"/>
    <w:rsid w:val="00A34333"/>
    <w:rsid w:val="00A34CD1"/>
    <w:rsid w:val="00A35006"/>
    <w:rsid w:val="00A3514A"/>
    <w:rsid w:val="00A353C9"/>
    <w:rsid w:val="00A355A3"/>
    <w:rsid w:val="00A356CF"/>
    <w:rsid w:val="00A359C4"/>
    <w:rsid w:val="00A35C47"/>
    <w:rsid w:val="00A35E33"/>
    <w:rsid w:val="00A36053"/>
    <w:rsid w:val="00A3619F"/>
    <w:rsid w:val="00A36327"/>
    <w:rsid w:val="00A363B6"/>
    <w:rsid w:val="00A364EA"/>
    <w:rsid w:val="00A367EF"/>
    <w:rsid w:val="00A36AE9"/>
    <w:rsid w:val="00A36B48"/>
    <w:rsid w:val="00A36CC5"/>
    <w:rsid w:val="00A36D8E"/>
    <w:rsid w:val="00A372CC"/>
    <w:rsid w:val="00A37432"/>
    <w:rsid w:val="00A3764D"/>
    <w:rsid w:val="00A377C2"/>
    <w:rsid w:val="00A37A10"/>
    <w:rsid w:val="00A37B8C"/>
    <w:rsid w:val="00A37DEC"/>
    <w:rsid w:val="00A37EDA"/>
    <w:rsid w:val="00A402BC"/>
    <w:rsid w:val="00A40346"/>
    <w:rsid w:val="00A40535"/>
    <w:rsid w:val="00A405B1"/>
    <w:rsid w:val="00A407AE"/>
    <w:rsid w:val="00A408D6"/>
    <w:rsid w:val="00A40959"/>
    <w:rsid w:val="00A40C44"/>
    <w:rsid w:val="00A40D15"/>
    <w:rsid w:val="00A411E1"/>
    <w:rsid w:val="00A41233"/>
    <w:rsid w:val="00A4131B"/>
    <w:rsid w:val="00A416C2"/>
    <w:rsid w:val="00A418FF"/>
    <w:rsid w:val="00A41A22"/>
    <w:rsid w:val="00A41CBE"/>
    <w:rsid w:val="00A4215F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06"/>
    <w:rsid w:val="00A478FF"/>
    <w:rsid w:val="00A4793F"/>
    <w:rsid w:val="00A47991"/>
    <w:rsid w:val="00A4799C"/>
    <w:rsid w:val="00A47A42"/>
    <w:rsid w:val="00A47F33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1E6B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3AB"/>
    <w:rsid w:val="00A535B8"/>
    <w:rsid w:val="00A537C9"/>
    <w:rsid w:val="00A53860"/>
    <w:rsid w:val="00A53BC7"/>
    <w:rsid w:val="00A53EEB"/>
    <w:rsid w:val="00A544A5"/>
    <w:rsid w:val="00A545FC"/>
    <w:rsid w:val="00A549F6"/>
    <w:rsid w:val="00A54BD9"/>
    <w:rsid w:val="00A55468"/>
    <w:rsid w:val="00A556AC"/>
    <w:rsid w:val="00A557D8"/>
    <w:rsid w:val="00A55C0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264"/>
    <w:rsid w:val="00A572C8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1009"/>
    <w:rsid w:val="00A612DB"/>
    <w:rsid w:val="00A6145B"/>
    <w:rsid w:val="00A614F2"/>
    <w:rsid w:val="00A6150B"/>
    <w:rsid w:val="00A6196A"/>
    <w:rsid w:val="00A6197E"/>
    <w:rsid w:val="00A61E90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7A"/>
    <w:rsid w:val="00A632D4"/>
    <w:rsid w:val="00A6383A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6FF"/>
    <w:rsid w:val="00A64BA3"/>
    <w:rsid w:val="00A64C14"/>
    <w:rsid w:val="00A64D76"/>
    <w:rsid w:val="00A64DE3"/>
    <w:rsid w:val="00A64EBA"/>
    <w:rsid w:val="00A650BB"/>
    <w:rsid w:val="00A65485"/>
    <w:rsid w:val="00A655FD"/>
    <w:rsid w:val="00A657C7"/>
    <w:rsid w:val="00A65830"/>
    <w:rsid w:val="00A65AAD"/>
    <w:rsid w:val="00A65B4B"/>
    <w:rsid w:val="00A65C6A"/>
    <w:rsid w:val="00A65DEF"/>
    <w:rsid w:val="00A6601F"/>
    <w:rsid w:val="00A66327"/>
    <w:rsid w:val="00A66386"/>
    <w:rsid w:val="00A66402"/>
    <w:rsid w:val="00A665DB"/>
    <w:rsid w:val="00A667A8"/>
    <w:rsid w:val="00A66A84"/>
    <w:rsid w:val="00A673CC"/>
    <w:rsid w:val="00A675AF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96C"/>
    <w:rsid w:val="00A70A73"/>
    <w:rsid w:val="00A70DC8"/>
    <w:rsid w:val="00A7105F"/>
    <w:rsid w:val="00A71266"/>
    <w:rsid w:val="00A71294"/>
    <w:rsid w:val="00A7144D"/>
    <w:rsid w:val="00A71576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2FE1"/>
    <w:rsid w:val="00A73328"/>
    <w:rsid w:val="00A73BFF"/>
    <w:rsid w:val="00A73C6E"/>
    <w:rsid w:val="00A74461"/>
    <w:rsid w:val="00A74C42"/>
    <w:rsid w:val="00A74F12"/>
    <w:rsid w:val="00A74F6C"/>
    <w:rsid w:val="00A75017"/>
    <w:rsid w:val="00A7522F"/>
    <w:rsid w:val="00A75709"/>
    <w:rsid w:val="00A75B25"/>
    <w:rsid w:val="00A75EA1"/>
    <w:rsid w:val="00A7655A"/>
    <w:rsid w:val="00A7659B"/>
    <w:rsid w:val="00A765E1"/>
    <w:rsid w:val="00A7673D"/>
    <w:rsid w:val="00A7684E"/>
    <w:rsid w:val="00A7697C"/>
    <w:rsid w:val="00A769FD"/>
    <w:rsid w:val="00A76C63"/>
    <w:rsid w:val="00A76D04"/>
    <w:rsid w:val="00A7733D"/>
    <w:rsid w:val="00A773A8"/>
    <w:rsid w:val="00A775F6"/>
    <w:rsid w:val="00A77662"/>
    <w:rsid w:val="00A7769B"/>
    <w:rsid w:val="00A77826"/>
    <w:rsid w:val="00A77A3B"/>
    <w:rsid w:val="00A77E24"/>
    <w:rsid w:val="00A77E54"/>
    <w:rsid w:val="00A77F73"/>
    <w:rsid w:val="00A8022C"/>
    <w:rsid w:val="00A80ABD"/>
    <w:rsid w:val="00A810FC"/>
    <w:rsid w:val="00A81142"/>
    <w:rsid w:val="00A8134D"/>
    <w:rsid w:val="00A8138B"/>
    <w:rsid w:val="00A81955"/>
    <w:rsid w:val="00A81962"/>
    <w:rsid w:val="00A81995"/>
    <w:rsid w:val="00A81C68"/>
    <w:rsid w:val="00A81D43"/>
    <w:rsid w:val="00A82122"/>
    <w:rsid w:val="00A8221E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88E"/>
    <w:rsid w:val="00A85B15"/>
    <w:rsid w:val="00A85BDE"/>
    <w:rsid w:val="00A86126"/>
    <w:rsid w:val="00A861C2"/>
    <w:rsid w:val="00A86299"/>
    <w:rsid w:val="00A86378"/>
    <w:rsid w:val="00A863CA"/>
    <w:rsid w:val="00A8642A"/>
    <w:rsid w:val="00A865E7"/>
    <w:rsid w:val="00A866E3"/>
    <w:rsid w:val="00A86C1B"/>
    <w:rsid w:val="00A86D9A"/>
    <w:rsid w:val="00A871AB"/>
    <w:rsid w:val="00A872CD"/>
    <w:rsid w:val="00A876A6"/>
    <w:rsid w:val="00A876A9"/>
    <w:rsid w:val="00A87A31"/>
    <w:rsid w:val="00A87AB5"/>
    <w:rsid w:val="00A87C54"/>
    <w:rsid w:val="00A87F7F"/>
    <w:rsid w:val="00A90123"/>
    <w:rsid w:val="00A90310"/>
    <w:rsid w:val="00A90483"/>
    <w:rsid w:val="00A904BB"/>
    <w:rsid w:val="00A90552"/>
    <w:rsid w:val="00A90806"/>
    <w:rsid w:val="00A909E5"/>
    <w:rsid w:val="00A909F1"/>
    <w:rsid w:val="00A90AAB"/>
    <w:rsid w:val="00A910EB"/>
    <w:rsid w:val="00A910EE"/>
    <w:rsid w:val="00A91134"/>
    <w:rsid w:val="00A91492"/>
    <w:rsid w:val="00A917C3"/>
    <w:rsid w:val="00A918AF"/>
    <w:rsid w:val="00A91A85"/>
    <w:rsid w:val="00A9203E"/>
    <w:rsid w:val="00A920BE"/>
    <w:rsid w:val="00A9236F"/>
    <w:rsid w:val="00A923F9"/>
    <w:rsid w:val="00A92482"/>
    <w:rsid w:val="00A924B6"/>
    <w:rsid w:val="00A92827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B76"/>
    <w:rsid w:val="00A93C6B"/>
    <w:rsid w:val="00A94072"/>
    <w:rsid w:val="00A940FD"/>
    <w:rsid w:val="00A94178"/>
    <w:rsid w:val="00A941C8"/>
    <w:rsid w:val="00A943AC"/>
    <w:rsid w:val="00A944AB"/>
    <w:rsid w:val="00A9453E"/>
    <w:rsid w:val="00A94656"/>
    <w:rsid w:val="00A947D5"/>
    <w:rsid w:val="00A94946"/>
    <w:rsid w:val="00A94AB0"/>
    <w:rsid w:val="00A94E9D"/>
    <w:rsid w:val="00A9523E"/>
    <w:rsid w:val="00A954BA"/>
    <w:rsid w:val="00A95654"/>
    <w:rsid w:val="00A956FD"/>
    <w:rsid w:val="00A95D86"/>
    <w:rsid w:val="00A96059"/>
    <w:rsid w:val="00A96220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660"/>
    <w:rsid w:val="00AA095F"/>
    <w:rsid w:val="00AA0CAD"/>
    <w:rsid w:val="00AA0F76"/>
    <w:rsid w:val="00AA1332"/>
    <w:rsid w:val="00AA15B2"/>
    <w:rsid w:val="00AA16AE"/>
    <w:rsid w:val="00AA188A"/>
    <w:rsid w:val="00AA1A60"/>
    <w:rsid w:val="00AA1C1B"/>
    <w:rsid w:val="00AA1EBE"/>
    <w:rsid w:val="00AA22BB"/>
    <w:rsid w:val="00AA2425"/>
    <w:rsid w:val="00AA2552"/>
    <w:rsid w:val="00AA2629"/>
    <w:rsid w:val="00AA2756"/>
    <w:rsid w:val="00AA2987"/>
    <w:rsid w:val="00AA2C52"/>
    <w:rsid w:val="00AA2EA7"/>
    <w:rsid w:val="00AA304B"/>
    <w:rsid w:val="00AA39DF"/>
    <w:rsid w:val="00AA3B6C"/>
    <w:rsid w:val="00AA3DB8"/>
    <w:rsid w:val="00AA425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6D75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3A5"/>
    <w:rsid w:val="00AB0433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206E"/>
    <w:rsid w:val="00AB25DF"/>
    <w:rsid w:val="00AB276E"/>
    <w:rsid w:val="00AB27EF"/>
    <w:rsid w:val="00AB28FF"/>
    <w:rsid w:val="00AB2AC7"/>
    <w:rsid w:val="00AB2F1C"/>
    <w:rsid w:val="00AB32B7"/>
    <w:rsid w:val="00AB3450"/>
    <w:rsid w:val="00AB37FC"/>
    <w:rsid w:val="00AB39B8"/>
    <w:rsid w:val="00AB3FD8"/>
    <w:rsid w:val="00AB3FF7"/>
    <w:rsid w:val="00AB4279"/>
    <w:rsid w:val="00AB460C"/>
    <w:rsid w:val="00AB479E"/>
    <w:rsid w:val="00AB48CA"/>
    <w:rsid w:val="00AB498A"/>
    <w:rsid w:val="00AB4998"/>
    <w:rsid w:val="00AB4ACF"/>
    <w:rsid w:val="00AB4C6A"/>
    <w:rsid w:val="00AB51C7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E92"/>
    <w:rsid w:val="00AB70A2"/>
    <w:rsid w:val="00AB73AF"/>
    <w:rsid w:val="00AB76FA"/>
    <w:rsid w:val="00AB77AF"/>
    <w:rsid w:val="00AB7AC3"/>
    <w:rsid w:val="00AB7B13"/>
    <w:rsid w:val="00AB7B70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1C"/>
    <w:rsid w:val="00AC1A93"/>
    <w:rsid w:val="00AC21EF"/>
    <w:rsid w:val="00AC2252"/>
    <w:rsid w:val="00AC238E"/>
    <w:rsid w:val="00AC2CEE"/>
    <w:rsid w:val="00AC2ED0"/>
    <w:rsid w:val="00AC3074"/>
    <w:rsid w:val="00AC318B"/>
    <w:rsid w:val="00AC3265"/>
    <w:rsid w:val="00AC3592"/>
    <w:rsid w:val="00AC3860"/>
    <w:rsid w:val="00AC3C4A"/>
    <w:rsid w:val="00AC3CCD"/>
    <w:rsid w:val="00AC3D06"/>
    <w:rsid w:val="00AC465A"/>
    <w:rsid w:val="00AC4686"/>
    <w:rsid w:val="00AC47D8"/>
    <w:rsid w:val="00AC47F2"/>
    <w:rsid w:val="00AC498C"/>
    <w:rsid w:val="00AC4997"/>
    <w:rsid w:val="00AC4C30"/>
    <w:rsid w:val="00AC4DA3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591"/>
    <w:rsid w:val="00AD0C61"/>
    <w:rsid w:val="00AD0EAE"/>
    <w:rsid w:val="00AD100B"/>
    <w:rsid w:val="00AD138A"/>
    <w:rsid w:val="00AD13D4"/>
    <w:rsid w:val="00AD149B"/>
    <w:rsid w:val="00AD1585"/>
    <w:rsid w:val="00AD19BA"/>
    <w:rsid w:val="00AD1A1A"/>
    <w:rsid w:val="00AD1B19"/>
    <w:rsid w:val="00AD1C70"/>
    <w:rsid w:val="00AD1C99"/>
    <w:rsid w:val="00AD1D39"/>
    <w:rsid w:val="00AD1D7D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BDA"/>
    <w:rsid w:val="00AD4E1A"/>
    <w:rsid w:val="00AD4F8F"/>
    <w:rsid w:val="00AD5039"/>
    <w:rsid w:val="00AD508A"/>
    <w:rsid w:val="00AD573E"/>
    <w:rsid w:val="00AD5806"/>
    <w:rsid w:val="00AD5BFF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4FD"/>
    <w:rsid w:val="00AD6530"/>
    <w:rsid w:val="00AD6657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14"/>
    <w:rsid w:val="00AE362E"/>
    <w:rsid w:val="00AE36CC"/>
    <w:rsid w:val="00AE3B5F"/>
    <w:rsid w:val="00AE3E27"/>
    <w:rsid w:val="00AE3E3A"/>
    <w:rsid w:val="00AE3F4A"/>
    <w:rsid w:val="00AE4333"/>
    <w:rsid w:val="00AE4521"/>
    <w:rsid w:val="00AE4FFB"/>
    <w:rsid w:val="00AE560F"/>
    <w:rsid w:val="00AE5C1B"/>
    <w:rsid w:val="00AE5EEB"/>
    <w:rsid w:val="00AE62BF"/>
    <w:rsid w:val="00AE6590"/>
    <w:rsid w:val="00AE68FB"/>
    <w:rsid w:val="00AE6DEB"/>
    <w:rsid w:val="00AE74C2"/>
    <w:rsid w:val="00AE7A80"/>
    <w:rsid w:val="00AE7CA1"/>
    <w:rsid w:val="00AE7E8D"/>
    <w:rsid w:val="00AF0260"/>
    <w:rsid w:val="00AF0309"/>
    <w:rsid w:val="00AF052A"/>
    <w:rsid w:val="00AF0687"/>
    <w:rsid w:val="00AF0BE1"/>
    <w:rsid w:val="00AF0C63"/>
    <w:rsid w:val="00AF0DBE"/>
    <w:rsid w:val="00AF0DC9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5C8"/>
    <w:rsid w:val="00AF2621"/>
    <w:rsid w:val="00AF2796"/>
    <w:rsid w:val="00AF27D6"/>
    <w:rsid w:val="00AF284E"/>
    <w:rsid w:val="00AF29F2"/>
    <w:rsid w:val="00AF2A28"/>
    <w:rsid w:val="00AF3207"/>
    <w:rsid w:val="00AF367B"/>
    <w:rsid w:val="00AF3E34"/>
    <w:rsid w:val="00AF41FA"/>
    <w:rsid w:val="00AF446C"/>
    <w:rsid w:val="00AF4924"/>
    <w:rsid w:val="00AF4E05"/>
    <w:rsid w:val="00AF5464"/>
    <w:rsid w:val="00AF54E7"/>
    <w:rsid w:val="00AF57F5"/>
    <w:rsid w:val="00AF59AF"/>
    <w:rsid w:val="00AF5D29"/>
    <w:rsid w:val="00AF5D60"/>
    <w:rsid w:val="00AF5D73"/>
    <w:rsid w:val="00AF5F25"/>
    <w:rsid w:val="00AF60C0"/>
    <w:rsid w:val="00AF619D"/>
    <w:rsid w:val="00AF6801"/>
    <w:rsid w:val="00AF682C"/>
    <w:rsid w:val="00AF6AE6"/>
    <w:rsid w:val="00AF6F87"/>
    <w:rsid w:val="00AF70F1"/>
    <w:rsid w:val="00AF7735"/>
    <w:rsid w:val="00AF77EF"/>
    <w:rsid w:val="00AF79E8"/>
    <w:rsid w:val="00AF7A7B"/>
    <w:rsid w:val="00AF7BAC"/>
    <w:rsid w:val="00AF7D14"/>
    <w:rsid w:val="00B0007A"/>
    <w:rsid w:val="00B000B7"/>
    <w:rsid w:val="00B00473"/>
    <w:rsid w:val="00B0059F"/>
    <w:rsid w:val="00B00667"/>
    <w:rsid w:val="00B0090F"/>
    <w:rsid w:val="00B00979"/>
    <w:rsid w:val="00B00CA0"/>
    <w:rsid w:val="00B00D3F"/>
    <w:rsid w:val="00B00D8F"/>
    <w:rsid w:val="00B00FC1"/>
    <w:rsid w:val="00B0101B"/>
    <w:rsid w:val="00B011FE"/>
    <w:rsid w:val="00B01638"/>
    <w:rsid w:val="00B01751"/>
    <w:rsid w:val="00B019C3"/>
    <w:rsid w:val="00B01FD4"/>
    <w:rsid w:val="00B0214A"/>
    <w:rsid w:val="00B02349"/>
    <w:rsid w:val="00B02C4D"/>
    <w:rsid w:val="00B02F14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4DC6"/>
    <w:rsid w:val="00B050D0"/>
    <w:rsid w:val="00B0511F"/>
    <w:rsid w:val="00B052D0"/>
    <w:rsid w:val="00B05AB8"/>
    <w:rsid w:val="00B05E92"/>
    <w:rsid w:val="00B05F86"/>
    <w:rsid w:val="00B06278"/>
    <w:rsid w:val="00B064B6"/>
    <w:rsid w:val="00B06506"/>
    <w:rsid w:val="00B06602"/>
    <w:rsid w:val="00B06714"/>
    <w:rsid w:val="00B068DE"/>
    <w:rsid w:val="00B06B7A"/>
    <w:rsid w:val="00B06DD1"/>
    <w:rsid w:val="00B0729C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34B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9AB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34E"/>
    <w:rsid w:val="00B15593"/>
    <w:rsid w:val="00B15991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AB4"/>
    <w:rsid w:val="00B16C82"/>
    <w:rsid w:val="00B16EB2"/>
    <w:rsid w:val="00B172E7"/>
    <w:rsid w:val="00B174FE"/>
    <w:rsid w:val="00B17594"/>
    <w:rsid w:val="00B1763E"/>
    <w:rsid w:val="00B1767A"/>
    <w:rsid w:val="00B17722"/>
    <w:rsid w:val="00B179F9"/>
    <w:rsid w:val="00B17ACD"/>
    <w:rsid w:val="00B17B31"/>
    <w:rsid w:val="00B17D53"/>
    <w:rsid w:val="00B17D62"/>
    <w:rsid w:val="00B17E78"/>
    <w:rsid w:val="00B2021E"/>
    <w:rsid w:val="00B20665"/>
    <w:rsid w:val="00B206E3"/>
    <w:rsid w:val="00B20E10"/>
    <w:rsid w:val="00B211BB"/>
    <w:rsid w:val="00B21430"/>
    <w:rsid w:val="00B218B4"/>
    <w:rsid w:val="00B21C36"/>
    <w:rsid w:val="00B227F1"/>
    <w:rsid w:val="00B2282D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480"/>
    <w:rsid w:val="00B246C2"/>
    <w:rsid w:val="00B24D73"/>
    <w:rsid w:val="00B24DE2"/>
    <w:rsid w:val="00B24F05"/>
    <w:rsid w:val="00B250C1"/>
    <w:rsid w:val="00B250CC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0AF"/>
    <w:rsid w:val="00B27472"/>
    <w:rsid w:val="00B274DB"/>
    <w:rsid w:val="00B27837"/>
    <w:rsid w:val="00B279B4"/>
    <w:rsid w:val="00B27BE0"/>
    <w:rsid w:val="00B27C61"/>
    <w:rsid w:val="00B27D43"/>
    <w:rsid w:val="00B27EB7"/>
    <w:rsid w:val="00B27EDC"/>
    <w:rsid w:val="00B27FA0"/>
    <w:rsid w:val="00B27FA1"/>
    <w:rsid w:val="00B3030C"/>
    <w:rsid w:val="00B30342"/>
    <w:rsid w:val="00B3051E"/>
    <w:rsid w:val="00B30539"/>
    <w:rsid w:val="00B30679"/>
    <w:rsid w:val="00B3092F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0A8"/>
    <w:rsid w:val="00B3225E"/>
    <w:rsid w:val="00B323DF"/>
    <w:rsid w:val="00B32733"/>
    <w:rsid w:val="00B32F63"/>
    <w:rsid w:val="00B335AA"/>
    <w:rsid w:val="00B33802"/>
    <w:rsid w:val="00B3380B"/>
    <w:rsid w:val="00B33936"/>
    <w:rsid w:val="00B33AFC"/>
    <w:rsid w:val="00B3418D"/>
    <w:rsid w:val="00B34947"/>
    <w:rsid w:val="00B34987"/>
    <w:rsid w:val="00B34E39"/>
    <w:rsid w:val="00B3529A"/>
    <w:rsid w:val="00B352C2"/>
    <w:rsid w:val="00B35373"/>
    <w:rsid w:val="00B35389"/>
    <w:rsid w:val="00B35623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977"/>
    <w:rsid w:val="00B36A89"/>
    <w:rsid w:val="00B36AD2"/>
    <w:rsid w:val="00B37197"/>
    <w:rsid w:val="00B3746C"/>
    <w:rsid w:val="00B3776C"/>
    <w:rsid w:val="00B377AF"/>
    <w:rsid w:val="00B37CC6"/>
    <w:rsid w:val="00B37D55"/>
    <w:rsid w:val="00B400E8"/>
    <w:rsid w:val="00B40348"/>
    <w:rsid w:val="00B404E7"/>
    <w:rsid w:val="00B405CD"/>
    <w:rsid w:val="00B406BC"/>
    <w:rsid w:val="00B40787"/>
    <w:rsid w:val="00B40AED"/>
    <w:rsid w:val="00B40B1D"/>
    <w:rsid w:val="00B413C0"/>
    <w:rsid w:val="00B41587"/>
    <w:rsid w:val="00B41A0F"/>
    <w:rsid w:val="00B41CF8"/>
    <w:rsid w:val="00B41FA7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63"/>
    <w:rsid w:val="00B44FBF"/>
    <w:rsid w:val="00B450C7"/>
    <w:rsid w:val="00B45291"/>
    <w:rsid w:val="00B453EF"/>
    <w:rsid w:val="00B4545D"/>
    <w:rsid w:val="00B45581"/>
    <w:rsid w:val="00B45707"/>
    <w:rsid w:val="00B4570F"/>
    <w:rsid w:val="00B45889"/>
    <w:rsid w:val="00B4598A"/>
    <w:rsid w:val="00B4611E"/>
    <w:rsid w:val="00B46457"/>
    <w:rsid w:val="00B4678F"/>
    <w:rsid w:val="00B467AE"/>
    <w:rsid w:val="00B46855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0EE9"/>
    <w:rsid w:val="00B51010"/>
    <w:rsid w:val="00B515C9"/>
    <w:rsid w:val="00B51B18"/>
    <w:rsid w:val="00B51D87"/>
    <w:rsid w:val="00B51F9B"/>
    <w:rsid w:val="00B5274C"/>
    <w:rsid w:val="00B528FA"/>
    <w:rsid w:val="00B52C45"/>
    <w:rsid w:val="00B52D00"/>
    <w:rsid w:val="00B52D22"/>
    <w:rsid w:val="00B52DBA"/>
    <w:rsid w:val="00B52F3A"/>
    <w:rsid w:val="00B53311"/>
    <w:rsid w:val="00B533A5"/>
    <w:rsid w:val="00B53479"/>
    <w:rsid w:val="00B53485"/>
    <w:rsid w:val="00B536A8"/>
    <w:rsid w:val="00B53AF4"/>
    <w:rsid w:val="00B53B12"/>
    <w:rsid w:val="00B53CFD"/>
    <w:rsid w:val="00B53CFF"/>
    <w:rsid w:val="00B53D1F"/>
    <w:rsid w:val="00B541CD"/>
    <w:rsid w:val="00B54500"/>
    <w:rsid w:val="00B54561"/>
    <w:rsid w:val="00B54A5C"/>
    <w:rsid w:val="00B54B79"/>
    <w:rsid w:val="00B54D3C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3BE"/>
    <w:rsid w:val="00B60561"/>
    <w:rsid w:val="00B60741"/>
    <w:rsid w:val="00B608A7"/>
    <w:rsid w:val="00B60A42"/>
    <w:rsid w:val="00B60AF1"/>
    <w:rsid w:val="00B60CD8"/>
    <w:rsid w:val="00B61177"/>
    <w:rsid w:val="00B6127C"/>
    <w:rsid w:val="00B61375"/>
    <w:rsid w:val="00B613BC"/>
    <w:rsid w:val="00B6166D"/>
    <w:rsid w:val="00B61E85"/>
    <w:rsid w:val="00B62102"/>
    <w:rsid w:val="00B62317"/>
    <w:rsid w:val="00B6240E"/>
    <w:rsid w:val="00B629DB"/>
    <w:rsid w:val="00B62B00"/>
    <w:rsid w:val="00B62C42"/>
    <w:rsid w:val="00B63234"/>
    <w:rsid w:val="00B632FF"/>
    <w:rsid w:val="00B63590"/>
    <w:rsid w:val="00B635DF"/>
    <w:rsid w:val="00B63A5E"/>
    <w:rsid w:val="00B63ABC"/>
    <w:rsid w:val="00B63FE6"/>
    <w:rsid w:val="00B643E2"/>
    <w:rsid w:val="00B647B3"/>
    <w:rsid w:val="00B64819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E04"/>
    <w:rsid w:val="00B661E1"/>
    <w:rsid w:val="00B66302"/>
    <w:rsid w:val="00B664B2"/>
    <w:rsid w:val="00B67322"/>
    <w:rsid w:val="00B673BD"/>
    <w:rsid w:val="00B674EC"/>
    <w:rsid w:val="00B675CB"/>
    <w:rsid w:val="00B676A8"/>
    <w:rsid w:val="00B676B6"/>
    <w:rsid w:val="00B67710"/>
    <w:rsid w:val="00B67B9D"/>
    <w:rsid w:val="00B67F3D"/>
    <w:rsid w:val="00B705CF"/>
    <w:rsid w:val="00B70A3C"/>
    <w:rsid w:val="00B70A5E"/>
    <w:rsid w:val="00B70BB0"/>
    <w:rsid w:val="00B70BD4"/>
    <w:rsid w:val="00B70C73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3051"/>
    <w:rsid w:val="00B7341A"/>
    <w:rsid w:val="00B73908"/>
    <w:rsid w:val="00B73AE3"/>
    <w:rsid w:val="00B73BB4"/>
    <w:rsid w:val="00B73ECD"/>
    <w:rsid w:val="00B73FF6"/>
    <w:rsid w:val="00B74766"/>
    <w:rsid w:val="00B74847"/>
    <w:rsid w:val="00B74FB7"/>
    <w:rsid w:val="00B752FF"/>
    <w:rsid w:val="00B75324"/>
    <w:rsid w:val="00B7537D"/>
    <w:rsid w:val="00B7556A"/>
    <w:rsid w:val="00B755F5"/>
    <w:rsid w:val="00B75C02"/>
    <w:rsid w:val="00B75E84"/>
    <w:rsid w:val="00B76702"/>
    <w:rsid w:val="00B767DF"/>
    <w:rsid w:val="00B76A16"/>
    <w:rsid w:val="00B7714B"/>
    <w:rsid w:val="00B7729F"/>
    <w:rsid w:val="00B77466"/>
    <w:rsid w:val="00B774DA"/>
    <w:rsid w:val="00B779A8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D49"/>
    <w:rsid w:val="00B80D53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2F4"/>
    <w:rsid w:val="00B84952"/>
    <w:rsid w:val="00B84C9D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19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E9"/>
    <w:rsid w:val="00B9368D"/>
    <w:rsid w:val="00B9383D"/>
    <w:rsid w:val="00B93BCE"/>
    <w:rsid w:val="00B93F43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ABE"/>
    <w:rsid w:val="00B95D5F"/>
    <w:rsid w:val="00B95F47"/>
    <w:rsid w:val="00B95F69"/>
    <w:rsid w:val="00B9602E"/>
    <w:rsid w:val="00B9613D"/>
    <w:rsid w:val="00B96417"/>
    <w:rsid w:val="00B96657"/>
    <w:rsid w:val="00B96662"/>
    <w:rsid w:val="00B96A58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312"/>
    <w:rsid w:val="00BA088C"/>
    <w:rsid w:val="00BA0920"/>
    <w:rsid w:val="00BA0A0D"/>
    <w:rsid w:val="00BA11FC"/>
    <w:rsid w:val="00BA1351"/>
    <w:rsid w:val="00BA18CF"/>
    <w:rsid w:val="00BA1910"/>
    <w:rsid w:val="00BA1BBF"/>
    <w:rsid w:val="00BA1BEB"/>
    <w:rsid w:val="00BA1C8D"/>
    <w:rsid w:val="00BA1F3D"/>
    <w:rsid w:val="00BA1FC0"/>
    <w:rsid w:val="00BA2008"/>
    <w:rsid w:val="00BA2298"/>
    <w:rsid w:val="00BA2440"/>
    <w:rsid w:val="00BA25E9"/>
    <w:rsid w:val="00BA285A"/>
    <w:rsid w:val="00BA2A02"/>
    <w:rsid w:val="00BA2C0B"/>
    <w:rsid w:val="00BA2D32"/>
    <w:rsid w:val="00BA2D6B"/>
    <w:rsid w:val="00BA305A"/>
    <w:rsid w:val="00BA3448"/>
    <w:rsid w:val="00BA408B"/>
    <w:rsid w:val="00BA42AB"/>
    <w:rsid w:val="00BA4609"/>
    <w:rsid w:val="00BA4618"/>
    <w:rsid w:val="00BA4664"/>
    <w:rsid w:val="00BA4820"/>
    <w:rsid w:val="00BA4AD9"/>
    <w:rsid w:val="00BA4B64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F6"/>
    <w:rsid w:val="00BA5D55"/>
    <w:rsid w:val="00BA605D"/>
    <w:rsid w:val="00BA60A6"/>
    <w:rsid w:val="00BA60CF"/>
    <w:rsid w:val="00BA62BC"/>
    <w:rsid w:val="00BA647E"/>
    <w:rsid w:val="00BA6494"/>
    <w:rsid w:val="00BA65A1"/>
    <w:rsid w:val="00BA67B7"/>
    <w:rsid w:val="00BA699B"/>
    <w:rsid w:val="00BA6A43"/>
    <w:rsid w:val="00BA6C6B"/>
    <w:rsid w:val="00BA6EC6"/>
    <w:rsid w:val="00BA7320"/>
    <w:rsid w:val="00BA7475"/>
    <w:rsid w:val="00BA7575"/>
    <w:rsid w:val="00BA75B0"/>
    <w:rsid w:val="00BA7645"/>
    <w:rsid w:val="00BA779D"/>
    <w:rsid w:val="00BA7D2F"/>
    <w:rsid w:val="00BA7D8E"/>
    <w:rsid w:val="00BA7DF0"/>
    <w:rsid w:val="00BB039B"/>
    <w:rsid w:val="00BB0487"/>
    <w:rsid w:val="00BB055B"/>
    <w:rsid w:val="00BB0625"/>
    <w:rsid w:val="00BB0E0C"/>
    <w:rsid w:val="00BB1204"/>
    <w:rsid w:val="00BB15E6"/>
    <w:rsid w:val="00BB1CD7"/>
    <w:rsid w:val="00BB2058"/>
    <w:rsid w:val="00BB20EF"/>
    <w:rsid w:val="00BB2162"/>
    <w:rsid w:val="00BB24D9"/>
    <w:rsid w:val="00BB26C8"/>
    <w:rsid w:val="00BB2BBC"/>
    <w:rsid w:val="00BB2C3B"/>
    <w:rsid w:val="00BB3184"/>
    <w:rsid w:val="00BB32E1"/>
    <w:rsid w:val="00BB3891"/>
    <w:rsid w:val="00BB38E7"/>
    <w:rsid w:val="00BB3BAF"/>
    <w:rsid w:val="00BB3CA0"/>
    <w:rsid w:val="00BB4013"/>
    <w:rsid w:val="00BB45BB"/>
    <w:rsid w:val="00BB461E"/>
    <w:rsid w:val="00BB4813"/>
    <w:rsid w:val="00BB4892"/>
    <w:rsid w:val="00BB48A4"/>
    <w:rsid w:val="00BB4D57"/>
    <w:rsid w:val="00BB505E"/>
    <w:rsid w:val="00BB53EA"/>
    <w:rsid w:val="00BB54E9"/>
    <w:rsid w:val="00BB5895"/>
    <w:rsid w:val="00BB5A18"/>
    <w:rsid w:val="00BB5A4D"/>
    <w:rsid w:val="00BB5BAA"/>
    <w:rsid w:val="00BB5C0A"/>
    <w:rsid w:val="00BB5EA5"/>
    <w:rsid w:val="00BB5EC8"/>
    <w:rsid w:val="00BB6015"/>
    <w:rsid w:val="00BB61EB"/>
    <w:rsid w:val="00BB6205"/>
    <w:rsid w:val="00BB632C"/>
    <w:rsid w:val="00BB6CAE"/>
    <w:rsid w:val="00BB6EDA"/>
    <w:rsid w:val="00BB70B5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B4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AFD"/>
    <w:rsid w:val="00BC2D14"/>
    <w:rsid w:val="00BC2E1F"/>
    <w:rsid w:val="00BC2EBF"/>
    <w:rsid w:val="00BC2FC0"/>
    <w:rsid w:val="00BC3098"/>
    <w:rsid w:val="00BC3150"/>
    <w:rsid w:val="00BC321B"/>
    <w:rsid w:val="00BC3226"/>
    <w:rsid w:val="00BC3807"/>
    <w:rsid w:val="00BC4068"/>
    <w:rsid w:val="00BC406A"/>
    <w:rsid w:val="00BC422F"/>
    <w:rsid w:val="00BC4235"/>
    <w:rsid w:val="00BC4487"/>
    <w:rsid w:val="00BC45D5"/>
    <w:rsid w:val="00BC463D"/>
    <w:rsid w:val="00BC4714"/>
    <w:rsid w:val="00BC51BD"/>
    <w:rsid w:val="00BC53AE"/>
    <w:rsid w:val="00BC5486"/>
    <w:rsid w:val="00BC5962"/>
    <w:rsid w:val="00BC5A27"/>
    <w:rsid w:val="00BC5ADA"/>
    <w:rsid w:val="00BC5CCC"/>
    <w:rsid w:val="00BC600F"/>
    <w:rsid w:val="00BC6180"/>
    <w:rsid w:val="00BC66CC"/>
    <w:rsid w:val="00BC68E2"/>
    <w:rsid w:val="00BC6931"/>
    <w:rsid w:val="00BC6B04"/>
    <w:rsid w:val="00BC6EF5"/>
    <w:rsid w:val="00BC719C"/>
    <w:rsid w:val="00BD00EA"/>
    <w:rsid w:val="00BD0525"/>
    <w:rsid w:val="00BD06C6"/>
    <w:rsid w:val="00BD0811"/>
    <w:rsid w:val="00BD0B21"/>
    <w:rsid w:val="00BD0BED"/>
    <w:rsid w:val="00BD0CF7"/>
    <w:rsid w:val="00BD0DB3"/>
    <w:rsid w:val="00BD1031"/>
    <w:rsid w:val="00BD1244"/>
    <w:rsid w:val="00BD1390"/>
    <w:rsid w:val="00BD15E9"/>
    <w:rsid w:val="00BD18D3"/>
    <w:rsid w:val="00BD196E"/>
    <w:rsid w:val="00BD1AE2"/>
    <w:rsid w:val="00BD1AF8"/>
    <w:rsid w:val="00BD200A"/>
    <w:rsid w:val="00BD2018"/>
    <w:rsid w:val="00BD239F"/>
    <w:rsid w:val="00BD24EC"/>
    <w:rsid w:val="00BD2772"/>
    <w:rsid w:val="00BD28F2"/>
    <w:rsid w:val="00BD2B81"/>
    <w:rsid w:val="00BD2DCD"/>
    <w:rsid w:val="00BD2EE1"/>
    <w:rsid w:val="00BD3166"/>
    <w:rsid w:val="00BD3376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CF6"/>
    <w:rsid w:val="00BD4E6D"/>
    <w:rsid w:val="00BD4FA7"/>
    <w:rsid w:val="00BD5597"/>
    <w:rsid w:val="00BD5669"/>
    <w:rsid w:val="00BD5ADA"/>
    <w:rsid w:val="00BD5B4D"/>
    <w:rsid w:val="00BD5BF7"/>
    <w:rsid w:val="00BD5C4F"/>
    <w:rsid w:val="00BD6079"/>
    <w:rsid w:val="00BD64B0"/>
    <w:rsid w:val="00BD653E"/>
    <w:rsid w:val="00BD66A4"/>
    <w:rsid w:val="00BD6707"/>
    <w:rsid w:val="00BD6930"/>
    <w:rsid w:val="00BD6C50"/>
    <w:rsid w:val="00BD6CED"/>
    <w:rsid w:val="00BD6D62"/>
    <w:rsid w:val="00BD717C"/>
    <w:rsid w:val="00BD785F"/>
    <w:rsid w:val="00BD7A3B"/>
    <w:rsid w:val="00BD7B87"/>
    <w:rsid w:val="00BD7CB5"/>
    <w:rsid w:val="00BD7DFC"/>
    <w:rsid w:val="00BD7F58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3F"/>
    <w:rsid w:val="00BE11AD"/>
    <w:rsid w:val="00BE128D"/>
    <w:rsid w:val="00BE14AA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CD0"/>
    <w:rsid w:val="00BE320E"/>
    <w:rsid w:val="00BE32C3"/>
    <w:rsid w:val="00BE36DF"/>
    <w:rsid w:val="00BE3906"/>
    <w:rsid w:val="00BE39FD"/>
    <w:rsid w:val="00BE3BA4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7C6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E7E00"/>
    <w:rsid w:val="00BF01C8"/>
    <w:rsid w:val="00BF0871"/>
    <w:rsid w:val="00BF092A"/>
    <w:rsid w:val="00BF0BA4"/>
    <w:rsid w:val="00BF0C02"/>
    <w:rsid w:val="00BF0DB6"/>
    <w:rsid w:val="00BF125E"/>
    <w:rsid w:val="00BF1738"/>
    <w:rsid w:val="00BF1BAD"/>
    <w:rsid w:val="00BF1C7E"/>
    <w:rsid w:val="00BF1CCD"/>
    <w:rsid w:val="00BF1CD8"/>
    <w:rsid w:val="00BF23EA"/>
    <w:rsid w:val="00BF248A"/>
    <w:rsid w:val="00BF2E27"/>
    <w:rsid w:val="00BF2E2C"/>
    <w:rsid w:val="00BF3545"/>
    <w:rsid w:val="00BF37FD"/>
    <w:rsid w:val="00BF3980"/>
    <w:rsid w:val="00BF3C21"/>
    <w:rsid w:val="00BF3E48"/>
    <w:rsid w:val="00BF4267"/>
    <w:rsid w:val="00BF44FE"/>
    <w:rsid w:val="00BF45DE"/>
    <w:rsid w:val="00BF4845"/>
    <w:rsid w:val="00BF489B"/>
    <w:rsid w:val="00BF4A2C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825"/>
    <w:rsid w:val="00BF58E7"/>
    <w:rsid w:val="00BF5B9C"/>
    <w:rsid w:val="00BF5BDE"/>
    <w:rsid w:val="00BF5E8B"/>
    <w:rsid w:val="00BF5F4A"/>
    <w:rsid w:val="00BF62C2"/>
    <w:rsid w:val="00BF62F9"/>
    <w:rsid w:val="00BF68CF"/>
    <w:rsid w:val="00BF6B3E"/>
    <w:rsid w:val="00BF6D56"/>
    <w:rsid w:val="00BF6E5C"/>
    <w:rsid w:val="00BF75B3"/>
    <w:rsid w:val="00BF78CC"/>
    <w:rsid w:val="00BF7A24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43F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4B2"/>
    <w:rsid w:val="00C03AD8"/>
    <w:rsid w:val="00C03C8F"/>
    <w:rsid w:val="00C03CC5"/>
    <w:rsid w:val="00C03D34"/>
    <w:rsid w:val="00C03FF8"/>
    <w:rsid w:val="00C0403B"/>
    <w:rsid w:val="00C0404D"/>
    <w:rsid w:val="00C04269"/>
    <w:rsid w:val="00C04993"/>
    <w:rsid w:val="00C04DE0"/>
    <w:rsid w:val="00C04E97"/>
    <w:rsid w:val="00C05861"/>
    <w:rsid w:val="00C05CA9"/>
    <w:rsid w:val="00C05E6E"/>
    <w:rsid w:val="00C0603E"/>
    <w:rsid w:val="00C063AC"/>
    <w:rsid w:val="00C06501"/>
    <w:rsid w:val="00C0677A"/>
    <w:rsid w:val="00C06843"/>
    <w:rsid w:val="00C06AAE"/>
    <w:rsid w:val="00C06CED"/>
    <w:rsid w:val="00C06E4B"/>
    <w:rsid w:val="00C070E4"/>
    <w:rsid w:val="00C0722D"/>
    <w:rsid w:val="00C074BD"/>
    <w:rsid w:val="00C07AF0"/>
    <w:rsid w:val="00C07B49"/>
    <w:rsid w:val="00C07E84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2F"/>
    <w:rsid w:val="00C1184C"/>
    <w:rsid w:val="00C11FBB"/>
    <w:rsid w:val="00C1209A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5A"/>
    <w:rsid w:val="00C12FB6"/>
    <w:rsid w:val="00C13078"/>
    <w:rsid w:val="00C13150"/>
    <w:rsid w:val="00C1317A"/>
    <w:rsid w:val="00C131A9"/>
    <w:rsid w:val="00C13914"/>
    <w:rsid w:val="00C13C45"/>
    <w:rsid w:val="00C13FFA"/>
    <w:rsid w:val="00C1453F"/>
    <w:rsid w:val="00C14572"/>
    <w:rsid w:val="00C1461C"/>
    <w:rsid w:val="00C14890"/>
    <w:rsid w:val="00C14B7A"/>
    <w:rsid w:val="00C14FCF"/>
    <w:rsid w:val="00C1513A"/>
    <w:rsid w:val="00C154FE"/>
    <w:rsid w:val="00C15752"/>
    <w:rsid w:val="00C15911"/>
    <w:rsid w:val="00C15952"/>
    <w:rsid w:val="00C15F33"/>
    <w:rsid w:val="00C16100"/>
    <w:rsid w:val="00C161A6"/>
    <w:rsid w:val="00C161B7"/>
    <w:rsid w:val="00C166DE"/>
    <w:rsid w:val="00C167E8"/>
    <w:rsid w:val="00C16EF0"/>
    <w:rsid w:val="00C172A7"/>
    <w:rsid w:val="00C179A9"/>
    <w:rsid w:val="00C17A9B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0F58"/>
    <w:rsid w:val="00C21314"/>
    <w:rsid w:val="00C217B6"/>
    <w:rsid w:val="00C21DEF"/>
    <w:rsid w:val="00C222CA"/>
    <w:rsid w:val="00C2265C"/>
    <w:rsid w:val="00C22762"/>
    <w:rsid w:val="00C228E4"/>
    <w:rsid w:val="00C22E4B"/>
    <w:rsid w:val="00C23046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322"/>
    <w:rsid w:val="00C25392"/>
    <w:rsid w:val="00C2553D"/>
    <w:rsid w:val="00C25681"/>
    <w:rsid w:val="00C258E6"/>
    <w:rsid w:val="00C25A35"/>
    <w:rsid w:val="00C25B0A"/>
    <w:rsid w:val="00C25DEC"/>
    <w:rsid w:val="00C25E77"/>
    <w:rsid w:val="00C25F85"/>
    <w:rsid w:val="00C261A0"/>
    <w:rsid w:val="00C26376"/>
    <w:rsid w:val="00C26905"/>
    <w:rsid w:val="00C26992"/>
    <w:rsid w:val="00C26C7F"/>
    <w:rsid w:val="00C26DFE"/>
    <w:rsid w:val="00C26EDC"/>
    <w:rsid w:val="00C27235"/>
    <w:rsid w:val="00C277E8"/>
    <w:rsid w:val="00C278AA"/>
    <w:rsid w:val="00C279BC"/>
    <w:rsid w:val="00C279E2"/>
    <w:rsid w:val="00C27CC4"/>
    <w:rsid w:val="00C27CD9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0FA3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C3C"/>
    <w:rsid w:val="00C33074"/>
    <w:rsid w:val="00C33140"/>
    <w:rsid w:val="00C332E6"/>
    <w:rsid w:val="00C3345C"/>
    <w:rsid w:val="00C33470"/>
    <w:rsid w:val="00C33628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CAB"/>
    <w:rsid w:val="00C34DD2"/>
    <w:rsid w:val="00C35089"/>
    <w:rsid w:val="00C35166"/>
    <w:rsid w:val="00C356E7"/>
    <w:rsid w:val="00C3573F"/>
    <w:rsid w:val="00C361E0"/>
    <w:rsid w:val="00C363F5"/>
    <w:rsid w:val="00C368E4"/>
    <w:rsid w:val="00C36AB2"/>
    <w:rsid w:val="00C36AEC"/>
    <w:rsid w:val="00C36CB1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0CBC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C4"/>
    <w:rsid w:val="00C440FD"/>
    <w:rsid w:val="00C44542"/>
    <w:rsid w:val="00C44622"/>
    <w:rsid w:val="00C44717"/>
    <w:rsid w:val="00C44AB3"/>
    <w:rsid w:val="00C44D1D"/>
    <w:rsid w:val="00C44E67"/>
    <w:rsid w:val="00C44EAF"/>
    <w:rsid w:val="00C4501B"/>
    <w:rsid w:val="00C4506B"/>
    <w:rsid w:val="00C45A04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192"/>
    <w:rsid w:val="00C478C6"/>
    <w:rsid w:val="00C47C3A"/>
    <w:rsid w:val="00C47CD1"/>
    <w:rsid w:val="00C5010E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5FD"/>
    <w:rsid w:val="00C519BE"/>
    <w:rsid w:val="00C51B91"/>
    <w:rsid w:val="00C51D1E"/>
    <w:rsid w:val="00C51F5A"/>
    <w:rsid w:val="00C521E9"/>
    <w:rsid w:val="00C52683"/>
    <w:rsid w:val="00C52EA9"/>
    <w:rsid w:val="00C5300B"/>
    <w:rsid w:val="00C530B1"/>
    <w:rsid w:val="00C5312B"/>
    <w:rsid w:val="00C53541"/>
    <w:rsid w:val="00C53AA9"/>
    <w:rsid w:val="00C53EB6"/>
    <w:rsid w:val="00C53F2B"/>
    <w:rsid w:val="00C54350"/>
    <w:rsid w:val="00C547B6"/>
    <w:rsid w:val="00C54DED"/>
    <w:rsid w:val="00C54EAF"/>
    <w:rsid w:val="00C54F01"/>
    <w:rsid w:val="00C54F96"/>
    <w:rsid w:val="00C55029"/>
    <w:rsid w:val="00C55079"/>
    <w:rsid w:val="00C552C7"/>
    <w:rsid w:val="00C55519"/>
    <w:rsid w:val="00C56012"/>
    <w:rsid w:val="00C56159"/>
    <w:rsid w:val="00C5619B"/>
    <w:rsid w:val="00C56572"/>
    <w:rsid w:val="00C5657C"/>
    <w:rsid w:val="00C567EA"/>
    <w:rsid w:val="00C57113"/>
    <w:rsid w:val="00C573AC"/>
    <w:rsid w:val="00C574A9"/>
    <w:rsid w:val="00C57574"/>
    <w:rsid w:val="00C576CF"/>
    <w:rsid w:val="00C5788D"/>
    <w:rsid w:val="00C57983"/>
    <w:rsid w:val="00C57AD0"/>
    <w:rsid w:val="00C57F14"/>
    <w:rsid w:val="00C603F7"/>
    <w:rsid w:val="00C60A8B"/>
    <w:rsid w:val="00C60CBC"/>
    <w:rsid w:val="00C60ECC"/>
    <w:rsid w:val="00C6111C"/>
    <w:rsid w:val="00C61975"/>
    <w:rsid w:val="00C619B7"/>
    <w:rsid w:val="00C61A69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587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2B"/>
    <w:rsid w:val="00C66C38"/>
    <w:rsid w:val="00C67598"/>
    <w:rsid w:val="00C675AF"/>
    <w:rsid w:val="00C67D57"/>
    <w:rsid w:val="00C67FE9"/>
    <w:rsid w:val="00C70846"/>
    <w:rsid w:val="00C708C8"/>
    <w:rsid w:val="00C708F5"/>
    <w:rsid w:val="00C709E6"/>
    <w:rsid w:val="00C70F6F"/>
    <w:rsid w:val="00C712CE"/>
    <w:rsid w:val="00C718F0"/>
    <w:rsid w:val="00C71929"/>
    <w:rsid w:val="00C71F6D"/>
    <w:rsid w:val="00C72248"/>
    <w:rsid w:val="00C723CC"/>
    <w:rsid w:val="00C72431"/>
    <w:rsid w:val="00C7260F"/>
    <w:rsid w:val="00C7291D"/>
    <w:rsid w:val="00C72A43"/>
    <w:rsid w:val="00C72BD6"/>
    <w:rsid w:val="00C72E39"/>
    <w:rsid w:val="00C73398"/>
    <w:rsid w:val="00C734BD"/>
    <w:rsid w:val="00C737E8"/>
    <w:rsid w:val="00C73A4F"/>
    <w:rsid w:val="00C73D16"/>
    <w:rsid w:val="00C73D83"/>
    <w:rsid w:val="00C73DEC"/>
    <w:rsid w:val="00C7420C"/>
    <w:rsid w:val="00C743B6"/>
    <w:rsid w:val="00C743E7"/>
    <w:rsid w:val="00C744B4"/>
    <w:rsid w:val="00C745B6"/>
    <w:rsid w:val="00C74844"/>
    <w:rsid w:val="00C74A14"/>
    <w:rsid w:val="00C74D41"/>
    <w:rsid w:val="00C74F40"/>
    <w:rsid w:val="00C7582E"/>
    <w:rsid w:val="00C75BA5"/>
    <w:rsid w:val="00C75BCF"/>
    <w:rsid w:val="00C75BF8"/>
    <w:rsid w:val="00C760DC"/>
    <w:rsid w:val="00C76147"/>
    <w:rsid w:val="00C76B20"/>
    <w:rsid w:val="00C76B66"/>
    <w:rsid w:val="00C76F4C"/>
    <w:rsid w:val="00C7717B"/>
    <w:rsid w:val="00C7767C"/>
    <w:rsid w:val="00C7769E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B16"/>
    <w:rsid w:val="00C82EE6"/>
    <w:rsid w:val="00C82EF8"/>
    <w:rsid w:val="00C830E4"/>
    <w:rsid w:val="00C83862"/>
    <w:rsid w:val="00C83A77"/>
    <w:rsid w:val="00C83E05"/>
    <w:rsid w:val="00C83E76"/>
    <w:rsid w:val="00C84363"/>
    <w:rsid w:val="00C843A6"/>
    <w:rsid w:val="00C8440A"/>
    <w:rsid w:val="00C84803"/>
    <w:rsid w:val="00C850A0"/>
    <w:rsid w:val="00C850F0"/>
    <w:rsid w:val="00C85742"/>
    <w:rsid w:val="00C857A3"/>
    <w:rsid w:val="00C85AD3"/>
    <w:rsid w:val="00C85D7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A5"/>
    <w:rsid w:val="00C87B84"/>
    <w:rsid w:val="00C87C5D"/>
    <w:rsid w:val="00C87DC0"/>
    <w:rsid w:val="00C87E65"/>
    <w:rsid w:val="00C87F7E"/>
    <w:rsid w:val="00C9029A"/>
    <w:rsid w:val="00C9045D"/>
    <w:rsid w:val="00C904E9"/>
    <w:rsid w:val="00C905B6"/>
    <w:rsid w:val="00C9084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96"/>
    <w:rsid w:val="00C91BC0"/>
    <w:rsid w:val="00C91DE7"/>
    <w:rsid w:val="00C91E27"/>
    <w:rsid w:val="00C92A68"/>
    <w:rsid w:val="00C9314E"/>
    <w:rsid w:val="00C933BE"/>
    <w:rsid w:val="00C934D5"/>
    <w:rsid w:val="00C9357A"/>
    <w:rsid w:val="00C93714"/>
    <w:rsid w:val="00C93B9D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E47"/>
    <w:rsid w:val="00C96F92"/>
    <w:rsid w:val="00C9738F"/>
    <w:rsid w:val="00C973ED"/>
    <w:rsid w:val="00C97564"/>
    <w:rsid w:val="00C9767A"/>
    <w:rsid w:val="00C9799C"/>
    <w:rsid w:val="00C97C14"/>
    <w:rsid w:val="00CA026E"/>
    <w:rsid w:val="00CA02AB"/>
    <w:rsid w:val="00CA035B"/>
    <w:rsid w:val="00CA06ED"/>
    <w:rsid w:val="00CA0873"/>
    <w:rsid w:val="00CA09F5"/>
    <w:rsid w:val="00CA0D12"/>
    <w:rsid w:val="00CA0E6D"/>
    <w:rsid w:val="00CA1124"/>
    <w:rsid w:val="00CA11D5"/>
    <w:rsid w:val="00CA1270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46"/>
    <w:rsid w:val="00CA2B74"/>
    <w:rsid w:val="00CA2D15"/>
    <w:rsid w:val="00CA2D93"/>
    <w:rsid w:val="00CA2F06"/>
    <w:rsid w:val="00CA344C"/>
    <w:rsid w:val="00CA3469"/>
    <w:rsid w:val="00CA3844"/>
    <w:rsid w:val="00CA384A"/>
    <w:rsid w:val="00CA3950"/>
    <w:rsid w:val="00CA3AF0"/>
    <w:rsid w:val="00CA4144"/>
    <w:rsid w:val="00CA4198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F7C"/>
    <w:rsid w:val="00CA609B"/>
    <w:rsid w:val="00CA60FF"/>
    <w:rsid w:val="00CA61BA"/>
    <w:rsid w:val="00CA6CA2"/>
    <w:rsid w:val="00CA6D16"/>
    <w:rsid w:val="00CA7787"/>
    <w:rsid w:val="00CA7908"/>
    <w:rsid w:val="00CA79E2"/>
    <w:rsid w:val="00CA7A18"/>
    <w:rsid w:val="00CA7F55"/>
    <w:rsid w:val="00CB003B"/>
    <w:rsid w:val="00CB0140"/>
    <w:rsid w:val="00CB04AB"/>
    <w:rsid w:val="00CB0619"/>
    <w:rsid w:val="00CB08F1"/>
    <w:rsid w:val="00CB0B6D"/>
    <w:rsid w:val="00CB0F48"/>
    <w:rsid w:val="00CB112D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BDE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314"/>
    <w:rsid w:val="00CB548F"/>
    <w:rsid w:val="00CB5E54"/>
    <w:rsid w:val="00CB6104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7D0"/>
    <w:rsid w:val="00CC0AFD"/>
    <w:rsid w:val="00CC0D46"/>
    <w:rsid w:val="00CC0EA6"/>
    <w:rsid w:val="00CC1319"/>
    <w:rsid w:val="00CC1360"/>
    <w:rsid w:val="00CC1797"/>
    <w:rsid w:val="00CC1954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845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48C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75"/>
    <w:rsid w:val="00CD3C96"/>
    <w:rsid w:val="00CD3F51"/>
    <w:rsid w:val="00CD42A6"/>
    <w:rsid w:val="00CD42C9"/>
    <w:rsid w:val="00CD44DB"/>
    <w:rsid w:val="00CD44E8"/>
    <w:rsid w:val="00CD4696"/>
    <w:rsid w:val="00CD48DF"/>
    <w:rsid w:val="00CD4916"/>
    <w:rsid w:val="00CD4921"/>
    <w:rsid w:val="00CD4968"/>
    <w:rsid w:val="00CD51DD"/>
    <w:rsid w:val="00CD54CA"/>
    <w:rsid w:val="00CD5520"/>
    <w:rsid w:val="00CD5772"/>
    <w:rsid w:val="00CD5AF6"/>
    <w:rsid w:val="00CD5F81"/>
    <w:rsid w:val="00CD5FD8"/>
    <w:rsid w:val="00CD6098"/>
    <w:rsid w:val="00CD6368"/>
    <w:rsid w:val="00CD64AC"/>
    <w:rsid w:val="00CD654D"/>
    <w:rsid w:val="00CD673C"/>
    <w:rsid w:val="00CD67BD"/>
    <w:rsid w:val="00CD6F82"/>
    <w:rsid w:val="00CD7458"/>
    <w:rsid w:val="00CD7998"/>
    <w:rsid w:val="00CD7DD6"/>
    <w:rsid w:val="00CD7E70"/>
    <w:rsid w:val="00CE01DD"/>
    <w:rsid w:val="00CE0624"/>
    <w:rsid w:val="00CE0C31"/>
    <w:rsid w:val="00CE0C51"/>
    <w:rsid w:val="00CE0C82"/>
    <w:rsid w:val="00CE10D3"/>
    <w:rsid w:val="00CE120F"/>
    <w:rsid w:val="00CE178B"/>
    <w:rsid w:val="00CE1943"/>
    <w:rsid w:val="00CE1E22"/>
    <w:rsid w:val="00CE2347"/>
    <w:rsid w:val="00CE26F4"/>
    <w:rsid w:val="00CE2751"/>
    <w:rsid w:val="00CE2ED2"/>
    <w:rsid w:val="00CE3003"/>
    <w:rsid w:val="00CE3524"/>
    <w:rsid w:val="00CE359F"/>
    <w:rsid w:val="00CE3A84"/>
    <w:rsid w:val="00CE3B87"/>
    <w:rsid w:val="00CE3BF0"/>
    <w:rsid w:val="00CE3DFE"/>
    <w:rsid w:val="00CE4108"/>
    <w:rsid w:val="00CE4118"/>
    <w:rsid w:val="00CE46EF"/>
    <w:rsid w:val="00CE475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9ED"/>
    <w:rsid w:val="00CE72F1"/>
    <w:rsid w:val="00CE7362"/>
    <w:rsid w:val="00CE753A"/>
    <w:rsid w:val="00CE756E"/>
    <w:rsid w:val="00CE7739"/>
    <w:rsid w:val="00CE7877"/>
    <w:rsid w:val="00CE7B13"/>
    <w:rsid w:val="00CE7BF4"/>
    <w:rsid w:val="00CE7E25"/>
    <w:rsid w:val="00CE7FE0"/>
    <w:rsid w:val="00CF00B2"/>
    <w:rsid w:val="00CF01F2"/>
    <w:rsid w:val="00CF021A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1BF8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C0C"/>
    <w:rsid w:val="00CF4D17"/>
    <w:rsid w:val="00CF5062"/>
    <w:rsid w:val="00CF5279"/>
    <w:rsid w:val="00CF5541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6EAC"/>
    <w:rsid w:val="00CF7025"/>
    <w:rsid w:val="00CF7077"/>
    <w:rsid w:val="00CF71DA"/>
    <w:rsid w:val="00CF7724"/>
    <w:rsid w:val="00CF7920"/>
    <w:rsid w:val="00CF7DDB"/>
    <w:rsid w:val="00CF7FDC"/>
    <w:rsid w:val="00D000E7"/>
    <w:rsid w:val="00D0023C"/>
    <w:rsid w:val="00D002AA"/>
    <w:rsid w:val="00D002C6"/>
    <w:rsid w:val="00D006CF"/>
    <w:rsid w:val="00D007B1"/>
    <w:rsid w:val="00D007E5"/>
    <w:rsid w:val="00D00AF6"/>
    <w:rsid w:val="00D00E9F"/>
    <w:rsid w:val="00D01312"/>
    <w:rsid w:val="00D01367"/>
    <w:rsid w:val="00D018DE"/>
    <w:rsid w:val="00D01B6E"/>
    <w:rsid w:val="00D01DA5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713"/>
    <w:rsid w:val="00D039E1"/>
    <w:rsid w:val="00D03B65"/>
    <w:rsid w:val="00D0403B"/>
    <w:rsid w:val="00D047DB"/>
    <w:rsid w:val="00D047EA"/>
    <w:rsid w:val="00D04EFD"/>
    <w:rsid w:val="00D05163"/>
    <w:rsid w:val="00D05241"/>
    <w:rsid w:val="00D05B15"/>
    <w:rsid w:val="00D05BD7"/>
    <w:rsid w:val="00D05E62"/>
    <w:rsid w:val="00D06585"/>
    <w:rsid w:val="00D0664C"/>
    <w:rsid w:val="00D066D2"/>
    <w:rsid w:val="00D066F1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D16"/>
    <w:rsid w:val="00D0716C"/>
    <w:rsid w:val="00D073A5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604"/>
    <w:rsid w:val="00D107F0"/>
    <w:rsid w:val="00D10BF2"/>
    <w:rsid w:val="00D10D49"/>
    <w:rsid w:val="00D112AC"/>
    <w:rsid w:val="00D11349"/>
    <w:rsid w:val="00D114C2"/>
    <w:rsid w:val="00D11891"/>
    <w:rsid w:val="00D11DB1"/>
    <w:rsid w:val="00D11DDC"/>
    <w:rsid w:val="00D1215A"/>
    <w:rsid w:val="00D1239C"/>
    <w:rsid w:val="00D123A5"/>
    <w:rsid w:val="00D123B5"/>
    <w:rsid w:val="00D12A4A"/>
    <w:rsid w:val="00D130EC"/>
    <w:rsid w:val="00D13102"/>
    <w:rsid w:val="00D1320A"/>
    <w:rsid w:val="00D135DA"/>
    <w:rsid w:val="00D13671"/>
    <w:rsid w:val="00D1379A"/>
    <w:rsid w:val="00D138D2"/>
    <w:rsid w:val="00D13A2A"/>
    <w:rsid w:val="00D13B26"/>
    <w:rsid w:val="00D13C64"/>
    <w:rsid w:val="00D1400F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B68"/>
    <w:rsid w:val="00D20E04"/>
    <w:rsid w:val="00D20EB2"/>
    <w:rsid w:val="00D210F2"/>
    <w:rsid w:val="00D21200"/>
    <w:rsid w:val="00D21475"/>
    <w:rsid w:val="00D21707"/>
    <w:rsid w:val="00D21A18"/>
    <w:rsid w:val="00D22263"/>
    <w:rsid w:val="00D223DF"/>
    <w:rsid w:val="00D22423"/>
    <w:rsid w:val="00D225AD"/>
    <w:rsid w:val="00D226A5"/>
    <w:rsid w:val="00D22819"/>
    <w:rsid w:val="00D228A4"/>
    <w:rsid w:val="00D22A1E"/>
    <w:rsid w:val="00D22C14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8D0"/>
    <w:rsid w:val="00D24973"/>
    <w:rsid w:val="00D24B8A"/>
    <w:rsid w:val="00D24CA7"/>
    <w:rsid w:val="00D24FA0"/>
    <w:rsid w:val="00D2504C"/>
    <w:rsid w:val="00D25285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12"/>
    <w:rsid w:val="00D27059"/>
    <w:rsid w:val="00D272AC"/>
    <w:rsid w:val="00D272E6"/>
    <w:rsid w:val="00D27360"/>
    <w:rsid w:val="00D27799"/>
    <w:rsid w:val="00D278D1"/>
    <w:rsid w:val="00D27F12"/>
    <w:rsid w:val="00D30050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C82"/>
    <w:rsid w:val="00D31E8F"/>
    <w:rsid w:val="00D31F1D"/>
    <w:rsid w:val="00D320CE"/>
    <w:rsid w:val="00D32230"/>
    <w:rsid w:val="00D32300"/>
    <w:rsid w:val="00D32313"/>
    <w:rsid w:val="00D325F0"/>
    <w:rsid w:val="00D326C8"/>
    <w:rsid w:val="00D32842"/>
    <w:rsid w:val="00D32AFD"/>
    <w:rsid w:val="00D32C0E"/>
    <w:rsid w:val="00D32EB2"/>
    <w:rsid w:val="00D331B8"/>
    <w:rsid w:val="00D331CA"/>
    <w:rsid w:val="00D33666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45FA"/>
    <w:rsid w:val="00D346B6"/>
    <w:rsid w:val="00D34887"/>
    <w:rsid w:val="00D35398"/>
    <w:rsid w:val="00D357AA"/>
    <w:rsid w:val="00D35915"/>
    <w:rsid w:val="00D3594C"/>
    <w:rsid w:val="00D35A8E"/>
    <w:rsid w:val="00D35C2E"/>
    <w:rsid w:val="00D3620A"/>
    <w:rsid w:val="00D36499"/>
    <w:rsid w:val="00D36847"/>
    <w:rsid w:val="00D368B2"/>
    <w:rsid w:val="00D369B8"/>
    <w:rsid w:val="00D36FC2"/>
    <w:rsid w:val="00D372A8"/>
    <w:rsid w:val="00D37419"/>
    <w:rsid w:val="00D37647"/>
    <w:rsid w:val="00D379F7"/>
    <w:rsid w:val="00D37B21"/>
    <w:rsid w:val="00D37B8E"/>
    <w:rsid w:val="00D40014"/>
    <w:rsid w:val="00D40032"/>
    <w:rsid w:val="00D408A0"/>
    <w:rsid w:val="00D40E4A"/>
    <w:rsid w:val="00D40EB9"/>
    <w:rsid w:val="00D40FCB"/>
    <w:rsid w:val="00D41480"/>
    <w:rsid w:val="00D420ED"/>
    <w:rsid w:val="00D42300"/>
    <w:rsid w:val="00D423E1"/>
    <w:rsid w:val="00D42543"/>
    <w:rsid w:val="00D42597"/>
    <w:rsid w:val="00D42750"/>
    <w:rsid w:val="00D42ADB"/>
    <w:rsid w:val="00D42B57"/>
    <w:rsid w:val="00D42D1B"/>
    <w:rsid w:val="00D43998"/>
    <w:rsid w:val="00D43B25"/>
    <w:rsid w:val="00D43BCA"/>
    <w:rsid w:val="00D44238"/>
    <w:rsid w:val="00D44472"/>
    <w:rsid w:val="00D44545"/>
    <w:rsid w:val="00D4454D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5F93"/>
    <w:rsid w:val="00D462C2"/>
    <w:rsid w:val="00D46367"/>
    <w:rsid w:val="00D4650C"/>
    <w:rsid w:val="00D4658F"/>
    <w:rsid w:val="00D46898"/>
    <w:rsid w:val="00D468B2"/>
    <w:rsid w:val="00D469A1"/>
    <w:rsid w:val="00D469B7"/>
    <w:rsid w:val="00D46B52"/>
    <w:rsid w:val="00D46C09"/>
    <w:rsid w:val="00D4704F"/>
    <w:rsid w:val="00D474F5"/>
    <w:rsid w:val="00D47764"/>
    <w:rsid w:val="00D4787E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7"/>
    <w:rsid w:val="00D51079"/>
    <w:rsid w:val="00D5107F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AD"/>
    <w:rsid w:val="00D52DFE"/>
    <w:rsid w:val="00D52EA7"/>
    <w:rsid w:val="00D533FB"/>
    <w:rsid w:val="00D53461"/>
    <w:rsid w:val="00D537F8"/>
    <w:rsid w:val="00D53A49"/>
    <w:rsid w:val="00D53AC6"/>
    <w:rsid w:val="00D53EF4"/>
    <w:rsid w:val="00D53F12"/>
    <w:rsid w:val="00D53FD0"/>
    <w:rsid w:val="00D54006"/>
    <w:rsid w:val="00D54089"/>
    <w:rsid w:val="00D54124"/>
    <w:rsid w:val="00D549B4"/>
    <w:rsid w:val="00D549E0"/>
    <w:rsid w:val="00D54C97"/>
    <w:rsid w:val="00D54C9E"/>
    <w:rsid w:val="00D54DBB"/>
    <w:rsid w:val="00D54FB1"/>
    <w:rsid w:val="00D550DA"/>
    <w:rsid w:val="00D550EA"/>
    <w:rsid w:val="00D5555D"/>
    <w:rsid w:val="00D556C4"/>
    <w:rsid w:val="00D556CC"/>
    <w:rsid w:val="00D55910"/>
    <w:rsid w:val="00D55E8B"/>
    <w:rsid w:val="00D55FD5"/>
    <w:rsid w:val="00D56088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98"/>
    <w:rsid w:val="00D600B5"/>
    <w:rsid w:val="00D60257"/>
    <w:rsid w:val="00D60400"/>
    <w:rsid w:val="00D6078F"/>
    <w:rsid w:val="00D6091F"/>
    <w:rsid w:val="00D60CA3"/>
    <w:rsid w:val="00D6108D"/>
    <w:rsid w:val="00D612F9"/>
    <w:rsid w:val="00D616A8"/>
    <w:rsid w:val="00D61703"/>
    <w:rsid w:val="00D618F6"/>
    <w:rsid w:val="00D6198E"/>
    <w:rsid w:val="00D61DA5"/>
    <w:rsid w:val="00D625B5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5E42"/>
    <w:rsid w:val="00D660F4"/>
    <w:rsid w:val="00D66302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7"/>
    <w:rsid w:val="00D7134D"/>
    <w:rsid w:val="00D71467"/>
    <w:rsid w:val="00D7155F"/>
    <w:rsid w:val="00D71613"/>
    <w:rsid w:val="00D71ABA"/>
    <w:rsid w:val="00D71FC2"/>
    <w:rsid w:val="00D71FE0"/>
    <w:rsid w:val="00D72557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8045D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FD9"/>
    <w:rsid w:val="00D82FDE"/>
    <w:rsid w:val="00D835B1"/>
    <w:rsid w:val="00D837BF"/>
    <w:rsid w:val="00D8393A"/>
    <w:rsid w:val="00D8394C"/>
    <w:rsid w:val="00D83A87"/>
    <w:rsid w:val="00D83A97"/>
    <w:rsid w:val="00D83C55"/>
    <w:rsid w:val="00D83F6D"/>
    <w:rsid w:val="00D8421A"/>
    <w:rsid w:val="00D84287"/>
    <w:rsid w:val="00D8498A"/>
    <w:rsid w:val="00D849B2"/>
    <w:rsid w:val="00D84B60"/>
    <w:rsid w:val="00D84C0F"/>
    <w:rsid w:val="00D84C87"/>
    <w:rsid w:val="00D84D8F"/>
    <w:rsid w:val="00D84F81"/>
    <w:rsid w:val="00D8511D"/>
    <w:rsid w:val="00D8526B"/>
    <w:rsid w:val="00D85464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A11"/>
    <w:rsid w:val="00D86D81"/>
    <w:rsid w:val="00D871C9"/>
    <w:rsid w:val="00D87598"/>
    <w:rsid w:val="00D877A0"/>
    <w:rsid w:val="00D87897"/>
    <w:rsid w:val="00D87A21"/>
    <w:rsid w:val="00D87C66"/>
    <w:rsid w:val="00D87E3E"/>
    <w:rsid w:val="00D87EDB"/>
    <w:rsid w:val="00D900C2"/>
    <w:rsid w:val="00D901FE"/>
    <w:rsid w:val="00D90649"/>
    <w:rsid w:val="00D906A7"/>
    <w:rsid w:val="00D90723"/>
    <w:rsid w:val="00D90768"/>
    <w:rsid w:val="00D90A13"/>
    <w:rsid w:val="00D90D61"/>
    <w:rsid w:val="00D90DC6"/>
    <w:rsid w:val="00D90E48"/>
    <w:rsid w:val="00D90FA3"/>
    <w:rsid w:val="00D912A1"/>
    <w:rsid w:val="00D91324"/>
    <w:rsid w:val="00D9135E"/>
    <w:rsid w:val="00D9156F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2EC"/>
    <w:rsid w:val="00D94044"/>
    <w:rsid w:val="00D9437B"/>
    <w:rsid w:val="00D9437E"/>
    <w:rsid w:val="00D945C5"/>
    <w:rsid w:val="00D946AF"/>
    <w:rsid w:val="00D94B46"/>
    <w:rsid w:val="00D94D98"/>
    <w:rsid w:val="00D9503A"/>
    <w:rsid w:val="00D9515A"/>
    <w:rsid w:val="00D95A92"/>
    <w:rsid w:val="00D95E92"/>
    <w:rsid w:val="00D95F60"/>
    <w:rsid w:val="00D95F65"/>
    <w:rsid w:val="00D95FFC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E81"/>
    <w:rsid w:val="00D97EE6"/>
    <w:rsid w:val="00D97F11"/>
    <w:rsid w:val="00D97F22"/>
    <w:rsid w:val="00D97FA3"/>
    <w:rsid w:val="00D97FE1"/>
    <w:rsid w:val="00DA0535"/>
    <w:rsid w:val="00DA0923"/>
    <w:rsid w:val="00DA0A72"/>
    <w:rsid w:val="00DA0AE1"/>
    <w:rsid w:val="00DA0BD9"/>
    <w:rsid w:val="00DA0C03"/>
    <w:rsid w:val="00DA0DC5"/>
    <w:rsid w:val="00DA0E5B"/>
    <w:rsid w:val="00DA0EAE"/>
    <w:rsid w:val="00DA120F"/>
    <w:rsid w:val="00DA1425"/>
    <w:rsid w:val="00DA14E5"/>
    <w:rsid w:val="00DA17B1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613"/>
    <w:rsid w:val="00DB1776"/>
    <w:rsid w:val="00DB17A4"/>
    <w:rsid w:val="00DB1A61"/>
    <w:rsid w:val="00DB1B15"/>
    <w:rsid w:val="00DB1BDC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72"/>
    <w:rsid w:val="00DB3AC0"/>
    <w:rsid w:val="00DB3DBF"/>
    <w:rsid w:val="00DB3FD3"/>
    <w:rsid w:val="00DB42AB"/>
    <w:rsid w:val="00DB4519"/>
    <w:rsid w:val="00DB465B"/>
    <w:rsid w:val="00DB482E"/>
    <w:rsid w:val="00DB4B01"/>
    <w:rsid w:val="00DB4B95"/>
    <w:rsid w:val="00DB4BB8"/>
    <w:rsid w:val="00DB4BF6"/>
    <w:rsid w:val="00DB4C51"/>
    <w:rsid w:val="00DB4CE6"/>
    <w:rsid w:val="00DB50D6"/>
    <w:rsid w:val="00DB52F5"/>
    <w:rsid w:val="00DB5352"/>
    <w:rsid w:val="00DB57B1"/>
    <w:rsid w:val="00DB591A"/>
    <w:rsid w:val="00DB5AF4"/>
    <w:rsid w:val="00DB5F9A"/>
    <w:rsid w:val="00DB6319"/>
    <w:rsid w:val="00DB66E5"/>
    <w:rsid w:val="00DB66FB"/>
    <w:rsid w:val="00DB6CFE"/>
    <w:rsid w:val="00DB6DD3"/>
    <w:rsid w:val="00DB7033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8CE"/>
    <w:rsid w:val="00DC1D48"/>
    <w:rsid w:val="00DC1DD1"/>
    <w:rsid w:val="00DC22ED"/>
    <w:rsid w:val="00DC2664"/>
    <w:rsid w:val="00DC27B7"/>
    <w:rsid w:val="00DC292C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511"/>
    <w:rsid w:val="00DC456C"/>
    <w:rsid w:val="00DC46A5"/>
    <w:rsid w:val="00DC47EF"/>
    <w:rsid w:val="00DC4B82"/>
    <w:rsid w:val="00DC4C68"/>
    <w:rsid w:val="00DC4E81"/>
    <w:rsid w:val="00DC4F9E"/>
    <w:rsid w:val="00DC5067"/>
    <w:rsid w:val="00DC53E6"/>
    <w:rsid w:val="00DC5411"/>
    <w:rsid w:val="00DC5651"/>
    <w:rsid w:val="00DC589F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E2"/>
    <w:rsid w:val="00DC7E7B"/>
    <w:rsid w:val="00DD023D"/>
    <w:rsid w:val="00DD023F"/>
    <w:rsid w:val="00DD02D6"/>
    <w:rsid w:val="00DD031D"/>
    <w:rsid w:val="00DD0448"/>
    <w:rsid w:val="00DD0551"/>
    <w:rsid w:val="00DD0572"/>
    <w:rsid w:val="00DD05F0"/>
    <w:rsid w:val="00DD0C86"/>
    <w:rsid w:val="00DD0D59"/>
    <w:rsid w:val="00DD0F05"/>
    <w:rsid w:val="00DD108C"/>
    <w:rsid w:val="00DD1171"/>
    <w:rsid w:val="00DD12A3"/>
    <w:rsid w:val="00DD1602"/>
    <w:rsid w:val="00DD1657"/>
    <w:rsid w:val="00DD16B2"/>
    <w:rsid w:val="00DD1952"/>
    <w:rsid w:val="00DD1A7E"/>
    <w:rsid w:val="00DD1C1E"/>
    <w:rsid w:val="00DD1F14"/>
    <w:rsid w:val="00DD1FD5"/>
    <w:rsid w:val="00DD2213"/>
    <w:rsid w:val="00DD22A1"/>
    <w:rsid w:val="00DD2581"/>
    <w:rsid w:val="00DD25A3"/>
    <w:rsid w:val="00DD25DB"/>
    <w:rsid w:val="00DD26AF"/>
    <w:rsid w:val="00DD2801"/>
    <w:rsid w:val="00DD28FF"/>
    <w:rsid w:val="00DD2993"/>
    <w:rsid w:val="00DD2E65"/>
    <w:rsid w:val="00DD2F9F"/>
    <w:rsid w:val="00DD312B"/>
    <w:rsid w:val="00DD329C"/>
    <w:rsid w:val="00DD3396"/>
    <w:rsid w:val="00DD3481"/>
    <w:rsid w:val="00DD391D"/>
    <w:rsid w:val="00DD3941"/>
    <w:rsid w:val="00DD3C3D"/>
    <w:rsid w:val="00DD405C"/>
    <w:rsid w:val="00DD449A"/>
    <w:rsid w:val="00DD4878"/>
    <w:rsid w:val="00DD50E2"/>
    <w:rsid w:val="00DD53A4"/>
    <w:rsid w:val="00DD5426"/>
    <w:rsid w:val="00DD5F3B"/>
    <w:rsid w:val="00DD5F53"/>
    <w:rsid w:val="00DD5FB1"/>
    <w:rsid w:val="00DD63DE"/>
    <w:rsid w:val="00DD64B6"/>
    <w:rsid w:val="00DD700B"/>
    <w:rsid w:val="00DD71CC"/>
    <w:rsid w:val="00DD7208"/>
    <w:rsid w:val="00DD73C0"/>
    <w:rsid w:val="00DD73D1"/>
    <w:rsid w:val="00DD74D0"/>
    <w:rsid w:val="00DD7670"/>
    <w:rsid w:val="00DD7A77"/>
    <w:rsid w:val="00DD7AA6"/>
    <w:rsid w:val="00DE01C4"/>
    <w:rsid w:val="00DE03D8"/>
    <w:rsid w:val="00DE05B3"/>
    <w:rsid w:val="00DE0745"/>
    <w:rsid w:val="00DE0B55"/>
    <w:rsid w:val="00DE0F61"/>
    <w:rsid w:val="00DE1157"/>
    <w:rsid w:val="00DE11E3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1DEE"/>
    <w:rsid w:val="00DE209A"/>
    <w:rsid w:val="00DE20A3"/>
    <w:rsid w:val="00DE2292"/>
    <w:rsid w:val="00DE2366"/>
    <w:rsid w:val="00DE23B5"/>
    <w:rsid w:val="00DE2B64"/>
    <w:rsid w:val="00DE2DA0"/>
    <w:rsid w:val="00DE365C"/>
    <w:rsid w:val="00DE3856"/>
    <w:rsid w:val="00DE3880"/>
    <w:rsid w:val="00DE3DEF"/>
    <w:rsid w:val="00DE4163"/>
    <w:rsid w:val="00DE42A7"/>
    <w:rsid w:val="00DE4346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A68"/>
    <w:rsid w:val="00DE6D8B"/>
    <w:rsid w:val="00DE704C"/>
    <w:rsid w:val="00DE7387"/>
    <w:rsid w:val="00DE74BA"/>
    <w:rsid w:val="00DE7B17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C4C"/>
    <w:rsid w:val="00DF0C72"/>
    <w:rsid w:val="00DF0CE7"/>
    <w:rsid w:val="00DF105D"/>
    <w:rsid w:val="00DF111D"/>
    <w:rsid w:val="00DF1350"/>
    <w:rsid w:val="00DF13FE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1C5"/>
    <w:rsid w:val="00DF367B"/>
    <w:rsid w:val="00DF37E9"/>
    <w:rsid w:val="00DF3850"/>
    <w:rsid w:val="00DF3B0B"/>
    <w:rsid w:val="00DF3BEB"/>
    <w:rsid w:val="00DF4104"/>
    <w:rsid w:val="00DF425B"/>
    <w:rsid w:val="00DF457A"/>
    <w:rsid w:val="00DF46C2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6F34"/>
    <w:rsid w:val="00DF7071"/>
    <w:rsid w:val="00DF70E6"/>
    <w:rsid w:val="00DF7583"/>
    <w:rsid w:val="00DF79F3"/>
    <w:rsid w:val="00DF7CB1"/>
    <w:rsid w:val="00DF7D24"/>
    <w:rsid w:val="00DF7D90"/>
    <w:rsid w:val="00E00149"/>
    <w:rsid w:val="00E005EB"/>
    <w:rsid w:val="00E00BEC"/>
    <w:rsid w:val="00E01012"/>
    <w:rsid w:val="00E01174"/>
    <w:rsid w:val="00E013D1"/>
    <w:rsid w:val="00E0167A"/>
    <w:rsid w:val="00E017EB"/>
    <w:rsid w:val="00E01936"/>
    <w:rsid w:val="00E01B09"/>
    <w:rsid w:val="00E01BE6"/>
    <w:rsid w:val="00E01C4C"/>
    <w:rsid w:val="00E01DAE"/>
    <w:rsid w:val="00E0200D"/>
    <w:rsid w:val="00E02049"/>
    <w:rsid w:val="00E02158"/>
    <w:rsid w:val="00E02192"/>
    <w:rsid w:val="00E02385"/>
    <w:rsid w:val="00E02432"/>
    <w:rsid w:val="00E02702"/>
    <w:rsid w:val="00E0294E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6C"/>
    <w:rsid w:val="00E06DDC"/>
    <w:rsid w:val="00E06F5C"/>
    <w:rsid w:val="00E072AE"/>
    <w:rsid w:val="00E072CA"/>
    <w:rsid w:val="00E07384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0E3E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52BF"/>
    <w:rsid w:val="00E152D1"/>
    <w:rsid w:val="00E1538D"/>
    <w:rsid w:val="00E153F0"/>
    <w:rsid w:val="00E15D47"/>
    <w:rsid w:val="00E160F3"/>
    <w:rsid w:val="00E1649D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BEF"/>
    <w:rsid w:val="00E17C68"/>
    <w:rsid w:val="00E17DF8"/>
    <w:rsid w:val="00E17E2E"/>
    <w:rsid w:val="00E17F38"/>
    <w:rsid w:val="00E17FBC"/>
    <w:rsid w:val="00E20066"/>
    <w:rsid w:val="00E2006F"/>
    <w:rsid w:val="00E202A4"/>
    <w:rsid w:val="00E20A74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970"/>
    <w:rsid w:val="00E239E0"/>
    <w:rsid w:val="00E239F9"/>
    <w:rsid w:val="00E23D95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A0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CEE"/>
    <w:rsid w:val="00E30DDF"/>
    <w:rsid w:val="00E30EBD"/>
    <w:rsid w:val="00E31192"/>
    <w:rsid w:val="00E3124B"/>
    <w:rsid w:val="00E3127C"/>
    <w:rsid w:val="00E3143C"/>
    <w:rsid w:val="00E3164A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236"/>
    <w:rsid w:val="00E352CA"/>
    <w:rsid w:val="00E3538C"/>
    <w:rsid w:val="00E35DEE"/>
    <w:rsid w:val="00E3615C"/>
    <w:rsid w:val="00E361B6"/>
    <w:rsid w:val="00E361BE"/>
    <w:rsid w:val="00E363A5"/>
    <w:rsid w:val="00E36454"/>
    <w:rsid w:val="00E36A04"/>
    <w:rsid w:val="00E36AFD"/>
    <w:rsid w:val="00E36EF2"/>
    <w:rsid w:val="00E37115"/>
    <w:rsid w:val="00E37156"/>
    <w:rsid w:val="00E375F1"/>
    <w:rsid w:val="00E377E6"/>
    <w:rsid w:val="00E37DD6"/>
    <w:rsid w:val="00E37DFE"/>
    <w:rsid w:val="00E37E08"/>
    <w:rsid w:val="00E37EA9"/>
    <w:rsid w:val="00E37F35"/>
    <w:rsid w:val="00E40249"/>
    <w:rsid w:val="00E40391"/>
    <w:rsid w:val="00E40541"/>
    <w:rsid w:val="00E40601"/>
    <w:rsid w:val="00E4066E"/>
    <w:rsid w:val="00E40BA2"/>
    <w:rsid w:val="00E40CFC"/>
    <w:rsid w:val="00E40F71"/>
    <w:rsid w:val="00E410B7"/>
    <w:rsid w:val="00E41202"/>
    <w:rsid w:val="00E41836"/>
    <w:rsid w:val="00E418AE"/>
    <w:rsid w:val="00E41A55"/>
    <w:rsid w:val="00E41A86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2ED3"/>
    <w:rsid w:val="00E432AA"/>
    <w:rsid w:val="00E432F2"/>
    <w:rsid w:val="00E43654"/>
    <w:rsid w:val="00E4365E"/>
    <w:rsid w:val="00E43B9E"/>
    <w:rsid w:val="00E43F30"/>
    <w:rsid w:val="00E44008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2A6"/>
    <w:rsid w:val="00E46500"/>
    <w:rsid w:val="00E46A5A"/>
    <w:rsid w:val="00E472F7"/>
    <w:rsid w:val="00E4775C"/>
    <w:rsid w:val="00E4798F"/>
    <w:rsid w:val="00E47A76"/>
    <w:rsid w:val="00E47AFF"/>
    <w:rsid w:val="00E47C41"/>
    <w:rsid w:val="00E47C93"/>
    <w:rsid w:val="00E47CE1"/>
    <w:rsid w:val="00E5036C"/>
    <w:rsid w:val="00E50DE7"/>
    <w:rsid w:val="00E50DE9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64"/>
    <w:rsid w:val="00E533B4"/>
    <w:rsid w:val="00E53403"/>
    <w:rsid w:val="00E53578"/>
    <w:rsid w:val="00E53585"/>
    <w:rsid w:val="00E536C1"/>
    <w:rsid w:val="00E53731"/>
    <w:rsid w:val="00E538D7"/>
    <w:rsid w:val="00E5398F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4DFC"/>
    <w:rsid w:val="00E55156"/>
    <w:rsid w:val="00E551B3"/>
    <w:rsid w:val="00E55847"/>
    <w:rsid w:val="00E55D20"/>
    <w:rsid w:val="00E55D22"/>
    <w:rsid w:val="00E55F7A"/>
    <w:rsid w:val="00E564AB"/>
    <w:rsid w:val="00E5658E"/>
    <w:rsid w:val="00E5668B"/>
    <w:rsid w:val="00E566FE"/>
    <w:rsid w:val="00E56928"/>
    <w:rsid w:val="00E56ABC"/>
    <w:rsid w:val="00E56AFC"/>
    <w:rsid w:val="00E573CD"/>
    <w:rsid w:val="00E5760B"/>
    <w:rsid w:val="00E576DF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8F7"/>
    <w:rsid w:val="00E60966"/>
    <w:rsid w:val="00E60CCB"/>
    <w:rsid w:val="00E60D30"/>
    <w:rsid w:val="00E610A5"/>
    <w:rsid w:val="00E6117A"/>
    <w:rsid w:val="00E6119C"/>
    <w:rsid w:val="00E612CC"/>
    <w:rsid w:val="00E612D9"/>
    <w:rsid w:val="00E61340"/>
    <w:rsid w:val="00E61DB0"/>
    <w:rsid w:val="00E61F2C"/>
    <w:rsid w:val="00E6240F"/>
    <w:rsid w:val="00E6252C"/>
    <w:rsid w:val="00E625C1"/>
    <w:rsid w:val="00E626A1"/>
    <w:rsid w:val="00E6298F"/>
    <w:rsid w:val="00E629C4"/>
    <w:rsid w:val="00E62B60"/>
    <w:rsid w:val="00E62E65"/>
    <w:rsid w:val="00E62FD2"/>
    <w:rsid w:val="00E62FDD"/>
    <w:rsid w:val="00E6339B"/>
    <w:rsid w:val="00E63400"/>
    <w:rsid w:val="00E6363F"/>
    <w:rsid w:val="00E636CB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826"/>
    <w:rsid w:val="00E65867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C83"/>
    <w:rsid w:val="00E66F81"/>
    <w:rsid w:val="00E67124"/>
    <w:rsid w:val="00E67212"/>
    <w:rsid w:val="00E67578"/>
    <w:rsid w:val="00E678A1"/>
    <w:rsid w:val="00E700AC"/>
    <w:rsid w:val="00E702CF"/>
    <w:rsid w:val="00E702EC"/>
    <w:rsid w:val="00E7092A"/>
    <w:rsid w:val="00E70A9B"/>
    <w:rsid w:val="00E71401"/>
    <w:rsid w:val="00E7169B"/>
    <w:rsid w:val="00E716B7"/>
    <w:rsid w:val="00E717F3"/>
    <w:rsid w:val="00E71A26"/>
    <w:rsid w:val="00E71A7A"/>
    <w:rsid w:val="00E71DEE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647"/>
    <w:rsid w:val="00E736C4"/>
    <w:rsid w:val="00E736D5"/>
    <w:rsid w:val="00E73754"/>
    <w:rsid w:val="00E737D7"/>
    <w:rsid w:val="00E739E9"/>
    <w:rsid w:val="00E73A32"/>
    <w:rsid w:val="00E73C9A"/>
    <w:rsid w:val="00E73E53"/>
    <w:rsid w:val="00E74163"/>
    <w:rsid w:val="00E741B6"/>
    <w:rsid w:val="00E74234"/>
    <w:rsid w:val="00E7463A"/>
    <w:rsid w:val="00E74800"/>
    <w:rsid w:val="00E74875"/>
    <w:rsid w:val="00E7487E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549"/>
    <w:rsid w:val="00E8099F"/>
    <w:rsid w:val="00E80C3B"/>
    <w:rsid w:val="00E80F11"/>
    <w:rsid w:val="00E80FDD"/>
    <w:rsid w:val="00E81353"/>
    <w:rsid w:val="00E81465"/>
    <w:rsid w:val="00E8158A"/>
    <w:rsid w:val="00E81613"/>
    <w:rsid w:val="00E817BC"/>
    <w:rsid w:val="00E81804"/>
    <w:rsid w:val="00E81A85"/>
    <w:rsid w:val="00E81A8B"/>
    <w:rsid w:val="00E81E82"/>
    <w:rsid w:val="00E821B2"/>
    <w:rsid w:val="00E82416"/>
    <w:rsid w:val="00E82588"/>
    <w:rsid w:val="00E8267D"/>
    <w:rsid w:val="00E82866"/>
    <w:rsid w:val="00E82BC9"/>
    <w:rsid w:val="00E82D12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731"/>
    <w:rsid w:val="00E84B87"/>
    <w:rsid w:val="00E84F78"/>
    <w:rsid w:val="00E85098"/>
    <w:rsid w:val="00E8513A"/>
    <w:rsid w:val="00E85529"/>
    <w:rsid w:val="00E85640"/>
    <w:rsid w:val="00E859B9"/>
    <w:rsid w:val="00E859CD"/>
    <w:rsid w:val="00E85A18"/>
    <w:rsid w:val="00E85B73"/>
    <w:rsid w:val="00E86D53"/>
    <w:rsid w:val="00E86FC6"/>
    <w:rsid w:val="00E8716D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175"/>
    <w:rsid w:val="00E91361"/>
    <w:rsid w:val="00E91F11"/>
    <w:rsid w:val="00E92091"/>
    <w:rsid w:val="00E925D6"/>
    <w:rsid w:val="00E928F7"/>
    <w:rsid w:val="00E929FD"/>
    <w:rsid w:val="00E92A59"/>
    <w:rsid w:val="00E92C7F"/>
    <w:rsid w:val="00E93090"/>
    <w:rsid w:val="00E93678"/>
    <w:rsid w:val="00E93715"/>
    <w:rsid w:val="00E93847"/>
    <w:rsid w:val="00E93B7F"/>
    <w:rsid w:val="00E93D60"/>
    <w:rsid w:val="00E94015"/>
    <w:rsid w:val="00E94017"/>
    <w:rsid w:val="00E942F2"/>
    <w:rsid w:val="00E9444B"/>
    <w:rsid w:val="00E9481B"/>
    <w:rsid w:val="00E94D42"/>
    <w:rsid w:val="00E94EC4"/>
    <w:rsid w:val="00E953B0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E47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4CD0"/>
    <w:rsid w:val="00EB4F11"/>
    <w:rsid w:val="00EB50A8"/>
    <w:rsid w:val="00EB5160"/>
    <w:rsid w:val="00EB5181"/>
    <w:rsid w:val="00EB563B"/>
    <w:rsid w:val="00EB60A7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C9"/>
    <w:rsid w:val="00EC192D"/>
    <w:rsid w:val="00EC1BFC"/>
    <w:rsid w:val="00EC1E4A"/>
    <w:rsid w:val="00EC1F56"/>
    <w:rsid w:val="00EC2743"/>
    <w:rsid w:val="00EC3151"/>
    <w:rsid w:val="00EC3235"/>
    <w:rsid w:val="00EC3604"/>
    <w:rsid w:val="00EC363E"/>
    <w:rsid w:val="00EC36C2"/>
    <w:rsid w:val="00EC3CA8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73D"/>
    <w:rsid w:val="00EC5878"/>
    <w:rsid w:val="00EC5929"/>
    <w:rsid w:val="00EC5F4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2E"/>
    <w:rsid w:val="00ED08BC"/>
    <w:rsid w:val="00ED0B00"/>
    <w:rsid w:val="00ED0BD5"/>
    <w:rsid w:val="00ED0C23"/>
    <w:rsid w:val="00ED0D50"/>
    <w:rsid w:val="00ED0FFC"/>
    <w:rsid w:val="00ED10FB"/>
    <w:rsid w:val="00ED1335"/>
    <w:rsid w:val="00ED1BC3"/>
    <w:rsid w:val="00ED1EF2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785"/>
    <w:rsid w:val="00ED4BBC"/>
    <w:rsid w:val="00ED4E2F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E2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5D"/>
    <w:rsid w:val="00EE0103"/>
    <w:rsid w:val="00EE0119"/>
    <w:rsid w:val="00EE023B"/>
    <w:rsid w:val="00EE05E9"/>
    <w:rsid w:val="00EE0A47"/>
    <w:rsid w:val="00EE0A82"/>
    <w:rsid w:val="00EE0FAB"/>
    <w:rsid w:val="00EE0FDF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E1"/>
    <w:rsid w:val="00EE3CD6"/>
    <w:rsid w:val="00EE42DD"/>
    <w:rsid w:val="00EE43D6"/>
    <w:rsid w:val="00EE44E3"/>
    <w:rsid w:val="00EE4ADD"/>
    <w:rsid w:val="00EE4B35"/>
    <w:rsid w:val="00EE5048"/>
    <w:rsid w:val="00EE5252"/>
    <w:rsid w:val="00EE5658"/>
    <w:rsid w:val="00EE5C43"/>
    <w:rsid w:val="00EE5DB6"/>
    <w:rsid w:val="00EE5E28"/>
    <w:rsid w:val="00EE6486"/>
    <w:rsid w:val="00EE661A"/>
    <w:rsid w:val="00EE66C0"/>
    <w:rsid w:val="00EE6E46"/>
    <w:rsid w:val="00EE742B"/>
    <w:rsid w:val="00EE745C"/>
    <w:rsid w:val="00EE7510"/>
    <w:rsid w:val="00EE7624"/>
    <w:rsid w:val="00EE7698"/>
    <w:rsid w:val="00EE7807"/>
    <w:rsid w:val="00EE7936"/>
    <w:rsid w:val="00EE79C6"/>
    <w:rsid w:val="00EE7F05"/>
    <w:rsid w:val="00EF01AD"/>
    <w:rsid w:val="00EF029F"/>
    <w:rsid w:val="00EF0362"/>
    <w:rsid w:val="00EF0A15"/>
    <w:rsid w:val="00EF0AA1"/>
    <w:rsid w:val="00EF0B25"/>
    <w:rsid w:val="00EF0B7F"/>
    <w:rsid w:val="00EF0F62"/>
    <w:rsid w:val="00EF114F"/>
    <w:rsid w:val="00EF1F4E"/>
    <w:rsid w:val="00EF215A"/>
    <w:rsid w:val="00EF291A"/>
    <w:rsid w:val="00EF2F8A"/>
    <w:rsid w:val="00EF2FA8"/>
    <w:rsid w:val="00EF3109"/>
    <w:rsid w:val="00EF35B2"/>
    <w:rsid w:val="00EF3679"/>
    <w:rsid w:val="00EF3911"/>
    <w:rsid w:val="00EF3B37"/>
    <w:rsid w:val="00EF3DC3"/>
    <w:rsid w:val="00EF40CF"/>
    <w:rsid w:val="00EF416F"/>
    <w:rsid w:val="00EF44F5"/>
    <w:rsid w:val="00EF464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20E1"/>
    <w:rsid w:val="00F02128"/>
    <w:rsid w:val="00F022DF"/>
    <w:rsid w:val="00F0233B"/>
    <w:rsid w:val="00F023A6"/>
    <w:rsid w:val="00F02875"/>
    <w:rsid w:val="00F029E3"/>
    <w:rsid w:val="00F02B04"/>
    <w:rsid w:val="00F02B9B"/>
    <w:rsid w:val="00F02C29"/>
    <w:rsid w:val="00F02E78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6E2"/>
    <w:rsid w:val="00F046F6"/>
    <w:rsid w:val="00F047D4"/>
    <w:rsid w:val="00F04900"/>
    <w:rsid w:val="00F04A9B"/>
    <w:rsid w:val="00F04E59"/>
    <w:rsid w:val="00F051CD"/>
    <w:rsid w:val="00F05401"/>
    <w:rsid w:val="00F0542B"/>
    <w:rsid w:val="00F057FC"/>
    <w:rsid w:val="00F0598C"/>
    <w:rsid w:val="00F05A0E"/>
    <w:rsid w:val="00F05BED"/>
    <w:rsid w:val="00F05CBD"/>
    <w:rsid w:val="00F05D7F"/>
    <w:rsid w:val="00F05F3E"/>
    <w:rsid w:val="00F06112"/>
    <w:rsid w:val="00F06578"/>
    <w:rsid w:val="00F067C7"/>
    <w:rsid w:val="00F06909"/>
    <w:rsid w:val="00F069D4"/>
    <w:rsid w:val="00F06BBA"/>
    <w:rsid w:val="00F06E6A"/>
    <w:rsid w:val="00F06FC8"/>
    <w:rsid w:val="00F07191"/>
    <w:rsid w:val="00F07571"/>
    <w:rsid w:val="00F07AD4"/>
    <w:rsid w:val="00F07BD5"/>
    <w:rsid w:val="00F07BE0"/>
    <w:rsid w:val="00F07F5D"/>
    <w:rsid w:val="00F10D3F"/>
    <w:rsid w:val="00F10F04"/>
    <w:rsid w:val="00F10F35"/>
    <w:rsid w:val="00F111D0"/>
    <w:rsid w:val="00F112F8"/>
    <w:rsid w:val="00F1137A"/>
    <w:rsid w:val="00F116A2"/>
    <w:rsid w:val="00F117B7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438"/>
    <w:rsid w:val="00F127A9"/>
    <w:rsid w:val="00F12AF6"/>
    <w:rsid w:val="00F12B84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6EF"/>
    <w:rsid w:val="00F16750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547"/>
    <w:rsid w:val="00F17873"/>
    <w:rsid w:val="00F17982"/>
    <w:rsid w:val="00F17A53"/>
    <w:rsid w:val="00F17A5C"/>
    <w:rsid w:val="00F17CFA"/>
    <w:rsid w:val="00F17F97"/>
    <w:rsid w:val="00F2000C"/>
    <w:rsid w:val="00F20091"/>
    <w:rsid w:val="00F2029E"/>
    <w:rsid w:val="00F2077F"/>
    <w:rsid w:val="00F209F2"/>
    <w:rsid w:val="00F20B0B"/>
    <w:rsid w:val="00F20B18"/>
    <w:rsid w:val="00F21127"/>
    <w:rsid w:val="00F2116A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5BE"/>
    <w:rsid w:val="00F2285C"/>
    <w:rsid w:val="00F2302A"/>
    <w:rsid w:val="00F2322C"/>
    <w:rsid w:val="00F2327A"/>
    <w:rsid w:val="00F232C3"/>
    <w:rsid w:val="00F234DD"/>
    <w:rsid w:val="00F23600"/>
    <w:rsid w:val="00F23756"/>
    <w:rsid w:val="00F23786"/>
    <w:rsid w:val="00F239B5"/>
    <w:rsid w:val="00F239C4"/>
    <w:rsid w:val="00F239CD"/>
    <w:rsid w:val="00F23CE0"/>
    <w:rsid w:val="00F240C5"/>
    <w:rsid w:val="00F2469E"/>
    <w:rsid w:val="00F24867"/>
    <w:rsid w:val="00F24CDD"/>
    <w:rsid w:val="00F24DD8"/>
    <w:rsid w:val="00F24F47"/>
    <w:rsid w:val="00F25105"/>
    <w:rsid w:val="00F251F7"/>
    <w:rsid w:val="00F25393"/>
    <w:rsid w:val="00F25A64"/>
    <w:rsid w:val="00F25BE4"/>
    <w:rsid w:val="00F25C4A"/>
    <w:rsid w:val="00F25CC6"/>
    <w:rsid w:val="00F25E08"/>
    <w:rsid w:val="00F25EAE"/>
    <w:rsid w:val="00F26245"/>
    <w:rsid w:val="00F2640F"/>
    <w:rsid w:val="00F26693"/>
    <w:rsid w:val="00F2698D"/>
    <w:rsid w:val="00F26B3B"/>
    <w:rsid w:val="00F26D00"/>
    <w:rsid w:val="00F26D72"/>
    <w:rsid w:val="00F26D89"/>
    <w:rsid w:val="00F26FB5"/>
    <w:rsid w:val="00F27130"/>
    <w:rsid w:val="00F277BD"/>
    <w:rsid w:val="00F27970"/>
    <w:rsid w:val="00F300FA"/>
    <w:rsid w:val="00F30416"/>
    <w:rsid w:val="00F305C3"/>
    <w:rsid w:val="00F30964"/>
    <w:rsid w:val="00F30D76"/>
    <w:rsid w:val="00F30E4C"/>
    <w:rsid w:val="00F30F30"/>
    <w:rsid w:val="00F3124F"/>
    <w:rsid w:val="00F31308"/>
    <w:rsid w:val="00F31342"/>
    <w:rsid w:val="00F313DD"/>
    <w:rsid w:val="00F31542"/>
    <w:rsid w:val="00F316E7"/>
    <w:rsid w:val="00F319CB"/>
    <w:rsid w:val="00F31D37"/>
    <w:rsid w:val="00F32038"/>
    <w:rsid w:val="00F32176"/>
    <w:rsid w:val="00F321BB"/>
    <w:rsid w:val="00F321FE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D74"/>
    <w:rsid w:val="00F33E36"/>
    <w:rsid w:val="00F33E65"/>
    <w:rsid w:val="00F33EDB"/>
    <w:rsid w:val="00F33EEE"/>
    <w:rsid w:val="00F34708"/>
    <w:rsid w:val="00F34722"/>
    <w:rsid w:val="00F34C04"/>
    <w:rsid w:val="00F34F89"/>
    <w:rsid w:val="00F35060"/>
    <w:rsid w:val="00F35495"/>
    <w:rsid w:val="00F35522"/>
    <w:rsid w:val="00F35903"/>
    <w:rsid w:val="00F35F51"/>
    <w:rsid w:val="00F35FCF"/>
    <w:rsid w:val="00F36451"/>
    <w:rsid w:val="00F36632"/>
    <w:rsid w:val="00F36926"/>
    <w:rsid w:val="00F37B14"/>
    <w:rsid w:val="00F37B3E"/>
    <w:rsid w:val="00F37ECB"/>
    <w:rsid w:val="00F40433"/>
    <w:rsid w:val="00F407C4"/>
    <w:rsid w:val="00F40D78"/>
    <w:rsid w:val="00F41060"/>
    <w:rsid w:val="00F4115F"/>
    <w:rsid w:val="00F411D1"/>
    <w:rsid w:val="00F41348"/>
    <w:rsid w:val="00F41388"/>
    <w:rsid w:val="00F4145A"/>
    <w:rsid w:val="00F41480"/>
    <w:rsid w:val="00F414A1"/>
    <w:rsid w:val="00F41734"/>
    <w:rsid w:val="00F417D3"/>
    <w:rsid w:val="00F417FD"/>
    <w:rsid w:val="00F41B21"/>
    <w:rsid w:val="00F41CE6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CCB"/>
    <w:rsid w:val="00F42D58"/>
    <w:rsid w:val="00F42DD9"/>
    <w:rsid w:val="00F42E3E"/>
    <w:rsid w:val="00F42E88"/>
    <w:rsid w:val="00F431F3"/>
    <w:rsid w:val="00F433A8"/>
    <w:rsid w:val="00F4353C"/>
    <w:rsid w:val="00F43649"/>
    <w:rsid w:val="00F4364B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72"/>
    <w:rsid w:val="00F44ADD"/>
    <w:rsid w:val="00F45303"/>
    <w:rsid w:val="00F456BB"/>
    <w:rsid w:val="00F457A0"/>
    <w:rsid w:val="00F45AB7"/>
    <w:rsid w:val="00F46189"/>
    <w:rsid w:val="00F46230"/>
    <w:rsid w:val="00F46271"/>
    <w:rsid w:val="00F46455"/>
    <w:rsid w:val="00F46559"/>
    <w:rsid w:val="00F4683C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951"/>
    <w:rsid w:val="00F47A61"/>
    <w:rsid w:val="00F47D08"/>
    <w:rsid w:val="00F47D76"/>
    <w:rsid w:val="00F47D95"/>
    <w:rsid w:val="00F50047"/>
    <w:rsid w:val="00F500F8"/>
    <w:rsid w:val="00F50281"/>
    <w:rsid w:val="00F502C2"/>
    <w:rsid w:val="00F506E0"/>
    <w:rsid w:val="00F506E7"/>
    <w:rsid w:val="00F507BD"/>
    <w:rsid w:val="00F50901"/>
    <w:rsid w:val="00F50D45"/>
    <w:rsid w:val="00F5118C"/>
    <w:rsid w:val="00F5119C"/>
    <w:rsid w:val="00F512FD"/>
    <w:rsid w:val="00F51496"/>
    <w:rsid w:val="00F51544"/>
    <w:rsid w:val="00F5178C"/>
    <w:rsid w:val="00F519E7"/>
    <w:rsid w:val="00F520CA"/>
    <w:rsid w:val="00F52110"/>
    <w:rsid w:val="00F5234D"/>
    <w:rsid w:val="00F5237E"/>
    <w:rsid w:val="00F52495"/>
    <w:rsid w:val="00F52546"/>
    <w:rsid w:val="00F52906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B98"/>
    <w:rsid w:val="00F55539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01A"/>
    <w:rsid w:val="00F600A6"/>
    <w:rsid w:val="00F6025E"/>
    <w:rsid w:val="00F60634"/>
    <w:rsid w:val="00F60F9A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BC5"/>
    <w:rsid w:val="00F63FA7"/>
    <w:rsid w:val="00F64217"/>
    <w:rsid w:val="00F64491"/>
    <w:rsid w:val="00F64502"/>
    <w:rsid w:val="00F64A3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164"/>
    <w:rsid w:val="00F664BF"/>
    <w:rsid w:val="00F664EA"/>
    <w:rsid w:val="00F665C5"/>
    <w:rsid w:val="00F665D5"/>
    <w:rsid w:val="00F66757"/>
    <w:rsid w:val="00F66934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A36"/>
    <w:rsid w:val="00F70F67"/>
    <w:rsid w:val="00F71189"/>
    <w:rsid w:val="00F71196"/>
    <w:rsid w:val="00F7140A"/>
    <w:rsid w:val="00F71508"/>
    <w:rsid w:val="00F72A4E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3B"/>
    <w:rsid w:val="00F73E65"/>
    <w:rsid w:val="00F7428F"/>
    <w:rsid w:val="00F744E7"/>
    <w:rsid w:val="00F74602"/>
    <w:rsid w:val="00F748BA"/>
    <w:rsid w:val="00F74DA6"/>
    <w:rsid w:val="00F74F26"/>
    <w:rsid w:val="00F751AF"/>
    <w:rsid w:val="00F7546B"/>
    <w:rsid w:val="00F75769"/>
    <w:rsid w:val="00F75AE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79B"/>
    <w:rsid w:val="00F80C27"/>
    <w:rsid w:val="00F810D9"/>
    <w:rsid w:val="00F8162F"/>
    <w:rsid w:val="00F81705"/>
    <w:rsid w:val="00F81819"/>
    <w:rsid w:val="00F8182C"/>
    <w:rsid w:val="00F81A7D"/>
    <w:rsid w:val="00F81B91"/>
    <w:rsid w:val="00F81C6E"/>
    <w:rsid w:val="00F81D9E"/>
    <w:rsid w:val="00F81EA7"/>
    <w:rsid w:val="00F81EBB"/>
    <w:rsid w:val="00F81F7C"/>
    <w:rsid w:val="00F8212C"/>
    <w:rsid w:val="00F82496"/>
    <w:rsid w:val="00F82555"/>
    <w:rsid w:val="00F8282A"/>
    <w:rsid w:val="00F82969"/>
    <w:rsid w:val="00F82A65"/>
    <w:rsid w:val="00F82A91"/>
    <w:rsid w:val="00F82F89"/>
    <w:rsid w:val="00F83322"/>
    <w:rsid w:val="00F8359E"/>
    <w:rsid w:val="00F839B6"/>
    <w:rsid w:val="00F839EA"/>
    <w:rsid w:val="00F83B0A"/>
    <w:rsid w:val="00F83CD6"/>
    <w:rsid w:val="00F83DAE"/>
    <w:rsid w:val="00F840CD"/>
    <w:rsid w:val="00F84AB5"/>
    <w:rsid w:val="00F84E37"/>
    <w:rsid w:val="00F8528B"/>
    <w:rsid w:val="00F852AC"/>
    <w:rsid w:val="00F8548B"/>
    <w:rsid w:val="00F854A1"/>
    <w:rsid w:val="00F85A92"/>
    <w:rsid w:val="00F85AA2"/>
    <w:rsid w:val="00F85E16"/>
    <w:rsid w:val="00F85FD6"/>
    <w:rsid w:val="00F860F0"/>
    <w:rsid w:val="00F86187"/>
    <w:rsid w:val="00F86316"/>
    <w:rsid w:val="00F863BE"/>
    <w:rsid w:val="00F8651C"/>
    <w:rsid w:val="00F86546"/>
    <w:rsid w:val="00F86E4C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33A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2FFC"/>
    <w:rsid w:val="00F93083"/>
    <w:rsid w:val="00F9317F"/>
    <w:rsid w:val="00F931D9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0"/>
    <w:rsid w:val="00F94C42"/>
    <w:rsid w:val="00F94C82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BDF"/>
    <w:rsid w:val="00FA2DBB"/>
    <w:rsid w:val="00FA2DC9"/>
    <w:rsid w:val="00FA311C"/>
    <w:rsid w:val="00FA31F7"/>
    <w:rsid w:val="00FA32DB"/>
    <w:rsid w:val="00FA36DA"/>
    <w:rsid w:val="00FA3B93"/>
    <w:rsid w:val="00FA400F"/>
    <w:rsid w:val="00FA4163"/>
    <w:rsid w:val="00FA4199"/>
    <w:rsid w:val="00FA4478"/>
    <w:rsid w:val="00FA47D8"/>
    <w:rsid w:val="00FA4902"/>
    <w:rsid w:val="00FA4B86"/>
    <w:rsid w:val="00FA4C75"/>
    <w:rsid w:val="00FA4D39"/>
    <w:rsid w:val="00FA4E8B"/>
    <w:rsid w:val="00FA528F"/>
    <w:rsid w:val="00FA52B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39A"/>
    <w:rsid w:val="00FB150A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A53"/>
    <w:rsid w:val="00FB3B48"/>
    <w:rsid w:val="00FB3B75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BE7"/>
    <w:rsid w:val="00FB5F5E"/>
    <w:rsid w:val="00FB5F6F"/>
    <w:rsid w:val="00FB6367"/>
    <w:rsid w:val="00FB6913"/>
    <w:rsid w:val="00FB6A3B"/>
    <w:rsid w:val="00FB6C81"/>
    <w:rsid w:val="00FB6F91"/>
    <w:rsid w:val="00FB711F"/>
    <w:rsid w:val="00FB7299"/>
    <w:rsid w:val="00FB76CD"/>
    <w:rsid w:val="00FB7E7B"/>
    <w:rsid w:val="00FC0078"/>
    <w:rsid w:val="00FC0215"/>
    <w:rsid w:val="00FC0522"/>
    <w:rsid w:val="00FC06DB"/>
    <w:rsid w:val="00FC0D6E"/>
    <w:rsid w:val="00FC1023"/>
    <w:rsid w:val="00FC109B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F42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81A"/>
    <w:rsid w:val="00FC584A"/>
    <w:rsid w:val="00FC598E"/>
    <w:rsid w:val="00FC5F69"/>
    <w:rsid w:val="00FC626E"/>
    <w:rsid w:val="00FC636B"/>
    <w:rsid w:val="00FC6656"/>
    <w:rsid w:val="00FC66EE"/>
    <w:rsid w:val="00FC689B"/>
    <w:rsid w:val="00FC689E"/>
    <w:rsid w:val="00FC6B3D"/>
    <w:rsid w:val="00FC6B98"/>
    <w:rsid w:val="00FC6F06"/>
    <w:rsid w:val="00FC7029"/>
    <w:rsid w:val="00FC71A3"/>
    <w:rsid w:val="00FC72AA"/>
    <w:rsid w:val="00FC7323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ACB"/>
    <w:rsid w:val="00FD1BB4"/>
    <w:rsid w:val="00FD1D50"/>
    <w:rsid w:val="00FD2282"/>
    <w:rsid w:val="00FD2344"/>
    <w:rsid w:val="00FD24FC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2A0"/>
    <w:rsid w:val="00FD45FA"/>
    <w:rsid w:val="00FD4983"/>
    <w:rsid w:val="00FD4A24"/>
    <w:rsid w:val="00FD4C7B"/>
    <w:rsid w:val="00FD593B"/>
    <w:rsid w:val="00FD5A38"/>
    <w:rsid w:val="00FD5AE3"/>
    <w:rsid w:val="00FD5DD4"/>
    <w:rsid w:val="00FD6039"/>
    <w:rsid w:val="00FD63C4"/>
    <w:rsid w:val="00FD664B"/>
    <w:rsid w:val="00FD6676"/>
    <w:rsid w:val="00FD67BD"/>
    <w:rsid w:val="00FD690F"/>
    <w:rsid w:val="00FD6919"/>
    <w:rsid w:val="00FD6964"/>
    <w:rsid w:val="00FD6A04"/>
    <w:rsid w:val="00FD6D43"/>
    <w:rsid w:val="00FD71F0"/>
    <w:rsid w:val="00FD7248"/>
    <w:rsid w:val="00FD7266"/>
    <w:rsid w:val="00FD7281"/>
    <w:rsid w:val="00FD72C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82"/>
    <w:rsid w:val="00FE1395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2F4"/>
    <w:rsid w:val="00FE4536"/>
    <w:rsid w:val="00FE4716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CBF"/>
    <w:rsid w:val="00FF1D2A"/>
    <w:rsid w:val="00FF2098"/>
    <w:rsid w:val="00FF276C"/>
    <w:rsid w:val="00FF2850"/>
    <w:rsid w:val="00FF29E9"/>
    <w:rsid w:val="00FF2BAA"/>
    <w:rsid w:val="00FF2DF5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2E1"/>
    <w:rsid w:val="00FF534B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A5C088-5FE8-48C4-8C62-F63A338F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B8E10-4309-4158-BC66-2A2F10045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97</TotalTime>
  <Pages>29</Pages>
  <Words>7390</Words>
  <Characters>42128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APIPAT JARUWATTANAKUL (APW)</cp:lastModifiedBy>
  <cp:revision>51</cp:revision>
  <cp:lastPrinted>2018-08-06T10:25:00Z</cp:lastPrinted>
  <dcterms:created xsi:type="dcterms:W3CDTF">2018-08-03T10:52:00Z</dcterms:created>
  <dcterms:modified xsi:type="dcterms:W3CDTF">2018-08-08T08:01:00Z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